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6516F" w14:paraId="61135977" w14:textId="77777777" w:rsidTr="005E4BB2">
        <w:tc>
          <w:tcPr>
            <w:tcW w:w="10423" w:type="dxa"/>
            <w:gridSpan w:val="2"/>
            <w:shd w:val="clear" w:color="auto" w:fill="auto"/>
          </w:tcPr>
          <w:p w14:paraId="1AD7BA50" w14:textId="399C3FD1" w:rsidR="004F0988" w:rsidRPr="00E6516F" w:rsidRDefault="004F0988" w:rsidP="002B1627">
            <w:pPr>
              <w:pStyle w:val="ZA"/>
              <w:framePr w:w="0" w:hRule="auto" w:wrap="auto" w:vAnchor="margin" w:hAnchor="text" w:yAlign="inline"/>
              <w:rPr>
                <w:noProof w:val="0"/>
              </w:rPr>
            </w:pPr>
            <w:bookmarkStart w:id="0" w:name="page1"/>
            <w:r w:rsidRPr="00E6516F">
              <w:rPr>
                <w:noProof w:val="0"/>
                <w:sz w:val="64"/>
              </w:rPr>
              <w:t xml:space="preserve">3GPP </w:t>
            </w:r>
            <w:bookmarkStart w:id="1" w:name="specType1"/>
            <w:r w:rsidRPr="00E6516F">
              <w:rPr>
                <w:noProof w:val="0"/>
                <w:sz w:val="64"/>
              </w:rPr>
              <w:t>TS</w:t>
            </w:r>
            <w:bookmarkEnd w:id="1"/>
            <w:r w:rsidRPr="00E6516F">
              <w:rPr>
                <w:noProof w:val="0"/>
                <w:sz w:val="64"/>
              </w:rPr>
              <w:t xml:space="preserve"> </w:t>
            </w:r>
            <w:bookmarkStart w:id="2" w:name="specNumber"/>
            <w:r w:rsidR="00784A32" w:rsidRPr="00E6516F">
              <w:rPr>
                <w:noProof w:val="0"/>
                <w:sz w:val="64"/>
              </w:rPr>
              <w:t>36</w:t>
            </w:r>
            <w:r w:rsidRPr="00E6516F">
              <w:rPr>
                <w:noProof w:val="0"/>
                <w:sz w:val="64"/>
              </w:rPr>
              <w:t>.</w:t>
            </w:r>
            <w:bookmarkEnd w:id="2"/>
            <w:r w:rsidR="007D146A" w:rsidRPr="00E6516F">
              <w:rPr>
                <w:noProof w:val="0"/>
                <w:sz w:val="64"/>
              </w:rPr>
              <w:t>579-7</w:t>
            </w:r>
            <w:r w:rsidRPr="00E6516F">
              <w:rPr>
                <w:noProof w:val="0"/>
                <w:sz w:val="64"/>
              </w:rPr>
              <w:t xml:space="preserve"> </w:t>
            </w:r>
            <w:r w:rsidRPr="00E6516F">
              <w:rPr>
                <w:noProof w:val="0"/>
              </w:rPr>
              <w:t>V</w:t>
            </w:r>
            <w:bookmarkStart w:id="3" w:name="specVersion"/>
            <w:r w:rsidR="0057008D" w:rsidRPr="00E6516F">
              <w:rPr>
                <w:noProof w:val="0"/>
              </w:rPr>
              <w:t>1</w:t>
            </w:r>
            <w:r w:rsidR="00F025D7" w:rsidRPr="00E6516F">
              <w:rPr>
                <w:noProof w:val="0"/>
              </w:rPr>
              <w:t>5</w:t>
            </w:r>
            <w:r w:rsidR="00881CC2" w:rsidRPr="00E6516F">
              <w:rPr>
                <w:noProof w:val="0"/>
              </w:rPr>
              <w:t>.</w:t>
            </w:r>
            <w:r w:rsidR="00DF5E46" w:rsidRPr="00E6516F">
              <w:rPr>
                <w:noProof w:val="0"/>
              </w:rPr>
              <w:t>3</w:t>
            </w:r>
            <w:r w:rsidRPr="00E6516F">
              <w:rPr>
                <w:noProof w:val="0"/>
              </w:rPr>
              <w:t>.</w:t>
            </w:r>
            <w:bookmarkEnd w:id="3"/>
            <w:r w:rsidR="00DF5E46" w:rsidRPr="00E6516F">
              <w:rPr>
                <w:noProof w:val="0"/>
              </w:rPr>
              <w:t>0</w:t>
            </w:r>
            <w:r w:rsidRPr="00E6516F">
              <w:rPr>
                <w:noProof w:val="0"/>
              </w:rPr>
              <w:t xml:space="preserve"> </w:t>
            </w:r>
            <w:r w:rsidRPr="00E6516F">
              <w:rPr>
                <w:noProof w:val="0"/>
                <w:sz w:val="32"/>
              </w:rPr>
              <w:t>(</w:t>
            </w:r>
            <w:bookmarkStart w:id="4" w:name="issueDate"/>
            <w:r w:rsidR="00784A32" w:rsidRPr="00E6516F">
              <w:rPr>
                <w:noProof w:val="0"/>
                <w:sz w:val="32"/>
              </w:rPr>
              <w:t>202</w:t>
            </w:r>
            <w:r w:rsidR="002606C5" w:rsidRPr="00E6516F">
              <w:rPr>
                <w:noProof w:val="0"/>
                <w:sz w:val="32"/>
              </w:rPr>
              <w:t>2</w:t>
            </w:r>
            <w:r w:rsidRPr="00E6516F">
              <w:rPr>
                <w:noProof w:val="0"/>
                <w:sz w:val="32"/>
              </w:rPr>
              <w:t>-</w:t>
            </w:r>
            <w:r w:rsidR="002606C5" w:rsidRPr="00E6516F">
              <w:rPr>
                <w:noProof w:val="0"/>
                <w:sz w:val="32"/>
              </w:rPr>
              <w:t>0</w:t>
            </w:r>
            <w:bookmarkEnd w:id="4"/>
            <w:r w:rsidR="00DF5E46" w:rsidRPr="00E6516F">
              <w:rPr>
                <w:noProof w:val="0"/>
                <w:sz w:val="32"/>
              </w:rPr>
              <w:t>6</w:t>
            </w:r>
            <w:r w:rsidRPr="00E6516F">
              <w:rPr>
                <w:noProof w:val="0"/>
                <w:sz w:val="32"/>
              </w:rPr>
              <w:t>)</w:t>
            </w:r>
          </w:p>
        </w:tc>
      </w:tr>
      <w:tr w:rsidR="004F0988" w:rsidRPr="00E6516F" w14:paraId="6D343FC4" w14:textId="77777777" w:rsidTr="005E4BB2">
        <w:trPr>
          <w:trHeight w:hRule="exact" w:val="1134"/>
        </w:trPr>
        <w:tc>
          <w:tcPr>
            <w:tcW w:w="10423" w:type="dxa"/>
            <w:gridSpan w:val="2"/>
            <w:shd w:val="clear" w:color="auto" w:fill="auto"/>
          </w:tcPr>
          <w:p w14:paraId="3E5C123B" w14:textId="77777777" w:rsidR="00BA4B8D" w:rsidRPr="00E6516F" w:rsidRDefault="00BA4B8D" w:rsidP="00BA4B8D">
            <w:pPr>
              <w:pStyle w:val="Guidance"/>
            </w:pPr>
          </w:p>
        </w:tc>
      </w:tr>
      <w:tr w:rsidR="004F0988" w:rsidRPr="00E6516F" w14:paraId="3F926A16" w14:textId="77777777" w:rsidTr="005E4BB2">
        <w:trPr>
          <w:trHeight w:hRule="exact" w:val="3686"/>
        </w:trPr>
        <w:tc>
          <w:tcPr>
            <w:tcW w:w="10423" w:type="dxa"/>
            <w:gridSpan w:val="2"/>
            <w:shd w:val="clear" w:color="auto" w:fill="auto"/>
          </w:tcPr>
          <w:p w14:paraId="087F3659" w14:textId="77777777" w:rsidR="004F0988" w:rsidRPr="00E6516F" w:rsidRDefault="004F0988" w:rsidP="00133525">
            <w:pPr>
              <w:pStyle w:val="ZT"/>
              <w:framePr w:wrap="auto" w:hAnchor="text" w:yAlign="inline"/>
            </w:pPr>
            <w:r w:rsidRPr="00E6516F">
              <w:t>3rd Generation Partnership Project;</w:t>
            </w:r>
          </w:p>
          <w:p w14:paraId="1354966D" w14:textId="77777777" w:rsidR="004F0988" w:rsidRPr="00E6516F" w:rsidRDefault="004F0988" w:rsidP="00133525">
            <w:pPr>
              <w:pStyle w:val="ZT"/>
              <w:framePr w:wrap="auto" w:hAnchor="text" w:yAlign="inline"/>
            </w:pPr>
            <w:r w:rsidRPr="00E6516F">
              <w:t xml:space="preserve">Technical Specification Group </w:t>
            </w:r>
            <w:bookmarkStart w:id="5" w:name="specTitle"/>
            <w:r w:rsidR="00784A32" w:rsidRPr="00E6516F">
              <w:t>Radio Access Network</w:t>
            </w:r>
            <w:r w:rsidRPr="00E6516F">
              <w:t>;</w:t>
            </w:r>
          </w:p>
          <w:p w14:paraId="2F1B9FE0" w14:textId="77777777" w:rsidR="004F0988" w:rsidRPr="00E6516F" w:rsidRDefault="00784A32" w:rsidP="00133525">
            <w:pPr>
              <w:pStyle w:val="ZT"/>
              <w:framePr w:wrap="auto" w:hAnchor="text" w:yAlign="inline"/>
            </w:pPr>
            <w:r w:rsidRPr="00E6516F">
              <w:t>Mission Critical (MC) services over LTE</w:t>
            </w:r>
            <w:r w:rsidR="004F0988" w:rsidRPr="00E6516F">
              <w:t>;</w:t>
            </w:r>
          </w:p>
          <w:p w14:paraId="51D12AC4" w14:textId="77777777" w:rsidR="004F0988" w:rsidRPr="00E6516F" w:rsidRDefault="007D146A" w:rsidP="00133525">
            <w:pPr>
              <w:pStyle w:val="ZT"/>
              <w:framePr w:wrap="auto" w:hAnchor="text" w:yAlign="inline"/>
            </w:pPr>
            <w:r w:rsidRPr="00E6516F">
              <w:t>Part 7: Mission Critical Data (MCData) User Equipment (UE) Protocol conformance specification</w:t>
            </w:r>
            <w:bookmarkEnd w:id="5"/>
          </w:p>
          <w:p w14:paraId="60628B9A" w14:textId="285F9763" w:rsidR="004F0988" w:rsidRPr="00E6516F" w:rsidRDefault="004F0988" w:rsidP="00784A32">
            <w:pPr>
              <w:pStyle w:val="ZT"/>
              <w:framePr w:wrap="auto" w:hAnchor="text" w:yAlign="inline"/>
              <w:rPr>
                <w:i/>
                <w:sz w:val="28"/>
              </w:rPr>
            </w:pPr>
            <w:r w:rsidRPr="00E6516F">
              <w:t>(</w:t>
            </w:r>
            <w:r w:rsidRPr="00E6516F">
              <w:rPr>
                <w:rStyle w:val="ZGSM"/>
              </w:rPr>
              <w:t xml:space="preserve">Release </w:t>
            </w:r>
            <w:bookmarkStart w:id="6" w:name="specRelease"/>
            <w:r w:rsidR="00784A32" w:rsidRPr="00E6516F">
              <w:rPr>
                <w:rStyle w:val="ZGSM"/>
              </w:rPr>
              <w:t>1</w:t>
            </w:r>
            <w:bookmarkEnd w:id="6"/>
            <w:r w:rsidR="00F025D7" w:rsidRPr="00E6516F">
              <w:rPr>
                <w:rStyle w:val="ZGSM"/>
              </w:rPr>
              <w:t>5</w:t>
            </w:r>
            <w:r w:rsidRPr="00E6516F">
              <w:t>)</w:t>
            </w:r>
          </w:p>
        </w:tc>
      </w:tr>
      <w:tr w:rsidR="00BF128E" w:rsidRPr="00E6516F" w14:paraId="6F2C77A0" w14:textId="77777777" w:rsidTr="005E4BB2">
        <w:tc>
          <w:tcPr>
            <w:tcW w:w="10423" w:type="dxa"/>
            <w:gridSpan w:val="2"/>
            <w:shd w:val="clear" w:color="auto" w:fill="auto"/>
          </w:tcPr>
          <w:p w14:paraId="6EFCB158" w14:textId="77777777" w:rsidR="00BF128E" w:rsidRPr="00E6516F" w:rsidRDefault="00BF128E" w:rsidP="00133525">
            <w:pPr>
              <w:pStyle w:val="ZU"/>
              <w:framePr w:w="0" w:wrap="auto" w:vAnchor="margin" w:hAnchor="text" w:yAlign="inline"/>
              <w:tabs>
                <w:tab w:val="right" w:pos="10206"/>
              </w:tabs>
              <w:jc w:val="left"/>
              <w:rPr>
                <w:noProof w:val="0"/>
              </w:rPr>
            </w:pPr>
            <w:r w:rsidRPr="00E6516F">
              <w:rPr>
                <w:noProof w:val="0"/>
                <w:color w:val="0000FF"/>
              </w:rPr>
              <w:tab/>
            </w:r>
          </w:p>
        </w:tc>
      </w:tr>
      <w:tr w:rsidR="00C074DD" w:rsidRPr="00E6516F" w14:paraId="79542837" w14:textId="77777777" w:rsidTr="005E4BB2">
        <w:trPr>
          <w:trHeight w:hRule="exact" w:val="1531"/>
        </w:trPr>
        <w:tc>
          <w:tcPr>
            <w:tcW w:w="4883" w:type="dxa"/>
            <w:shd w:val="clear" w:color="auto" w:fill="auto"/>
          </w:tcPr>
          <w:p w14:paraId="17F61C4E" w14:textId="24562DA3" w:rsidR="00C074DD" w:rsidRPr="00E6516F" w:rsidRDefault="00E6516F" w:rsidP="00C074DD">
            <w:pPr>
              <w:rPr>
                <w:i/>
              </w:rPr>
            </w:pPr>
            <w:r w:rsidRPr="00E6516F">
              <w:rPr>
                <w:i/>
              </w:rPr>
              <w:pict w14:anchorId="4942F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8" o:title="LTE-AdvancedPro_largerTM_cropped"/>
                </v:shape>
              </w:pict>
            </w:r>
          </w:p>
        </w:tc>
        <w:tc>
          <w:tcPr>
            <w:tcW w:w="5540" w:type="dxa"/>
            <w:shd w:val="clear" w:color="auto" w:fill="auto"/>
          </w:tcPr>
          <w:p w14:paraId="57A89475" w14:textId="19219890" w:rsidR="00C074DD" w:rsidRPr="00E6516F" w:rsidRDefault="008F6E93" w:rsidP="00C074DD">
            <w:pPr>
              <w:jc w:val="right"/>
            </w:pPr>
            <w:r w:rsidRPr="00E6516F">
              <w:pict w14:anchorId="532ADFF2">
                <v:shape id="_x0000_i1026" type="#_x0000_t75" style="width:126.5pt;height:73.5pt">
                  <v:imagedata r:id="rId9" o:title="3GPP-logo_web"/>
                </v:shape>
              </w:pict>
            </w:r>
          </w:p>
        </w:tc>
      </w:tr>
      <w:tr w:rsidR="00C074DD" w:rsidRPr="00E6516F" w14:paraId="51BDF74F" w14:textId="77777777" w:rsidTr="005E4BB2">
        <w:trPr>
          <w:trHeight w:hRule="exact" w:val="5783"/>
        </w:trPr>
        <w:tc>
          <w:tcPr>
            <w:tcW w:w="10423" w:type="dxa"/>
            <w:gridSpan w:val="2"/>
            <w:shd w:val="clear" w:color="auto" w:fill="auto"/>
          </w:tcPr>
          <w:p w14:paraId="2C97AC69" w14:textId="77777777" w:rsidR="00C074DD" w:rsidRPr="00E6516F" w:rsidRDefault="00C074DD" w:rsidP="00C074DD">
            <w:pPr>
              <w:pStyle w:val="Guidance"/>
              <w:rPr>
                <w:i w:val="0"/>
                <w:color w:val="auto"/>
              </w:rPr>
            </w:pPr>
          </w:p>
        </w:tc>
      </w:tr>
      <w:tr w:rsidR="00C074DD" w:rsidRPr="00E6516F" w14:paraId="7B94C1F0" w14:textId="77777777" w:rsidTr="005E4BB2">
        <w:trPr>
          <w:cantSplit/>
          <w:trHeight w:hRule="exact" w:val="964"/>
        </w:trPr>
        <w:tc>
          <w:tcPr>
            <w:tcW w:w="10423" w:type="dxa"/>
            <w:gridSpan w:val="2"/>
            <w:shd w:val="clear" w:color="auto" w:fill="auto"/>
          </w:tcPr>
          <w:p w14:paraId="7FC57041" w14:textId="77777777" w:rsidR="00C074DD" w:rsidRPr="00E6516F" w:rsidRDefault="00C074DD" w:rsidP="00C074DD">
            <w:pPr>
              <w:rPr>
                <w:sz w:val="16"/>
              </w:rPr>
            </w:pPr>
            <w:bookmarkStart w:id="7" w:name="warningNotice"/>
            <w:r w:rsidRPr="00E6516F">
              <w:rPr>
                <w:sz w:val="16"/>
              </w:rPr>
              <w:t>The present document has been developed within the 3rd Generation Partnership Project (3GPP</w:t>
            </w:r>
            <w:r w:rsidRPr="00E6516F">
              <w:rPr>
                <w:sz w:val="16"/>
                <w:vertAlign w:val="superscript"/>
              </w:rPr>
              <w:t xml:space="preserve"> TM</w:t>
            </w:r>
            <w:r w:rsidRPr="00E6516F">
              <w:rPr>
                <w:sz w:val="16"/>
              </w:rPr>
              <w:t>) and may be further elaborated for the purposes of 3GPP.</w:t>
            </w:r>
            <w:r w:rsidRPr="00E6516F">
              <w:rPr>
                <w:sz w:val="16"/>
              </w:rPr>
              <w:br/>
              <w:t>The present document has not been subject to any approval process by the 3GPP</w:t>
            </w:r>
            <w:r w:rsidRPr="00E6516F">
              <w:rPr>
                <w:sz w:val="16"/>
                <w:vertAlign w:val="superscript"/>
              </w:rPr>
              <w:t xml:space="preserve"> </w:t>
            </w:r>
            <w:r w:rsidRPr="00E6516F">
              <w:rPr>
                <w:sz w:val="16"/>
              </w:rPr>
              <w:t>Organizational Partners and shall not be implemented.</w:t>
            </w:r>
            <w:r w:rsidRPr="00E6516F">
              <w:rPr>
                <w:sz w:val="16"/>
              </w:rPr>
              <w:br/>
              <w:t>This Specification is provided for future development work within 3GPP</w:t>
            </w:r>
            <w:r w:rsidRPr="00E6516F">
              <w:rPr>
                <w:sz w:val="16"/>
                <w:vertAlign w:val="superscript"/>
              </w:rPr>
              <w:t xml:space="preserve"> </w:t>
            </w:r>
            <w:r w:rsidRPr="00E6516F">
              <w:rPr>
                <w:sz w:val="16"/>
              </w:rPr>
              <w:t>only. The Organizational Partners accept no liability for any use of this Specification.</w:t>
            </w:r>
            <w:r w:rsidRPr="00E6516F">
              <w:rPr>
                <w:sz w:val="16"/>
              </w:rPr>
              <w:br/>
              <w:t>Specifications and Reports for implementation of the 3GPP</w:t>
            </w:r>
            <w:r w:rsidRPr="00E6516F">
              <w:rPr>
                <w:sz w:val="16"/>
                <w:vertAlign w:val="superscript"/>
              </w:rPr>
              <w:t xml:space="preserve"> TM</w:t>
            </w:r>
            <w:r w:rsidRPr="00E6516F">
              <w:rPr>
                <w:sz w:val="16"/>
              </w:rPr>
              <w:t xml:space="preserve"> system should be obtained via the 3GPP Organizational Partners' Publications Offices.</w:t>
            </w:r>
            <w:bookmarkEnd w:id="7"/>
          </w:p>
          <w:p w14:paraId="547076A8" w14:textId="77777777" w:rsidR="00C074DD" w:rsidRPr="00E6516F" w:rsidRDefault="00C074DD" w:rsidP="00C074DD">
            <w:pPr>
              <w:pStyle w:val="ZV"/>
              <w:framePr w:w="0" w:wrap="auto" w:vAnchor="margin" w:hAnchor="text" w:yAlign="inline"/>
              <w:rPr>
                <w:noProof w:val="0"/>
              </w:rPr>
            </w:pPr>
          </w:p>
          <w:p w14:paraId="7984ED69" w14:textId="77777777" w:rsidR="00C074DD" w:rsidRPr="00E6516F" w:rsidRDefault="00C074DD" w:rsidP="00C074DD">
            <w:pPr>
              <w:rPr>
                <w:sz w:val="16"/>
              </w:rPr>
            </w:pPr>
          </w:p>
        </w:tc>
      </w:tr>
      <w:bookmarkEnd w:id="0"/>
    </w:tbl>
    <w:p w14:paraId="14E10A81" w14:textId="77777777" w:rsidR="00080512" w:rsidRPr="00E6516F" w:rsidRDefault="00080512">
      <w:pPr>
        <w:sectPr w:rsidR="00080512" w:rsidRPr="00E6516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6516F" w14:paraId="34EBA9B2" w14:textId="77777777" w:rsidTr="00133525">
        <w:trPr>
          <w:trHeight w:hRule="exact" w:val="5670"/>
        </w:trPr>
        <w:tc>
          <w:tcPr>
            <w:tcW w:w="10423" w:type="dxa"/>
            <w:shd w:val="clear" w:color="auto" w:fill="auto"/>
          </w:tcPr>
          <w:p w14:paraId="185CA326" w14:textId="77777777" w:rsidR="00E16509" w:rsidRPr="00E6516F" w:rsidRDefault="00E16509" w:rsidP="00E16509">
            <w:pPr>
              <w:pStyle w:val="Guidance"/>
              <w:rPr>
                <w:i w:val="0"/>
                <w:color w:val="auto"/>
              </w:rPr>
            </w:pPr>
            <w:bookmarkStart w:id="8" w:name="page2"/>
          </w:p>
        </w:tc>
      </w:tr>
      <w:tr w:rsidR="00E16509" w:rsidRPr="00E6516F" w14:paraId="6E0DA156" w14:textId="77777777" w:rsidTr="00C074DD">
        <w:trPr>
          <w:trHeight w:hRule="exact" w:val="5387"/>
        </w:trPr>
        <w:tc>
          <w:tcPr>
            <w:tcW w:w="10423" w:type="dxa"/>
            <w:shd w:val="clear" w:color="auto" w:fill="auto"/>
          </w:tcPr>
          <w:p w14:paraId="4FD9D0AE" w14:textId="77777777" w:rsidR="00E16509" w:rsidRPr="00E6516F" w:rsidRDefault="00E16509" w:rsidP="00133525">
            <w:pPr>
              <w:pStyle w:val="FP"/>
              <w:spacing w:after="240"/>
              <w:ind w:left="2835" w:right="2835"/>
              <w:jc w:val="center"/>
              <w:rPr>
                <w:rFonts w:ascii="Arial" w:hAnsi="Arial"/>
                <w:b/>
                <w:i/>
              </w:rPr>
            </w:pPr>
            <w:bookmarkStart w:id="9" w:name="coords3gpp"/>
            <w:r w:rsidRPr="00E6516F">
              <w:rPr>
                <w:rFonts w:ascii="Arial" w:hAnsi="Arial"/>
                <w:b/>
                <w:i/>
              </w:rPr>
              <w:t>3GPP</w:t>
            </w:r>
          </w:p>
          <w:p w14:paraId="722773D5" w14:textId="77777777" w:rsidR="00E16509" w:rsidRPr="00E6516F" w:rsidRDefault="00E16509" w:rsidP="00133525">
            <w:pPr>
              <w:pStyle w:val="FP"/>
              <w:pBdr>
                <w:bottom w:val="single" w:sz="6" w:space="1" w:color="auto"/>
              </w:pBdr>
              <w:ind w:left="2835" w:right="2835"/>
              <w:jc w:val="center"/>
            </w:pPr>
            <w:r w:rsidRPr="00E6516F">
              <w:t>Postal address</w:t>
            </w:r>
          </w:p>
          <w:p w14:paraId="6E939D4D" w14:textId="77777777" w:rsidR="00E16509" w:rsidRPr="00E6516F" w:rsidRDefault="00E16509" w:rsidP="00133525">
            <w:pPr>
              <w:pStyle w:val="FP"/>
              <w:ind w:left="2835" w:right="2835"/>
              <w:jc w:val="center"/>
              <w:rPr>
                <w:rFonts w:ascii="Arial" w:hAnsi="Arial"/>
                <w:sz w:val="18"/>
              </w:rPr>
            </w:pPr>
          </w:p>
          <w:p w14:paraId="3006749B" w14:textId="77777777" w:rsidR="00E16509" w:rsidRPr="00E6516F" w:rsidRDefault="00E16509" w:rsidP="00133525">
            <w:pPr>
              <w:pStyle w:val="FP"/>
              <w:pBdr>
                <w:bottom w:val="single" w:sz="6" w:space="1" w:color="auto"/>
              </w:pBdr>
              <w:spacing w:before="240"/>
              <w:ind w:left="2835" w:right="2835"/>
              <w:jc w:val="center"/>
            </w:pPr>
            <w:r w:rsidRPr="00E6516F">
              <w:t>3GPP support office address</w:t>
            </w:r>
          </w:p>
          <w:p w14:paraId="02B42BDD"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650 Route des Lucioles - Sophia Antipolis</w:t>
            </w:r>
          </w:p>
          <w:p w14:paraId="550370AF"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Valbonne - FRANCE</w:t>
            </w:r>
          </w:p>
          <w:p w14:paraId="0006DAA6" w14:textId="77777777" w:rsidR="00E16509" w:rsidRPr="00E6516F" w:rsidRDefault="00E16509" w:rsidP="00133525">
            <w:pPr>
              <w:pStyle w:val="FP"/>
              <w:spacing w:after="20"/>
              <w:ind w:left="2835" w:right="2835"/>
              <w:jc w:val="center"/>
              <w:rPr>
                <w:rFonts w:ascii="Arial" w:hAnsi="Arial"/>
                <w:sz w:val="18"/>
              </w:rPr>
            </w:pPr>
            <w:r w:rsidRPr="00E6516F">
              <w:rPr>
                <w:rFonts w:ascii="Arial" w:hAnsi="Arial"/>
                <w:sz w:val="18"/>
              </w:rPr>
              <w:t>Tel.: +33 4 92 94 42 00 Fax: +33 4 93 65 47 16</w:t>
            </w:r>
          </w:p>
          <w:p w14:paraId="21FEBA18" w14:textId="77777777" w:rsidR="00E16509" w:rsidRPr="00E6516F" w:rsidRDefault="00E16509" w:rsidP="00133525">
            <w:pPr>
              <w:pStyle w:val="FP"/>
              <w:pBdr>
                <w:bottom w:val="single" w:sz="6" w:space="1" w:color="auto"/>
              </w:pBdr>
              <w:spacing w:before="240"/>
              <w:ind w:left="2835" w:right="2835"/>
              <w:jc w:val="center"/>
            </w:pPr>
            <w:r w:rsidRPr="00E6516F">
              <w:t>Internet</w:t>
            </w:r>
          </w:p>
          <w:p w14:paraId="4435EF81"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http://www.3gpp.org</w:t>
            </w:r>
            <w:bookmarkEnd w:id="9"/>
          </w:p>
          <w:p w14:paraId="64320599" w14:textId="77777777" w:rsidR="00E16509" w:rsidRPr="00E6516F" w:rsidRDefault="00E16509" w:rsidP="00133525"/>
        </w:tc>
      </w:tr>
      <w:tr w:rsidR="00E16509" w:rsidRPr="00E6516F" w14:paraId="6C1A9FC3" w14:textId="77777777" w:rsidTr="00C074DD">
        <w:tc>
          <w:tcPr>
            <w:tcW w:w="10423" w:type="dxa"/>
            <w:shd w:val="clear" w:color="auto" w:fill="auto"/>
            <w:vAlign w:val="bottom"/>
          </w:tcPr>
          <w:p w14:paraId="1BF34985" w14:textId="77777777" w:rsidR="00E16509" w:rsidRPr="00E6516F" w:rsidRDefault="00E16509" w:rsidP="00133525">
            <w:pPr>
              <w:pStyle w:val="FP"/>
              <w:pBdr>
                <w:bottom w:val="single" w:sz="6" w:space="1" w:color="auto"/>
              </w:pBdr>
              <w:spacing w:after="240"/>
              <w:jc w:val="center"/>
              <w:rPr>
                <w:rFonts w:ascii="Arial" w:hAnsi="Arial"/>
                <w:b/>
                <w:i/>
              </w:rPr>
            </w:pPr>
            <w:bookmarkStart w:id="10" w:name="copyrightNotification"/>
            <w:r w:rsidRPr="00E6516F">
              <w:rPr>
                <w:rFonts w:ascii="Arial" w:hAnsi="Arial"/>
                <w:b/>
                <w:i/>
              </w:rPr>
              <w:t>Copyright Notification</w:t>
            </w:r>
          </w:p>
          <w:p w14:paraId="5F582EBC" w14:textId="77777777" w:rsidR="00E16509" w:rsidRPr="00E6516F" w:rsidRDefault="00E16509" w:rsidP="00133525">
            <w:pPr>
              <w:pStyle w:val="FP"/>
              <w:jc w:val="center"/>
            </w:pPr>
            <w:r w:rsidRPr="00E6516F">
              <w:t>No part may be reproduced except as authorized by written permission.</w:t>
            </w:r>
            <w:r w:rsidRPr="00E6516F">
              <w:br/>
              <w:t>The copyright and the foregoing restriction extend to reproduction in all media.</w:t>
            </w:r>
          </w:p>
          <w:p w14:paraId="5505BDB5" w14:textId="77777777" w:rsidR="00E16509" w:rsidRPr="00E6516F" w:rsidRDefault="00E16509" w:rsidP="00133525">
            <w:pPr>
              <w:pStyle w:val="FP"/>
              <w:jc w:val="center"/>
            </w:pPr>
          </w:p>
          <w:p w14:paraId="584BB9AB" w14:textId="3AAAF972" w:rsidR="00E16509" w:rsidRPr="00E6516F" w:rsidRDefault="00E16509" w:rsidP="00133525">
            <w:pPr>
              <w:pStyle w:val="FP"/>
              <w:jc w:val="center"/>
              <w:rPr>
                <w:sz w:val="18"/>
              </w:rPr>
            </w:pPr>
            <w:r w:rsidRPr="00E6516F">
              <w:rPr>
                <w:sz w:val="18"/>
              </w:rPr>
              <w:t xml:space="preserve">© </w:t>
            </w:r>
            <w:bookmarkStart w:id="11" w:name="copyrightDate"/>
            <w:r w:rsidRPr="00E6516F">
              <w:rPr>
                <w:sz w:val="18"/>
              </w:rPr>
              <w:t>20</w:t>
            </w:r>
            <w:r w:rsidR="00784A32" w:rsidRPr="00E6516F">
              <w:rPr>
                <w:sz w:val="18"/>
              </w:rPr>
              <w:t>2</w:t>
            </w:r>
            <w:r w:rsidR="002606C5" w:rsidRPr="00E6516F">
              <w:rPr>
                <w:sz w:val="18"/>
              </w:rPr>
              <w:t>2</w:t>
            </w:r>
            <w:bookmarkEnd w:id="11"/>
            <w:r w:rsidRPr="00E6516F">
              <w:rPr>
                <w:sz w:val="18"/>
              </w:rPr>
              <w:t>, 3GPP Organizational Partners (ARIB, ATIS, CCSA, ETSI, TSDSI, TTA, TTC).</w:t>
            </w:r>
            <w:bookmarkStart w:id="12" w:name="copyrightaddon"/>
            <w:bookmarkEnd w:id="12"/>
          </w:p>
          <w:p w14:paraId="6C1ECB0E" w14:textId="77777777" w:rsidR="00E16509" w:rsidRPr="00E6516F" w:rsidRDefault="00E16509" w:rsidP="00133525">
            <w:pPr>
              <w:pStyle w:val="FP"/>
              <w:jc w:val="center"/>
              <w:rPr>
                <w:sz w:val="18"/>
              </w:rPr>
            </w:pPr>
            <w:r w:rsidRPr="00E6516F">
              <w:rPr>
                <w:sz w:val="18"/>
              </w:rPr>
              <w:t>All rights reserved.</w:t>
            </w:r>
          </w:p>
          <w:p w14:paraId="7460D48A" w14:textId="77777777" w:rsidR="00E16509" w:rsidRPr="00E6516F" w:rsidRDefault="00E16509" w:rsidP="00E16509">
            <w:pPr>
              <w:pStyle w:val="FP"/>
              <w:rPr>
                <w:sz w:val="18"/>
              </w:rPr>
            </w:pPr>
          </w:p>
          <w:p w14:paraId="41C6A719" w14:textId="77777777" w:rsidR="00E16509" w:rsidRPr="00E6516F" w:rsidRDefault="00E16509" w:rsidP="00E16509">
            <w:pPr>
              <w:pStyle w:val="FP"/>
              <w:rPr>
                <w:sz w:val="18"/>
              </w:rPr>
            </w:pPr>
            <w:r w:rsidRPr="00E6516F">
              <w:rPr>
                <w:sz w:val="18"/>
              </w:rPr>
              <w:t>UMTS™ is a Trade Mark of ETSI registered for the benefit of its members</w:t>
            </w:r>
          </w:p>
          <w:p w14:paraId="7D053262" w14:textId="77777777" w:rsidR="00E16509" w:rsidRPr="00E6516F" w:rsidRDefault="00E16509" w:rsidP="00E16509">
            <w:pPr>
              <w:pStyle w:val="FP"/>
              <w:rPr>
                <w:sz w:val="18"/>
              </w:rPr>
            </w:pPr>
            <w:r w:rsidRPr="00E6516F">
              <w:rPr>
                <w:sz w:val="18"/>
              </w:rPr>
              <w:t>3GPP™ is a Trade Mark of ETSI registered for the benefit of its Members and of the 3GPP Organizational Partners</w:t>
            </w:r>
            <w:r w:rsidRPr="00E6516F">
              <w:rPr>
                <w:sz w:val="18"/>
              </w:rPr>
              <w:br/>
              <w:t>LTE™ is a Trade Mark of ETSI registered for the benefit of its Members and of the 3GPP Organizational Partners</w:t>
            </w:r>
          </w:p>
          <w:p w14:paraId="4B6AE4AB" w14:textId="77777777" w:rsidR="00E16509" w:rsidRPr="00E6516F" w:rsidRDefault="00E16509" w:rsidP="00E16509">
            <w:pPr>
              <w:pStyle w:val="FP"/>
              <w:rPr>
                <w:sz w:val="18"/>
              </w:rPr>
            </w:pPr>
            <w:r w:rsidRPr="00E6516F">
              <w:rPr>
                <w:sz w:val="18"/>
              </w:rPr>
              <w:t>GSM® and the GSM logo are registered and owned by the GSM Association</w:t>
            </w:r>
            <w:bookmarkEnd w:id="10"/>
          </w:p>
          <w:p w14:paraId="5ED352C1" w14:textId="77777777" w:rsidR="00E16509" w:rsidRPr="00E6516F" w:rsidRDefault="00E16509" w:rsidP="00133525"/>
        </w:tc>
      </w:tr>
      <w:bookmarkEnd w:id="8"/>
    </w:tbl>
    <w:p w14:paraId="546FDA06" w14:textId="77777777" w:rsidR="00080512" w:rsidRPr="00E6516F" w:rsidRDefault="00080512">
      <w:pPr>
        <w:pStyle w:val="TT"/>
      </w:pPr>
      <w:r w:rsidRPr="00E6516F">
        <w:br w:type="page"/>
      </w:r>
      <w:bookmarkStart w:id="13" w:name="tableOfContents"/>
      <w:bookmarkEnd w:id="13"/>
      <w:r w:rsidRPr="00E6516F">
        <w:lastRenderedPageBreak/>
        <w:t>Contents</w:t>
      </w:r>
    </w:p>
    <w:p w14:paraId="250F6A45" w14:textId="5D36BB9B" w:rsidR="00E6516F" w:rsidRDefault="00E6516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_Toc106817805 \h </w:instrText>
      </w:r>
      <w:r>
        <w:fldChar w:fldCharType="separate"/>
      </w:r>
      <w:r>
        <w:t>5</w:t>
      </w:r>
      <w:r>
        <w:fldChar w:fldCharType="end"/>
      </w:r>
    </w:p>
    <w:p w14:paraId="5B6C9263" w14:textId="6C94CF03" w:rsidR="00E6516F" w:rsidRDefault="00E6516F">
      <w:pPr>
        <w:pStyle w:val="TOC1"/>
        <w:rPr>
          <w:rFonts w:asciiTheme="minorHAnsi" w:eastAsiaTheme="minorEastAsia" w:hAnsiTheme="minorHAnsi" w:cstheme="minorBidi"/>
          <w:szCs w:val="22"/>
        </w:rPr>
      </w:pPr>
      <w:r>
        <w:t>Introduction</w:t>
      </w:r>
      <w:r>
        <w:tab/>
      </w:r>
      <w:r>
        <w:fldChar w:fldCharType="begin" w:fldLock="1"/>
      </w:r>
      <w:r>
        <w:instrText xml:space="preserve"> PAGEREF _Toc106817806 \h </w:instrText>
      </w:r>
      <w:r>
        <w:fldChar w:fldCharType="separate"/>
      </w:r>
      <w:r>
        <w:t>6</w:t>
      </w:r>
      <w:r>
        <w:fldChar w:fldCharType="end"/>
      </w:r>
    </w:p>
    <w:p w14:paraId="6F38B814" w14:textId="69FC580E" w:rsidR="00E6516F" w:rsidRDefault="00E6516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_Toc106817807 \h </w:instrText>
      </w:r>
      <w:r>
        <w:fldChar w:fldCharType="separate"/>
      </w:r>
      <w:r>
        <w:t>7</w:t>
      </w:r>
      <w:r>
        <w:fldChar w:fldCharType="end"/>
      </w:r>
    </w:p>
    <w:p w14:paraId="6DFAC87B" w14:textId="00EDF9E8" w:rsidR="00E6516F" w:rsidRDefault="00E6516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_Toc106817808 \h </w:instrText>
      </w:r>
      <w:r>
        <w:fldChar w:fldCharType="separate"/>
      </w:r>
      <w:r>
        <w:t>7</w:t>
      </w:r>
      <w:r>
        <w:fldChar w:fldCharType="end"/>
      </w:r>
    </w:p>
    <w:p w14:paraId="48EA0235" w14:textId="7FB5094B" w:rsidR="00E6516F" w:rsidRDefault="00E6516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_Toc106817809 \h </w:instrText>
      </w:r>
      <w:r>
        <w:fldChar w:fldCharType="separate"/>
      </w:r>
      <w:r>
        <w:t>9</w:t>
      </w:r>
      <w:r>
        <w:fldChar w:fldCharType="end"/>
      </w:r>
    </w:p>
    <w:p w14:paraId="546377E8" w14:textId="7BBCA5C2" w:rsidR="00E6516F" w:rsidRDefault="00E6516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_Toc106817810 \h </w:instrText>
      </w:r>
      <w:r>
        <w:fldChar w:fldCharType="separate"/>
      </w:r>
      <w:r>
        <w:t>9</w:t>
      </w:r>
      <w:r>
        <w:fldChar w:fldCharType="end"/>
      </w:r>
    </w:p>
    <w:p w14:paraId="06FBD228" w14:textId="7F6DD6A4" w:rsidR="00E6516F" w:rsidRDefault="00E6516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_Toc106817811 \h </w:instrText>
      </w:r>
      <w:r>
        <w:fldChar w:fldCharType="separate"/>
      </w:r>
      <w:r>
        <w:t>10</w:t>
      </w:r>
      <w:r>
        <w:fldChar w:fldCharType="end"/>
      </w:r>
    </w:p>
    <w:p w14:paraId="05B9F7F7" w14:textId="01FFBF27" w:rsidR="00E6516F" w:rsidRDefault="00E6516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_Toc106817812 \h </w:instrText>
      </w:r>
      <w:r>
        <w:fldChar w:fldCharType="separate"/>
      </w:r>
      <w:r>
        <w:t>10</w:t>
      </w:r>
      <w:r>
        <w:fldChar w:fldCharType="end"/>
      </w:r>
    </w:p>
    <w:p w14:paraId="4A6A7162" w14:textId="65DD0546" w:rsidR="00E6516F" w:rsidRDefault="00E6516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_Toc106817813 \h </w:instrText>
      </w:r>
      <w:r>
        <w:fldChar w:fldCharType="separate"/>
      </w:r>
      <w:r>
        <w:t>11</w:t>
      </w:r>
      <w:r>
        <w:fldChar w:fldCharType="end"/>
      </w:r>
    </w:p>
    <w:p w14:paraId="708C8E58" w14:textId="60A6E677" w:rsidR="00E6516F" w:rsidRDefault="00E6516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Test methodology</w:t>
      </w:r>
      <w:r>
        <w:tab/>
      </w:r>
      <w:r>
        <w:fldChar w:fldCharType="begin" w:fldLock="1"/>
      </w:r>
      <w:r>
        <w:instrText xml:space="preserve"> PAGEREF _Toc106817814 \h </w:instrText>
      </w:r>
      <w:r>
        <w:fldChar w:fldCharType="separate"/>
      </w:r>
      <w:r>
        <w:t>11</w:t>
      </w:r>
      <w:r>
        <w:fldChar w:fldCharType="end"/>
      </w:r>
    </w:p>
    <w:p w14:paraId="5B3DCCB0" w14:textId="39131111" w:rsidR="00E6516F" w:rsidRDefault="00E6516F">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Testing of optional functions and procedures</w:t>
      </w:r>
      <w:r>
        <w:tab/>
      </w:r>
      <w:r>
        <w:fldChar w:fldCharType="begin" w:fldLock="1"/>
      </w:r>
      <w:r>
        <w:instrText xml:space="preserve"> PAGEREF _Toc106817815 \h </w:instrText>
      </w:r>
      <w:r>
        <w:fldChar w:fldCharType="separate"/>
      </w:r>
      <w:r>
        <w:t>11</w:t>
      </w:r>
      <w:r>
        <w:fldChar w:fldCharType="end"/>
      </w:r>
    </w:p>
    <w:p w14:paraId="6CE26C8D" w14:textId="1271ACB7" w:rsidR="00E6516F" w:rsidRDefault="00E6516F">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Test interfaces and facilities</w:t>
      </w:r>
      <w:r>
        <w:tab/>
      </w:r>
      <w:r>
        <w:fldChar w:fldCharType="begin" w:fldLock="1"/>
      </w:r>
      <w:r>
        <w:instrText xml:space="preserve"> PAGEREF _Toc106817816 \h </w:instrText>
      </w:r>
      <w:r>
        <w:fldChar w:fldCharType="separate"/>
      </w:r>
      <w:r>
        <w:t>11</w:t>
      </w:r>
      <w:r>
        <w:fldChar w:fldCharType="end"/>
      </w:r>
    </w:p>
    <w:p w14:paraId="456B5DA6" w14:textId="372F08B8" w:rsidR="00E6516F" w:rsidRDefault="00E6516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Implicit testing</w:t>
      </w:r>
      <w:r>
        <w:tab/>
      </w:r>
      <w:r>
        <w:fldChar w:fldCharType="begin" w:fldLock="1"/>
      </w:r>
      <w:r>
        <w:instrText xml:space="preserve"> PAGEREF _Toc106817817 \h </w:instrText>
      </w:r>
      <w:r>
        <w:fldChar w:fldCharType="separate"/>
      </w:r>
      <w:r>
        <w:t>11</w:t>
      </w:r>
      <w:r>
        <w:fldChar w:fldCharType="end"/>
      </w:r>
    </w:p>
    <w:p w14:paraId="42F49008" w14:textId="60C48D92" w:rsidR="00E6516F" w:rsidRDefault="00E6516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Repetition of tests</w:t>
      </w:r>
      <w:r>
        <w:tab/>
      </w:r>
      <w:r>
        <w:fldChar w:fldCharType="begin" w:fldLock="1"/>
      </w:r>
      <w:r>
        <w:instrText xml:space="preserve"> PAGEREF _Toc106817818 \h </w:instrText>
      </w:r>
      <w:r>
        <w:fldChar w:fldCharType="separate"/>
      </w:r>
      <w:r>
        <w:t>11</w:t>
      </w:r>
      <w:r>
        <w:fldChar w:fldCharType="end"/>
      </w:r>
    </w:p>
    <w:p w14:paraId="3B465DDF" w14:textId="513F6221" w:rsidR="00E6516F" w:rsidRDefault="00E6516F">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Handling of differences between conformance requirements in different releases of cores specifications</w:t>
      </w:r>
      <w:r>
        <w:tab/>
      </w:r>
      <w:r>
        <w:fldChar w:fldCharType="begin" w:fldLock="1"/>
      </w:r>
      <w:r>
        <w:instrText xml:space="preserve"> PAGEREF _Toc106817819 \h </w:instrText>
      </w:r>
      <w:r>
        <w:fldChar w:fldCharType="separate"/>
      </w:r>
      <w:r>
        <w:t>11</w:t>
      </w:r>
      <w:r>
        <w:fldChar w:fldCharType="end"/>
      </w:r>
    </w:p>
    <w:p w14:paraId="158BFB1F" w14:textId="55B27522" w:rsidR="00E6516F" w:rsidRDefault="00E6516F">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Reference conditions</w:t>
      </w:r>
      <w:r>
        <w:tab/>
      </w:r>
      <w:r>
        <w:fldChar w:fldCharType="begin" w:fldLock="1"/>
      </w:r>
      <w:r>
        <w:instrText xml:space="preserve"> PAGEREF _Toc106817820 \h </w:instrText>
      </w:r>
      <w:r>
        <w:fldChar w:fldCharType="separate"/>
      </w:r>
      <w:r>
        <w:t>11</w:t>
      </w:r>
      <w:r>
        <w:fldChar w:fldCharType="end"/>
      </w:r>
    </w:p>
    <w:p w14:paraId="362D9633" w14:textId="3815B24A" w:rsidR="00E6516F" w:rsidRDefault="00E6516F">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Generic setup procedures</w:t>
      </w:r>
      <w:r>
        <w:tab/>
      </w:r>
      <w:r>
        <w:fldChar w:fldCharType="begin" w:fldLock="1"/>
      </w:r>
      <w:r>
        <w:instrText xml:space="preserve"> PAGEREF _Toc106817821 \h </w:instrText>
      </w:r>
      <w:r>
        <w:fldChar w:fldCharType="separate"/>
      </w:r>
      <w:r>
        <w:t>12</w:t>
      </w:r>
      <w:r>
        <w:fldChar w:fldCharType="end"/>
      </w:r>
    </w:p>
    <w:p w14:paraId="0DE7F660" w14:textId="5C37C4A9" w:rsidR="00E6516F" w:rsidRDefault="00E6516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MCData Client Configuration</w:t>
      </w:r>
      <w:r>
        <w:tab/>
      </w:r>
      <w:r>
        <w:fldChar w:fldCharType="begin" w:fldLock="1"/>
      </w:r>
      <w:r>
        <w:instrText xml:space="preserve"> PAGEREF _Toc106817822 \h </w:instrText>
      </w:r>
      <w:r>
        <w:fldChar w:fldCharType="separate"/>
      </w:r>
      <w:r>
        <w:t>12</w:t>
      </w:r>
      <w:r>
        <w:fldChar w:fldCharType="end"/>
      </w:r>
    </w:p>
    <w:p w14:paraId="16E37E2B" w14:textId="7053D99B" w:rsidR="00E6516F" w:rsidRDefault="00E6516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Configuration / Authentication / User Authorization / UE Configuration / User Profile / Key Generation</w:t>
      </w:r>
      <w:r>
        <w:tab/>
      </w:r>
      <w:r>
        <w:fldChar w:fldCharType="begin" w:fldLock="1"/>
      </w:r>
      <w:r>
        <w:instrText xml:space="preserve"> PAGEREF _Toc106817823 \h </w:instrText>
      </w:r>
      <w:r>
        <w:fldChar w:fldCharType="separate"/>
      </w:r>
      <w:r>
        <w:t>12</w:t>
      </w:r>
      <w:r>
        <w:fldChar w:fldCharType="end"/>
      </w:r>
    </w:p>
    <w:p w14:paraId="306C016D" w14:textId="062F5F99" w:rsidR="00E6516F" w:rsidRDefault="00E6516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On-Network Test Scenarios</w:t>
      </w:r>
      <w:r>
        <w:tab/>
      </w:r>
      <w:r>
        <w:fldChar w:fldCharType="begin" w:fldLock="1"/>
      </w:r>
      <w:r>
        <w:instrText xml:space="preserve"> PAGEREF _Toc106817824 \h </w:instrText>
      </w:r>
      <w:r>
        <w:fldChar w:fldCharType="separate"/>
      </w:r>
      <w:r>
        <w:t>35</w:t>
      </w:r>
      <w:r>
        <w:fldChar w:fldCharType="end"/>
      </w:r>
    </w:p>
    <w:p w14:paraId="3A7F8937" w14:textId="49E7E8A0" w:rsidR="00E6516F" w:rsidRDefault="00E6516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Short Data Service</w:t>
      </w:r>
      <w:r>
        <w:tab/>
      </w:r>
      <w:r>
        <w:fldChar w:fldCharType="begin" w:fldLock="1"/>
      </w:r>
      <w:r>
        <w:instrText xml:space="preserve"> PAGEREF _Toc106817825 \h </w:instrText>
      </w:r>
      <w:r>
        <w:fldChar w:fldCharType="separate"/>
      </w:r>
      <w:r>
        <w:t>35</w:t>
      </w:r>
      <w:r>
        <w:fldChar w:fldCharType="end"/>
      </w:r>
    </w:p>
    <w:p w14:paraId="49BFDBEC" w14:textId="05693E82" w:rsidR="00E6516F" w:rsidRDefault="00E6516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On-network / Short Data Service (SDS) / Standalone SDS Using Signalling Control Plane / One-to-one Standalone SDS / Client Originated (CO)</w:t>
      </w:r>
      <w:r>
        <w:tab/>
      </w:r>
      <w:r>
        <w:fldChar w:fldCharType="begin" w:fldLock="1"/>
      </w:r>
      <w:r>
        <w:instrText xml:space="preserve"> PAGEREF _Toc106817826 \h </w:instrText>
      </w:r>
      <w:r>
        <w:fldChar w:fldCharType="separate"/>
      </w:r>
      <w:r>
        <w:t>35</w:t>
      </w:r>
      <w:r>
        <w:fldChar w:fldCharType="end"/>
      </w:r>
    </w:p>
    <w:p w14:paraId="6064B783" w14:textId="30A28D96" w:rsidR="00E6516F" w:rsidRDefault="00E6516F">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On-network / Short Data Service (SDS) / Standalone SDS Using Signalling Control Plane / One-to-one Standalone SDS / Client Terminated (CT)</w:t>
      </w:r>
      <w:r>
        <w:tab/>
      </w:r>
      <w:r>
        <w:fldChar w:fldCharType="begin" w:fldLock="1"/>
      </w:r>
      <w:r>
        <w:instrText xml:space="preserve"> PAGEREF _Toc106817827 \h </w:instrText>
      </w:r>
      <w:r>
        <w:fldChar w:fldCharType="separate"/>
      </w:r>
      <w:r>
        <w:t>42</w:t>
      </w:r>
      <w:r>
        <w:fldChar w:fldCharType="end"/>
      </w:r>
    </w:p>
    <w:p w14:paraId="12E10112" w14:textId="337BB54E" w:rsidR="00E6516F" w:rsidRDefault="00E6516F">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On-network / Short Data Service (SDS) / Standalone SDS Using Signalling Control Plane / Group Standalone SDS / Client Originated (CO)</w:t>
      </w:r>
      <w:r>
        <w:tab/>
      </w:r>
      <w:r>
        <w:fldChar w:fldCharType="begin" w:fldLock="1"/>
      </w:r>
      <w:r>
        <w:instrText xml:space="preserve"> PAGEREF _Toc106817828 \h </w:instrText>
      </w:r>
      <w:r>
        <w:fldChar w:fldCharType="separate"/>
      </w:r>
      <w:r>
        <w:t>53</w:t>
      </w:r>
      <w:r>
        <w:fldChar w:fldCharType="end"/>
      </w:r>
    </w:p>
    <w:p w14:paraId="5CF2D944" w14:textId="67911595" w:rsidR="00E6516F" w:rsidRDefault="00E6516F">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On-network / Short Data Service (SDS) / Standalone SDS Using Signalling Control Plane / Group Standalone SDS / Client Terminated (CT)</w:t>
      </w:r>
      <w:r>
        <w:tab/>
      </w:r>
      <w:r>
        <w:fldChar w:fldCharType="begin" w:fldLock="1"/>
      </w:r>
      <w:r>
        <w:instrText xml:space="preserve"> PAGEREF _Toc106817829 \h </w:instrText>
      </w:r>
      <w:r>
        <w:fldChar w:fldCharType="separate"/>
      </w:r>
      <w:r>
        <w:t>58</w:t>
      </w:r>
      <w:r>
        <w:fldChar w:fldCharType="end"/>
      </w:r>
    </w:p>
    <w:p w14:paraId="6B85FBB6" w14:textId="38A29784" w:rsidR="00E6516F" w:rsidRDefault="00E6516F">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On-network / Short Data Service (SDS) / Standalone SDS Using Media Plane / One-to-one Standalone SDS / Client Originated (CO)</w:t>
      </w:r>
      <w:r>
        <w:tab/>
      </w:r>
      <w:r>
        <w:fldChar w:fldCharType="begin" w:fldLock="1"/>
      </w:r>
      <w:r>
        <w:instrText xml:space="preserve"> PAGEREF _Toc106817830 \h </w:instrText>
      </w:r>
      <w:r>
        <w:fldChar w:fldCharType="separate"/>
      </w:r>
      <w:r>
        <w:t>64</w:t>
      </w:r>
      <w:r>
        <w:fldChar w:fldCharType="end"/>
      </w:r>
    </w:p>
    <w:p w14:paraId="0E16788B" w14:textId="776E63BF" w:rsidR="00E6516F" w:rsidRDefault="00E6516F">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On-network / Short Data Service (SDS) / Standalone SDS Using Media Plane / One-to-one Standalone SDS / Client Terminated (CT)</w:t>
      </w:r>
      <w:r>
        <w:tab/>
      </w:r>
      <w:r>
        <w:fldChar w:fldCharType="begin" w:fldLock="1"/>
      </w:r>
      <w:r>
        <w:instrText xml:space="preserve"> PAGEREF _Toc106817831 \h </w:instrText>
      </w:r>
      <w:r>
        <w:fldChar w:fldCharType="separate"/>
      </w:r>
      <w:r>
        <w:t>73</w:t>
      </w:r>
      <w:r>
        <w:fldChar w:fldCharType="end"/>
      </w:r>
    </w:p>
    <w:p w14:paraId="0F1B370E" w14:textId="24B12DAC" w:rsidR="00E6516F" w:rsidRDefault="00E6516F">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On-network / Short Data Service (SDS) / Standalone SDS Using Media Plane / Group Standalone SDS / Client Originated (CO)</w:t>
      </w:r>
      <w:r>
        <w:tab/>
      </w:r>
      <w:r>
        <w:fldChar w:fldCharType="begin" w:fldLock="1"/>
      </w:r>
      <w:r>
        <w:instrText xml:space="preserve"> PAGEREF _Toc106817832 \h </w:instrText>
      </w:r>
      <w:r>
        <w:fldChar w:fldCharType="separate"/>
      </w:r>
      <w:r>
        <w:t>82</w:t>
      </w:r>
      <w:r>
        <w:fldChar w:fldCharType="end"/>
      </w:r>
    </w:p>
    <w:p w14:paraId="221BBD4C" w14:textId="16E577E0" w:rsidR="00E6516F" w:rsidRDefault="00E6516F">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On-network / Short Data Service (SDS) / Standalone SDS Using Media Plane / Group Standalone SDS / Client Terminated (CT)</w:t>
      </w:r>
      <w:r>
        <w:tab/>
      </w:r>
      <w:r>
        <w:fldChar w:fldCharType="begin" w:fldLock="1"/>
      </w:r>
      <w:r>
        <w:instrText xml:space="preserve"> PAGEREF _Toc106817833 \h </w:instrText>
      </w:r>
      <w:r>
        <w:fldChar w:fldCharType="separate"/>
      </w:r>
      <w:r>
        <w:t>92</w:t>
      </w:r>
      <w:r>
        <w:fldChar w:fldCharType="end"/>
      </w:r>
    </w:p>
    <w:p w14:paraId="1D39E2B4" w14:textId="79EC4D4A" w:rsidR="00E6516F" w:rsidRDefault="00E6516F">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On-network / Short Data Service (SDS) / SDS Session / One-to-one SDS Session / Client Originated (CO)</w:t>
      </w:r>
      <w:r>
        <w:tab/>
      </w:r>
      <w:r>
        <w:fldChar w:fldCharType="begin" w:fldLock="1"/>
      </w:r>
      <w:r>
        <w:instrText xml:space="preserve"> PAGEREF _Toc106817834 \h </w:instrText>
      </w:r>
      <w:r>
        <w:fldChar w:fldCharType="separate"/>
      </w:r>
      <w:r>
        <w:t>101</w:t>
      </w:r>
      <w:r>
        <w:fldChar w:fldCharType="end"/>
      </w:r>
    </w:p>
    <w:p w14:paraId="50BAE1EA" w14:textId="446F53DA" w:rsidR="00E6516F" w:rsidRDefault="00E6516F">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On-network / Short Data Service (SDS) / SDS Session / One-to-one SDS Session / Client Terminated (CT)</w:t>
      </w:r>
      <w:r>
        <w:tab/>
      </w:r>
      <w:r>
        <w:fldChar w:fldCharType="begin" w:fldLock="1"/>
      </w:r>
      <w:r>
        <w:instrText xml:space="preserve"> PAGEREF _Toc106817835 \h </w:instrText>
      </w:r>
      <w:r>
        <w:fldChar w:fldCharType="separate"/>
      </w:r>
      <w:r>
        <w:t>112</w:t>
      </w:r>
      <w:r>
        <w:fldChar w:fldCharType="end"/>
      </w:r>
    </w:p>
    <w:p w14:paraId="2C79B5A3" w14:textId="31407E01" w:rsidR="00E6516F" w:rsidRDefault="00E6516F">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On-network / Short Data Service (SDS) / SDS Session / Group SDS Session / Client Originated (CO)</w:t>
      </w:r>
      <w:r>
        <w:tab/>
      </w:r>
      <w:r>
        <w:fldChar w:fldCharType="begin" w:fldLock="1"/>
      </w:r>
      <w:r>
        <w:instrText xml:space="preserve"> PAGEREF _Toc106817836 \h </w:instrText>
      </w:r>
      <w:r>
        <w:fldChar w:fldCharType="separate"/>
      </w:r>
      <w:r>
        <w:t>122</w:t>
      </w:r>
      <w:r>
        <w:fldChar w:fldCharType="end"/>
      </w:r>
    </w:p>
    <w:p w14:paraId="5439E9B5" w14:textId="15753F69" w:rsidR="00E6516F" w:rsidRDefault="00E6516F">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On-network / Short Data Service (SDS) / SDS Session / Group SDS Session / Client Terminated (CT)</w:t>
      </w:r>
      <w:r>
        <w:tab/>
      </w:r>
      <w:r>
        <w:fldChar w:fldCharType="begin" w:fldLock="1"/>
      </w:r>
      <w:r>
        <w:instrText xml:space="preserve"> PAGEREF _Toc106817837 \h </w:instrText>
      </w:r>
      <w:r>
        <w:fldChar w:fldCharType="separate"/>
      </w:r>
      <w:r>
        <w:t>134</w:t>
      </w:r>
      <w:r>
        <w:fldChar w:fldCharType="end"/>
      </w:r>
    </w:p>
    <w:p w14:paraId="4CC7A722" w14:textId="67F3202E" w:rsidR="00E6516F" w:rsidRDefault="00E6516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File Distribution</w:t>
      </w:r>
      <w:r>
        <w:tab/>
      </w:r>
      <w:r>
        <w:fldChar w:fldCharType="begin" w:fldLock="1"/>
      </w:r>
      <w:r>
        <w:instrText xml:space="preserve"> PAGEREF _Toc106817838 \h </w:instrText>
      </w:r>
      <w:r>
        <w:fldChar w:fldCharType="separate"/>
      </w:r>
      <w:r>
        <w:t>144</w:t>
      </w:r>
      <w:r>
        <w:fldChar w:fldCharType="end"/>
      </w:r>
    </w:p>
    <w:p w14:paraId="2263B026" w14:textId="086424F6" w:rsidR="00E6516F" w:rsidRDefault="00E6516F">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On-network / File Distribution (FD) / FD Using HTTP / One-to-one Standalone FD / Non-Mandatory Download / FILE DOWNLOAD REQUEST ACCEPTED / FILE DOWNLOAD COMPLETED / FILE DOWNLOAD REQUEST REJECTED / FILE DOWNLOAD DEFERRED / Client Originated (CO)</w:t>
      </w:r>
      <w:r>
        <w:tab/>
      </w:r>
      <w:r>
        <w:fldChar w:fldCharType="begin" w:fldLock="1"/>
      </w:r>
      <w:r>
        <w:instrText xml:space="preserve"> PAGEREF _Toc106817839 \h </w:instrText>
      </w:r>
      <w:r>
        <w:fldChar w:fldCharType="separate"/>
      </w:r>
      <w:r>
        <w:t>144</w:t>
      </w:r>
      <w:r>
        <w:fldChar w:fldCharType="end"/>
      </w:r>
    </w:p>
    <w:p w14:paraId="656971C0" w14:textId="563150BB" w:rsidR="00E6516F" w:rsidRDefault="00E6516F">
      <w:pPr>
        <w:pStyle w:val="TOC3"/>
        <w:rPr>
          <w:rFonts w:asciiTheme="minorHAnsi" w:eastAsiaTheme="minorEastAsia" w:hAnsiTheme="minorHAnsi" w:cstheme="minorBidi"/>
          <w:sz w:val="22"/>
          <w:szCs w:val="22"/>
        </w:rPr>
      </w:pPr>
      <w:r>
        <w:lastRenderedPageBreak/>
        <w:t>6.2.2</w:t>
      </w:r>
      <w:r>
        <w:rPr>
          <w:rFonts w:asciiTheme="minorHAnsi" w:eastAsiaTheme="minorEastAsia" w:hAnsiTheme="minorHAnsi" w:cstheme="minorBidi"/>
          <w:sz w:val="22"/>
          <w:szCs w:val="22"/>
        </w:rPr>
        <w:tab/>
      </w:r>
      <w:r>
        <w:t>On-network / File Distribution (FD) / FD Using HTTP / One-to-one Standalone FD / Non-Mandatory Download / Before TDU2 Timers Expires / FILE DOWNLOAD REQUEST ACCEPTED / FILE DOWNLOAD COMPLETED / FILE DOWNLOAD REQUEST REJECTED / FILE DOWNLOAD DEFERRED / FD Client Terminated (CT)</w:t>
      </w:r>
      <w:r>
        <w:tab/>
      </w:r>
      <w:r>
        <w:fldChar w:fldCharType="begin" w:fldLock="1"/>
      </w:r>
      <w:r>
        <w:instrText xml:space="preserve"> PAGEREF _Toc106817840 \h </w:instrText>
      </w:r>
      <w:r>
        <w:fldChar w:fldCharType="separate"/>
      </w:r>
      <w:r>
        <w:t>153</w:t>
      </w:r>
      <w:r>
        <w:fldChar w:fldCharType="end"/>
      </w:r>
    </w:p>
    <w:p w14:paraId="193DCBB0" w14:textId="16E0FFA0" w:rsidR="00E6516F" w:rsidRDefault="00E6516F">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On-network / File Distribution (FD) / FD Using HTTP / Group Standalone FD / Non-Mandatory Download / FILE DOWNLOAD REQUEST ACCEPTED / FILE DOWNLOAD COMPLETED / FILE DOWNLOAD REQUEST REJECTED / Client Originated (CO)</w:t>
      </w:r>
      <w:r>
        <w:tab/>
      </w:r>
      <w:r>
        <w:fldChar w:fldCharType="begin" w:fldLock="1"/>
      </w:r>
      <w:r>
        <w:instrText xml:space="preserve"> PAGEREF _Toc106817841 \h </w:instrText>
      </w:r>
      <w:r>
        <w:fldChar w:fldCharType="separate"/>
      </w:r>
      <w:r>
        <w:t>162</w:t>
      </w:r>
      <w:r>
        <w:fldChar w:fldCharType="end"/>
      </w:r>
    </w:p>
    <w:p w14:paraId="72BBD8DB" w14:textId="41A3AE27" w:rsidR="00E6516F" w:rsidRDefault="00E6516F">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On-network / File Distribution (FD) / FD Using HTTP / Group Standalone FD / Non-Mandatory Download / After TDU2 Timers Expires / FILE DOWNLOAD REQUEST ACCEPTED / FILE DOWNLOAD COMPLETED / FILE DOWNLOAD REQUEST REJECTED / Client Terminated (CT)</w:t>
      </w:r>
      <w:r>
        <w:tab/>
      </w:r>
      <w:r>
        <w:fldChar w:fldCharType="begin" w:fldLock="1"/>
      </w:r>
      <w:r>
        <w:instrText xml:space="preserve"> PAGEREF _Toc106817842 \h </w:instrText>
      </w:r>
      <w:r>
        <w:fldChar w:fldCharType="separate"/>
      </w:r>
      <w:r>
        <w:t>170</w:t>
      </w:r>
      <w:r>
        <w:fldChar w:fldCharType="end"/>
      </w:r>
    </w:p>
    <w:p w14:paraId="2B7B330F" w14:textId="7DC20B31" w:rsidR="00E6516F" w:rsidRDefault="00E6516F">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On-network / File Distribution (FD) / FD Using HTTP / One-to-one Standalone FD / Mandatory Download / With Disposition Request / Client Originated (CO)</w:t>
      </w:r>
      <w:r>
        <w:tab/>
      </w:r>
      <w:r>
        <w:fldChar w:fldCharType="begin" w:fldLock="1"/>
      </w:r>
      <w:r>
        <w:instrText xml:space="preserve"> PAGEREF _Toc106817843 \h </w:instrText>
      </w:r>
      <w:r>
        <w:fldChar w:fldCharType="separate"/>
      </w:r>
      <w:r>
        <w:t>178</w:t>
      </w:r>
      <w:r>
        <w:fldChar w:fldCharType="end"/>
      </w:r>
    </w:p>
    <w:p w14:paraId="306296B3" w14:textId="75920C20" w:rsidR="00E6516F" w:rsidRDefault="00E6516F">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On-network / File Distribution (FD) / FD Using HTTP / One-to-one Standalone FD / Mandatory Download / With Disposition Request / Client Terminated (CT)</w:t>
      </w:r>
      <w:r>
        <w:tab/>
      </w:r>
      <w:r>
        <w:fldChar w:fldCharType="begin" w:fldLock="1"/>
      </w:r>
      <w:r>
        <w:instrText xml:space="preserve"> PAGEREF _Toc106817844 \h </w:instrText>
      </w:r>
      <w:r>
        <w:fldChar w:fldCharType="separate"/>
      </w:r>
      <w:r>
        <w:t>184</w:t>
      </w:r>
      <w:r>
        <w:fldChar w:fldCharType="end"/>
      </w:r>
    </w:p>
    <w:p w14:paraId="513C191C" w14:textId="72616E32" w:rsidR="00E6516F" w:rsidRDefault="00E6516F">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On-network / File Distribution (FD) / FD Using HTTP / Group Standalone FD / Mandatory Download / Without Disposition Request / Client Originated (CO)</w:t>
      </w:r>
      <w:r>
        <w:tab/>
      </w:r>
      <w:r>
        <w:fldChar w:fldCharType="begin" w:fldLock="1"/>
      </w:r>
      <w:r>
        <w:instrText xml:space="preserve"> PAGEREF _Toc106817845 \h </w:instrText>
      </w:r>
      <w:r>
        <w:fldChar w:fldCharType="separate"/>
      </w:r>
      <w:r>
        <w:t>191</w:t>
      </w:r>
      <w:r>
        <w:fldChar w:fldCharType="end"/>
      </w:r>
    </w:p>
    <w:p w14:paraId="099C16F9" w14:textId="32EF1AE7" w:rsidR="00E6516F" w:rsidRDefault="00E6516F">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On-network / File Distribution (FD) / FD Using HTTP / Group Standalone FD / Mandatory Download / Without Disposition Request / Client Terminated (CT)</w:t>
      </w:r>
      <w:r>
        <w:tab/>
      </w:r>
      <w:r>
        <w:fldChar w:fldCharType="begin" w:fldLock="1"/>
      </w:r>
      <w:r>
        <w:instrText xml:space="preserve"> PAGEREF _Toc106817846 \h </w:instrText>
      </w:r>
      <w:r>
        <w:fldChar w:fldCharType="separate"/>
      </w:r>
      <w:r>
        <w:t>197</w:t>
      </w:r>
      <w:r>
        <w:fldChar w:fldCharType="end"/>
      </w:r>
    </w:p>
    <w:p w14:paraId="442A1317" w14:textId="2DCAAF9A" w:rsidR="00E6516F" w:rsidRDefault="00E6516F">
      <w:pPr>
        <w:pStyle w:val="TOC3"/>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On-network / File Distribution (FD) / FD Using Media Plane / One-to-one Standalone FD / Client Originated (CO)</w:t>
      </w:r>
      <w:r>
        <w:tab/>
      </w:r>
      <w:r>
        <w:fldChar w:fldCharType="begin" w:fldLock="1"/>
      </w:r>
      <w:r>
        <w:instrText xml:space="preserve"> PAGEREF _Toc106817847 \h </w:instrText>
      </w:r>
      <w:r>
        <w:fldChar w:fldCharType="separate"/>
      </w:r>
      <w:r>
        <w:t>203</w:t>
      </w:r>
      <w:r>
        <w:fldChar w:fldCharType="end"/>
      </w:r>
    </w:p>
    <w:p w14:paraId="1D2B41E2" w14:textId="1BA33992" w:rsidR="00E6516F" w:rsidRDefault="00E6516F">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On-network / File Distribution (FD) / FD Using Media Plane / One-to-one Standalone FD / Client Terminated (CT)</w:t>
      </w:r>
      <w:r>
        <w:tab/>
      </w:r>
      <w:r>
        <w:fldChar w:fldCharType="begin" w:fldLock="1"/>
      </w:r>
      <w:r>
        <w:instrText xml:space="preserve"> PAGEREF _Toc106817848 \h </w:instrText>
      </w:r>
      <w:r>
        <w:fldChar w:fldCharType="separate"/>
      </w:r>
      <w:r>
        <w:t>212</w:t>
      </w:r>
      <w:r>
        <w:fldChar w:fldCharType="end"/>
      </w:r>
    </w:p>
    <w:p w14:paraId="1F8B3D7E" w14:textId="5E7CD7BD" w:rsidR="00E6516F" w:rsidRDefault="00E6516F">
      <w:pPr>
        <w:pStyle w:val="TOC3"/>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On-network / File Distribution (FD) / FD Using Media Plane / Group Standalone FD / Client Originated (CO)</w:t>
      </w:r>
      <w:r>
        <w:tab/>
      </w:r>
      <w:r>
        <w:fldChar w:fldCharType="begin" w:fldLock="1"/>
      </w:r>
      <w:r>
        <w:instrText xml:space="preserve"> PAGEREF _Toc106817849 \h </w:instrText>
      </w:r>
      <w:r>
        <w:fldChar w:fldCharType="separate"/>
      </w:r>
      <w:r>
        <w:t>219</w:t>
      </w:r>
      <w:r>
        <w:fldChar w:fldCharType="end"/>
      </w:r>
    </w:p>
    <w:p w14:paraId="3BC2BBB4" w14:textId="67BDE27E" w:rsidR="00E6516F" w:rsidRDefault="00E6516F">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On-network / File Distribution (FD) / FD Using Media Plane / Group Standalone FD / Client Terminated (CT)</w:t>
      </w:r>
      <w:r>
        <w:tab/>
      </w:r>
      <w:r>
        <w:fldChar w:fldCharType="begin" w:fldLock="1"/>
      </w:r>
      <w:r>
        <w:instrText xml:space="preserve"> PAGEREF _Toc106817850 \h </w:instrText>
      </w:r>
      <w:r>
        <w:fldChar w:fldCharType="separate"/>
      </w:r>
      <w:r>
        <w:t>228</w:t>
      </w:r>
      <w:r>
        <w:fldChar w:fldCharType="end"/>
      </w:r>
    </w:p>
    <w:p w14:paraId="38A7B352" w14:textId="668DCB3E" w:rsidR="00E6516F" w:rsidRDefault="00E6516F">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On-network / File Distribution (FD) / Accessing list of deferred data group communications / Client Originated (CO)</w:t>
      </w:r>
      <w:r>
        <w:tab/>
      </w:r>
      <w:r>
        <w:fldChar w:fldCharType="begin" w:fldLock="1"/>
      </w:r>
      <w:r>
        <w:instrText xml:space="preserve"> PAGEREF _Toc106817851 \h </w:instrText>
      </w:r>
      <w:r>
        <w:fldChar w:fldCharType="separate"/>
      </w:r>
      <w:r>
        <w:t>235</w:t>
      </w:r>
      <w:r>
        <w:fldChar w:fldCharType="end"/>
      </w:r>
    </w:p>
    <w:p w14:paraId="14971CD8" w14:textId="5FD2FFA7" w:rsidR="00E6516F" w:rsidRDefault="00E6516F">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Enhanced Status (ES)</w:t>
      </w:r>
      <w:r>
        <w:tab/>
      </w:r>
      <w:r>
        <w:fldChar w:fldCharType="begin" w:fldLock="1"/>
      </w:r>
      <w:r>
        <w:instrText xml:space="preserve"> PAGEREF _Toc106817852 \h </w:instrText>
      </w:r>
      <w:r>
        <w:fldChar w:fldCharType="separate"/>
      </w:r>
      <w:r>
        <w:t>243</w:t>
      </w:r>
      <w:r>
        <w:fldChar w:fldCharType="end"/>
      </w:r>
    </w:p>
    <w:p w14:paraId="043A4BF6" w14:textId="176D77A7" w:rsidR="00E6516F" w:rsidRDefault="00E6516F">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On-network / Enhanced Status (ES) / Client Originated (CO)</w:t>
      </w:r>
      <w:r>
        <w:tab/>
      </w:r>
      <w:r>
        <w:fldChar w:fldCharType="begin" w:fldLock="1"/>
      </w:r>
      <w:r>
        <w:instrText xml:space="preserve"> PAGEREF _Toc106817853 \h </w:instrText>
      </w:r>
      <w:r>
        <w:fldChar w:fldCharType="separate"/>
      </w:r>
      <w:r>
        <w:t>243</w:t>
      </w:r>
      <w:r>
        <w:fldChar w:fldCharType="end"/>
      </w:r>
    </w:p>
    <w:p w14:paraId="4B80C667" w14:textId="20D6A965" w:rsidR="00E6516F" w:rsidRDefault="00E6516F">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On-network / Enhanced Status (ES) / Client Terminated (CT)</w:t>
      </w:r>
      <w:r>
        <w:tab/>
      </w:r>
      <w:r>
        <w:fldChar w:fldCharType="begin" w:fldLock="1"/>
      </w:r>
      <w:r>
        <w:instrText xml:space="preserve"> PAGEREF _Toc106817854 \h </w:instrText>
      </w:r>
      <w:r>
        <w:fldChar w:fldCharType="separate"/>
      </w:r>
      <w:r>
        <w:t>249</w:t>
      </w:r>
      <w:r>
        <w:fldChar w:fldCharType="end"/>
      </w:r>
    </w:p>
    <w:p w14:paraId="26483370" w14:textId="078A02F1" w:rsidR="00E6516F" w:rsidRDefault="00E6516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Off-Network Test Scenarios</w:t>
      </w:r>
      <w:r>
        <w:tab/>
      </w:r>
      <w:r>
        <w:fldChar w:fldCharType="begin" w:fldLock="1"/>
      </w:r>
      <w:r>
        <w:instrText xml:space="preserve"> PAGEREF _Toc106817855 \h </w:instrText>
      </w:r>
      <w:r>
        <w:fldChar w:fldCharType="separate"/>
      </w:r>
      <w:r>
        <w:t>256</w:t>
      </w:r>
      <w:r>
        <w:fldChar w:fldCharType="end"/>
      </w:r>
    </w:p>
    <w:p w14:paraId="3AEA173F" w14:textId="11A746CE" w:rsidR="00E6516F" w:rsidRDefault="00E6516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Short Data Service (SDS)</w:t>
      </w:r>
      <w:r>
        <w:tab/>
      </w:r>
      <w:r>
        <w:fldChar w:fldCharType="begin" w:fldLock="1"/>
      </w:r>
      <w:r>
        <w:instrText xml:space="preserve"> PAGEREF _Toc106817856 \h </w:instrText>
      </w:r>
      <w:r>
        <w:fldChar w:fldCharType="separate"/>
      </w:r>
      <w:r>
        <w:t>256</w:t>
      </w:r>
      <w:r>
        <w:fldChar w:fldCharType="end"/>
      </w:r>
    </w:p>
    <w:p w14:paraId="418A9145" w14:textId="50304ED6" w:rsidR="00E6516F" w:rsidRDefault="00E6516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Off-network / Short Data Service (SDS) / Standalone SDS using signalling control plane / One-to-one SDS message / Client Originated (CO)</w:t>
      </w:r>
      <w:r>
        <w:tab/>
      </w:r>
      <w:r>
        <w:fldChar w:fldCharType="begin" w:fldLock="1"/>
      </w:r>
      <w:r>
        <w:instrText xml:space="preserve"> PAGEREF _Toc106817857 \h </w:instrText>
      </w:r>
      <w:r>
        <w:fldChar w:fldCharType="separate"/>
      </w:r>
      <w:r>
        <w:t>256</w:t>
      </w:r>
      <w:r>
        <w:fldChar w:fldCharType="end"/>
      </w:r>
    </w:p>
    <w:p w14:paraId="7BF3E58B" w14:textId="62379E83" w:rsidR="00E6516F" w:rsidRDefault="00E6516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Off-network / Short Data Service (SDS) / Standalone SDS using signalling control plane / One-to-one SDS message / Client Terminated (CT)</w:t>
      </w:r>
      <w:r>
        <w:tab/>
      </w:r>
      <w:r>
        <w:fldChar w:fldCharType="begin" w:fldLock="1"/>
      </w:r>
      <w:r>
        <w:instrText xml:space="preserve"> PAGEREF _Toc106817858 \h </w:instrText>
      </w:r>
      <w:r>
        <w:fldChar w:fldCharType="separate"/>
      </w:r>
      <w:r>
        <w:t>264</w:t>
      </w:r>
      <w:r>
        <w:fldChar w:fldCharType="end"/>
      </w:r>
    </w:p>
    <w:p w14:paraId="56BA11C3" w14:textId="1A107C60" w:rsidR="00E6516F" w:rsidRDefault="00E6516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Off-network / Short Data Service (SDS) / Standalone SDS using signalling control plane / Group SDS message / Client Originated (CO)</w:t>
      </w:r>
      <w:r>
        <w:tab/>
      </w:r>
      <w:r>
        <w:fldChar w:fldCharType="begin" w:fldLock="1"/>
      </w:r>
      <w:r>
        <w:instrText xml:space="preserve"> PAGEREF _Toc106817859 \h </w:instrText>
      </w:r>
      <w:r>
        <w:fldChar w:fldCharType="separate"/>
      </w:r>
      <w:r>
        <w:t>273</w:t>
      </w:r>
      <w:r>
        <w:fldChar w:fldCharType="end"/>
      </w:r>
    </w:p>
    <w:p w14:paraId="3B4840E1" w14:textId="1589B522" w:rsidR="00E6516F" w:rsidRDefault="00E6516F">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Off-network / Short Data Service (SDS) / Standalone SDS using signalling control plane / Group SDS message / Client Terminated (CT)</w:t>
      </w:r>
      <w:r>
        <w:tab/>
      </w:r>
      <w:r>
        <w:fldChar w:fldCharType="begin" w:fldLock="1"/>
      </w:r>
      <w:r>
        <w:instrText xml:space="preserve"> PAGEREF _Toc106817860 \h </w:instrText>
      </w:r>
      <w:r>
        <w:fldChar w:fldCharType="separate"/>
      </w:r>
      <w:r>
        <w:t>282</w:t>
      </w:r>
      <w:r>
        <w:fldChar w:fldCharType="end"/>
      </w:r>
    </w:p>
    <w:p w14:paraId="5DEDC5D0" w14:textId="6E66E22B" w:rsidR="00E6516F" w:rsidRDefault="00E6516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Enhanced Status (ES)</w:t>
      </w:r>
      <w:r>
        <w:tab/>
      </w:r>
      <w:r>
        <w:fldChar w:fldCharType="begin" w:fldLock="1"/>
      </w:r>
      <w:r>
        <w:instrText xml:space="preserve"> PAGEREF _Toc106817861 \h </w:instrText>
      </w:r>
      <w:r>
        <w:fldChar w:fldCharType="separate"/>
      </w:r>
      <w:r>
        <w:t>290</w:t>
      </w:r>
      <w:r>
        <w:fldChar w:fldCharType="end"/>
      </w:r>
    </w:p>
    <w:p w14:paraId="05CAA0BF" w14:textId="08C2F986" w:rsidR="00E6516F" w:rsidRDefault="00E6516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Off-network / Enhanced Status (ES) / Client Originated (CO)</w:t>
      </w:r>
      <w:r>
        <w:tab/>
      </w:r>
      <w:r>
        <w:fldChar w:fldCharType="begin" w:fldLock="1"/>
      </w:r>
      <w:r>
        <w:instrText xml:space="preserve"> PAGEREF _Toc106817862 \h </w:instrText>
      </w:r>
      <w:r>
        <w:fldChar w:fldCharType="separate"/>
      </w:r>
      <w:r>
        <w:t>290</w:t>
      </w:r>
      <w:r>
        <w:fldChar w:fldCharType="end"/>
      </w:r>
    </w:p>
    <w:p w14:paraId="49856D3E" w14:textId="66BEDDF3" w:rsidR="00E6516F" w:rsidRDefault="00E6516F">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Off-network / Enhanced Status (ES) / Client Terminated (CT)</w:t>
      </w:r>
      <w:r>
        <w:tab/>
      </w:r>
      <w:r>
        <w:fldChar w:fldCharType="begin" w:fldLock="1"/>
      </w:r>
      <w:r>
        <w:instrText xml:space="preserve"> PAGEREF _Toc106817863 \h </w:instrText>
      </w:r>
      <w:r>
        <w:fldChar w:fldCharType="separate"/>
      </w:r>
      <w:r>
        <w:t>297</w:t>
      </w:r>
      <w:r>
        <w:fldChar w:fldCharType="end"/>
      </w:r>
    </w:p>
    <w:p w14:paraId="1EBCC3A9" w14:textId="22DF01BF" w:rsidR="00E6516F" w:rsidRDefault="00E6516F">
      <w:pPr>
        <w:pStyle w:val="TOC8"/>
        <w:rPr>
          <w:rFonts w:asciiTheme="minorHAnsi" w:eastAsiaTheme="minorEastAsia" w:hAnsiTheme="minorHAnsi" w:cstheme="minorBidi"/>
          <w:b w:val="0"/>
          <w:szCs w:val="22"/>
        </w:rPr>
      </w:pPr>
      <w:r>
        <w:t>Annex A (normative): Test Files</w:t>
      </w:r>
      <w:r>
        <w:tab/>
      </w:r>
      <w:r>
        <w:fldChar w:fldCharType="begin" w:fldLock="1"/>
      </w:r>
      <w:r>
        <w:instrText xml:space="preserve"> PAGEREF _Toc106817864 \h </w:instrText>
      </w:r>
      <w:r>
        <w:fldChar w:fldCharType="separate"/>
      </w:r>
      <w:r>
        <w:t>302</w:t>
      </w:r>
      <w:r>
        <w:fldChar w:fldCharType="end"/>
      </w:r>
    </w:p>
    <w:p w14:paraId="4AAADF98" w14:textId="445B38EA" w:rsidR="00E6516F" w:rsidRDefault="00E6516F">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Introduction</w:t>
      </w:r>
      <w:r>
        <w:tab/>
      </w:r>
      <w:r>
        <w:fldChar w:fldCharType="begin" w:fldLock="1"/>
      </w:r>
      <w:r>
        <w:instrText xml:space="preserve"> PAGEREF _Toc106817865 \h </w:instrText>
      </w:r>
      <w:r>
        <w:fldChar w:fldCharType="separate"/>
      </w:r>
      <w:r>
        <w:t>302</w:t>
      </w:r>
      <w:r>
        <w:fldChar w:fldCharType="end"/>
      </w:r>
    </w:p>
    <w:p w14:paraId="1850A2B6" w14:textId="1A3681C8" w:rsidR="00E6516F" w:rsidRDefault="00E6516F">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Test files for client originated file distribution</w:t>
      </w:r>
      <w:r>
        <w:tab/>
      </w:r>
      <w:r>
        <w:fldChar w:fldCharType="begin" w:fldLock="1"/>
      </w:r>
      <w:r>
        <w:instrText xml:space="preserve"> PAGEREF _Toc106817866 \h </w:instrText>
      </w:r>
      <w:r>
        <w:fldChar w:fldCharType="separate"/>
      </w:r>
      <w:r>
        <w:t>302</w:t>
      </w:r>
      <w:r>
        <w:fldChar w:fldCharType="end"/>
      </w:r>
    </w:p>
    <w:p w14:paraId="687EE772" w14:textId="2B5D1730" w:rsidR="00E6516F" w:rsidRDefault="00E6516F">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Test File 1 for CO FD</w:t>
      </w:r>
      <w:r>
        <w:tab/>
      </w:r>
      <w:r>
        <w:fldChar w:fldCharType="begin" w:fldLock="1"/>
      </w:r>
      <w:r>
        <w:instrText xml:space="preserve"> PAGEREF _Toc106817867 \h </w:instrText>
      </w:r>
      <w:r>
        <w:fldChar w:fldCharType="separate"/>
      </w:r>
      <w:r>
        <w:t>302</w:t>
      </w:r>
      <w:r>
        <w:fldChar w:fldCharType="end"/>
      </w:r>
    </w:p>
    <w:p w14:paraId="6781FD9E" w14:textId="50086F9B" w:rsidR="00E6516F" w:rsidRDefault="00E6516F" w:rsidP="00E6516F">
      <w:pPr>
        <w:pStyle w:val="TOC2"/>
        <w:rPr>
          <w:rFonts w:eastAsiaTheme="minorEastAsia"/>
        </w:rPr>
      </w:pPr>
      <w:r>
        <w:t>A.2.2</w:t>
      </w:r>
      <w:r>
        <w:rPr>
          <w:rFonts w:eastAsiaTheme="minorEastAsia"/>
        </w:rPr>
        <w:tab/>
      </w:r>
      <w:r>
        <w:t>Test File 2 for CO FD</w:t>
      </w:r>
      <w:r>
        <w:tab/>
      </w:r>
      <w:r>
        <w:fldChar w:fldCharType="begin" w:fldLock="1"/>
      </w:r>
      <w:r>
        <w:instrText xml:space="preserve"> PAGEREF _Toc106817868 \h </w:instrText>
      </w:r>
      <w:r>
        <w:fldChar w:fldCharType="separate"/>
      </w:r>
      <w:r>
        <w:t>303</w:t>
      </w:r>
      <w:r>
        <w:fldChar w:fldCharType="end"/>
      </w:r>
    </w:p>
    <w:p w14:paraId="00EB843F" w14:textId="10D76CBD" w:rsidR="00E6516F" w:rsidRDefault="00E6516F" w:rsidP="00E6516F">
      <w:pPr>
        <w:pStyle w:val="TOC2"/>
        <w:rPr>
          <w:rFonts w:eastAsiaTheme="minorEastAsia"/>
        </w:rPr>
      </w:pPr>
      <w:r>
        <w:t>A.3</w:t>
      </w:r>
      <w:r>
        <w:rPr>
          <w:rFonts w:eastAsiaTheme="minorEastAsia"/>
        </w:rPr>
        <w:tab/>
      </w:r>
      <w:r>
        <w:t>Test files for client terminated file distribution</w:t>
      </w:r>
      <w:r>
        <w:tab/>
      </w:r>
      <w:r>
        <w:fldChar w:fldCharType="begin" w:fldLock="1"/>
      </w:r>
      <w:r>
        <w:instrText xml:space="preserve"> PAGEREF _Toc106817869 \h </w:instrText>
      </w:r>
      <w:r>
        <w:fldChar w:fldCharType="separate"/>
      </w:r>
      <w:r>
        <w:t>303</w:t>
      </w:r>
      <w:r>
        <w:fldChar w:fldCharType="end"/>
      </w:r>
    </w:p>
    <w:p w14:paraId="663D234D" w14:textId="0AE89CEB" w:rsidR="00E6516F" w:rsidRDefault="00E6516F">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Test File 1 for CT FD</w:t>
      </w:r>
      <w:r>
        <w:tab/>
      </w:r>
      <w:r>
        <w:fldChar w:fldCharType="begin" w:fldLock="1"/>
      </w:r>
      <w:r>
        <w:instrText xml:space="preserve"> PAGEREF _Toc106817870 \h </w:instrText>
      </w:r>
      <w:r>
        <w:fldChar w:fldCharType="separate"/>
      </w:r>
      <w:r>
        <w:t>303</w:t>
      </w:r>
      <w:r>
        <w:fldChar w:fldCharType="end"/>
      </w:r>
    </w:p>
    <w:p w14:paraId="52802693" w14:textId="104036F0" w:rsidR="00E6516F" w:rsidRDefault="00E6516F">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Test File 2 for CT FD</w:t>
      </w:r>
      <w:r>
        <w:tab/>
      </w:r>
      <w:r>
        <w:fldChar w:fldCharType="begin" w:fldLock="1"/>
      </w:r>
      <w:r>
        <w:instrText xml:space="preserve"> PAGEREF _Toc106817871 \h </w:instrText>
      </w:r>
      <w:r>
        <w:fldChar w:fldCharType="separate"/>
      </w:r>
      <w:r>
        <w:t>303</w:t>
      </w:r>
      <w:r>
        <w:fldChar w:fldCharType="end"/>
      </w:r>
    </w:p>
    <w:p w14:paraId="1954C666" w14:textId="64A72920" w:rsidR="00E6516F" w:rsidRDefault="00E6516F" w:rsidP="00E6516F">
      <w:pPr>
        <w:pStyle w:val="TOC8"/>
        <w:rPr>
          <w:rFonts w:asciiTheme="minorHAnsi" w:eastAsiaTheme="minorEastAsia" w:hAnsiTheme="minorHAnsi" w:cstheme="minorBidi"/>
          <w:b w:val="0"/>
          <w:szCs w:val="22"/>
        </w:rPr>
      </w:pPr>
      <w:r>
        <w:t>Annex B (informative):</w:t>
      </w:r>
      <w:r>
        <w:tab/>
        <w:t>Change history</w:t>
      </w:r>
      <w:r>
        <w:tab/>
      </w:r>
      <w:r>
        <w:fldChar w:fldCharType="begin" w:fldLock="1"/>
      </w:r>
      <w:r>
        <w:instrText xml:space="preserve"> PAGEREF _Toc106817872 \h </w:instrText>
      </w:r>
      <w:r>
        <w:fldChar w:fldCharType="separate"/>
      </w:r>
      <w:r>
        <w:t>304</w:t>
      </w:r>
      <w:r>
        <w:fldChar w:fldCharType="end"/>
      </w:r>
    </w:p>
    <w:p w14:paraId="7EB53812" w14:textId="644BE73B" w:rsidR="00080512" w:rsidRPr="00E6516F" w:rsidRDefault="00E6516F">
      <w:r>
        <w:rPr>
          <w:noProof/>
          <w:sz w:val="22"/>
        </w:rPr>
        <w:fldChar w:fldCharType="end"/>
      </w:r>
    </w:p>
    <w:p w14:paraId="0935087F" w14:textId="77777777" w:rsidR="00080512" w:rsidRPr="00E6516F" w:rsidRDefault="00080512" w:rsidP="00784A32">
      <w:pPr>
        <w:pStyle w:val="Heading1"/>
      </w:pPr>
      <w:r w:rsidRPr="00E6516F">
        <w:br w:type="page"/>
      </w:r>
      <w:bookmarkStart w:id="14" w:name="foreword"/>
      <w:bookmarkStart w:id="15" w:name="_Toc42507321"/>
      <w:bookmarkStart w:id="16" w:name="_Toc52307852"/>
      <w:bookmarkStart w:id="17" w:name="_Toc52782264"/>
      <w:bookmarkStart w:id="18" w:name="_Toc52782873"/>
      <w:bookmarkStart w:id="19" w:name="_Toc59042742"/>
      <w:bookmarkStart w:id="20" w:name="_Toc75459113"/>
      <w:bookmarkStart w:id="21" w:name="_Toc90630553"/>
      <w:bookmarkStart w:id="22" w:name="_Toc100778760"/>
      <w:bookmarkStart w:id="23" w:name="_Toc101286094"/>
      <w:bookmarkStart w:id="24" w:name="_Toc106817680"/>
      <w:bookmarkStart w:id="25" w:name="_Toc106817805"/>
      <w:bookmarkEnd w:id="14"/>
      <w:r w:rsidRPr="00E6516F">
        <w:lastRenderedPageBreak/>
        <w:t>Foreword</w:t>
      </w:r>
      <w:bookmarkEnd w:id="15"/>
      <w:bookmarkEnd w:id="16"/>
      <w:bookmarkEnd w:id="17"/>
      <w:bookmarkEnd w:id="18"/>
      <w:bookmarkEnd w:id="19"/>
      <w:bookmarkEnd w:id="20"/>
      <w:bookmarkEnd w:id="21"/>
      <w:bookmarkEnd w:id="22"/>
      <w:bookmarkEnd w:id="23"/>
      <w:bookmarkEnd w:id="24"/>
      <w:bookmarkEnd w:id="25"/>
    </w:p>
    <w:p w14:paraId="5293B0A6" w14:textId="77777777" w:rsidR="00080512" w:rsidRPr="00E6516F" w:rsidRDefault="00080512">
      <w:r w:rsidRPr="00E6516F">
        <w:t xml:space="preserve">This Technical </w:t>
      </w:r>
      <w:bookmarkStart w:id="26" w:name="spectype3"/>
      <w:r w:rsidRPr="00E6516F">
        <w:t>Specification</w:t>
      </w:r>
      <w:bookmarkEnd w:id="26"/>
      <w:r w:rsidRPr="00E6516F">
        <w:t xml:space="preserve"> has been produced by the 3</w:t>
      </w:r>
      <w:r w:rsidR="00F04712" w:rsidRPr="00E6516F">
        <w:t>rd</w:t>
      </w:r>
      <w:r w:rsidRPr="00E6516F">
        <w:t xml:space="preserve"> Generation Partnership Project (3GPP).</w:t>
      </w:r>
    </w:p>
    <w:p w14:paraId="06ECB935" w14:textId="77777777" w:rsidR="00080512" w:rsidRPr="00E6516F" w:rsidRDefault="00080512">
      <w:r w:rsidRPr="00E65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89E51E" w14:textId="77777777" w:rsidR="00080512" w:rsidRPr="00E6516F" w:rsidRDefault="00080512">
      <w:pPr>
        <w:pStyle w:val="B10"/>
      </w:pPr>
      <w:r w:rsidRPr="00E6516F">
        <w:t>Version x.y.z</w:t>
      </w:r>
    </w:p>
    <w:p w14:paraId="3F2798F3" w14:textId="77777777" w:rsidR="00080512" w:rsidRPr="00E6516F" w:rsidRDefault="00080512">
      <w:pPr>
        <w:pStyle w:val="B10"/>
      </w:pPr>
      <w:r w:rsidRPr="00E6516F">
        <w:t>where:</w:t>
      </w:r>
    </w:p>
    <w:p w14:paraId="6D236F14" w14:textId="77777777" w:rsidR="00080512" w:rsidRPr="00E6516F" w:rsidRDefault="00080512">
      <w:pPr>
        <w:pStyle w:val="B2"/>
      </w:pPr>
      <w:r w:rsidRPr="00E6516F">
        <w:t>x</w:t>
      </w:r>
      <w:r w:rsidRPr="00E6516F">
        <w:tab/>
        <w:t>the first digit:</w:t>
      </w:r>
    </w:p>
    <w:p w14:paraId="03693314" w14:textId="77777777" w:rsidR="00080512" w:rsidRPr="00E6516F" w:rsidRDefault="00080512">
      <w:pPr>
        <w:pStyle w:val="B3"/>
      </w:pPr>
      <w:r w:rsidRPr="00E6516F">
        <w:t>1</w:t>
      </w:r>
      <w:r w:rsidRPr="00E6516F">
        <w:tab/>
        <w:t>presented to TSG for information;</w:t>
      </w:r>
    </w:p>
    <w:p w14:paraId="75D92D73" w14:textId="77777777" w:rsidR="00080512" w:rsidRPr="00E6516F" w:rsidRDefault="00080512">
      <w:pPr>
        <w:pStyle w:val="B3"/>
      </w:pPr>
      <w:r w:rsidRPr="00E6516F">
        <w:t>2</w:t>
      </w:r>
      <w:r w:rsidRPr="00E6516F">
        <w:tab/>
        <w:t>presented to TSG for approval;</w:t>
      </w:r>
    </w:p>
    <w:p w14:paraId="27B194E8" w14:textId="77777777" w:rsidR="00080512" w:rsidRPr="00E6516F" w:rsidRDefault="00080512">
      <w:pPr>
        <w:pStyle w:val="B3"/>
      </w:pPr>
      <w:r w:rsidRPr="00E6516F">
        <w:t>3</w:t>
      </w:r>
      <w:r w:rsidRPr="00E6516F">
        <w:tab/>
        <w:t>or greater indicates TSG approved document under change control.</w:t>
      </w:r>
    </w:p>
    <w:p w14:paraId="62AA5322" w14:textId="77777777" w:rsidR="00080512" w:rsidRPr="00E6516F" w:rsidRDefault="00080512">
      <w:pPr>
        <w:pStyle w:val="B2"/>
      </w:pPr>
      <w:r w:rsidRPr="00E6516F">
        <w:t>y</w:t>
      </w:r>
      <w:r w:rsidRPr="00E6516F">
        <w:tab/>
        <w:t>the second digit is incremented for all changes of substance, i.e. technical enhancements, corrections, updates, etc.</w:t>
      </w:r>
    </w:p>
    <w:p w14:paraId="3B442ACD" w14:textId="77777777" w:rsidR="00080512" w:rsidRPr="00E6516F" w:rsidRDefault="00080512">
      <w:pPr>
        <w:pStyle w:val="B2"/>
      </w:pPr>
      <w:r w:rsidRPr="00E6516F">
        <w:t>z</w:t>
      </w:r>
      <w:r w:rsidRPr="00E6516F">
        <w:tab/>
        <w:t>the third digit is incremented when editorial only changes have been incorporated in the document.</w:t>
      </w:r>
    </w:p>
    <w:p w14:paraId="412AC015" w14:textId="77777777" w:rsidR="008C384C" w:rsidRPr="00E6516F" w:rsidRDefault="008C384C" w:rsidP="008C384C">
      <w:r w:rsidRPr="00E6516F">
        <w:t xml:space="preserve">In </w:t>
      </w:r>
      <w:r w:rsidR="0074026F" w:rsidRPr="00E6516F">
        <w:t>the present</w:t>
      </w:r>
      <w:r w:rsidRPr="00E6516F">
        <w:t xml:space="preserve"> document, modal verbs have the following meanings:</w:t>
      </w:r>
    </w:p>
    <w:p w14:paraId="2017B5A8" w14:textId="77777777" w:rsidR="008C384C" w:rsidRPr="00E6516F" w:rsidRDefault="008C384C" w:rsidP="00774DA4">
      <w:pPr>
        <w:pStyle w:val="EX"/>
      </w:pPr>
      <w:r w:rsidRPr="00E6516F">
        <w:rPr>
          <w:b/>
        </w:rPr>
        <w:t>shall</w:t>
      </w:r>
      <w:r w:rsidRPr="00E6516F">
        <w:tab/>
        <w:t>indicates a mandatory requirement to do something</w:t>
      </w:r>
    </w:p>
    <w:p w14:paraId="48A0A135" w14:textId="77777777" w:rsidR="008C384C" w:rsidRPr="00E6516F" w:rsidRDefault="008C384C" w:rsidP="00774DA4">
      <w:pPr>
        <w:pStyle w:val="EX"/>
      </w:pPr>
      <w:r w:rsidRPr="00E6516F">
        <w:rPr>
          <w:b/>
        </w:rPr>
        <w:t>shall not</w:t>
      </w:r>
      <w:r w:rsidRPr="00E6516F">
        <w:tab/>
        <w:t>indicates an interdiction (</w:t>
      </w:r>
      <w:r w:rsidR="001F1132" w:rsidRPr="00E6516F">
        <w:t>prohibition</w:t>
      </w:r>
      <w:r w:rsidRPr="00E6516F">
        <w:t>) to do something</w:t>
      </w:r>
    </w:p>
    <w:p w14:paraId="55554A6A" w14:textId="77777777" w:rsidR="00BA19ED" w:rsidRPr="00E6516F" w:rsidRDefault="00BA19ED" w:rsidP="00A27486">
      <w:r w:rsidRPr="00E6516F">
        <w:t>The constructions "shall" and "shall not" are confined to the context of normative provisions, and do not appear in Technical Reports.</w:t>
      </w:r>
    </w:p>
    <w:p w14:paraId="4414AE62" w14:textId="77777777" w:rsidR="00C1496A" w:rsidRPr="00E6516F" w:rsidRDefault="00C1496A" w:rsidP="00A27486">
      <w:r w:rsidRPr="00E6516F">
        <w:t xml:space="preserve">The constructions "must" and "must not" are not used as substitutes for "shall" and "shall not". Their use is avoided insofar as possible, and </w:t>
      </w:r>
      <w:r w:rsidR="001F1132" w:rsidRPr="00E6516F">
        <w:t xml:space="preserve">they </w:t>
      </w:r>
      <w:r w:rsidRPr="00E6516F">
        <w:t xml:space="preserve">are </w:t>
      </w:r>
      <w:r w:rsidR="001F1132" w:rsidRPr="00E6516F">
        <w:t>not</w:t>
      </w:r>
      <w:r w:rsidRPr="00E6516F">
        <w:t xml:space="preserve"> used in a normative context except in a direct citation from an external, referenced, non-3GPP document, or so as to maintain continuity of style when extending or modifying the provisions of such a referenced document.</w:t>
      </w:r>
    </w:p>
    <w:p w14:paraId="6872B253" w14:textId="77777777" w:rsidR="008C384C" w:rsidRPr="00E6516F" w:rsidRDefault="008C384C" w:rsidP="00774DA4">
      <w:pPr>
        <w:pStyle w:val="EX"/>
      </w:pPr>
      <w:r w:rsidRPr="00E6516F">
        <w:rPr>
          <w:b/>
        </w:rPr>
        <w:t>should</w:t>
      </w:r>
      <w:r w:rsidRPr="00E6516F">
        <w:tab/>
        <w:t>indicates a recommendation to do something</w:t>
      </w:r>
    </w:p>
    <w:p w14:paraId="13301A5C" w14:textId="77777777" w:rsidR="008C384C" w:rsidRPr="00E6516F" w:rsidRDefault="008C384C" w:rsidP="00774DA4">
      <w:pPr>
        <w:pStyle w:val="EX"/>
      </w:pPr>
      <w:r w:rsidRPr="00E6516F">
        <w:rPr>
          <w:b/>
        </w:rPr>
        <w:t>should not</w:t>
      </w:r>
      <w:r w:rsidRPr="00E6516F">
        <w:tab/>
        <w:t>indicates a recommendation not to do something</w:t>
      </w:r>
    </w:p>
    <w:p w14:paraId="376FE6BB" w14:textId="77777777" w:rsidR="008C384C" w:rsidRPr="00E6516F" w:rsidRDefault="008C384C" w:rsidP="00774DA4">
      <w:pPr>
        <w:pStyle w:val="EX"/>
      </w:pPr>
      <w:r w:rsidRPr="00E6516F">
        <w:rPr>
          <w:b/>
        </w:rPr>
        <w:t>may</w:t>
      </w:r>
      <w:r w:rsidRPr="00E6516F">
        <w:tab/>
        <w:t>indicates permission to do something</w:t>
      </w:r>
    </w:p>
    <w:p w14:paraId="5AF36D52" w14:textId="77777777" w:rsidR="008C384C" w:rsidRPr="00E6516F" w:rsidRDefault="008C384C" w:rsidP="00774DA4">
      <w:pPr>
        <w:pStyle w:val="EX"/>
      </w:pPr>
      <w:r w:rsidRPr="00E6516F">
        <w:rPr>
          <w:b/>
        </w:rPr>
        <w:t>need not</w:t>
      </w:r>
      <w:r w:rsidRPr="00E6516F">
        <w:tab/>
        <w:t>indicates permission not to do something</w:t>
      </w:r>
    </w:p>
    <w:p w14:paraId="47B5D761" w14:textId="77777777" w:rsidR="008C384C" w:rsidRPr="00E6516F" w:rsidRDefault="008C384C" w:rsidP="00A27486">
      <w:r w:rsidRPr="00E6516F">
        <w:t>The construction "may not" is ambiguous</w:t>
      </w:r>
      <w:r w:rsidR="001F1132" w:rsidRPr="00E6516F">
        <w:t xml:space="preserve"> </w:t>
      </w:r>
      <w:r w:rsidRPr="00E6516F">
        <w:t xml:space="preserve">and </w:t>
      </w:r>
      <w:r w:rsidR="00774DA4" w:rsidRPr="00E6516F">
        <w:t>is not</w:t>
      </w:r>
      <w:r w:rsidR="00F9008D" w:rsidRPr="00E6516F">
        <w:t xml:space="preserve"> </w:t>
      </w:r>
      <w:r w:rsidRPr="00E6516F">
        <w:t>used in normative elements.</w:t>
      </w:r>
      <w:r w:rsidR="001F1132" w:rsidRPr="00E6516F">
        <w:t xml:space="preserve"> The </w:t>
      </w:r>
      <w:r w:rsidR="003765B8" w:rsidRPr="00E6516F">
        <w:t xml:space="preserve">unambiguous </w:t>
      </w:r>
      <w:r w:rsidR="001F1132" w:rsidRPr="00E6516F">
        <w:t>construction</w:t>
      </w:r>
      <w:r w:rsidR="003765B8" w:rsidRPr="00E6516F">
        <w:t>s</w:t>
      </w:r>
      <w:r w:rsidR="001F1132" w:rsidRPr="00E6516F">
        <w:t xml:space="preserve"> "might not" </w:t>
      </w:r>
      <w:r w:rsidR="003765B8" w:rsidRPr="00E6516F">
        <w:t>or "shall not" are</w:t>
      </w:r>
      <w:r w:rsidR="001F1132" w:rsidRPr="00E6516F">
        <w:t xml:space="preserve"> used </w:t>
      </w:r>
      <w:r w:rsidR="003765B8" w:rsidRPr="00E6516F">
        <w:t xml:space="preserve">instead, depending upon the </w:t>
      </w:r>
      <w:r w:rsidR="001F1132" w:rsidRPr="00E6516F">
        <w:t>meaning intended.</w:t>
      </w:r>
    </w:p>
    <w:p w14:paraId="26146FFE" w14:textId="77777777" w:rsidR="008C384C" w:rsidRPr="00E6516F" w:rsidRDefault="008C384C" w:rsidP="00774DA4">
      <w:pPr>
        <w:pStyle w:val="EX"/>
      </w:pPr>
      <w:r w:rsidRPr="00E6516F">
        <w:rPr>
          <w:b/>
        </w:rPr>
        <w:t>can</w:t>
      </w:r>
      <w:r w:rsidRPr="00E6516F">
        <w:tab/>
        <w:t>indicates</w:t>
      </w:r>
      <w:r w:rsidR="00774DA4" w:rsidRPr="00E6516F">
        <w:t xml:space="preserve"> that something is possible</w:t>
      </w:r>
    </w:p>
    <w:p w14:paraId="79192F3F" w14:textId="77777777" w:rsidR="00774DA4" w:rsidRPr="00E6516F" w:rsidRDefault="00774DA4" w:rsidP="00774DA4">
      <w:pPr>
        <w:pStyle w:val="EX"/>
      </w:pPr>
      <w:r w:rsidRPr="00E6516F">
        <w:rPr>
          <w:b/>
        </w:rPr>
        <w:t>cannot</w:t>
      </w:r>
      <w:r w:rsidRPr="00E6516F">
        <w:tab/>
        <w:t>indicates that something is impossible</w:t>
      </w:r>
    </w:p>
    <w:p w14:paraId="56368B22" w14:textId="77777777" w:rsidR="00774DA4" w:rsidRPr="00E6516F" w:rsidRDefault="00774DA4" w:rsidP="00A27486">
      <w:r w:rsidRPr="00E6516F">
        <w:t xml:space="preserve">The constructions "can" and "cannot" </w:t>
      </w:r>
      <w:r w:rsidR="00F9008D" w:rsidRPr="00E6516F">
        <w:t xml:space="preserve">are not </w:t>
      </w:r>
      <w:r w:rsidRPr="00E6516F">
        <w:t>substitute</w:t>
      </w:r>
      <w:r w:rsidR="003765B8" w:rsidRPr="00E6516F">
        <w:t>s</w:t>
      </w:r>
      <w:r w:rsidRPr="00E6516F">
        <w:t xml:space="preserve"> for "may" and "need not".</w:t>
      </w:r>
    </w:p>
    <w:p w14:paraId="05846BF3" w14:textId="77777777" w:rsidR="00774DA4" w:rsidRPr="00E6516F" w:rsidRDefault="00774DA4" w:rsidP="00774DA4">
      <w:pPr>
        <w:pStyle w:val="EX"/>
      </w:pPr>
      <w:r w:rsidRPr="00E6516F">
        <w:rPr>
          <w:b/>
        </w:rPr>
        <w:t>will</w:t>
      </w:r>
      <w:r w:rsidRPr="00E6516F">
        <w:tab/>
        <w:t xml:space="preserve">indicates that something is certain </w:t>
      </w:r>
      <w:r w:rsidR="003765B8" w:rsidRPr="00E6516F">
        <w:t xml:space="preserve">or </w:t>
      </w:r>
      <w:r w:rsidRPr="00E6516F">
        <w:t xml:space="preserve">expected to happen </w:t>
      </w:r>
      <w:r w:rsidR="003765B8" w:rsidRPr="00E6516F">
        <w:t xml:space="preserve">as a result of action taken by an </w:t>
      </w:r>
      <w:r w:rsidRPr="00E6516F">
        <w:t>agency the behaviour of which is outside the scope of the present document</w:t>
      </w:r>
    </w:p>
    <w:p w14:paraId="442DFF87" w14:textId="77777777" w:rsidR="00774DA4" w:rsidRPr="00E6516F" w:rsidRDefault="00774DA4" w:rsidP="00774DA4">
      <w:pPr>
        <w:pStyle w:val="EX"/>
      </w:pPr>
      <w:r w:rsidRPr="00E6516F">
        <w:rPr>
          <w:b/>
        </w:rPr>
        <w:t>will not</w:t>
      </w:r>
      <w:r w:rsidRPr="00E6516F">
        <w:tab/>
        <w:t xml:space="preserve">indicates that something is certain </w:t>
      </w:r>
      <w:r w:rsidR="003765B8" w:rsidRPr="00E6516F">
        <w:t xml:space="preserve">or expected not </w:t>
      </w:r>
      <w:r w:rsidRPr="00E6516F">
        <w:t xml:space="preserve">to happen </w:t>
      </w:r>
      <w:r w:rsidR="003765B8" w:rsidRPr="00E6516F">
        <w:t xml:space="preserve">as a result of action taken </w:t>
      </w:r>
      <w:r w:rsidRPr="00E6516F">
        <w:t xml:space="preserve">by </w:t>
      </w:r>
      <w:r w:rsidR="003765B8" w:rsidRPr="00E6516F">
        <w:t xml:space="preserve">an </w:t>
      </w:r>
      <w:r w:rsidRPr="00E6516F">
        <w:t>agency the behaviour of which is outside the scope of the present document</w:t>
      </w:r>
    </w:p>
    <w:p w14:paraId="33B0A500" w14:textId="77777777" w:rsidR="001F1132" w:rsidRPr="00E6516F" w:rsidRDefault="001F1132" w:rsidP="00774DA4">
      <w:pPr>
        <w:pStyle w:val="EX"/>
      </w:pPr>
      <w:r w:rsidRPr="00E6516F">
        <w:rPr>
          <w:b/>
        </w:rPr>
        <w:t>might</w:t>
      </w:r>
      <w:r w:rsidRPr="00E6516F">
        <w:tab/>
        <w:t xml:space="preserve">indicates a likelihood that something will happen as a result of </w:t>
      </w:r>
      <w:r w:rsidR="003765B8" w:rsidRPr="00E6516F">
        <w:t xml:space="preserve">action taken by </w:t>
      </w:r>
      <w:r w:rsidRPr="00E6516F">
        <w:t>some agency the behaviour of which is outside the scope of the present document</w:t>
      </w:r>
    </w:p>
    <w:p w14:paraId="1AB6CB5E" w14:textId="77777777" w:rsidR="003765B8" w:rsidRPr="00E6516F" w:rsidRDefault="003765B8" w:rsidP="003765B8">
      <w:pPr>
        <w:pStyle w:val="EX"/>
      </w:pPr>
      <w:r w:rsidRPr="00E6516F">
        <w:rPr>
          <w:b/>
        </w:rPr>
        <w:lastRenderedPageBreak/>
        <w:t>might not</w:t>
      </w:r>
      <w:r w:rsidRPr="00E6516F">
        <w:tab/>
        <w:t>indicates a likelihood that something will not happen as a result of action taken by some agency the behaviour of which is outside the scope of the present document</w:t>
      </w:r>
    </w:p>
    <w:p w14:paraId="71A48ADF" w14:textId="77777777" w:rsidR="001F1132" w:rsidRPr="00E6516F" w:rsidRDefault="001F1132" w:rsidP="001F1132">
      <w:r w:rsidRPr="00E6516F">
        <w:t>In addition:</w:t>
      </w:r>
    </w:p>
    <w:p w14:paraId="50706FEB" w14:textId="77777777" w:rsidR="00774DA4" w:rsidRPr="00E6516F" w:rsidRDefault="00774DA4" w:rsidP="00774DA4">
      <w:pPr>
        <w:pStyle w:val="EX"/>
      </w:pPr>
      <w:r w:rsidRPr="00E6516F">
        <w:rPr>
          <w:b/>
        </w:rPr>
        <w:t>is</w:t>
      </w:r>
      <w:r w:rsidRPr="00E6516F">
        <w:tab/>
        <w:t>(or any other verb in the indicative</w:t>
      </w:r>
      <w:r w:rsidR="001F1132" w:rsidRPr="00E6516F">
        <w:t xml:space="preserve"> mood</w:t>
      </w:r>
      <w:r w:rsidRPr="00E6516F">
        <w:t>) indicates a statement of fact</w:t>
      </w:r>
    </w:p>
    <w:p w14:paraId="04825B39" w14:textId="77777777" w:rsidR="00647114" w:rsidRPr="00E6516F" w:rsidRDefault="00647114" w:rsidP="00774DA4">
      <w:pPr>
        <w:pStyle w:val="EX"/>
      </w:pPr>
      <w:r w:rsidRPr="00E6516F">
        <w:rPr>
          <w:b/>
        </w:rPr>
        <w:t>is not</w:t>
      </w:r>
      <w:r w:rsidRPr="00E6516F">
        <w:tab/>
        <w:t>(or any other negative verb in the indicative</w:t>
      </w:r>
      <w:r w:rsidR="001F1132" w:rsidRPr="00E6516F">
        <w:t xml:space="preserve"> mood</w:t>
      </w:r>
      <w:r w:rsidRPr="00E6516F">
        <w:t>) indicates a statement of fact</w:t>
      </w:r>
    </w:p>
    <w:p w14:paraId="17F24CD0" w14:textId="77777777" w:rsidR="00774DA4" w:rsidRPr="00E6516F" w:rsidRDefault="00647114" w:rsidP="00A27486">
      <w:r w:rsidRPr="00E6516F">
        <w:t>The constructions "is" and "is not" do not indicate requirements.</w:t>
      </w:r>
    </w:p>
    <w:p w14:paraId="45797665" w14:textId="77777777" w:rsidR="00B93CA2" w:rsidRPr="00E6516F" w:rsidRDefault="00B93CA2" w:rsidP="00B93CA2">
      <w:pPr>
        <w:pStyle w:val="Heading1"/>
      </w:pPr>
      <w:bookmarkStart w:id="27" w:name="_Toc2086434"/>
      <w:bookmarkStart w:id="28" w:name="_Toc42507322"/>
      <w:bookmarkStart w:id="29" w:name="_Toc52307853"/>
      <w:bookmarkStart w:id="30" w:name="_Toc52782265"/>
      <w:bookmarkStart w:id="31" w:name="_Toc52782874"/>
      <w:bookmarkStart w:id="32" w:name="_Toc59042743"/>
      <w:bookmarkStart w:id="33" w:name="_Toc75459114"/>
      <w:bookmarkStart w:id="34" w:name="_Toc90630554"/>
      <w:bookmarkStart w:id="35" w:name="_Toc100778761"/>
      <w:bookmarkStart w:id="36" w:name="_Toc101286095"/>
      <w:bookmarkStart w:id="37" w:name="_Toc106817681"/>
      <w:bookmarkStart w:id="38" w:name="_Toc106817806"/>
      <w:r w:rsidRPr="00E6516F">
        <w:t>Introduction</w:t>
      </w:r>
      <w:bookmarkEnd w:id="27"/>
      <w:bookmarkEnd w:id="28"/>
      <w:bookmarkEnd w:id="29"/>
      <w:bookmarkEnd w:id="30"/>
      <w:bookmarkEnd w:id="31"/>
      <w:bookmarkEnd w:id="32"/>
      <w:bookmarkEnd w:id="33"/>
      <w:bookmarkEnd w:id="34"/>
      <w:bookmarkEnd w:id="35"/>
      <w:bookmarkEnd w:id="36"/>
      <w:bookmarkEnd w:id="37"/>
      <w:bookmarkEnd w:id="38"/>
    </w:p>
    <w:p w14:paraId="5FBFC852" w14:textId="77777777" w:rsidR="00B93CA2" w:rsidRPr="00E6516F" w:rsidRDefault="00B93CA2" w:rsidP="00B93CA2">
      <w:r w:rsidRPr="00E6516F">
        <w:t>The present document is part 7 of a multi-part deliverable covering conformance test specification for Mission Critical Services over LTE consisting of:</w:t>
      </w:r>
    </w:p>
    <w:p w14:paraId="5B74E481" w14:textId="77777777" w:rsidR="00B93CA2" w:rsidRPr="00E6516F" w:rsidRDefault="00EE7FD5" w:rsidP="00B93CA2">
      <w:pPr>
        <w:pStyle w:val="B10"/>
      </w:pPr>
      <w:r w:rsidRPr="00E6516F">
        <w:tab/>
        <w:t>3GPP TS 36.579-1 </w:t>
      </w:r>
      <w:r w:rsidR="00B93CA2" w:rsidRPr="00E6516F">
        <w:t>[2]: "Mission Critical (MC) services over LTE protocol conformance testing; Part 1: Common test environment"</w:t>
      </w:r>
    </w:p>
    <w:p w14:paraId="2E6F063A" w14:textId="77777777" w:rsidR="00B93CA2" w:rsidRPr="00E6516F" w:rsidRDefault="00B93CA2" w:rsidP="00B93CA2">
      <w:pPr>
        <w:pStyle w:val="B10"/>
        <w:tabs>
          <w:tab w:val="left" w:pos="7371"/>
        </w:tabs>
      </w:pPr>
      <w:r w:rsidRPr="00E6516F">
        <w:rPr>
          <w:b/>
        </w:rPr>
        <w:tab/>
      </w:r>
      <w:r w:rsidR="00EE7FD5" w:rsidRPr="00E6516F">
        <w:t>3GPP TS </w:t>
      </w:r>
      <w:r w:rsidRPr="00E6516F">
        <w:t>36.579-2</w:t>
      </w:r>
      <w:r w:rsidR="00EE7FD5" w:rsidRPr="00E6516F">
        <w:t> </w:t>
      </w:r>
      <w:r w:rsidRPr="00E6516F">
        <w:t>[24]: " Mission Critical (MC) services</w:t>
      </w:r>
      <w:r w:rsidRPr="00E6516F" w:rsidDel="00EE581D">
        <w:t xml:space="preserve"> </w:t>
      </w:r>
      <w:r w:rsidRPr="00E6516F">
        <w:t>over LTE; Part 2: Mission Critical Push To Talk (MCPTT) User Equipment (UE) Protocol conformance specification";</w:t>
      </w:r>
    </w:p>
    <w:p w14:paraId="744E9EFB" w14:textId="77777777" w:rsidR="00B93CA2" w:rsidRPr="00E6516F" w:rsidRDefault="00EE7FD5" w:rsidP="00B93CA2">
      <w:pPr>
        <w:pStyle w:val="B10"/>
      </w:pPr>
      <w:r w:rsidRPr="00E6516F">
        <w:tab/>
        <w:t>3GPP TS 36.579-3 </w:t>
      </w:r>
      <w:r w:rsidR="00B93CA2" w:rsidRPr="00E6516F">
        <w:t>[3]: " Mission Critical (MC) services</w:t>
      </w:r>
      <w:r w:rsidR="00B93CA2" w:rsidRPr="00E6516F" w:rsidDel="00EE581D">
        <w:t xml:space="preserve"> </w:t>
      </w:r>
      <w:r w:rsidR="00B93CA2" w:rsidRPr="00E6516F">
        <w:t>over LTE; Part 3: Mission Critical Push To Talk (MCPTT) Server Application test specification";</w:t>
      </w:r>
    </w:p>
    <w:p w14:paraId="07360111" w14:textId="77777777" w:rsidR="00B93CA2" w:rsidRPr="00E6516F" w:rsidRDefault="00EE7FD5" w:rsidP="00B93CA2">
      <w:pPr>
        <w:pStyle w:val="B10"/>
      </w:pPr>
      <w:r w:rsidRPr="00E6516F">
        <w:tab/>
        <w:t>3GPP TS 36.579-4 </w:t>
      </w:r>
      <w:r w:rsidR="00B93CA2" w:rsidRPr="00E6516F">
        <w:t>[4]: " Mission Critical (MC) services</w:t>
      </w:r>
      <w:r w:rsidR="00B93CA2" w:rsidRPr="00E6516F" w:rsidDel="00EE581D">
        <w:t xml:space="preserve"> </w:t>
      </w:r>
      <w:r w:rsidR="00B93CA2" w:rsidRPr="00E6516F">
        <w:t>over LTE; Part 4: Test Applicability and Implementation Conformance Statement (ICS)";</w:t>
      </w:r>
    </w:p>
    <w:p w14:paraId="3DD3A2A5" w14:textId="77777777" w:rsidR="00B93CA2" w:rsidRPr="00E6516F" w:rsidRDefault="00EE7FD5" w:rsidP="00B93CA2">
      <w:pPr>
        <w:pStyle w:val="B10"/>
      </w:pPr>
      <w:r w:rsidRPr="00E6516F">
        <w:tab/>
        <w:t>3GPP TS 36.579-5 </w:t>
      </w:r>
      <w:r w:rsidR="00B93CA2" w:rsidRPr="00E6516F">
        <w:t>[5]: " Mission Critical (MC) services</w:t>
      </w:r>
      <w:r w:rsidR="00B93CA2" w:rsidRPr="00E6516F" w:rsidDel="00EE581D">
        <w:t xml:space="preserve"> </w:t>
      </w:r>
      <w:r w:rsidR="00B93CA2" w:rsidRPr="00E6516F">
        <w:t>over LTE; Part 5: Abstract test suite (ATS)";</w:t>
      </w:r>
    </w:p>
    <w:p w14:paraId="7B1379FE" w14:textId="77777777" w:rsidR="00B93CA2" w:rsidRPr="00E6516F" w:rsidRDefault="00EE7FD5" w:rsidP="00B93CA2">
      <w:pPr>
        <w:pStyle w:val="B10"/>
      </w:pPr>
      <w:r w:rsidRPr="00E6516F">
        <w:tab/>
        <w:t>3GPP TS </w:t>
      </w:r>
      <w:r w:rsidR="00B93CA2" w:rsidRPr="00E6516F">
        <w:t>36.579-6</w:t>
      </w:r>
      <w:r w:rsidRPr="00E6516F">
        <w:t> </w:t>
      </w:r>
      <w:r w:rsidR="00B93CA2" w:rsidRPr="00E6516F">
        <w:t>[25]: " Mission Critical (MC) services over LTE; Part 6: Mission Critical Video (MCVideo) User Equipment (UE) Protocol conformance specification";</w:t>
      </w:r>
    </w:p>
    <w:p w14:paraId="353BEE40" w14:textId="77777777" w:rsidR="00B93CA2" w:rsidRPr="00E6516F" w:rsidRDefault="00EE7FD5" w:rsidP="00B93CA2">
      <w:pPr>
        <w:pStyle w:val="B10"/>
        <w:rPr>
          <w:b/>
        </w:rPr>
      </w:pPr>
      <w:r w:rsidRPr="00E6516F">
        <w:rPr>
          <w:b/>
        </w:rPr>
        <w:tab/>
        <w:t>3GPP</w:t>
      </w:r>
      <w:r w:rsidRPr="00E6516F">
        <w:t> </w:t>
      </w:r>
      <w:r w:rsidRPr="00E6516F">
        <w:rPr>
          <w:b/>
        </w:rPr>
        <w:t>TS</w:t>
      </w:r>
      <w:r w:rsidRPr="00E6516F">
        <w:t> </w:t>
      </w:r>
      <w:r w:rsidR="00B93CA2" w:rsidRPr="00E6516F">
        <w:rPr>
          <w:b/>
        </w:rPr>
        <w:t>36.579-7: " Mission Critical (MC) services over LTE; Part 7: Mission Critical Data (MCData) User Equipment (UE) Protocol conformance specification" (the present document).</w:t>
      </w:r>
    </w:p>
    <w:p w14:paraId="572FD328" w14:textId="77777777" w:rsidR="00080512" w:rsidRPr="00E6516F" w:rsidRDefault="00080512">
      <w:pPr>
        <w:pStyle w:val="Heading1"/>
      </w:pPr>
      <w:bookmarkStart w:id="39" w:name="introduction"/>
      <w:bookmarkEnd w:id="39"/>
      <w:r w:rsidRPr="00E6516F">
        <w:br w:type="page"/>
      </w:r>
      <w:bookmarkStart w:id="40" w:name="scope"/>
      <w:bookmarkStart w:id="41" w:name="_Toc42507323"/>
      <w:bookmarkStart w:id="42" w:name="_Toc52307854"/>
      <w:bookmarkStart w:id="43" w:name="_Toc52782266"/>
      <w:bookmarkStart w:id="44" w:name="_Toc52782875"/>
      <w:bookmarkStart w:id="45" w:name="_Toc59042744"/>
      <w:bookmarkStart w:id="46" w:name="_Toc75459115"/>
      <w:bookmarkStart w:id="47" w:name="_Toc90630555"/>
      <w:bookmarkStart w:id="48" w:name="_Toc100778762"/>
      <w:bookmarkStart w:id="49" w:name="_Toc101286096"/>
      <w:bookmarkStart w:id="50" w:name="_Toc106817682"/>
      <w:bookmarkStart w:id="51" w:name="_Toc106817807"/>
      <w:bookmarkEnd w:id="40"/>
      <w:r w:rsidRPr="00E6516F">
        <w:lastRenderedPageBreak/>
        <w:t>1</w:t>
      </w:r>
      <w:r w:rsidRPr="00E6516F">
        <w:tab/>
        <w:t>Scope</w:t>
      </w:r>
      <w:bookmarkEnd w:id="41"/>
      <w:bookmarkEnd w:id="42"/>
      <w:bookmarkEnd w:id="43"/>
      <w:bookmarkEnd w:id="44"/>
      <w:bookmarkEnd w:id="45"/>
      <w:bookmarkEnd w:id="46"/>
      <w:bookmarkEnd w:id="47"/>
      <w:bookmarkEnd w:id="48"/>
      <w:bookmarkEnd w:id="49"/>
      <w:bookmarkEnd w:id="50"/>
      <w:bookmarkEnd w:id="51"/>
    </w:p>
    <w:p w14:paraId="60C4916D" w14:textId="77777777" w:rsidR="007D146A" w:rsidRPr="00E6516F" w:rsidRDefault="007D146A" w:rsidP="007D146A">
      <w:bookmarkStart w:id="52" w:name="references"/>
      <w:bookmarkEnd w:id="52"/>
      <w:r w:rsidRPr="00E6516F">
        <w:t>The present document specifies the protocol conformance testing for testing a MCData Client for compliance to the Mission Critical Video (MCData) over LTE protocol requirements defined by 3GPP.</w:t>
      </w:r>
    </w:p>
    <w:p w14:paraId="700BF203" w14:textId="77777777" w:rsidR="007D146A" w:rsidRPr="00E6516F" w:rsidRDefault="007D146A" w:rsidP="007D146A">
      <w:r w:rsidRPr="00E6516F">
        <w:t>I</w:t>
      </w:r>
      <w:r w:rsidR="00866027" w:rsidRPr="00E6516F">
        <w:t>n</w:t>
      </w:r>
      <w:r w:rsidRPr="00E6516F">
        <w:t xml:space="preserve"> particular the present document contains:</w:t>
      </w:r>
    </w:p>
    <w:p w14:paraId="1550611E" w14:textId="77777777" w:rsidR="007D146A" w:rsidRPr="00E6516F" w:rsidRDefault="007D146A" w:rsidP="007D146A">
      <w:pPr>
        <w:pStyle w:val="B10"/>
      </w:pPr>
      <w:r w:rsidRPr="00E6516F">
        <w:t>-</w:t>
      </w:r>
      <w:r w:rsidRPr="00E6516F">
        <w:tab/>
        <w:t>the overall test structure;</w:t>
      </w:r>
    </w:p>
    <w:p w14:paraId="47AA7179" w14:textId="77777777" w:rsidR="007D146A" w:rsidRPr="00E6516F" w:rsidRDefault="007D146A" w:rsidP="007D146A">
      <w:pPr>
        <w:pStyle w:val="B10"/>
      </w:pPr>
      <w:r w:rsidRPr="00E6516F">
        <w:t>-</w:t>
      </w:r>
      <w:r w:rsidRPr="00E6516F">
        <w:tab/>
        <w:t>the test configurations;</w:t>
      </w:r>
    </w:p>
    <w:p w14:paraId="70D003EC" w14:textId="77777777" w:rsidR="007D146A" w:rsidRPr="00E6516F" w:rsidRDefault="007D146A" w:rsidP="007D146A">
      <w:pPr>
        <w:pStyle w:val="B10"/>
      </w:pPr>
      <w:r w:rsidRPr="00E6516F">
        <w:t>-</w:t>
      </w:r>
      <w:r w:rsidRPr="00E6516F">
        <w:tab/>
        <w:t>the conformance requirement and reference to the core specifications;</w:t>
      </w:r>
    </w:p>
    <w:p w14:paraId="7733742F" w14:textId="77777777" w:rsidR="007D146A" w:rsidRPr="00E6516F" w:rsidRDefault="007D146A" w:rsidP="007D146A">
      <w:pPr>
        <w:pStyle w:val="B10"/>
      </w:pPr>
      <w:r w:rsidRPr="00E6516F">
        <w:t>-</w:t>
      </w:r>
      <w:r w:rsidRPr="00E6516F">
        <w:tab/>
        <w:t>the test purposes; and</w:t>
      </w:r>
    </w:p>
    <w:p w14:paraId="0BFD2E3B" w14:textId="77777777" w:rsidR="007D146A" w:rsidRPr="00E6516F" w:rsidRDefault="007D146A" w:rsidP="007D146A">
      <w:pPr>
        <w:pStyle w:val="B10"/>
      </w:pPr>
      <w:r w:rsidRPr="00E6516F">
        <w:t>-</w:t>
      </w:r>
      <w:r w:rsidRPr="00E6516F">
        <w:tab/>
        <w:t>a brief description of the test procedure, the specific test requirements and short message exchange table.</w:t>
      </w:r>
    </w:p>
    <w:p w14:paraId="0AE34A5B" w14:textId="77777777" w:rsidR="007D146A" w:rsidRPr="00E6516F" w:rsidRDefault="007D146A" w:rsidP="007D146A">
      <w:r w:rsidRPr="00E6516F">
        <w:t>The present document is valid for MCData Clients implemented according to 3GPP releases starting from Release 13 up to the Release indicated on the cover page of the present document.</w:t>
      </w:r>
    </w:p>
    <w:p w14:paraId="4CA82C05" w14:textId="77777777" w:rsidR="007D146A" w:rsidRPr="00E6516F" w:rsidRDefault="007D146A" w:rsidP="007D146A">
      <w:r w:rsidRPr="00E6516F">
        <w:t>The following information relevant to testing specified in the present document could be found in accompanying specifications:</w:t>
      </w:r>
    </w:p>
    <w:p w14:paraId="6AADA709" w14:textId="77777777" w:rsidR="007D146A" w:rsidRPr="00E6516F" w:rsidRDefault="007D146A" w:rsidP="007D146A">
      <w:pPr>
        <w:pStyle w:val="B10"/>
      </w:pPr>
      <w:r w:rsidRPr="00E6516F">
        <w:t>-</w:t>
      </w:r>
      <w:r w:rsidRPr="00E6516F">
        <w:tab/>
        <w:t>default setting of the test parameters TS 36.579-1 [2];</w:t>
      </w:r>
    </w:p>
    <w:p w14:paraId="22EE01B4" w14:textId="77777777" w:rsidR="007D146A" w:rsidRPr="00E6516F" w:rsidRDefault="007D146A" w:rsidP="007D146A">
      <w:pPr>
        <w:pStyle w:val="B10"/>
      </w:pPr>
      <w:r w:rsidRPr="00E6516F">
        <w:t>-</w:t>
      </w:r>
      <w:r w:rsidRPr="00E6516F">
        <w:tab/>
        <w:t>Implementation Conformance Statement (ICS) TS 36.579-4 [4] and Implementation eXtra Information for Testing (IXIT) TS 36.579-5 [5];</w:t>
      </w:r>
    </w:p>
    <w:p w14:paraId="1FC40C6B" w14:textId="77777777" w:rsidR="007D146A" w:rsidRPr="00E6516F" w:rsidRDefault="007D146A" w:rsidP="007D146A">
      <w:pPr>
        <w:pStyle w:val="B10"/>
      </w:pPr>
      <w:r w:rsidRPr="00E6516F">
        <w:t>-</w:t>
      </w:r>
      <w:r w:rsidRPr="00E6516F">
        <w:tab/>
        <w:t>the applicability of each test case TS 36.579-4 [4].</w:t>
      </w:r>
    </w:p>
    <w:p w14:paraId="3F1D16EC" w14:textId="77777777" w:rsidR="007D146A" w:rsidRPr="00E6516F" w:rsidRDefault="007D146A" w:rsidP="007D146A">
      <w:r w:rsidRPr="00E6516F">
        <w:t>The test cases are expected to be executed through the 3GPP radio interface. The present document does not specify the protocol conformance testing for the EPS (LTE) bearers which carry the MCData data sent or received by the MCData Client and which are required to be supported by the UE in which the MCData Client is installed. This is defined in TS 36.523-1 [6].</w:t>
      </w:r>
    </w:p>
    <w:p w14:paraId="5A054276" w14:textId="77777777" w:rsidR="001725DB" w:rsidRPr="00E6516F" w:rsidRDefault="001725DB" w:rsidP="001725DB">
      <w:bookmarkStart w:id="53" w:name="_Toc42507324"/>
      <w:bookmarkStart w:id="54" w:name="_Toc52307855"/>
      <w:bookmarkStart w:id="55" w:name="_Toc52782267"/>
      <w:bookmarkStart w:id="56" w:name="_Toc52782876"/>
      <w:r w:rsidRPr="00E6516F">
        <w:t>According to 3GPP drafting rules, the references clause shall list only documents that are explicitly mentioned in the deliverable. This reference is not used within the document and thus shall be removed from references clause.</w:t>
      </w:r>
    </w:p>
    <w:p w14:paraId="16D383D5" w14:textId="77777777" w:rsidR="00080512" w:rsidRPr="00E6516F" w:rsidRDefault="00080512">
      <w:pPr>
        <w:pStyle w:val="Heading1"/>
      </w:pPr>
      <w:bookmarkStart w:id="57" w:name="_Toc59042745"/>
      <w:bookmarkStart w:id="58" w:name="_Toc75459116"/>
      <w:bookmarkStart w:id="59" w:name="_Toc90630556"/>
      <w:bookmarkStart w:id="60" w:name="_Toc100778763"/>
      <w:bookmarkStart w:id="61" w:name="_Toc101286097"/>
      <w:bookmarkStart w:id="62" w:name="_Toc106817683"/>
      <w:bookmarkStart w:id="63" w:name="_Toc106817808"/>
      <w:r w:rsidRPr="00E6516F">
        <w:t>2</w:t>
      </w:r>
      <w:r w:rsidRPr="00E6516F">
        <w:tab/>
        <w:t>References</w:t>
      </w:r>
      <w:bookmarkEnd w:id="53"/>
      <w:bookmarkEnd w:id="54"/>
      <w:bookmarkEnd w:id="55"/>
      <w:bookmarkEnd w:id="56"/>
      <w:bookmarkEnd w:id="57"/>
      <w:bookmarkEnd w:id="58"/>
      <w:bookmarkEnd w:id="59"/>
      <w:bookmarkEnd w:id="60"/>
      <w:bookmarkEnd w:id="61"/>
      <w:bookmarkEnd w:id="62"/>
      <w:bookmarkEnd w:id="63"/>
    </w:p>
    <w:p w14:paraId="4B75497C" w14:textId="77777777" w:rsidR="00080512" w:rsidRPr="00E6516F" w:rsidRDefault="00080512">
      <w:r w:rsidRPr="00E6516F">
        <w:t>The following documents contain provisions which, through reference in this text, constitute provisions of the present document.</w:t>
      </w:r>
    </w:p>
    <w:p w14:paraId="6D910258" w14:textId="77777777" w:rsidR="00080512" w:rsidRPr="00E6516F" w:rsidRDefault="00051834" w:rsidP="00051834">
      <w:pPr>
        <w:pStyle w:val="B10"/>
      </w:pPr>
      <w:r w:rsidRPr="00E6516F">
        <w:t>-</w:t>
      </w:r>
      <w:r w:rsidRPr="00E6516F">
        <w:tab/>
      </w:r>
      <w:r w:rsidR="00080512" w:rsidRPr="00E6516F">
        <w:t>References are either specific (identified by date of publication, edition numbe</w:t>
      </w:r>
      <w:r w:rsidR="00DC4DA2" w:rsidRPr="00E6516F">
        <w:t>r, version number, etc.) or non</w:t>
      </w:r>
      <w:r w:rsidR="00DC4DA2" w:rsidRPr="00E6516F">
        <w:noBreakHyphen/>
      </w:r>
      <w:r w:rsidR="00080512" w:rsidRPr="00E6516F">
        <w:t>specific.</w:t>
      </w:r>
    </w:p>
    <w:p w14:paraId="6F13E42D" w14:textId="77777777" w:rsidR="00080512" w:rsidRPr="00E6516F" w:rsidRDefault="00051834" w:rsidP="00051834">
      <w:pPr>
        <w:pStyle w:val="B10"/>
      </w:pPr>
      <w:r w:rsidRPr="00E6516F">
        <w:t>-</w:t>
      </w:r>
      <w:r w:rsidRPr="00E6516F">
        <w:tab/>
      </w:r>
      <w:r w:rsidR="00080512" w:rsidRPr="00E6516F">
        <w:t>For a specific reference, subsequent revisions do not apply.</w:t>
      </w:r>
    </w:p>
    <w:p w14:paraId="69257613" w14:textId="77777777" w:rsidR="00080512" w:rsidRPr="00E6516F" w:rsidRDefault="00051834" w:rsidP="00051834">
      <w:pPr>
        <w:pStyle w:val="B10"/>
      </w:pPr>
      <w:r w:rsidRPr="00E6516F">
        <w:t>-</w:t>
      </w:r>
      <w:r w:rsidRPr="00E6516F">
        <w:tab/>
      </w:r>
      <w:r w:rsidR="00080512" w:rsidRPr="00E6516F">
        <w:t>For a non-specific reference, the latest version applies. In the case of a reference to a 3GPP document (including a GSM document), a non-specific reference implicitly refers to the latest version of that document</w:t>
      </w:r>
      <w:r w:rsidR="00080512" w:rsidRPr="00E6516F">
        <w:rPr>
          <w:i/>
        </w:rPr>
        <w:t xml:space="preserve"> in the same Release as the present document</w:t>
      </w:r>
      <w:r w:rsidR="00080512" w:rsidRPr="00E6516F">
        <w:t>.</w:t>
      </w:r>
    </w:p>
    <w:p w14:paraId="5D2FAE1D" w14:textId="77777777" w:rsidR="00B93CA2" w:rsidRPr="00E6516F" w:rsidRDefault="00B93CA2" w:rsidP="00B93CA2">
      <w:pPr>
        <w:pStyle w:val="EX"/>
      </w:pPr>
      <w:bookmarkStart w:id="64" w:name="definitions"/>
      <w:bookmarkEnd w:id="64"/>
      <w:r w:rsidRPr="00E6516F">
        <w:t>[1]</w:t>
      </w:r>
      <w:r w:rsidRPr="00E6516F">
        <w:tab/>
        <w:t>3GPP TR 21.905: "Vocabulary for 3GPP Specifications".</w:t>
      </w:r>
    </w:p>
    <w:p w14:paraId="09376801" w14:textId="77777777" w:rsidR="00B93CA2" w:rsidRPr="00E6516F" w:rsidRDefault="00EE7FD5" w:rsidP="00B93CA2">
      <w:pPr>
        <w:pStyle w:val="EX"/>
      </w:pPr>
      <w:r w:rsidRPr="00E6516F">
        <w:t>[2]</w:t>
      </w:r>
      <w:r w:rsidRPr="00E6516F">
        <w:tab/>
        <w:t>3GPP TS </w:t>
      </w:r>
      <w:r w:rsidR="00B93CA2" w:rsidRPr="00E6516F">
        <w:t>36.579-1: "Mission Critical (MC) services over LTE; Part 1: Common test environment".</w:t>
      </w:r>
    </w:p>
    <w:p w14:paraId="2D9D9D32" w14:textId="77777777" w:rsidR="00B93CA2" w:rsidRPr="00E6516F" w:rsidRDefault="00EE7FD5" w:rsidP="00B93CA2">
      <w:pPr>
        <w:pStyle w:val="EX"/>
      </w:pPr>
      <w:r w:rsidRPr="00E6516F">
        <w:t>[3]</w:t>
      </w:r>
      <w:r w:rsidRPr="00E6516F">
        <w:tab/>
        <w:t>3GPP TS </w:t>
      </w:r>
      <w:r w:rsidR="00B93CA2" w:rsidRPr="00E6516F">
        <w:t>36.579-3: " Mission Critical (MC) services</w:t>
      </w:r>
      <w:r w:rsidR="00B93CA2" w:rsidRPr="00E6516F" w:rsidDel="00EE581D">
        <w:t xml:space="preserve"> </w:t>
      </w:r>
      <w:r w:rsidR="00B93CA2" w:rsidRPr="00E6516F">
        <w:t>over LTE; Part 3: Mission Critical Push To Talk (MCPTT) Server Application test specification".</w:t>
      </w:r>
    </w:p>
    <w:p w14:paraId="12A44ECC" w14:textId="77777777" w:rsidR="00B93CA2" w:rsidRPr="00E6516F" w:rsidRDefault="00EE7FD5" w:rsidP="00B93CA2">
      <w:pPr>
        <w:pStyle w:val="EX"/>
      </w:pPr>
      <w:r w:rsidRPr="00E6516F">
        <w:t>[4]</w:t>
      </w:r>
      <w:r w:rsidRPr="00E6516F">
        <w:tab/>
        <w:t>3GPP TS </w:t>
      </w:r>
      <w:r w:rsidR="00B93CA2" w:rsidRPr="00E6516F">
        <w:t>36.579-4: " Mission Critical (MC) services</w:t>
      </w:r>
      <w:r w:rsidR="00B93CA2" w:rsidRPr="00E6516F" w:rsidDel="00EE581D">
        <w:t xml:space="preserve"> </w:t>
      </w:r>
      <w:r w:rsidR="00B93CA2" w:rsidRPr="00E6516F">
        <w:t>over LTE; Part 4: Test Applicability and Implementation Conformance Statement (ICS).</w:t>
      </w:r>
    </w:p>
    <w:p w14:paraId="446FB476" w14:textId="77777777" w:rsidR="00B93CA2" w:rsidRPr="00E6516F" w:rsidRDefault="00EE7FD5" w:rsidP="00B93CA2">
      <w:pPr>
        <w:pStyle w:val="EX"/>
      </w:pPr>
      <w:r w:rsidRPr="00E6516F">
        <w:lastRenderedPageBreak/>
        <w:t>[5]</w:t>
      </w:r>
      <w:r w:rsidRPr="00E6516F">
        <w:tab/>
        <w:t>3GPP TS </w:t>
      </w:r>
      <w:r w:rsidR="00B93CA2" w:rsidRPr="00E6516F">
        <w:t>36.579-5: "Mission Critical (MC) services</w:t>
      </w:r>
      <w:r w:rsidR="00B93CA2" w:rsidRPr="00E6516F" w:rsidDel="00EE581D">
        <w:t xml:space="preserve"> </w:t>
      </w:r>
      <w:r w:rsidR="00B93CA2" w:rsidRPr="00E6516F">
        <w:t>over LTE; Part 5: Abstract test suite (ATS)".</w:t>
      </w:r>
    </w:p>
    <w:p w14:paraId="0C6AF03B" w14:textId="77777777" w:rsidR="00B93CA2" w:rsidRPr="00E6516F" w:rsidRDefault="00EE7FD5" w:rsidP="00B93CA2">
      <w:pPr>
        <w:pStyle w:val="EX"/>
      </w:pPr>
      <w:r w:rsidRPr="00E6516F">
        <w:t>[6]</w:t>
      </w:r>
      <w:r w:rsidRPr="00E6516F">
        <w:tab/>
        <w:t>3GPP TS </w:t>
      </w:r>
      <w:r w:rsidR="00B93CA2" w:rsidRPr="00E6516F">
        <w:t>36.523-1: "Evolved Universal Terrestrial Radio Access (E-UTRA) and Evolved Packet Core (EPC); User Equipment (UE) conformance specification; Part 1: Protocol conformance specification".</w:t>
      </w:r>
    </w:p>
    <w:p w14:paraId="7D8EC758" w14:textId="77777777" w:rsidR="00B93CA2" w:rsidRPr="00E6516F" w:rsidRDefault="00B93CA2" w:rsidP="00B93CA2">
      <w:pPr>
        <w:pStyle w:val="EX"/>
      </w:pPr>
      <w:r w:rsidRPr="00E6516F">
        <w:t>[7]</w:t>
      </w:r>
      <w:r w:rsidRPr="00E6516F">
        <w:tab/>
      </w:r>
      <w:r w:rsidR="000D4DD7" w:rsidRPr="00E6516F">
        <w:t>Void</w:t>
      </w:r>
    </w:p>
    <w:p w14:paraId="698278D9" w14:textId="77777777" w:rsidR="00B93CA2" w:rsidRPr="00E6516F" w:rsidRDefault="00EE7FD5" w:rsidP="00B93CA2">
      <w:pPr>
        <w:pStyle w:val="EX"/>
      </w:pPr>
      <w:r w:rsidRPr="00E6516F">
        <w:t>[8]</w:t>
      </w:r>
      <w:r w:rsidRPr="00E6516F">
        <w:tab/>
      </w:r>
      <w:r w:rsidR="000D4DD7" w:rsidRPr="00E6516F">
        <w:t>Void</w:t>
      </w:r>
    </w:p>
    <w:p w14:paraId="4D62FCAA" w14:textId="77777777" w:rsidR="00B93CA2" w:rsidRPr="00E6516F" w:rsidRDefault="00EE7FD5" w:rsidP="00B93CA2">
      <w:pPr>
        <w:pStyle w:val="EX"/>
      </w:pPr>
      <w:r w:rsidRPr="00E6516F">
        <w:t>[9]</w:t>
      </w:r>
      <w:r w:rsidRPr="00E6516F">
        <w:tab/>
        <w:t>3GPP TS </w:t>
      </w:r>
      <w:r w:rsidR="00B93CA2" w:rsidRPr="00E6516F">
        <w:t>24.379: "Mission Critical Push To Talk (MCPTT) call control; Protocol specification".</w:t>
      </w:r>
    </w:p>
    <w:p w14:paraId="6983EBCF" w14:textId="77777777" w:rsidR="00B93CA2" w:rsidRPr="00E6516F" w:rsidRDefault="00EE7FD5" w:rsidP="00B93CA2">
      <w:pPr>
        <w:pStyle w:val="EX"/>
      </w:pPr>
      <w:r w:rsidRPr="00E6516F">
        <w:t>[10]</w:t>
      </w:r>
      <w:r w:rsidRPr="00E6516F">
        <w:tab/>
      </w:r>
      <w:r w:rsidR="000D4DD7" w:rsidRPr="00E6516F">
        <w:t>Void</w:t>
      </w:r>
    </w:p>
    <w:p w14:paraId="04FA4D2D" w14:textId="77777777" w:rsidR="00B93CA2" w:rsidRPr="00E6516F" w:rsidRDefault="00EE7FD5" w:rsidP="00B93CA2">
      <w:pPr>
        <w:pStyle w:val="EX"/>
      </w:pPr>
      <w:r w:rsidRPr="00E6516F">
        <w:t>[11]</w:t>
      </w:r>
      <w:r w:rsidRPr="00E6516F">
        <w:tab/>
        <w:t>3GPP TS </w:t>
      </w:r>
      <w:r w:rsidR="00B93CA2" w:rsidRPr="00E6516F">
        <w:t>24.481: "Mission Critical Services (MCS) group management; Protocol specification".</w:t>
      </w:r>
    </w:p>
    <w:p w14:paraId="116F7D2F" w14:textId="77777777" w:rsidR="00B93CA2" w:rsidRPr="00E6516F" w:rsidRDefault="00B93CA2" w:rsidP="00B93CA2">
      <w:pPr>
        <w:pStyle w:val="EX"/>
      </w:pPr>
      <w:r w:rsidRPr="00E6516F">
        <w:t>[12]</w:t>
      </w:r>
      <w:r w:rsidRPr="00E6516F">
        <w:tab/>
        <w:t>3G</w:t>
      </w:r>
      <w:r w:rsidR="00EE7FD5" w:rsidRPr="00E6516F">
        <w:t>PP TS </w:t>
      </w:r>
      <w:r w:rsidRPr="00E6516F">
        <w:t>24.482: "Mission Critical Services (MCS) identity management; Protocol specification".</w:t>
      </w:r>
    </w:p>
    <w:p w14:paraId="7D2232A3" w14:textId="77777777" w:rsidR="00B93CA2" w:rsidRPr="00E6516F" w:rsidRDefault="00EE7FD5" w:rsidP="00B93CA2">
      <w:pPr>
        <w:pStyle w:val="EX"/>
      </w:pPr>
      <w:r w:rsidRPr="00E6516F">
        <w:t>[13]</w:t>
      </w:r>
      <w:r w:rsidRPr="00E6516F">
        <w:tab/>
        <w:t>3GPP TS </w:t>
      </w:r>
      <w:r w:rsidR="00B93CA2" w:rsidRPr="00E6516F">
        <w:t>24.483: "Mission Critical Services (MCS) Management Object (MO)".</w:t>
      </w:r>
    </w:p>
    <w:p w14:paraId="23FD8AC2" w14:textId="77777777" w:rsidR="00B93CA2" w:rsidRPr="00E6516F" w:rsidRDefault="00EE7FD5" w:rsidP="00B93CA2">
      <w:pPr>
        <w:pStyle w:val="EX"/>
      </w:pPr>
      <w:r w:rsidRPr="00E6516F">
        <w:t>[14]</w:t>
      </w:r>
      <w:r w:rsidRPr="00E6516F">
        <w:tab/>
        <w:t>3GPP TS </w:t>
      </w:r>
      <w:r w:rsidR="00B93CA2" w:rsidRPr="00E6516F">
        <w:t>24.484: "Mission Critical Services (MCS) configuration management; Protocol specification".</w:t>
      </w:r>
    </w:p>
    <w:p w14:paraId="50C0EB8C" w14:textId="77777777" w:rsidR="00B93CA2" w:rsidRPr="00E6516F" w:rsidRDefault="00EE7FD5" w:rsidP="00B93CA2">
      <w:pPr>
        <w:pStyle w:val="EX"/>
      </w:pPr>
      <w:r w:rsidRPr="00E6516F">
        <w:t>[15]</w:t>
      </w:r>
      <w:r w:rsidRPr="00E6516F">
        <w:tab/>
        <w:t>3GPP TS </w:t>
      </w:r>
      <w:r w:rsidR="00B93CA2" w:rsidRPr="00E6516F">
        <w:t>33.179: " Security of Mission Critical Push To Talk (MCPTT) over LTE</w:t>
      </w:r>
      <w:r w:rsidR="00B93CA2" w:rsidRPr="00E6516F" w:rsidDel="00FF4333">
        <w:t xml:space="preserve"> </w:t>
      </w:r>
      <w:r w:rsidR="00B93CA2" w:rsidRPr="00E6516F">
        <w:t>".</w:t>
      </w:r>
    </w:p>
    <w:p w14:paraId="1419471C" w14:textId="77777777" w:rsidR="00B93CA2" w:rsidRPr="00E6516F" w:rsidRDefault="00EE7FD5" w:rsidP="00B93CA2">
      <w:pPr>
        <w:pStyle w:val="EX"/>
      </w:pPr>
      <w:r w:rsidRPr="00E6516F">
        <w:t>[16]</w:t>
      </w:r>
      <w:r w:rsidRPr="00E6516F">
        <w:tab/>
        <w:t>3GPP TS </w:t>
      </w:r>
      <w:r w:rsidR="00B93CA2" w:rsidRPr="00E6516F">
        <w:t>24.229: "IP multimedia call control protocol based on Session Initiation Protocol (SIP) and Session Description Protocol (SDP); Stage 3".</w:t>
      </w:r>
    </w:p>
    <w:p w14:paraId="28C9AA35" w14:textId="77777777" w:rsidR="00B93CA2" w:rsidRPr="00E6516F" w:rsidRDefault="00B93CA2" w:rsidP="00B93CA2">
      <w:pPr>
        <w:pStyle w:val="EX"/>
      </w:pPr>
      <w:r w:rsidRPr="00E6516F">
        <w:t>[17]</w:t>
      </w:r>
      <w:r w:rsidRPr="00E6516F">
        <w:tab/>
      </w:r>
      <w:r w:rsidR="00EE7FD5" w:rsidRPr="00E6516F">
        <w:t>3GPP TS </w:t>
      </w:r>
      <w:r w:rsidRPr="00E6516F">
        <w:t>24.301: "Non-Access-Stratum (NAS) protocol for Evolved Packet System (EPS); Stage 3".</w:t>
      </w:r>
    </w:p>
    <w:p w14:paraId="5B936D19" w14:textId="77777777" w:rsidR="00B93CA2" w:rsidRPr="00E6516F" w:rsidRDefault="00B93CA2" w:rsidP="00B93CA2">
      <w:pPr>
        <w:pStyle w:val="EX"/>
      </w:pPr>
      <w:r w:rsidRPr="00E6516F">
        <w:t>[18</w:t>
      </w:r>
      <w:r w:rsidR="00EE7FD5" w:rsidRPr="00E6516F">
        <w:t>]</w:t>
      </w:r>
      <w:r w:rsidR="00EE7FD5" w:rsidRPr="00E6516F">
        <w:tab/>
      </w:r>
      <w:r w:rsidR="000D4DD7" w:rsidRPr="00E6516F">
        <w:t>Void</w:t>
      </w:r>
    </w:p>
    <w:p w14:paraId="41CD3A9D" w14:textId="77777777" w:rsidR="00B93CA2" w:rsidRPr="00E6516F" w:rsidRDefault="00B93CA2" w:rsidP="00B93CA2">
      <w:pPr>
        <w:pStyle w:val="EX"/>
      </w:pPr>
      <w:r w:rsidRPr="00E6516F">
        <w:t>[19</w:t>
      </w:r>
      <w:r w:rsidR="00EE7FD5" w:rsidRPr="00E6516F">
        <w:t>]</w:t>
      </w:r>
      <w:r w:rsidR="00EE7FD5" w:rsidRPr="00E6516F">
        <w:tab/>
        <w:t>3GPP TS </w:t>
      </w:r>
      <w:r w:rsidRPr="00E6516F">
        <w:t>36.509: "Evolved Universal Terrestrial Radio Access (E-UTRA) and Evolved Universal Terrestrial Radio Access Network (E-UTRAN); Special conformance testing functions for User Equipment (UE)".</w:t>
      </w:r>
    </w:p>
    <w:p w14:paraId="794E6D67" w14:textId="77777777" w:rsidR="00B93CA2" w:rsidRPr="00E6516F" w:rsidRDefault="00B93CA2" w:rsidP="00B93CA2">
      <w:pPr>
        <w:pStyle w:val="EX"/>
      </w:pPr>
      <w:r w:rsidRPr="00E6516F">
        <w:t>[20</w:t>
      </w:r>
      <w:r w:rsidR="00EE7FD5" w:rsidRPr="00E6516F">
        <w:t>]</w:t>
      </w:r>
      <w:r w:rsidR="00EE7FD5" w:rsidRPr="00E6516F">
        <w:tab/>
        <w:t>3GPP TS </w:t>
      </w:r>
      <w:r w:rsidRPr="00E6516F">
        <w:t>36.508: "Evolved Universal Terrestrial Radio Access (E-UTRA) and Evolved Universal Terrestrial Radio Access (E-UTRAN); Common Test Environments for User Equipment (UE) Conformance Testing".</w:t>
      </w:r>
    </w:p>
    <w:p w14:paraId="50C7F67D" w14:textId="77777777" w:rsidR="00B93CA2" w:rsidRPr="00E6516F" w:rsidRDefault="00B93CA2" w:rsidP="00B93CA2">
      <w:pPr>
        <w:pStyle w:val="EX"/>
      </w:pPr>
      <w:r w:rsidRPr="00E6516F">
        <w:t>[21</w:t>
      </w:r>
      <w:r w:rsidR="00EE7FD5" w:rsidRPr="00E6516F">
        <w:t>]</w:t>
      </w:r>
      <w:r w:rsidR="00EE7FD5" w:rsidRPr="00E6516F">
        <w:tab/>
        <w:t>OpenID Connect </w:t>
      </w:r>
      <w:r w:rsidRPr="00E6516F">
        <w:t>1.0: "OpenID Connect Core 1.0 incorporating errata set 1", http://openid.net/specs/openid-connect-core-1_0.html.</w:t>
      </w:r>
    </w:p>
    <w:p w14:paraId="2247ECCF" w14:textId="77777777" w:rsidR="00B93CA2" w:rsidRPr="00E6516F" w:rsidRDefault="00B93CA2" w:rsidP="00B93CA2">
      <w:pPr>
        <w:pStyle w:val="EX"/>
      </w:pPr>
      <w:r w:rsidRPr="00E6516F">
        <w:t>[22</w:t>
      </w:r>
      <w:r w:rsidR="00EE7FD5" w:rsidRPr="00E6516F">
        <w:t>]</w:t>
      </w:r>
      <w:r w:rsidR="00EE7FD5" w:rsidRPr="00E6516F">
        <w:tab/>
        <w:t>3GPP TS </w:t>
      </w:r>
      <w:r w:rsidRPr="00E6516F">
        <w:t>33.310: "Network Domain Security (NDS); Authentication Framework (AF)".</w:t>
      </w:r>
    </w:p>
    <w:p w14:paraId="3C547B0B" w14:textId="77777777" w:rsidR="00B93CA2" w:rsidRPr="00E6516F" w:rsidRDefault="00EE7FD5" w:rsidP="00B93CA2">
      <w:pPr>
        <w:pStyle w:val="EX"/>
      </w:pPr>
      <w:r w:rsidRPr="00E6516F">
        <w:t>[23]</w:t>
      </w:r>
      <w:r w:rsidRPr="00E6516F">
        <w:tab/>
      </w:r>
      <w:r w:rsidR="000D4DD7" w:rsidRPr="00E6516F">
        <w:t>Void</w:t>
      </w:r>
    </w:p>
    <w:p w14:paraId="10013788" w14:textId="77777777" w:rsidR="00B93CA2" w:rsidRPr="00E6516F" w:rsidRDefault="00B93CA2" w:rsidP="00B93CA2">
      <w:pPr>
        <w:pStyle w:val="EX"/>
      </w:pPr>
      <w:r w:rsidRPr="00E6516F">
        <w:t>[24]</w:t>
      </w:r>
      <w:r w:rsidRPr="00E6516F">
        <w:tab/>
      </w:r>
      <w:r w:rsidR="00EE7FD5" w:rsidRPr="00E6516F">
        <w:t>3GPP TS </w:t>
      </w:r>
      <w:r w:rsidRPr="00E6516F">
        <w:t>36.579-2: "Mission Critical (MC) services over LTE; Part 2: Mission Critical Push To Talk (MCPTT) User Equipment (UE) Protocol conformance specification".</w:t>
      </w:r>
    </w:p>
    <w:p w14:paraId="19BC0A6A" w14:textId="77777777" w:rsidR="00B93CA2" w:rsidRPr="00E6516F" w:rsidRDefault="00EE7FD5" w:rsidP="00B93CA2">
      <w:pPr>
        <w:pStyle w:val="EX"/>
      </w:pPr>
      <w:r w:rsidRPr="00E6516F">
        <w:t>[25]</w:t>
      </w:r>
      <w:r w:rsidRPr="00E6516F">
        <w:tab/>
        <w:t>3GPP TS </w:t>
      </w:r>
      <w:r w:rsidR="00B93CA2" w:rsidRPr="00E6516F">
        <w:t>36.579-6: "Mission Critical (MC) services over LTE; Part 6: Mission Critical Video (MCVideo) User Equipment (UE) Protocol conformance specification ".</w:t>
      </w:r>
    </w:p>
    <w:p w14:paraId="5DE84C36" w14:textId="77777777" w:rsidR="00B93CA2" w:rsidRPr="00E6516F" w:rsidRDefault="00EE7FD5" w:rsidP="00B93CA2">
      <w:pPr>
        <w:pStyle w:val="EX"/>
      </w:pPr>
      <w:r w:rsidRPr="00E6516F">
        <w:t>[26]</w:t>
      </w:r>
      <w:r w:rsidRPr="00E6516F">
        <w:tab/>
      </w:r>
      <w:r w:rsidR="000D4DD7" w:rsidRPr="00E6516F">
        <w:t>Void</w:t>
      </w:r>
    </w:p>
    <w:p w14:paraId="33C0AD4D" w14:textId="77777777" w:rsidR="00B93CA2" w:rsidRPr="00E6516F" w:rsidRDefault="00EE7FD5" w:rsidP="00B93CA2">
      <w:pPr>
        <w:pStyle w:val="EX"/>
      </w:pPr>
      <w:r w:rsidRPr="00E6516F">
        <w:t>[27]</w:t>
      </w:r>
      <w:r w:rsidRPr="00E6516F">
        <w:tab/>
      </w:r>
      <w:r w:rsidR="000D4DD7" w:rsidRPr="00E6516F">
        <w:t>Void</w:t>
      </w:r>
    </w:p>
    <w:p w14:paraId="01C53C37" w14:textId="77777777" w:rsidR="00B93CA2" w:rsidRPr="00E6516F" w:rsidRDefault="00EE7FD5" w:rsidP="00B93CA2">
      <w:pPr>
        <w:pStyle w:val="EX"/>
      </w:pPr>
      <w:r w:rsidRPr="00E6516F">
        <w:t>[28]</w:t>
      </w:r>
      <w:r w:rsidRPr="00E6516F">
        <w:tab/>
      </w:r>
      <w:r w:rsidR="000D4DD7" w:rsidRPr="00E6516F">
        <w:t>Void</w:t>
      </w:r>
    </w:p>
    <w:p w14:paraId="06A3CA46" w14:textId="77777777" w:rsidR="00B93CA2" w:rsidRPr="00E6516F" w:rsidRDefault="00EE7FD5" w:rsidP="00B93CA2">
      <w:pPr>
        <w:pStyle w:val="EX"/>
      </w:pPr>
      <w:r w:rsidRPr="00E6516F">
        <w:t>[29]</w:t>
      </w:r>
      <w:r w:rsidRPr="00E6516F">
        <w:tab/>
      </w:r>
      <w:r w:rsidR="000D4DD7" w:rsidRPr="00E6516F">
        <w:t>Void</w:t>
      </w:r>
    </w:p>
    <w:p w14:paraId="54938D10" w14:textId="77777777" w:rsidR="00B93CA2" w:rsidRPr="00E6516F" w:rsidRDefault="00EE7FD5" w:rsidP="00B93CA2">
      <w:pPr>
        <w:pStyle w:val="EX"/>
      </w:pPr>
      <w:r w:rsidRPr="00E6516F">
        <w:t>[30]</w:t>
      </w:r>
      <w:r w:rsidRPr="00E6516F">
        <w:tab/>
        <w:t>3GPP TS </w:t>
      </w:r>
      <w:r w:rsidR="00B93CA2" w:rsidRPr="00E6516F">
        <w:t>33.180: "Security of the mission critical service".</w:t>
      </w:r>
    </w:p>
    <w:p w14:paraId="3B978109" w14:textId="77777777" w:rsidR="00B93CA2" w:rsidRPr="00E6516F" w:rsidRDefault="00EE7FD5" w:rsidP="00B93CA2">
      <w:pPr>
        <w:pStyle w:val="EX"/>
      </w:pPr>
      <w:r w:rsidRPr="00E6516F">
        <w:t>[31]</w:t>
      </w:r>
      <w:r w:rsidRPr="00E6516F">
        <w:tab/>
        <w:t>3GPP TS </w:t>
      </w:r>
      <w:r w:rsidR="00B93CA2" w:rsidRPr="00E6516F">
        <w:t>24.282: "Mission Critical Data (MCData) signalling control; Protocol specification".</w:t>
      </w:r>
    </w:p>
    <w:p w14:paraId="3E3E05D8" w14:textId="77777777" w:rsidR="00B93CA2" w:rsidRPr="00E6516F" w:rsidRDefault="00EE7FD5" w:rsidP="00B93CA2">
      <w:pPr>
        <w:pStyle w:val="EX"/>
      </w:pPr>
      <w:r w:rsidRPr="00E6516F">
        <w:t>[32]</w:t>
      </w:r>
      <w:r w:rsidRPr="00E6516F">
        <w:tab/>
        <w:t>3GPP TS </w:t>
      </w:r>
      <w:r w:rsidR="00B93CA2" w:rsidRPr="00E6516F">
        <w:t>24.582: "Mission Critical Data (MCData) media plane control; Protocol specification".</w:t>
      </w:r>
    </w:p>
    <w:p w14:paraId="6C73058F" w14:textId="77777777" w:rsidR="00B93CA2" w:rsidRPr="00E6516F" w:rsidRDefault="00EE7FD5" w:rsidP="00B93CA2">
      <w:pPr>
        <w:pStyle w:val="EX"/>
      </w:pPr>
      <w:r w:rsidRPr="00E6516F">
        <w:lastRenderedPageBreak/>
        <w:t>[33]</w:t>
      </w:r>
      <w:r w:rsidRPr="00E6516F">
        <w:tab/>
        <w:t>3GPP TS </w:t>
      </w:r>
      <w:r w:rsidR="00B93CA2" w:rsidRPr="00E6516F">
        <w:t>23.282: "Functional architecture and information flows to support Mission Critical Data (MCData); Stage 2".</w:t>
      </w:r>
    </w:p>
    <w:p w14:paraId="13A933D7" w14:textId="77777777" w:rsidR="00B93CA2" w:rsidRPr="00E6516F" w:rsidRDefault="00EE7FD5" w:rsidP="00B93CA2">
      <w:pPr>
        <w:pStyle w:val="EX"/>
      </w:pPr>
      <w:r w:rsidRPr="00E6516F">
        <w:t>[34]</w:t>
      </w:r>
      <w:r w:rsidRPr="00E6516F">
        <w:tab/>
        <w:t>3GPP TS </w:t>
      </w:r>
      <w:r w:rsidR="00B93CA2" w:rsidRPr="00E6516F">
        <w:t>22.282: "Mission Critical Data over LTE. Status: Under change control".</w:t>
      </w:r>
    </w:p>
    <w:p w14:paraId="5D36805E" w14:textId="77777777" w:rsidR="00B93CA2" w:rsidRPr="00E6516F" w:rsidRDefault="00EE7FD5" w:rsidP="00B93CA2">
      <w:pPr>
        <w:pStyle w:val="EX"/>
      </w:pPr>
      <w:r w:rsidRPr="00E6516F">
        <w:t>[35]</w:t>
      </w:r>
      <w:r w:rsidRPr="00E6516F">
        <w:tab/>
      </w:r>
      <w:r w:rsidR="000D4DD7" w:rsidRPr="00E6516F">
        <w:t>Void</w:t>
      </w:r>
    </w:p>
    <w:p w14:paraId="0EE77802" w14:textId="77777777" w:rsidR="00B93CA2" w:rsidRPr="00E6516F" w:rsidRDefault="00B93CA2" w:rsidP="00B93CA2">
      <w:pPr>
        <w:pStyle w:val="EX"/>
      </w:pPr>
      <w:r w:rsidRPr="00E6516F">
        <w:t>[36]</w:t>
      </w:r>
      <w:r w:rsidRPr="00E6516F">
        <w:tab/>
        <w:t>IE</w:t>
      </w:r>
      <w:r w:rsidR="00EE7FD5" w:rsidRPr="00E6516F">
        <w:t>TF RFC 4826 (May </w:t>
      </w:r>
      <w:r w:rsidRPr="00E6516F">
        <w:t>2007): "Extensible Markup Language (XML) Formats for Representing Resource Lists".</w:t>
      </w:r>
    </w:p>
    <w:p w14:paraId="60F3A0BE" w14:textId="77777777" w:rsidR="00B93CA2" w:rsidRPr="00E6516F" w:rsidRDefault="00B93CA2" w:rsidP="00B93CA2">
      <w:pPr>
        <w:pStyle w:val="EX"/>
      </w:pPr>
      <w:r w:rsidRPr="00E6516F">
        <w:t>[37]</w:t>
      </w:r>
      <w:r w:rsidRPr="00E6516F">
        <w:tab/>
        <w:t>IE</w:t>
      </w:r>
      <w:r w:rsidR="00EE7FD5" w:rsidRPr="00E6516F">
        <w:t>TF RFC </w:t>
      </w:r>
      <w:r w:rsidRPr="00E6516F">
        <w:t>4122</w:t>
      </w:r>
      <w:r w:rsidR="00EE7FD5" w:rsidRPr="00E6516F">
        <w:t> </w:t>
      </w:r>
      <w:r w:rsidRPr="00E6516F">
        <w:t>(</w:t>
      </w:r>
      <w:r w:rsidR="00EE7FD5" w:rsidRPr="00E6516F">
        <w:t>July </w:t>
      </w:r>
      <w:r w:rsidRPr="00E6516F">
        <w:t>2005): "A Universally Unique IDentifier (UUID) URN Namespace"</w:t>
      </w:r>
      <w:r w:rsidR="00D90393" w:rsidRPr="00E6516F">
        <w:t>.</w:t>
      </w:r>
    </w:p>
    <w:p w14:paraId="3A4EFD24" w14:textId="77777777" w:rsidR="0071087C" w:rsidRPr="00E6516F" w:rsidRDefault="0071087C" w:rsidP="0071087C">
      <w:pPr>
        <w:pStyle w:val="EX"/>
      </w:pPr>
      <w:bookmarkStart w:id="65" w:name="_Toc42507325"/>
      <w:bookmarkStart w:id="66" w:name="_Toc52307856"/>
      <w:bookmarkStart w:id="67" w:name="_Toc52782268"/>
      <w:bookmarkStart w:id="68" w:name="_Toc52782877"/>
      <w:bookmarkStart w:id="69" w:name="_Toc59042746"/>
      <w:bookmarkStart w:id="70" w:name="_Toc75459117"/>
      <w:bookmarkStart w:id="71" w:name="_Toc90630557"/>
      <w:r w:rsidRPr="00E6516F">
        <w:t>[38]</w:t>
      </w:r>
      <w:r w:rsidRPr="00E6516F">
        <w:tab/>
        <w:t>IETF RFC 2046: "Multipurpose Internet Mail Extensions (MIME) Part Two: Media Types".</w:t>
      </w:r>
    </w:p>
    <w:p w14:paraId="7D6A85D1" w14:textId="77777777" w:rsidR="00080512" w:rsidRPr="00E6516F" w:rsidRDefault="00080512">
      <w:pPr>
        <w:pStyle w:val="Heading1"/>
      </w:pPr>
      <w:bookmarkStart w:id="72" w:name="_Toc100778764"/>
      <w:bookmarkStart w:id="73" w:name="_Toc101286098"/>
      <w:bookmarkStart w:id="74" w:name="_Toc106817684"/>
      <w:bookmarkStart w:id="75" w:name="_Toc106817809"/>
      <w:r w:rsidRPr="00E6516F">
        <w:t>3</w:t>
      </w:r>
      <w:r w:rsidRPr="00E6516F">
        <w:tab/>
        <w:t>Definitions</w:t>
      </w:r>
      <w:r w:rsidR="00602AEA" w:rsidRPr="00E6516F">
        <w:t xml:space="preserve"> of terms, symbols and abbreviations</w:t>
      </w:r>
      <w:bookmarkEnd w:id="65"/>
      <w:bookmarkEnd w:id="66"/>
      <w:bookmarkEnd w:id="67"/>
      <w:bookmarkEnd w:id="68"/>
      <w:bookmarkEnd w:id="69"/>
      <w:bookmarkEnd w:id="70"/>
      <w:bookmarkEnd w:id="71"/>
      <w:bookmarkEnd w:id="72"/>
      <w:bookmarkEnd w:id="73"/>
      <w:bookmarkEnd w:id="74"/>
      <w:bookmarkEnd w:id="75"/>
    </w:p>
    <w:p w14:paraId="7A9C993C" w14:textId="77777777" w:rsidR="00080512" w:rsidRPr="00E6516F" w:rsidRDefault="00080512">
      <w:pPr>
        <w:pStyle w:val="Heading2"/>
      </w:pPr>
      <w:bookmarkStart w:id="76" w:name="_Toc42507326"/>
      <w:bookmarkStart w:id="77" w:name="_Toc52307857"/>
      <w:bookmarkStart w:id="78" w:name="_Toc52782269"/>
      <w:bookmarkStart w:id="79" w:name="_Toc52782878"/>
      <w:bookmarkStart w:id="80" w:name="_Toc59042747"/>
      <w:bookmarkStart w:id="81" w:name="_Toc75459118"/>
      <w:bookmarkStart w:id="82" w:name="_Toc90630558"/>
      <w:bookmarkStart w:id="83" w:name="_Toc100778765"/>
      <w:bookmarkStart w:id="84" w:name="_Toc101286099"/>
      <w:bookmarkStart w:id="85" w:name="_Toc106817685"/>
      <w:bookmarkStart w:id="86" w:name="_Toc106817810"/>
      <w:r w:rsidRPr="00E6516F">
        <w:t>3.1</w:t>
      </w:r>
      <w:r w:rsidRPr="00E6516F">
        <w:tab/>
      </w:r>
      <w:r w:rsidR="002B6339" w:rsidRPr="00E6516F">
        <w:t>Terms</w:t>
      </w:r>
      <w:bookmarkEnd w:id="76"/>
      <w:bookmarkEnd w:id="77"/>
      <w:bookmarkEnd w:id="78"/>
      <w:bookmarkEnd w:id="79"/>
      <w:bookmarkEnd w:id="80"/>
      <w:bookmarkEnd w:id="81"/>
      <w:bookmarkEnd w:id="82"/>
      <w:bookmarkEnd w:id="83"/>
      <w:bookmarkEnd w:id="84"/>
      <w:bookmarkEnd w:id="85"/>
      <w:bookmarkEnd w:id="86"/>
    </w:p>
    <w:p w14:paraId="64AF8BCE" w14:textId="77777777" w:rsidR="00080512" w:rsidRPr="00E6516F" w:rsidRDefault="00080512">
      <w:r w:rsidRPr="00E6516F">
        <w:t>For the purposes of the present document, the terms given in TR 21.905 [</w:t>
      </w:r>
      <w:r w:rsidR="004D3578" w:rsidRPr="00E6516F">
        <w:t>1</w:t>
      </w:r>
      <w:r w:rsidRPr="00E6516F">
        <w:t xml:space="preserve">] and the following apply. A term defined in the present document takes precedence over the definition of the same term, if any, in </w:t>
      </w:r>
      <w:r w:rsidR="00DF62CD" w:rsidRPr="00E6516F">
        <w:t xml:space="preserve">3GPP </w:t>
      </w:r>
      <w:r w:rsidRPr="00E6516F">
        <w:t>TR 21.905 [</w:t>
      </w:r>
      <w:r w:rsidR="004D3578" w:rsidRPr="00E6516F">
        <w:t>1</w:t>
      </w:r>
      <w:r w:rsidRPr="00E6516F">
        <w:t>].</w:t>
      </w:r>
    </w:p>
    <w:p w14:paraId="3D93452A" w14:textId="77777777" w:rsidR="00B93CA2" w:rsidRPr="00E6516F" w:rsidRDefault="00B93CA2" w:rsidP="00B93CA2">
      <w:r w:rsidRPr="00E6516F">
        <w:t xml:space="preserve">For the purpose of the present document, the following terms </w:t>
      </w:r>
      <w:r w:rsidR="00EE7FD5" w:rsidRPr="00E6516F">
        <w:t>given in</w:t>
      </w:r>
      <w:r w:rsidR="00CC252A" w:rsidRPr="00E6516F">
        <w:t xml:space="preserve"> </w:t>
      </w:r>
      <w:r w:rsidR="00EE7FD5" w:rsidRPr="00E6516F">
        <w:t>TS 23.282 </w:t>
      </w:r>
      <w:r w:rsidRPr="00E6516F">
        <w:t>[33] apply:</w:t>
      </w:r>
    </w:p>
    <w:p w14:paraId="55D1223D" w14:textId="77777777" w:rsidR="00B93CA2" w:rsidRPr="00E6516F" w:rsidRDefault="00B93CA2" w:rsidP="00B93CA2">
      <w:pPr>
        <w:pStyle w:val="EW"/>
      </w:pPr>
      <w:r w:rsidRPr="00E6516F">
        <w:t>Auto-receive</w:t>
      </w:r>
    </w:p>
    <w:p w14:paraId="531B7106" w14:textId="77777777" w:rsidR="00B93CA2" w:rsidRPr="00E6516F" w:rsidRDefault="00B93CA2" w:rsidP="00B93CA2">
      <w:pPr>
        <w:pStyle w:val="EW"/>
      </w:pPr>
      <w:r w:rsidRPr="00E6516F">
        <w:t>Conversation identifier</w:t>
      </w:r>
    </w:p>
    <w:p w14:paraId="5ECBDE7A" w14:textId="77777777" w:rsidR="00B93CA2" w:rsidRPr="00E6516F" w:rsidRDefault="00B93CA2" w:rsidP="00B93CA2">
      <w:pPr>
        <w:pStyle w:val="EW"/>
      </w:pPr>
      <w:r w:rsidRPr="00E6516F">
        <w:t>Data stream</w:t>
      </w:r>
    </w:p>
    <w:p w14:paraId="4E22CC5B" w14:textId="77777777" w:rsidR="00B93CA2" w:rsidRPr="00E6516F" w:rsidRDefault="00B93CA2" w:rsidP="00B93CA2">
      <w:pPr>
        <w:pStyle w:val="EW"/>
      </w:pPr>
      <w:r w:rsidRPr="00E6516F">
        <w:t>FD disposition</w:t>
      </w:r>
    </w:p>
    <w:p w14:paraId="28069753" w14:textId="77777777" w:rsidR="00B93CA2" w:rsidRPr="00E6516F" w:rsidRDefault="00B93CA2" w:rsidP="00B93CA2">
      <w:pPr>
        <w:pStyle w:val="EW"/>
      </w:pPr>
      <w:r w:rsidRPr="00E6516F">
        <w:t>MCData client</w:t>
      </w:r>
    </w:p>
    <w:p w14:paraId="1FE823F2" w14:textId="77777777" w:rsidR="00B93CA2" w:rsidRPr="00E6516F" w:rsidRDefault="00B93CA2" w:rsidP="00B93CA2">
      <w:pPr>
        <w:pStyle w:val="EW"/>
      </w:pPr>
      <w:r w:rsidRPr="00E6516F">
        <w:t>MCData group</w:t>
      </w:r>
    </w:p>
    <w:p w14:paraId="27B7B7C2" w14:textId="77777777" w:rsidR="00B93CA2" w:rsidRPr="00E6516F" w:rsidRDefault="00B93CA2" w:rsidP="00B93CA2">
      <w:pPr>
        <w:pStyle w:val="EW"/>
      </w:pPr>
      <w:r w:rsidRPr="00E6516F">
        <w:t>MCData group affiliation</w:t>
      </w:r>
    </w:p>
    <w:p w14:paraId="4E1153D5" w14:textId="77777777" w:rsidR="00B93CA2" w:rsidRPr="00E6516F" w:rsidRDefault="00B93CA2" w:rsidP="00B93CA2">
      <w:pPr>
        <w:pStyle w:val="EW"/>
      </w:pPr>
      <w:r w:rsidRPr="00E6516F">
        <w:t>MCData group communication</w:t>
      </w:r>
    </w:p>
    <w:p w14:paraId="09CA01BA" w14:textId="77777777" w:rsidR="00B93CA2" w:rsidRPr="00E6516F" w:rsidRDefault="00B93CA2" w:rsidP="00B93CA2">
      <w:pPr>
        <w:pStyle w:val="EW"/>
      </w:pPr>
      <w:r w:rsidRPr="00E6516F">
        <w:t>MCData group de-affiliation</w:t>
      </w:r>
    </w:p>
    <w:p w14:paraId="25B0ECE7" w14:textId="77777777" w:rsidR="00B93CA2" w:rsidRPr="00E6516F" w:rsidRDefault="00B93CA2" w:rsidP="00B93CA2">
      <w:pPr>
        <w:pStyle w:val="EW"/>
      </w:pPr>
      <w:r w:rsidRPr="00E6516F">
        <w:t>MCData ID</w:t>
      </w:r>
    </w:p>
    <w:p w14:paraId="0F7D1377" w14:textId="77777777" w:rsidR="00B93CA2" w:rsidRPr="00E6516F" w:rsidRDefault="00B93CA2" w:rsidP="00B93CA2">
      <w:pPr>
        <w:pStyle w:val="EW"/>
      </w:pPr>
      <w:r w:rsidRPr="00E6516F">
        <w:t>MCData server</w:t>
      </w:r>
    </w:p>
    <w:p w14:paraId="4C6082E3" w14:textId="77777777" w:rsidR="00B93CA2" w:rsidRPr="00E6516F" w:rsidRDefault="00B93CA2" w:rsidP="00B93CA2">
      <w:pPr>
        <w:pStyle w:val="EW"/>
      </w:pPr>
      <w:r w:rsidRPr="00E6516F">
        <w:t>MCData service</w:t>
      </w:r>
    </w:p>
    <w:p w14:paraId="2D8A2352" w14:textId="77777777" w:rsidR="00B93CA2" w:rsidRPr="00E6516F" w:rsidRDefault="00B93CA2" w:rsidP="00B93CA2">
      <w:pPr>
        <w:pStyle w:val="EW"/>
      </w:pPr>
      <w:r w:rsidRPr="00E6516F">
        <w:t>MCData UE</w:t>
      </w:r>
    </w:p>
    <w:p w14:paraId="2779C700" w14:textId="77777777" w:rsidR="00B93CA2" w:rsidRPr="00E6516F" w:rsidRDefault="00B93CA2" w:rsidP="00B93CA2">
      <w:pPr>
        <w:pStyle w:val="EW"/>
      </w:pPr>
      <w:r w:rsidRPr="00E6516F">
        <w:t>MCData user</w:t>
      </w:r>
    </w:p>
    <w:p w14:paraId="05D4060C" w14:textId="77777777" w:rsidR="00B93CA2" w:rsidRPr="00E6516F" w:rsidRDefault="00B93CA2" w:rsidP="00B93CA2">
      <w:pPr>
        <w:pStyle w:val="EW"/>
      </w:pPr>
      <w:r w:rsidRPr="00E6516F">
        <w:t>Reception control</w:t>
      </w:r>
    </w:p>
    <w:p w14:paraId="31F8B2EE" w14:textId="77777777" w:rsidR="00B93CA2" w:rsidRPr="00E6516F" w:rsidRDefault="00B93CA2" w:rsidP="00B93CA2">
      <w:pPr>
        <w:pStyle w:val="EW"/>
      </w:pPr>
      <w:r w:rsidRPr="00E6516F">
        <w:t>Reply identifier</w:t>
      </w:r>
    </w:p>
    <w:p w14:paraId="2CF5339F" w14:textId="77777777" w:rsidR="00B93CA2" w:rsidRPr="00E6516F" w:rsidRDefault="00B93CA2" w:rsidP="00B93CA2">
      <w:pPr>
        <w:pStyle w:val="EW"/>
      </w:pPr>
      <w:r w:rsidRPr="00E6516F">
        <w:t>SDS data</w:t>
      </w:r>
    </w:p>
    <w:p w14:paraId="55CA2876" w14:textId="77777777" w:rsidR="00B93CA2" w:rsidRPr="00E6516F" w:rsidRDefault="00B93CA2" w:rsidP="00B93CA2">
      <w:pPr>
        <w:pStyle w:val="EW"/>
      </w:pPr>
      <w:r w:rsidRPr="00E6516F">
        <w:t>SDS disposition</w:t>
      </w:r>
    </w:p>
    <w:p w14:paraId="477F1E91" w14:textId="77777777" w:rsidR="00B93CA2" w:rsidRPr="00E6516F" w:rsidRDefault="00B93CA2" w:rsidP="00B93CA2">
      <w:pPr>
        <w:pStyle w:val="EW"/>
      </w:pPr>
      <w:r w:rsidRPr="00E6516F">
        <w:t>Standalone communication</w:t>
      </w:r>
    </w:p>
    <w:p w14:paraId="72C4897F" w14:textId="77777777" w:rsidR="00B93CA2" w:rsidRPr="00E6516F" w:rsidRDefault="00B93CA2" w:rsidP="00B93CA2">
      <w:pPr>
        <w:pStyle w:val="EW"/>
      </w:pPr>
      <w:r w:rsidRPr="00E6516F">
        <w:t>Transaction identifier</w:t>
      </w:r>
    </w:p>
    <w:p w14:paraId="78DBD1C2" w14:textId="77777777" w:rsidR="00B93CA2" w:rsidRPr="00E6516F" w:rsidRDefault="00B93CA2" w:rsidP="00B93CA2">
      <w:pPr>
        <w:pStyle w:val="EW"/>
      </w:pPr>
      <w:r w:rsidRPr="00E6516F">
        <w:t>Transmission control</w:t>
      </w:r>
    </w:p>
    <w:p w14:paraId="240AECCD" w14:textId="77777777" w:rsidR="00B93CA2" w:rsidRPr="00E6516F" w:rsidRDefault="00B93CA2" w:rsidP="00B93CA2"/>
    <w:p w14:paraId="522B288C" w14:textId="77777777" w:rsidR="00B93CA2" w:rsidRPr="00E6516F" w:rsidRDefault="00B93CA2" w:rsidP="00B93CA2">
      <w:r w:rsidRPr="00E6516F">
        <w:t xml:space="preserve">For the purpose of the present document, the following terms </w:t>
      </w:r>
      <w:r w:rsidR="00EE7FD5" w:rsidRPr="00E6516F">
        <w:t>given in TS 22.282 </w:t>
      </w:r>
      <w:r w:rsidRPr="00E6516F">
        <w:t>[34] apply:</w:t>
      </w:r>
    </w:p>
    <w:p w14:paraId="5CBF65EA" w14:textId="77777777" w:rsidR="00B93CA2" w:rsidRPr="00E6516F" w:rsidRDefault="00B93CA2" w:rsidP="00B93CA2">
      <w:pPr>
        <w:pStyle w:val="EW"/>
      </w:pPr>
      <w:r w:rsidRPr="00E6516F">
        <w:t>Conversation</w:t>
      </w:r>
    </w:p>
    <w:p w14:paraId="35B5A0CB" w14:textId="77777777" w:rsidR="00B93CA2" w:rsidRPr="00E6516F" w:rsidRDefault="00B93CA2" w:rsidP="00B93CA2">
      <w:pPr>
        <w:pStyle w:val="EW"/>
      </w:pPr>
      <w:r w:rsidRPr="00E6516F">
        <w:t>Conversation ID</w:t>
      </w:r>
    </w:p>
    <w:p w14:paraId="13E65CF9" w14:textId="77777777" w:rsidR="00B93CA2" w:rsidRPr="00E6516F" w:rsidRDefault="00B93CA2" w:rsidP="00B93CA2">
      <w:pPr>
        <w:pStyle w:val="EW"/>
      </w:pPr>
      <w:r w:rsidRPr="00E6516F">
        <w:t>MCData Conversation Hang Time</w:t>
      </w:r>
    </w:p>
    <w:p w14:paraId="07896C0A" w14:textId="77777777" w:rsidR="00B93CA2" w:rsidRPr="00E6516F" w:rsidRDefault="00B93CA2" w:rsidP="00B93CA2">
      <w:pPr>
        <w:pStyle w:val="EW"/>
      </w:pPr>
      <w:r w:rsidRPr="00E6516F">
        <w:t>MCData System</w:t>
      </w:r>
    </w:p>
    <w:p w14:paraId="3E027C39" w14:textId="77777777" w:rsidR="00B93CA2" w:rsidRPr="00E6516F" w:rsidRDefault="00B93CA2" w:rsidP="00B93CA2"/>
    <w:p w14:paraId="00646037" w14:textId="77777777" w:rsidR="00B93CA2" w:rsidRPr="00E6516F" w:rsidRDefault="00B93CA2" w:rsidP="00B93CA2">
      <w:r w:rsidRPr="00E6516F">
        <w:t>For the purpose of the present document, the following terms given in 3GPP TS 33.180 [30] apply:</w:t>
      </w:r>
    </w:p>
    <w:p w14:paraId="25CBD8BA" w14:textId="77777777" w:rsidR="00B93CA2" w:rsidRPr="00E6516F" w:rsidRDefault="00B93CA2" w:rsidP="00B93CA2">
      <w:pPr>
        <w:pStyle w:val="EW"/>
      </w:pPr>
      <w:r w:rsidRPr="00E6516F">
        <w:t>Client Server Key (CSK)</w:t>
      </w:r>
    </w:p>
    <w:p w14:paraId="18461AA3" w14:textId="77777777" w:rsidR="00B93CA2" w:rsidRPr="00E6516F" w:rsidRDefault="00B93CA2" w:rsidP="00B93CA2">
      <w:pPr>
        <w:pStyle w:val="EW"/>
      </w:pPr>
      <w:r w:rsidRPr="00E6516F">
        <w:t>Private Call Key (PCK)</w:t>
      </w:r>
    </w:p>
    <w:p w14:paraId="54789084" w14:textId="77777777" w:rsidR="00B93CA2" w:rsidRPr="00E6516F" w:rsidRDefault="00B93CA2" w:rsidP="00B93CA2">
      <w:pPr>
        <w:pStyle w:val="EW"/>
      </w:pPr>
      <w:r w:rsidRPr="00E6516F">
        <w:t>Signalling Protection Key (SPK)</w:t>
      </w:r>
    </w:p>
    <w:p w14:paraId="304D05B9" w14:textId="77777777" w:rsidR="00B93CA2" w:rsidRPr="00E6516F" w:rsidRDefault="00B93CA2" w:rsidP="00B93CA2">
      <w:pPr>
        <w:pStyle w:val="EW"/>
      </w:pPr>
      <w:r w:rsidRPr="00E6516F">
        <w:t>XML Protection Key (XPK)</w:t>
      </w:r>
    </w:p>
    <w:p w14:paraId="15E16805" w14:textId="77777777" w:rsidR="00080512" w:rsidRPr="00E6516F" w:rsidRDefault="00080512" w:rsidP="00784A32">
      <w:pPr>
        <w:pStyle w:val="Heading2"/>
      </w:pPr>
      <w:bookmarkStart w:id="87" w:name="_Toc42507327"/>
      <w:bookmarkStart w:id="88" w:name="_Toc52307858"/>
      <w:bookmarkStart w:id="89" w:name="_Toc52782270"/>
      <w:bookmarkStart w:id="90" w:name="_Toc52782879"/>
      <w:bookmarkStart w:id="91" w:name="_Toc59042748"/>
      <w:bookmarkStart w:id="92" w:name="_Toc75459119"/>
      <w:bookmarkStart w:id="93" w:name="_Toc90630559"/>
      <w:bookmarkStart w:id="94" w:name="_Toc100778766"/>
      <w:bookmarkStart w:id="95" w:name="_Toc101286100"/>
      <w:bookmarkStart w:id="96" w:name="_Toc106817686"/>
      <w:bookmarkStart w:id="97" w:name="_Toc106817811"/>
      <w:r w:rsidRPr="00E6516F">
        <w:lastRenderedPageBreak/>
        <w:t>3.2</w:t>
      </w:r>
      <w:r w:rsidRPr="00E6516F">
        <w:tab/>
        <w:t>Symbols</w:t>
      </w:r>
      <w:bookmarkEnd w:id="87"/>
      <w:bookmarkEnd w:id="88"/>
      <w:bookmarkEnd w:id="89"/>
      <w:bookmarkEnd w:id="90"/>
      <w:bookmarkEnd w:id="91"/>
      <w:bookmarkEnd w:id="92"/>
      <w:bookmarkEnd w:id="93"/>
      <w:bookmarkEnd w:id="94"/>
      <w:bookmarkEnd w:id="95"/>
      <w:bookmarkEnd w:id="96"/>
      <w:bookmarkEnd w:id="97"/>
    </w:p>
    <w:p w14:paraId="03604B2E" w14:textId="77777777" w:rsidR="00080512" w:rsidRPr="00E6516F" w:rsidRDefault="00080512">
      <w:pPr>
        <w:keepNext/>
      </w:pPr>
      <w:r w:rsidRPr="00E6516F">
        <w:t>For the purposes of the present document, the following symbols apply:</w:t>
      </w:r>
    </w:p>
    <w:p w14:paraId="2030E281" w14:textId="77777777" w:rsidR="00784A32" w:rsidRPr="00E6516F" w:rsidRDefault="00784A32" w:rsidP="00784A32">
      <w:pPr>
        <w:pStyle w:val="EW"/>
      </w:pPr>
      <w:r w:rsidRPr="00E6516F">
        <w:t>None.</w:t>
      </w:r>
    </w:p>
    <w:p w14:paraId="0E6E2A96" w14:textId="77777777" w:rsidR="00080512" w:rsidRPr="00E6516F" w:rsidRDefault="00080512">
      <w:pPr>
        <w:pStyle w:val="Heading2"/>
      </w:pPr>
      <w:bookmarkStart w:id="98" w:name="_Toc42507328"/>
      <w:bookmarkStart w:id="99" w:name="_Toc52307859"/>
      <w:bookmarkStart w:id="100" w:name="_Toc52782271"/>
      <w:bookmarkStart w:id="101" w:name="_Toc52782880"/>
      <w:bookmarkStart w:id="102" w:name="_Toc59042749"/>
      <w:bookmarkStart w:id="103" w:name="_Toc75459120"/>
      <w:bookmarkStart w:id="104" w:name="_Toc90630560"/>
      <w:bookmarkStart w:id="105" w:name="_Toc100778767"/>
      <w:bookmarkStart w:id="106" w:name="_Toc101286101"/>
      <w:bookmarkStart w:id="107" w:name="_Toc106817687"/>
      <w:bookmarkStart w:id="108" w:name="_Toc106817812"/>
      <w:r w:rsidRPr="00E6516F">
        <w:t>3.3</w:t>
      </w:r>
      <w:r w:rsidRPr="00E6516F">
        <w:tab/>
        <w:t>Abbreviations</w:t>
      </w:r>
      <w:bookmarkEnd w:id="98"/>
      <w:bookmarkEnd w:id="99"/>
      <w:bookmarkEnd w:id="100"/>
      <w:bookmarkEnd w:id="101"/>
      <w:bookmarkEnd w:id="102"/>
      <w:bookmarkEnd w:id="103"/>
      <w:bookmarkEnd w:id="104"/>
      <w:bookmarkEnd w:id="105"/>
      <w:bookmarkEnd w:id="106"/>
      <w:bookmarkEnd w:id="107"/>
      <w:bookmarkEnd w:id="108"/>
    </w:p>
    <w:p w14:paraId="3364670D" w14:textId="77777777" w:rsidR="00080512" w:rsidRPr="00E6516F" w:rsidRDefault="00080512">
      <w:pPr>
        <w:keepNext/>
      </w:pPr>
      <w:r w:rsidRPr="00E6516F">
        <w:t>For the purposes of the present document, the abb</w:t>
      </w:r>
      <w:r w:rsidR="004D3578" w:rsidRPr="00E6516F">
        <w:t xml:space="preserve">reviations given in </w:t>
      </w:r>
      <w:r w:rsidR="00EE7FD5" w:rsidRPr="00E6516F">
        <w:t>3GPP TR 21.905 </w:t>
      </w:r>
      <w:r w:rsidR="004D3578" w:rsidRPr="00E6516F">
        <w:t>[1</w:t>
      </w:r>
      <w:r w:rsidRPr="00E6516F">
        <w:t>] and the following apply. An abbreviation defined in the present document takes precedence over the definition of the same abbre</w:t>
      </w:r>
      <w:r w:rsidR="004D3578" w:rsidRPr="00E6516F">
        <w:t xml:space="preserve">viation, if any, in </w:t>
      </w:r>
      <w:r w:rsidR="00EE7FD5" w:rsidRPr="00E6516F">
        <w:t>3GPP </w:t>
      </w:r>
      <w:r w:rsidR="004D3578" w:rsidRPr="00E6516F">
        <w:t>TR 21.905 [1</w:t>
      </w:r>
      <w:r w:rsidRPr="00E6516F">
        <w:t>].</w:t>
      </w:r>
    </w:p>
    <w:p w14:paraId="2DD23E28" w14:textId="77777777" w:rsidR="00B93CA2" w:rsidRPr="00E6516F" w:rsidRDefault="00B93CA2" w:rsidP="00B93CA2">
      <w:pPr>
        <w:pStyle w:val="EW"/>
      </w:pPr>
      <w:bookmarkStart w:id="109" w:name="clause4"/>
      <w:bookmarkStart w:id="110" w:name="_Toc25608054"/>
      <w:bookmarkEnd w:id="109"/>
      <w:r w:rsidRPr="00E6516F">
        <w:t>CSK</w:t>
      </w:r>
      <w:r w:rsidRPr="00E6516F">
        <w:tab/>
      </w:r>
      <w:r w:rsidRPr="00E6516F">
        <w:tab/>
        <w:t>Client-Server Key</w:t>
      </w:r>
    </w:p>
    <w:p w14:paraId="75A7559A" w14:textId="77777777" w:rsidR="00B93CA2" w:rsidRPr="00E6516F" w:rsidRDefault="00B93CA2" w:rsidP="00B93CA2">
      <w:pPr>
        <w:pStyle w:val="EW"/>
      </w:pPr>
      <w:r w:rsidRPr="00E6516F">
        <w:t>DS</w:t>
      </w:r>
      <w:r w:rsidRPr="00E6516F">
        <w:tab/>
      </w:r>
      <w:r w:rsidRPr="00E6516F">
        <w:tab/>
        <w:t>Data Streaming</w:t>
      </w:r>
    </w:p>
    <w:p w14:paraId="2F8BE351" w14:textId="77777777" w:rsidR="00B93CA2" w:rsidRPr="00E6516F" w:rsidRDefault="00B93CA2" w:rsidP="00B93CA2">
      <w:pPr>
        <w:pStyle w:val="EW"/>
      </w:pPr>
      <w:r w:rsidRPr="00E6516F">
        <w:t>ECGI</w:t>
      </w:r>
      <w:r w:rsidRPr="00E6516F">
        <w:tab/>
      </w:r>
      <w:r w:rsidRPr="00E6516F">
        <w:tab/>
        <w:t>E-UTRAN Cell Global Identification</w:t>
      </w:r>
    </w:p>
    <w:p w14:paraId="249C6355" w14:textId="77777777" w:rsidR="00B93CA2" w:rsidRPr="00E6516F" w:rsidRDefault="00B93CA2" w:rsidP="00B93CA2">
      <w:pPr>
        <w:pStyle w:val="EW"/>
      </w:pPr>
      <w:r w:rsidRPr="00E6516F">
        <w:t>FD</w:t>
      </w:r>
      <w:r w:rsidRPr="00E6516F">
        <w:tab/>
      </w:r>
      <w:r w:rsidRPr="00E6516F">
        <w:tab/>
        <w:t>File Distribution</w:t>
      </w:r>
    </w:p>
    <w:p w14:paraId="1E9B839B" w14:textId="77777777" w:rsidR="00B93CA2" w:rsidRPr="00E6516F" w:rsidRDefault="00B93CA2" w:rsidP="00B93CA2">
      <w:pPr>
        <w:pStyle w:val="EW"/>
      </w:pPr>
      <w:r w:rsidRPr="00E6516F">
        <w:t>FFS</w:t>
      </w:r>
      <w:r w:rsidRPr="00E6516F">
        <w:tab/>
      </w:r>
      <w:r w:rsidRPr="00E6516F">
        <w:tab/>
        <w:t>For Further Study</w:t>
      </w:r>
    </w:p>
    <w:p w14:paraId="4F148EF9" w14:textId="77777777" w:rsidR="00B93CA2" w:rsidRPr="00E6516F" w:rsidRDefault="00B93CA2" w:rsidP="00B93CA2">
      <w:pPr>
        <w:pStyle w:val="EW"/>
      </w:pPr>
      <w:r w:rsidRPr="00E6516F">
        <w:t>ICS</w:t>
      </w:r>
      <w:r w:rsidRPr="00E6516F">
        <w:tab/>
      </w:r>
      <w:r w:rsidRPr="00E6516F">
        <w:tab/>
        <w:t>Implementation Conformance Statement</w:t>
      </w:r>
    </w:p>
    <w:p w14:paraId="62BDD31A" w14:textId="77777777" w:rsidR="00B93CA2" w:rsidRPr="00E6516F" w:rsidRDefault="00B93CA2" w:rsidP="00B93CA2">
      <w:pPr>
        <w:pStyle w:val="EW"/>
      </w:pPr>
      <w:r w:rsidRPr="00E6516F">
        <w:t>IOPS</w:t>
      </w:r>
      <w:r w:rsidRPr="00E6516F">
        <w:tab/>
      </w:r>
      <w:r w:rsidRPr="00E6516F">
        <w:tab/>
        <w:t>Isolated E-UTRAN Operation for Public Safety</w:t>
      </w:r>
    </w:p>
    <w:p w14:paraId="275874D2" w14:textId="77777777" w:rsidR="00B93CA2" w:rsidRPr="00E6516F" w:rsidRDefault="00B93CA2" w:rsidP="00B93CA2">
      <w:pPr>
        <w:pStyle w:val="EW"/>
      </w:pPr>
      <w:r w:rsidRPr="00E6516F">
        <w:t>IUT</w:t>
      </w:r>
      <w:r w:rsidRPr="00E6516F">
        <w:tab/>
      </w:r>
      <w:r w:rsidRPr="00E6516F">
        <w:tab/>
        <w:t>Implementation Under Test</w:t>
      </w:r>
    </w:p>
    <w:p w14:paraId="0786771B" w14:textId="77777777" w:rsidR="00B93CA2" w:rsidRPr="00E6516F" w:rsidRDefault="00B93CA2" w:rsidP="00B93CA2">
      <w:pPr>
        <w:pStyle w:val="EW"/>
      </w:pPr>
      <w:r w:rsidRPr="00E6516F">
        <w:t>IXIT</w:t>
      </w:r>
      <w:r w:rsidRPr="00E6516F">
        <w:tab/>
      </w:r>
      <w:r w:rsidRPr="00E6516F">
        <w:tab/>
        <w:t>Implementation eXtra Information for Testing</w:t>
      </w:r>
    </w:p>
    <w:p w14:paraId="4C93FFFA" w14:textId="77777777" w:rsidR="00B93CA2" w:rsidRPr="00E6516F" w:rsidRDefault="00B93CA2" w:rsidP="00B93CA2">
      <w:pPr>
        <w:pStyle w:val="EW"/>
      </w:pPr>
      <w:r w:rsidRPr="00E6516F">
        <w:t>MBMS</w:t>
      </w:r>
      <w:r w:rsidRPr="00E6516F">
        <w:tab/>
      </w:r>
      <w:r w:rsidRPr="00E6516F">
        <w:tab/>
        <w:t>Multimedia Broadcast and Multicast Service</w:t>
      </w:r>
    </w:p>
    <w:p w14:paraId="64D00A5C" w14:textId="77777777" w:rsidR="00B93CA2" w:rsidRPr="00E6516F" w:rsidRDefault="00B93CA2" w:rsidP="00B93CA2">
      <w:pPr>
        <w:pStyle w:val="EW"/>
      </w:pPr>
      <w:r w:rsidRPr="00E6516F">
        <w:t>MBSFN</w:t>
      </w:r>
      <w:r w:rsidRPr="00E6516F">
        <w:tab/>
      </w:r>
      <w:r w:rsidRPr="00E6516F">
        <w:tab/>
        <w:t>Multimedia Broadcast multicast service Single Frequency Network</w:t>
      </w:r>
    </w:p>
    <w:p w14:paraId="1C2A64E2" w14:textId="77777777" w:rsidR="00B93CA2" w:rsidRPr="00E6516F" w:rsidRDefault="00B93CA2" w:rsidP="00B93CA2">
      <w:pPr>
        <w:pStyle w:val="EW"/>
      </w:pPr>
      <w:r w:rsidRPr="00E6516F">
        <w:t>MC</w:t>
      </w:r>
      <w:r w:rsidRPr="00E6516F">
        <w:tab/>
      </w:r>
      <w:r w:rsidRPr="00E6516F">
        <w:tab/>
        <w:t>Mission Critical</w:t>
      </w:r>
    </w:p>
    <w:p w14:paraId="216CF670" w14:textId="77777777" w:rsidR="00B93CA2" w:rsidRPr="00E6516F" w:rsidRDefault="00B93CA2" w:rsidP="00B93CA2">
      <w:pPr>
        <w:pStyle w:val="EW"/>
      </w:pPr>
      <w:r w:rsidRPr="00E6516F">
        <w:t>MCData</w:t>
      </w:r>
      <w:r w:rsidRPr="00E6516F">
        <w:tab/>
      </w:r>
      <w:r w:rsidRPr="00E6516F">
        <w:tab/>
        <w:t>Mission Critical Data</w:t>
      </w:r>
    </w:p>
    <w:p w14:paraId="6C36F356" w14:textId="77777777" w:rsidR="00B93CA2" w:rsidRPr="00E6516F" w:rsidRDefault="00B93CA2" w:rsidP="00B93CA2">
      <w:pPr>
        <w:pStyle w:val="EW"/>
      </w:pPr>
      <w:r w:rsidRPr="00E6516F">
        <w:t>MCData group ID</w:t>
      </w:r>
      <w:r w:rsidRPr="00E6516F">
        <w:tab/>
        <w:t>MCData group Identity</w:t>
      </w:r>
    </w:p>
    <w:p w14:paraId="1322237B" w14:textId="77777777" w:rsidR="00B93CA2" w:rsidRPr="00E6516F" w:rsidRDefault="00B93CA2" w:rsidP="00B93CA2">
      <w:pPr>
        <w:pStyle w:val="EW"/>
      </w:pPr>
      <w:r w:rsidRPr="00E6516F">
        <w:t>MCPTT</w:t>
      </w:r>
      <w:r w:rsidRPr="00E6516F">
        <w:tab/>
      </w:r>
      <w:r w:rsidRPr="00E6516F">
        <w:tab/>
        <w:t>Mission Critical Push To Talk</w:t>
      </w:r>
    </w:p>
    <w:p w14:paraId="1FB7D544" w14:textId="77777777" w:rsidR="00B93CA2" w:rsidRPr="00E6516F" w:rsidRDefault="00B93CA2" w:rsidP="00B93CA2">
      <w:pPr>
        <w:pStyle w:val="EW"/>
      </w:pPr>
      <w:r w:rsidRPr="00E6516F">
        <w:t>MCS</w:t>
      </w:r>
      <w:r w:rsidRPr="00E6516F">
        <w:tab/>
      </w:r>
      <w:r w:rsidRPr="00E6516F">
        <w:tab/>
        <w:t>Mission Critical Service</w:t>
      </w:r>
    </w:p>
    <w:p w14:paraId="6A7D524A" w14:textId="77777777" w:rsidR="00B93CA2" w:rsidRPr="00E6516F" w:rsidRDefault="00B93CA2" w:rsidP="00B93CA2">
      <w:pPr>
        <w:pStyle w:val="EW"/>
      </w:pPr>
      <w:r w:rsidRPr="00E6516F">
        <w:t>MCVideo</w:t>
      </w:r>
      <w:r w:rsidRPr="00E6516F">
        <w:tab/>
      </w:r>
      <w:r w:rsidRPr="00E6516F">
        <w:tab/>
        <w:t>Mission Critical Video</w:t>
      </w:r>
    </w:p>
    <w:p w14:paraId="64CAD0C0" w14:textId="77777777" w:rsidR="00B93CA2" w:rsidRPr="00E6516F" w:rsidRDefault="00B93CA2" w:rsidP="00B93CA2">
      <w:pPr>
        <w:pStyle w:val="EW"/>
      </w:pPr>
      <w:r w:rsidRPr="00E6516F">
        <w:t>MDEA</w:t>
      </w:r>
      <w:r w:rsidRPr="00E6516F">
        <w:tab/>
      </w:r>
      <w:r w:rsidRPr="00E6516F">
        <w:tab/>
        <w:t>MCData Emergency Alert</w:t>
      </w:r>
    </w:p>
    <w:p w14:paraId="53B736DB" w14:textId="77777777" w:rsidR="00B93CA2" w:rsidRPr="00E6516F" w:rsidRDefault="00B93CA2" w:rsidP="00B93CA2">
      <w:pPr>
        <w:pStyle w:val="EW"/>
      </w:pPr>
      <w:r w:rsidRPr="00E6516F">
        <w:t>MIME</w:t>
      </w:r>
      <w:r w:rsidRPr="00E6516F">
        <w:tab/>
      </w:r>
      <w:r w:rsidRPr="00E6516F">
        <w:tab/>
        <w:t>Multipurpose Internet Mail Extensions</w:t>
      </w:r>
    </w:p>
    <w:p w14:paraId="36C058FC" w14:textId="77777777" w:rsidR="00B93CA2" w:rsidRPr="00E6516F" w:rsidRDefault="00B93CA2" w:rsidP="00B93CA2">
      <w:pPr>
        <w:pStyle w:val="EW"/>
      </w:pPr>
      <w:r w:rsidRPr="00E6516F">
        <w:t>MONP</w:t>
      </w:r>
      <w:r w:rsidRPr="00E6516F">
        <w:tab/>
      </w:r>
      <w:r w:rsidRPr="00E6516F">
        <w:tab/>
        <w:t>MC service Off-Network Protocol</w:t>
      </w:r>
    </w:p>
    <w:p w14:paraId="0C2284D5" w14:textId="77777777" w:rsidR="00B93CA2" w:rsidRPr="00E6516F" w:rsidRDefault="00B93CA2" w:rsidP="00B93CA2">
      <w:pPr>
        <w:pStyle w:val="EW"/>
      </w:pPr>
      <w:r w:rsidRPr="00E6516F">
        <w:t>NAT</w:t>
      </w:r>
      <w:r w:rsidRPr="00E6516F">
        <w:tab/>
      </w:r>
      <w:r w:rsidRPr="00E6516F">
        <w:tab/>
        <w:t>Network Address Translation</w:t>
      </w:r>
    </w:p>
    <w:p w14:paraId="234E8538" w14:textId="77777777" w:rsidR="00B93CA2" w:rsidRPr="00E6516F" w:rsidRDefault="00B93CA2" w:rsidP="00B93CA2">
      <w:pPr>
        <w:pStyle w:val="EW"/>
      </w:pPr>
      <w:r w:rsidRPr="00E6516F">
        <w:t>PCC</w:t>
      </w:r>
      <w:r w:rsidRPr="00E6516F">
        <w:tab/>
      </w:r>
      <w:r w:rsidRPr="00E6516F">
        <w:tab/>
        <w:t>Policy and Charging Control</w:t>
      </w:r>
    </w:p>
    <w:p w14:paraId="165984C5" w14:textId="77777777" w:rsidR="00B93CA2" w:rsidRPr="00E6516F" w:rsidRDefault="00B93CA2" w:rsidP="00B93CA2">
      <w:pPr>
        <w:pStyle w:val="EW"/>
      </w:pPr>
      <w:r w:rsidRPr="00E6516F">
        <w:t>PCCB</w:t>
      </w:r>
      <w:r w:rsidRPr="00E6516F">
        <w:tab/>
      </w:r>
      <w:r w:rsidRPr="00E6516F">
        <w:tab/>
        <w:t>Private Call Call-Back</w:t>
      </w:r>
    </w:p>
    <w:p w14:paraId="034741BA" w14:textId="77777777" w:rsidR="00B93CA2" w:rsidRPr="00E6516F" w:rsidRDefault="00B93CA2" w:rsidP="00B93CA2">
      <w:pPr>
        <w:pStyle w:val="EW"/>
      </w:pPr>
      <w:r w:rsidRPr="00E6516F">
        <w:t>PCRF</w:t>
      </w:r>
      <w:r w:rsidRPr="00E6516F">
        <w:tab/>
      </w:r>
      <w:r w:rsidRPr="00E6516F">
        <w:tab/>
        <w:t>Policy and Charging Rules Function</w:t>
      </w:r>
    </w:p>
    <w:p w14:paraId="5FB12CF9" w14:textId="77777777" w:rsidR="00B93CA2" w:rsidRPr="00E6516F" w:rsidRDefault="00B93CA2" w:rsidP="00B93CA2">
      <w:pPr>
        <w:pStyle w:val="EW"/>
      </w:pPr>
      <w:r w:rsidRPr="00E6516F">
        <w:t>PLMN</w:t>
      </w:r>
      <w:r w:rsidRPr="00E6516F">
        <w:tab/>
      </w:r>
      <w:r w:rsidRPr="00E6516F">
        <w:tab/>
        <w:t>Public Land Mobile Network</w:t>
      </w:r>
    </w:p>
    <w:p w14:paraId="2B173356" w14:textId="77777777" w:rsidR="00B93CA2" w:rsidRPr="00E6516F" w:rsidRDefault="00B93CA2" w:rsidP="00B93CA2">
      <w:pPr>
        <w:pStyle w:val="EW"/>
      </w:pPr>
      <w:r w:rsidRPr="00E6516F">
        <w:t>QCI</w:t>
      </w:r>
      <w:r w:rsidRPr="00E6516F">
        <w:tab/>
      </w:r>
      <w:r w:rsidRPr="00E6516F">
        <w:tab/>
        <w:t>QoS Class Identifier</w:t>
      </w:r>
    </w:p>
    <w:p w14:paraId="341943C8" w14:textId="77777777" w:rsidR="00B93CA2" w:rsidRPr="00E6516F" w:rsidRDefault="00B93CA2" w:rsidP="00B93CA2">
      <w:pPr>
        <w:pStyle w:val="EW"/>
      </w:pPr>
      <w:r w:rsidRPr="00E6516F">
        <w:t>RTP</w:t>
      </w:r>
      <w:r w:rsidRPr="00E6516F">
        <w:tab/>
      </w:r>
      <w:r w:rsidRPr="00E6516F">
        <w:tab/>
        <w:t>Real-time Transport Protocol</w:t>
      </w:r>
    </w:p>
    <w:p w14:paraId="484A2BD1" w14:textId="77777777" w:rsidR="00B93CA2" w:rsidRPr="00E6516F" w:rsidRDefault="00B93CA2" w:rsidP="00B93CA2">
      <w:pPr>
        <w:pStyle w:val="EW"/>
      </w:pPr>
      <w:r w:rsidRPr="00E6516F">
        <w:t>SAI</w:t>
      </w:r>
      <w:r w:rsidRPr="00E6516F">
        <w:tab/>
      </w:r>
      <w:r w:rsidRPr="00E6516F">
        <w:tab/>
        <w:t>Service Area Identifier</w:t>
      </w:r>
    </w:p>
    <w:p w14:paraId="607FDACC" w14:textId="77777777" w:rsidR="00B93CA2" w:rsidRPr="00E6516F" w:rsidRDefault="00B93CA2" w:rsidP="00B93CA2">
      <w:pPr>
        <w:pStyle w:val="EW"/>
      </w:pPr>
      <w:r w:rsidRPr="00E6516F">
        <w:t>SDP</w:t>
      </w:r>
      <w:r w:rsidRPr="00E6516F">
        <w:tab/>
      </w:r>
      <w:r w:rsidRPr="00E6516F">
        <w:tab/>
        <w:t>Session Description Protocol</w:t>
      </w:r>
    </w:p>
    <w:p w14:paraId="23F9B734" w14:textId="77777777" w:rsidR="00B93CA2" w:rsidRPr="00E6516F" w:rsidRDefault="00B93CA2" w:rsidP="00B93CA2">
      <w:pPr>
        <w:pStyle w:val="EW"/>
      </w:pPr>
      <w:r w:rsidRPr="00E6516F">
        <w:t>SDS</w:t>
      </w:r>
      <w:r w:rsidRPr="00E6516F">
        <w:tab/>
      </w:r>
      <w:r w:rsidRPr="00E6516F">
        <w:tab/>
        <w:t>Short Data Service</w:t>
      </w:r>
    </w:p>
    <w:p w14:paraId="3DF5F95E" w14:textId="77777777" w:rsidR="00B93CA2" w:rsidRPr="00E6516F" w:rsidRDefault="00B93CA2" w:rsidP="00B93CA2">
      <w:pPr>
        <w:pStyle w:val="EW"/>
      </w:pPr>
      <w:r w:rsidRPr="00E6516F">
        <w:t>SIP</w:t>
      </w:r>
      <w:r w:rsidRPr="00E6516F">
        <w:tab/>
      </w:r>
      <w:r w:rsidRPr="00E6516F">
        <w:tab/>
        <w:t>Session Initiation Protocol</w:t>
      </w:r>
    </w:p>
    <w:p w14:paraId="206C5CD3" w14:textId="77777777" w:rsidR="00B93CA2" w:rsidRPr="00E6516F" w:rsidRDefault="00B93CA2" w:rsidP="00B93CA2">
      <w:pPr>
        <w:pStyle w:val="EW"/>
      </w:pPr>
      <w:r w:rsidRPr="00E6516F">
        <w:t>SPK</w:t>
      </w:r>
      <w:r w:rsidRPr="00E6516F">
        <w:tab/>
      </w:r>
      <w:r w:rsidRPr="00E6516F">
        <w:tab/>
        <w:t>Signalling Protection Key</w:t>
      </w:r>
    </w:p>
    <w:p w14:paraId="7831BDAD" w14:textId="77777777" w:rsidR="00B93CA2" w:rsidRPr="00E6516F" w:rsidRDefault="00B93CA2" w:rsidP="00B93CA2">
      <w:pPr>
        <w:pStyle w:val="EW"/>
      </w:pPr>
      <w:r w:rsidRPr="00E6516F">
        <w:t>SS</w:t>
      </w:r>
      <w:r w:rsidRPr="00E6516F">
        <w:tab/>
      </w:r>
      <w:r w:rsidRPr="00E6516F">
        <w:tab/>
        <w:t>System Simulator</w:t>
      </w:r>
    </w:p>
    <w:p w14:paraId="27468A70" w14:textId="77777777" w:rsidR="00B93CA2" w:rsidRPr="00E6516F" w:rsidRDefault="00B93CA2" w:rsidP="00B93CA2">
      <w:pPr>
        <w:pStyle w:val="EW"/>
      </w:pPr>
      <w:r w:rsidRPr="00E6516F">
        <w:t>SSRC</w:t>
      </w:r>
      <w:r w:rsidRPr="00E6516F">
        <w:tab/>
      </w:r>
      <w:r w:rsidRPr="00E6516F">
        <w:tab/>
        <w:t>Synchronization SouRCe</w:t>
      </w:r>
    </w:p>
    <w:p w14:paraId="5839B670" w14:textId="77777777" w:rsidR="00B93CA2" w:rsidRPr="00E6516F" w:rsidRDefault="00B93CA2" w:rsidP="00B93CA2">
      <w:pPr>
        <w:pStyle w:val="EW"/>
      </w:pPr>
      <w:r w:rsidRPr="00E6516F">
        <w:t>TGI</w:t>
      </w:r>
      <w:r w:rsidRPr="00E6516F">
        <w:tab/>
      </w:r>
      <w:r w:rsidRPr="00E6516F">
        <w:tab/>
        <w:t>Temporary MCVideo Group Identity</w:t>
      </w:r>
    </w:p>
    <w:p w14:paraId="3918D907" w14:textId="77777777" w:rsidR="00B93CA2" w:rsidRPr="00E6516F" w:rsidRDefault="00B93CA2" w:rsidP="00B93CA2">
      <w:pPr>
        <w:pStyle w:val="EW"/>
      </w:pPr>
      <w:r w:rsidRPr="00E6516F">
        <w:t>TMGI</w:t>
      </w:r>
      <w:r w:rsidRPr="00E6516F">
        <w:tab/>
      </w:r>
      <w:r w:rsidRPr="00E6516F">
        <w:tab/>
        <w:t>Temporary Mobile Group Identity</w:t>
      </w:r>
    </w:p>
    <w:p w14:paraId="094AC26E" w14:textId="77777777" w:rsidR="00B93CA2" w:rsidRPr="00E6516F" w:rsidRDefault="00B93CA2" w:rsidP="00B93CA2">
      <w:pPr>
        <w:pStyle w:val="EW"/>
      </w:pPr>
      <w:r w:rsidRPr="00E6516F">
        <w:t>TP</w:t>
      </w:r>
      <w:r w:rsidRPr="00E6516F">
        <w:tab/>
      </w:r>
      <w:r w:rsidRPr="00E6516F">
        <w:tab/>
        <w:t>Transmission Point</w:t>
      </w:r>
    </w:p>
    <w:p w14:paraId="1411A41F" w14:textId="77777777" w:rsidR="00B93CA2" w:rsidRPr="00E6516F" w:rsidRDefault="00B93CA2" w:rsidP="00B93CA2">
      <w:pPr>
        <w:pStyle w:val="EW"/>
      </w:pPr>
      <w:r w:rsidRPr="00E6516F">
        <w:t>TP</w:t>
      </w:r>
      <w:r w:rsidRPr="00E6516F">
        <w:tab/>
      </w:r>
      <w:r w:rsidRPr="00E6516F">
        <w:tab/>
        <w:t>Test Purpose</w:t>
      </w:r>
    </w:p>
    <w:p w14:paraId="03D1E88C" w14:textId="77777777" w:rsidR="00B93CA2" w:rsidRPr="00E6516F" w:rsidRDefault="00B93CA2" w:rsidP="00B93CA2">
      <w:pPr>
        <w:pStyle w:val="EW"/>
      </w:pPr>
      <w:r w:rsidRPr="00E6516F">
        <w:t>UE</w:t>
      </w:r>
      <w:r w:rsidRPr="00E6516F">
        <w:tab/>
      </w:r>
      <w:r w:rsidRPr="00E6516F">
        <w:tab/>
        <w:t>User Equipment</w:t>
      </w:r>
    </w:p>
    <w:p w14:paraId="26D2E793" w14:textId="77777777" w:rsidR="00B93CA2" w:rsidRPr="00E6516F" w:rsidRDefault="00B93CA2" w:rsidP="00B93CA2">
      <w:pPr>
        <w:keepLines/>
        <w:spacing w:after="0"/>
        <w:ind w:left="1702" w:hanging="1418"/>
      </w:pPr>
      <w:r w:rsidRPr="00E6516F">
        <w:t>UM</w:t>
      </w:r>
      <w:r w:rsidRPr="00E6516F">
        <w:tab/>
      </w:r>
      <w:r w:rsidRPr="00E6516F">
        <w:tab/>
        <w:t>Unacknowledged Mode</w:t>
      </w:r>
    </w:p>
    <w:p w14:paraId="040ACC65" w14:textId="77777777" w:rsidR="00B93CA2" w:rsidRPr="00E6516F" w:rsidRDefault="00B93CA2" w:rsidP="00B93CA2">
      <w:pPr>
        <w:pStyle w:val="EW"/>
      </w:pPr>
      <w:r w:rsidRPr="00E6516F">
        <w:t>URI</w:t>
      </w:r>
      <w:r w:rsidRPr="00E6516F">
        <w:tab/>
      </w:r>
      <w:r w:rsidRPr="00E6516F">
        <w:tab/>
        <w:t>Uniform Resource Identifier</w:t>
      </w:r>
    </w:p>
    <w:p w14:paraId="2D4FF7F0" w14:textId="77777777" w:rsidR="00B93CA2" w:rsidRPr="00E6516F" w:rsidRDefault="00B93CA2" w:rsidP="00B93CA2">
      <w:pPr>
        <w:pStyle w:val="EW"/>
      </w:pPr>
      <w:r w:rsidRPr="00E6516F">
        <w:t>XPK</w:t>
      </w:r>
      <w:r w:rsidRPr="00E6516F">
        <w:tab/>
      </w:r>
      <w:r w:rsidRPr="00E6516F">
        <w:tab/>
        <w:t>XML Protection Key</w:t>
      </w:r>
    </w:p>
    <w:p w14:paraId="6FE78355" w14:textId="77777777" w:rsidR="00784A32" w:rsidRPr="00E6516F" w:rsidRDefault="00784A32" w:rsidP="00784A32">
      <w:pPr>
        <w:pStyle w:val="Heading1"/>
      </w:pPr>
      <w:bookmarkStart w:id="111" w:name="_Toc42507329"/>
      <w:bookmarkStart w:id="112" w:name="_Toc52307860"/>
      <w:bookmarkStart w:id="113" w:name="_Toc52782272"/>
      <w:bookmarkStart w:id="114" w:name="_Toc52782881"/>
      <w:bookmarkStart w:id="115" w:name="_Toc59042750"/>
      <w:bookmarkStart w:id="116" w:name="_Toc75459121"/>
      <w:bookmarkStart w:id="117" w:name="_Toc90630561"/>
      <w:bookmarkStart w:id="118" w:name="_Toc100778768"/>
      <w:bookmarkStart w:id="119" w:name="_Toc101286102"/>
      <w:bookmarkStart w:id="120" w:name="_Toc106817688"/>
      <w:bookmarkStart w:id="121" w:name="_Toc106817813"/>
      <w:r w:rsidRPr="00E6516F">
        <w:lastRenderedPageBreak/>
        <w:t>4</w:t>
      </w:r>
      <w:r w:rsidRPr="00E6516F">
        <w:tab/>
        <w:t>General</w:t>
      </w:r>
      <w:bookmarkEnd w:id="110"/>
      <w:bookmarkEnd w:id="111"/>
      <w:bookmarkEnd w:id="112"/>
      <w:bookmarkEnd w:id="113"/>
      <w:bookmarkEnd w:id="114"/>
      <w:bookmarkEnd w:id="115"/>
      <w:bookmarkEnd w:id="116"/>
      <w:bookmarkEnd w:id="117"/>
      <w:bookmarkEnd w:id="118"/>
      <w:bookmarkEnd w:id="119"/>
      <w:bookmarkEnd w:id="120"/>
      <w:bookmarkEnd w:id="121"/>
    </w:p>
    <w:p w14:paraId="1FA64938" w14:textId="77777777" w:rsidR="00B93CA2" w:rsidRPr="00E6516F" w:rsidRDefault="00B93CA2" w:rsidP="00B93CA2">
      <w:pPr>
        <w:pStyle w:val="Heading2"/>
      </w:pPr>
      <w:bookmarkStart w:id="122" w:name="_Toc522499783"/>
      <w:bookmarkStart w:id="123" w:name="_Toc25610636"/>
      <w:bookmarkStart w:id="124" w:name="_Toc42507330"/>
      <w:bookmarkStart w:id="125" w:name="_Toc52307861"/>
      <w:bookmarkStart w:id="126" w:name="_Toc52782273"/>
      <w:bookmarkStart w:id="127" w:name="_Toc52782882"/>
      <w:bookmarkStart w:id="128" w:name="_Toc59042751"/>
      <w:bookmarkStart w:id="129" w:name="_Toc75459122"/>
      <w:bookmarkStart w:id="130" w:name="_Toc90630562"/>
      <w:bookmarkStart w:id="131" w:name="_Toc100778769"/>
      <w:bookmarkStart w:id="132" w:name="_Toc101286103"/>
      <w:bookmarkStart w:id="133" w:name="_Toc106817689"/>
      <w:bookmarkStart w:id="134" w:name="_Toc106817814"/>
      <w:r w:rsidRPr="00E6516F">
        <w:t>4.1</w:t>
      </w:r>
      <w:r w:rsidRPr="00E6516F">
        <w:tab/>
        <w:t>Test methodology</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4953AE34" w14:textId="77777777" w:rsidR="00B93CA2" w:rsidRPr="00E6516F" w:rsidRDefault="00B93CA2" w:rsidP="00B93CA2">
      <w:pPr>
        <w:pStyle w:val="Heading3"/>
      </w:pPr>
      <w:bookmarkStart w:id="135" w:name="_Toc522499784"/>
      <w:bookmarkStart w:id="136" w:name="_Toc25610637"/>
      <w:bookmarkStart w:id="137" w:name="_Toc42507331"/>
      <w:bookmarkStart w:id="138" w:name="_Toc52307862"/>
      <w:bookmarkStart w:id="139" w:name="_Toc52782274"/>
      <w:bookmarkStart w:id="140" w:name="_Toc52782883"/>
      <w:bookmarkStart w:id="141" w:name="_Toc59042752"/>
      <w:bookmarkStart w:id="142" w:name="_Toc75459123"/>
      <w:bookmarkStart w:id="143" w:name="_Toc90630563"/>
      <w:bookmarkStart w:id="144" w:name="_Toc100778770"/>
      <w:bookmarkStart w:id="145" w:name="_Toc101286104"/>
      <w:bookmarkStart w:id="146" w:name="_Toc106817690"/>
      <w:bookmarkStart w:id="147" w:name="_Toc106817815"/>
      <w:r w:rsidRPr="00E6516F">
        <w:t>4.1.1</w:t>
      </w:r>
      <w:r w:rsidRPr="00E6516F">
        <w:tab/>
        <w:t>Testing of optional functions and procedures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2A4ED7F5" w14:textId="77777777" w:rsidR="00B93CA2" w:rsidRPr="00E6516F" w:rsidRDefault="00B93CA2" w:rsidP="00B93CA2">
      <w:r w:rsidRPr="00E6516F">
        <w:t>Any function or procedure which is optional, may be subject to a conformance test if it is implemented in the MCData Client.</w:t>
      </w:r>
    </w:p>
    <w:p w14:paraId="2DBFAE64" w14:textId="77777777" w:rsidR="00B93CA2" w:rsidRPr="00E6516F" w:rsidRDefault="00B93CA2" w:rsidP="00B93CA2">
      <w:r w:rsidRPr="00E6516F">
        <w:t>A declaration by the MCData Client supplier (to use the Implementation Conformance Statement (ICS) proforma specified in TS 36.579-4 [4]) is used to determine whether an optional function/procedure has been implemented.</w:t>
      </w:r>
    </w:p>
    <w:p w14:paraId="2D920ABF" w14:textId="77777777" w:rsidR="00B93CA2" w:rsidRPr="00E6516F" w:rsidRDefault="00B93CA2" w:rsidP="00B93CA2">
      <w:pPr>
        <w:pStyle w:val="Heading3"/>
      </w:pPr>
      <w:bookmarkStart w:id="148" w:name="_Toc522499785"/>
      <w:bookmarkStart w:id="149" w:name="_Toc25610638"/>
      <w:bookmarkStart w:id="150" w:name="_Toc42507332"/>
      <w:bookmarkStart w:id="151" w:name="_Toc52307863"/>
      <w:bookmarkStart w:id="152" w:name="_Toc52782275"/>
      <w:bookmarkStart w:id="153" w:name="_Toc52782884"/>
      <w:bookmarkStart w:id="154" w:name="_Toc59042753"/>
      <w:bookmarkStart w:id="155" w:name="_Toc75459124"/>
      <w:bookmarkStart w:id="156" w:name="_Toc90630564"/>
      <w:bookmarkStart w:id="157" w:name="_Toc100778771"/>
      <w:bookmarkStart w:id="158" w:name="_Toc101286105"/>
      <w:bookmarkStart w:id="159" w:name="_Toc106817691"/>
      <w:bookmarkStart w:id="160" w:name="_Toc106817816"/>
      <w:r w:rsidRPr="00E6516F">
        <w:t>4.1.2</w:t>
      </w:r>
      <w:r w:rsidRPr="00E6516F">
        <w:tab/>
        <w:t>Test interfaces and facilities</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56B301C0" w14:textId="77777777" w:rsidR="00B93CA2" w:rsidRPr="00E6516F" w:rsidRDefault="00B93CA2" w:rsidP="00B93CA2">
      <w:r w:rsidRPr="00E6516F">
        <w:t>Detailed descriptions of the MCData</w:t>
      </w:r>
    </w:p>
    <w:p w14:paraId="2C56FDB7" w14:textId="77777777" w:rsidR="00B93CA2" w:rsidRPr="00E6516F" w:rsidRDefault="00B93CA2" w:rsidP="00B93CA2">
      <w:r w:rsidRPr="00E6516F">
        <w:t xml:space="preserve"> Client test interfaces and special facilities for testing are provided in 3GPP TS 36.509 [19].</w:t>
      </w:r>
    </w:p>
    <w:p w14:paraId="20501C97" w14:textId="77777777" w:rsidR="00B93CA2" w:rsidRPr="00E6516F" w:rsidRDefault="00B93CA2" w:rsidP="00B93CA2">
      <w:pPr>
        <w:pStyle w:val="Heading2"/>
      </w:pPr>
      <w:bookmarkStart w:id="161" w:name="_Toc522499786"/>
      <w:bookmarkStart w:id="162" w:name="_Toc25610639"/>
      <w:bookmarkStart w:id="163" w:name="_Toc42507333"/>
      <w:bookmarkStart w:id="164" w:name="_Toc52307864"/>
      <w:bookmarkStart w:id="165" w:name="_Toc52782276"/>
      <w:bookmarkStart w:id="166" w:name="_Toc52782885"/>
      <w:bookmarkStart w:id="167" w:name="_Toc59042754"/>
      <w:bookmarkStart w:id="168" w:name="_Toc75459125"/>
      <w:bookmarkStart w:id="169" w:name="_Toc90630565"/>
      <w:bookmarkStart w:id="170" w:name="_Toc100778772"/>
      <w:bookmarkStart w:id="171" w:name="_Toc101286106"/>
      <w:bookmarkStart w:id="172" w:name="_Toc106817692"/>
      <w:bookmarkStart w:id="173" w:name="_Toc106817817"/>
      <w:r w:rsidRPr="00E6516F">
        <w:t>4.2</w:t>
      </w:r>
      <w:r w:rsidRPr="00E6516F">
        <w:tab/>
        <w:t>Implicit testing</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3C658ECB" w14:textId="77777777" w:rsidR="00B93CA2" w:rsidRPr="00E6516F" w:rsidRDefault="00B93CA2" w:rsidP="00B93CA2">
      <w:r w:rsidRPr="00E6516F">
        <w:t>For some 3GPP MCData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1F23D598" w14:textId="77777777" w:rsidR="00B93CA2" w:rsidRPr="00E6516F" w:rsidRDefault="00B93CA2" w:rsidP="00B93CA2">
      <w:pPr>
        <w:pStyle w:val="Heading2"/>
      </w:pPr>
      <w:bookmarkStart w:id="174" w:name="_Toc522499787"/>
      <w:bookmarkStart w:id="175" w:name="_Toc25610640"/>
      <w:bookmarkStart w:id="176" w:name="_Toc42507334"/>
      <w:bookmarkStart w:id="177" w:name="_Toc52307865"/>
      <w:bookmarkStart w:id="178" w:name="_Toc52782277"/>
      <w:bookmarkStart w:id="179" w:name="_Toc52782886"/>
      <w:bookmarkStart w:id="180" w:name="_Toc59042755"/>
      <w:bookmarkStart w:id="181" w:name="_Toc75459126"/>
      <w:bookmarkStart w:id="182" w:name="_Toc90630566"/>
      <w:bookmarkStart w:id="183" w:name="_Toc100778773"/>
      <w:bookmarkStart w:id="184" w:name="_Toc101286107"/>
      <w:bookmarkStart w:id="185" w:name="_Toc106817693"/>
      <w:bookmarkStart w:id="186" w:name="_Toc106817818"/>
      <w:r w:rsidRPr="00E6516F">
        <w:t>4.3</w:t>
      </w:r>
      <w:r w:rsidRPr="00E6516F">
        <w:tab/>
        <w:t>Repetition of tests</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3CC5E583" w14:textId="77777777" w:rsidR="00B93CA2" w:rsidRPr="00E6516F" w:rsidRDefault="00B93CA2" w:rsidP="00B93CA2">
      <w:r w:rsidRPr="00E6516F">
        <w:t>As a general rule, the test cases specified in the present document are highly reproducible and do not need to be repeated unless otherwise stated.</w:t>
      </w:r>
    </w:p>
    <w:p w14:paraId="0F029C66" w14:textId="77777777" w:rsidR="00B93CA2" w:rsidRPr="00E6516F" w:rsidRDefault="00B93CA2" w:rsidP="00B93CA2">
      <w:pPr>
        <w:pStyle w:val="Heading2"/>
      </w:pPr>
      <w:bookmarkStart w:id="187" w:name="_Toc522499788"/>
      <w:bookmarkStart w:id="188" w:name="_Toc25610641"/>
      <w:bookmarkStart w:id="189" w:name="_Toc42507335"/>
      <w:bookmarkStart w:id="190" w:name="_Toc52307866"/>
      <w:bookmarkStart w:id="191" w:name="_Toc52782278"/>
      <w:bookmarkStart w:id="192" w:name="_Toc52782887"/>
      <w:bookmarkStart w:id="193" w:name="_Toc59042756"/>
      <w:bookmarkStart w:id="194" w:name="_Toc75459127"/>
      <w:bookmarkStart w:id="195" w:name="_Toc90630567"/>
      <w:bookmarkStart w:id="196" w:name="_Toc100778774"/>
      <w:bookmarkStart w:id="197" w:name="_Toc101286108"/>
      <w:bookmarkStart w:id="198" w:name="_Toc106817694"/>
      <w:bookmarkStart w:id="199" w:name="_Toc106817819"/>
      <w:r w:rsidRPr="00E6516F">
        <w:t>4.4</w:t>
      </w:r>
      <w:r w:rsidRPr="00E6516F">
        <w:tab/>
        <w:t>Handling of differences between conformance requirements in different releases of cores specifications</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7236A54E" w14:textId="77777777" w:rsidR="00B93CA2" w:rsidRPr="00E6516F" w:rsidRDefault="00B93CA2" w:rsidP="00B93CA2">
      <w:r w:rsidRPr="00E6516F">
        <w:t>The conformance requirements which determine the scope of each test case are explicitly copy-pasted from relevant core specifications in the especially dedicated for this clause of each test with the title 'Conformance requirements'.</w:t>
      </w:r>
    </w:p>
    <w:p w14:paraId="3570A0A4" w14:textId="77777777" w:rsidR="00B93CA2" w:rsidRPr="00E6516F" w:rsidRDefault="00B93CA2" w:rsidP="00B93CA2">
      <w:pPr>
        <w:pStyle w:val="NO"/>
      </w:pPr>
      <w:r w:rsidRPr="00E6516F">
        <w:t>NOTE:</w:t>
      </w:r>
      <w:r w:rsidRPr="00E6516F">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3CCF7E6F" w14:textId="77777777" w:rsidR="00B93CA2" w:rsidRPr="00E6516F" w:rsidRDefault="00B93CA2" w:rsidP="00B93CA2">
      <w:r w:rsidRPr="00E6516F">
        <w:t xml:space="preserve">When differences between conformance requirements in different releases of the cores specifications have impact </w:t>
      </w:r>
      <w:r w:rsidRPr="00E6516F">
        <w:rPr>
          <w:lang w:eastAsia="ja-JP"/>
        </w:rPr>
        <w:t xml:space="preserve">on the </w:t>
      </w:r>
      <w:r w:rsidRPr="00E6516F">
        <w:t>Pre-test conditions, Test procedure sequence or/and the</w:t>
      </w:r>
      <w:r w:rsidRPr="00E6516F">
        <w:rPr>
          <w:lang w:eastAsia="ja-JP"/>
        </w:rPr>
        <w:t xml:space="preserve"> </w:t>
      </w:r>
      <w:r w:rsidRPr="00E6516F">
        <w:t xml:space="preserve">Specific message contents, </w:t>
      </w:r>
      <w:r w:rsidRPr="00E6516F">
        <w:rPr>
          <w:lang w:eastAsia="ja-JP"/>
        </w:rPr>
        <w:t>the Conformance requirements related to different releases are specified separately with clear indication of the Release of the spec from which they were copied.</w:t>
      </w:r>
    </w:p>
    <w:p w14:paraId="7F322D68" w14:textId="77777777" w:rsidR="00B93CA2" w:rsidRPr="00E6516F" w:rsidRDefault="00B93CA2" w:rsidP="00B93CA2">
      <w:r w:rsidRPr="00E6516F">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4304DAC1" w14:textId="77777777" w:rsidR="00B93CA2" w:rsidRPr="00E6516F" w:rsidRDefault="00B93CA2" w:rsidP="00B93CA2">
      <w:pPr>
        <w:pStyle w:val="Heading2"/>
      </w:pPr>
      <w:bookmarkStart w:id="200" w:name="_Toc522499789"/>
      <w:bookmarkStart w:id="201" w:name="_Toc25610642"/>
      <w:bookmarkStart w:id="202" w:name="_Toc42507336"/>
      <w:bookmarkStart w:id="203" w:name="_Toc52307867"/>
      <w:bookmarkStart w:id="204" w:name="_Toc52782279"/>
      <w:bookmarkStart w:id="205" w:name="_Toc52782888"/>
      <w:bookmarkStart w:id="206" w:name="_Toc59042757"/>
      <w:bookmarkStart w:id="207" w:name="_Toc75459128"/>
      <w:bookmarkStart w:id="208" w:name="_Toc90630568"/>
      <w:bookmarkStart w:id="209" w:name="_Toc100778775"/>
      <w:bookmarkStart w:id="210" w:name="_Toc101286109"/>
      <w:bookmarkStart w:id="211" w:name="_Toc106817695"/>
      <w:bookmarkStart w:id="212" w:name="_Toc106817820"/>
      <w:r w:rsidRPr="00E6516F">
        <w:t>4.5</w:t>
      </w:r>
      <w:r w:rsidRPr="00E6516F">
        <w:tab/>
        <w:t>Reference conditions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2C48EE37" w14:textId="77777777" w:rsidR="00B93CA2" w:rsidRPr="00E6516F" w:rsidRDefault="00B93CA2" w:rsidP="00B93CA2">
      <w:r w:rsidRPr="00E6516F">
        <w:t>The reference environments used by all signalling and protocol tests is specified in TS 36.579-1 [2]. Where a test requires an environment that is different, this will be specified in the test itself.</w:t>
      </w:r>
    </w:p>
    <w:p w14:paraId="119F0B17" w14:textId="77777777" w:rsidR="0071087C" w:rsidRPr="00E6516F" w:rsidRDefault="0071087C" w:rsidP="004312E8">
      <w:bookmarkStart w:id="213" w:name="_Toc522499790"/>
      <w:bookmarkStart w:id="214" w:name="_Toc25610643"/>
      <w:bookmarkStart w:id="215" w:name="_Toc42507337"/>
      <w:bookmarkStart w:id="216" w:name="_Toc52307868"/>
      <w:bookmarkStart w:id="217" w:name="_Toc52782280"/>
      <w:bookmarkStart w:id="218" w:name="_Toc52782889"/>
      <w:bookmarkStart w:id="219" w:name="_Toc59042758"/>
      <w:bookmarkStart w:id="220" w:name="_Toc75459129"/>
      <w:bookmarkStart w:id="221" w:name="_Toc90630569"/>
      <w:r w:rsidRPr="00E6516F">
        <w:lastRenderedPageBreak/>
        <w:t>For all test cases in this document unless specified otherwise the condition MCDATA applies for all message contents.</w:t>
      </w:r>
    </w:p>
    <w:p w14:paraId="04E76E21" w14:textId="77777777" w:rsidR="00B93CA2" w:rsidRPr="00E6516F" w:rsidRDefault="00B93CA2" w:rsidP="00B93CA2">
      <w:pPr>
        <w:pStyle w:val="Heading2"/>
      </w:pPr>
      <w:bookmarkStart w:id="222" w:name="_Toc100778776"/>
      <w:bookmarkStart w:id="223" w:name="_Toc101286110"/>
      <w:bookmarkStart w:id="224" w:name="_Toc106817696"/>
      <w:bookmarkStart w:id="225" w:name="_Toc106817821"/>
      <w:r w:rsidRPr="00E6516F">
        <w:t>4.6</w:t>
      </w:r>
      <w:r w:rsidRPr="00E6516F">
        <w:tab/>
        <w:t>Generic setup procedures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7899AB" w14:textId="77777777" w:rsidR="00B93CA2" w:rsidRPr="00E6516F" w:rsidRDefault="00B93CA2" w:rsidP="00B93CA2">
      <w:r w:rsidRPr="00E6516F">
        <w:t>A set of basic generic procedures for MCData Client-Server communication are described in TS 36.579-1 [2]. These procedures will be used in numerous test cases throughout the present document.</w:t>
      </w:r>
    </w:p>
    <w:p w14:paraId="56ABF901" w14:textId="77777777" w:rsidR="00B93CA2" w:rsidRPr="00E6516F" w:rsidRDefault="00B93CA2" w:rsidP="00B93CA2">
      <w:pPr>
        <w:pStyle w:val="Heading1"/>
      </w:pPr>
      <w:bookmarkStart w:id="226" w:name="_Toc522499791"/>
      <w:bookmarkStart w:id="227" w:name="_Toc25610644"/>
      <w:bookmarkStart w:id="228" w:name="_Toc42507338"/>
      <w:bookmarkStart w:id="229" w:name="_Toc52307869"/>
      <w:bookmarkStart w:id="230" w:name="_Toc52782281"/>
      <w:bookmarkStart w:id="231" w:name="_Toc52782890"/>
      <w:bookmarkStart w:id="232" w:name="_Toc59042759"/>
      <w:bookmarkStart w:id="233" w:name="_Toc75459130"/>
      <w:bookmarkStart w:id="234" w:name="_Toc90630570"/>
      <w:bookmarkStart w:id="235" w:name="_Toc100778777"/>
      <w:bookmarkStart w:id="236" w:name="_Toc101286111"/>
      <w:bookmarkStart w:id="237" w:name="_Toc512007916"/>
      <w:bookmarkStart w:id="238" w:name="_Toc106817697"/>
      <w:bookmarkStart w:id="239" w:name="_Toc106817822"/>
      <w:r w:rsidRPr="00E6516F">
        <w:t>5</w:t>
      </w:r>
      <w:r w:rsidRPr="00E6516F">
        <w:tab/>
        <w:t>MCData Client Configuration</w:t>
      </w:r>
      <w:bookmarkEnd w:id="226"/>
      <w:bookmarkEnd w:id="227"/>
      <w:bookmarkEnd w:id="228"/>
      <w:bookmarkEnd w:id="229"/>
      <w:bookmarkEnd w:id="230"/>
      <w:bookmarkEnd w:id="231"/>
      <w:bookmarkEnd w:id="232"/>
      <w:bookmarkEnd w:id="233"/>
      <w:bookmarkEnd w:id="234"/>
      <w:bookmarkEnd w:id="235"/>
      <w:bookmarkEnd w:id="236"/>
      <w:bookmarkEnd w:id="238"/>
      <w:bookmarkEnd w:id="239"/>
    </w:p>
    <w:p w14:paraId="1E7C8AEF" w14:textId="77777777" w:rsidR="00B93CA2" w:rsidRPr="00E6516F" w:rsidRDefault="00B93CA2" w:rsidP="00B93CA2">
      <w:pPr>
        <w:pStyle w:val="Heading2"/>
      </w:pPr>
      <w:bookmarkStart w:id="240" w:name="_Toc522499792"/>
      <w:bookmarkStart w:id="241" w:name="_Toc25610645"/>
      <w:bookmarkStart w:id="242" w:name="_Toc42507339"/>
      <w:bookmarkStart w:id="243" w:name="_Toc52307870"/>
      <w:bookmarkStart w:id="244" w:name="_Toc52782282"/>
      <w:bookmarkStart w:id="245" w:name="_Toc52782891"/>
      <w:bookmarkStart w:id="246" w:name="_Toc59042760"/>
      <w:bookmarkStart w:id="247" w:name="_Toc75459131"/>
      <w:bookmarkStart w:id="248" w:name="_Toc90630571"/>
      <w:bookmarkStart w:id="249" w:name="_Toc100778778"/>
      <w:bookmarkStart w:id="250" w:name="_Toc101286112"/>
      <w:bookmarkStart w:id="251" w:name="_Toc106817698"/>
      <w:bookmarkStart w:id="252" w:name="_Toc106817823"/>
      <w:r w:rsidRPr="00E6516F">
        <w:t>5.1</w:t>
      </w:r>
      <w:r w:rsidRPr="00E6516F">
        <w:tab/>
        <w:t>Configuration / Authentication / User Authorization / UE Configuration / User Profile / Key Generation</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2AEAB80F" w14:textId="77777777" w:rsidR="00B93CA2" w:rsidRPr="00E6516F" w:rsidRDefault="00B93CA2" w:rsidP="000F481E">
      <w:pPr>
        <w:pStyle w:val="H6"/>
      </w:pPr>
      <w:bookmarkStart w:id="253" w:name="_Toc52782283"/>
      <w:bookmarkStart w:id="254" w:name="_Toc52782892"/>
      <w:bookmarkStart w:id="255" w:name="_Toc59042761"/>
      <w:bookmarkStart w:id="256" w:name="_Hlk35434780"/>
      <w:bookmarkStart w:id="257" w:name="_Toc522499793"/>
      <w:bookmarkStart w:id="258" w:name="_Toc25610646"/>
      <w:r w:rsidRPr="00E6516F">
        <w:t>5.1.1</w:t>
      </w:r>
      <w:r w:rsidRPr="00E6516F">
        <w:tab/>
        <w:t>Test Purpose (TP)</w:t>
      </w:r>
      <w:bookmarkEnd w:id="253"/>
      <w:bookmarkEnd w:id="254"/>
      <w:bookmarkEnd w:id="255"/>
    </w:p>
    <w:p w14:paraId="09A3EAFF" w14:textId="77777777" w:rsidR="00B93CA2" w:rsidRPr="00E6516F" w:rsidRDefault="00B93CA2" w:rsidP="00B93CA2">
      <w:pPr>
        <w:pStyle w:val="H6"/>
      </w:pPr>
      <w:r w:rsidRPr="00E6516F">
        <w:t>(1)</w:t>
      </w:r>
    </w:p>
    <w:p w14:paraId="707B006A"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attached to EPS services }</w:t>
      </w:r>
    </w:p>
    <w:p w14:paraId="39CBE329"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5DD67116"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MCData User activates an MCData application and requests MCData initialisation }</w:t>
      </w:r>
    </w:p>
    <w:p w14:paraId="06BD46FE"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performs MCData User Authentication </w:t>
      </w:r>
      <w:r w:rsidRPr="00E6516F">
        <w:rPr>
          <w:noProof w:val="0"/>
        </w:rPr>
        <w:t>}</w:t>
      </w:r>
    </w:p>
    <w:p w14:paraId="26592444"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44D0FBB3" w14:textId="77777777" w:rsidR="00B93CA2" w:rsidRPr="00E6516F" w:rsidRDefault="00B93CA2" w:rsidP="00B93CA2">
      <w:pPr>
        <w:pStyle w:val="PL"/>
        <w:rPr>
          <w:rFonts w:cs="Courier New"/>
          <w:noProof w:val="0"/>
          <w:szCs w:val="16"/>
        </w:rPr>
      </w:pPr>
    </w:p>
    <w:p w14:paraId="2054E84F" w14:textId="77777777" w:rsidR="00B93CA2" w:rsidRPr="00E6516F" w:rsidRDefault="00B93CA2" w:rsidP="00B93CA2">
      <w:pPr>
        <w:pStyle w:val="H6"/>
      </w:pPr>
      <w:r w:rsidRPr="00E6516F">
        <w:t>(2)</w:t>
      </w:r>
    </w:p>
    <w:p w14:paraId="7460CFD9"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user authenticated }</w:t>
      </w:r>
    </w:p>
    <w:p w14:paraId="4112BE07"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0710F8AD"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has established a secure HTPP tunnel }</w:t>
      </w:r>
    </w:p>
    <w:p w14:paraId="3120A811"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performs key management authorization and obtains identity management key material </w:t>
      </w:r>
      <w:r w:rsidRPr="00E6516F">
        <w:rPr>
          <w:noProof w:val="0"/>
        </w:rPr>
        <w:t>}</w:t>
      </w:r>
    </w:p>
    <w:p w14:paraId="4CDC55E3"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3BD7CAC5" w14:textId="77777777" w:rsidR="00B93CA2" w:rsidRPr="00E6516F" w:rsidRDefault="00B93CA2" w:rsidP="00B93CA2">
      <w:pPr>
        <w:pStyle w:val="PL"/>
        <w:rPr>
          <w:rFonts w:cs="Courier New"/>
          <w:noProof w:val="0"/>
          <w:szCs w:val="16"/>
        </w:rPr>
      </w:pPr>
    </w:p>
    <w:p w14:paraId="608AB138" w14:textId="77777777" w:rsidR="00B93CA2" w:rsidRPr="00E6516F" w:rsidRDefault="00B93CA2" w:rsidP="00B93CA2">
      <w:pPr>
        <w:pStyle w:val="H6"/>
      </w:pPr>
      <w:r w:rsidRPr="00E6516F">
        <w:t>(3)</w:t>
      </w:r>
    </w:p>
    <w:p w14:paraId="43BDA063"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has obtained identity management key material }</w:t>
      </w:r>
    </w:p>
    <w:p w14:paraId="5CBED725"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205096D6"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requests user service authorization }</w:t>
      </w:r>
    </w:p>
    <w:p w14:paraId="4EB754E7"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sends a user authorization request to the MCData Server </w:t>
      </w:r>
      <w:r w:rsidRPr="00E6516F">
        <w:rPr>
          <w:noProof w:val="0"/>
        </w:rPr>
        <w:t>}</w:t>
      </w:r>
    </w:p>
    <w:p w14:paraId="6A40EE7E"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580A4A0A" w14:textId="77777777" w:rsidR="00B93CA2" w:rsidRPr="00E6516F" w:rsidRDefault="00B93CA2" w:rsidP="00B93CA2">
      <w:pPr>
        <w:pStyle w:val="PL"/>
        <w:rPr>
          <w:rFonts w:cs="Courier New"/>
          <w:noProof w:val="0"/>
          <w:szCs w:val="16"/>
        </w:rPr>
      </w:pPr>
    </w:p>
    <w:p w14:paraId="1DC73B8D" w14:textId="77777777" w:rsidR="00B93CA2" w:rsidRPr="00E6516F" w:rsidRDefault="00B93CA2" w:rsidP="00B93CA2">
      <w:pPr>
        <w:pStyle w:val="H6"/>
      </w:pPr>
      <w:r w:rsidRPr="00E6516F">
        <w:t>(4)</w:t>
      </w:r>
    </w:p>
    <w:p w14:paraId="7F44427F"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authorized for user services }</w:t>
      </w:r>
    </w:p>
    <w:p w14:paraId="78B7FDC4"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458F3D51"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requests configuration management authorization}</w:t>
      </w:r>
    </w:p>
    <w:p w14:paraId="233022AC"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requests subscription to multiple documents simultaneously </w:t>
      </w:r>
      <w:r w:rsidRPr="00E6516F">
        <w:rPr>
          <w:rFonts w:cs="Courier New"/>
          <w:b/>
          <w:noProof w:val="0"/>
          <w:szCs w:val="16"/>
        </w:rPr>
        <w:t>and</w:t>
      </w:r>
      <w:r w:rsidRPr="00E6516F">
        <w:rPr>
          <w:rFonts w:cs="Courier New"/>
          <w:noProof w:val="0"/>
          <w:szCs w:val="16"/>
        </w:rPr>
        <w:t xml:space="preserve"> request the retrieval of the MCData UE Configuration document, the MCData User Profile Configuration Document and the MCData Service Configuration Document </w:t>
      </w:r>
      <w:r w:rsidRPr="00E6516F">
        <w:rPr>
          <w:noProof w:val="0"/>
        </w:rPr>
        <w:t>}</w:t>
      </w:r>
    </w:p>
    <w:p w14:paraId="08AED696"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366AF183" w14:textId="77777777" w:rsidR="00B93CA2" w:rsidRPr="00E6516F" w:rsidRDefault="00B93CA2" w:rsidP="00B93CA2">
      <w:pPr>
        <w:pStyle w:val="PL"/>
        <w:rPr>
          <w:rFonts w:cs="Courier New"/>
          <w:noProof w:val="0"/>
          <w:szCs w:val="16"/>
        </w:rPr>
      </w:pPr>
    </w:p>
    <w:p w14:paraId="3FC01132" w14:textId="77777777" w:rsidR="00B93CA2" w:rsidRPr="00E6516F" w:rsidRDefault="00B93CA2" w:rsidP="00B93CA2">
      <w:pPr>
        <w:pStyle w:val="H6"/>
      </w:pPr>
      <w:r w:rsidRPr="00E6516F">
        <w:t>(5)</w:t>
      </w:r>
    </w:p>
    <w:p w14:paraId="46608680"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having obtained user configuration data }</w:t>
      </w:r>
    </w:p>
    <w:p w14:paraId="0014C674"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380DFD79"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requests group management authorization }</w:t>
      </w:r>
    </w:p>
    <w:p w14:paraId="0BC1E0AE"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receives the group profile including group traffic keys </w:t>
      </w:r>
      <w:r w:rsidRPr="00E6516F">
        <w:rPr>
          <w:noProof w:val="0"/>
        </w:rPr>
        <w:t>}</w:t>
      </w:r>
    </w:p>
    <w:p w14:paraId="27D52C88"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381A3586" w14:textId="77777777" w:rsidR="00B93CA2" w:rsidRPr="00E6516F" w:rsidRDefault="00B93CA2" w:rsidP="00B93CA2">
      <w:pPr>
        <w:pStyle w:val="PL"/>
        <w:rPr>
          <w:rFonts w:cs="Courier New"/>
          <w:noProof w:val="0"/>
          <w:szCs w:val="16"/>
        </w:rPr>
      </w:pPr>
    </w:p>
    <w:p w14:paraId="60842088" w14:textId="77777777" w:rsidR="00B93CA2" w:rsidRPr="00E6516F" w:rsidRDefault="00B93CA2" w:rsidP="00B93CA2">
      <w:pPr>
        <w:pStyle w:val="H6"/>
      </w:pPr>
      <w:r w:rsidRPr="00E6516F">
        <w:t>(6)</w:t>
      </w:r>
    </w:p>
    <w:p w14:paraId="47E0ECDA" w14:textId="77777777" w:rsidR="00B93CA2" w:rsidRPr="00E6516F" w:rsidRDefault="00B93CA2" w:rsidP="00B93CA2">
      <w:pPr>
        <w:pStyle w:val="PL"/>
        <w:rPr>
          <w:noProof w:val="0"/>
        </w:rPr>
      </w:pPr>
      <w:r w:rsidRPr="00E6516F">
        <w:rPr>
          <w:b/>
          <w:noProof w:val="0"/>
        </w:rPr>
        <w:t>with</w:t>
      </w:r>
      <w:r w:rsidRPr="00E6516F">
        <w:rPr>
          <w:noProof w:val="0"/>
        </w:rPr>
        <w:t xml:space="preserve"> { UE (MCDATA Client) having obtained all required configuration data }</w:t>
      </w:r>
    </w:p>
    <w:p w14:paraId="1AEB532B"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50E268A5"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 the UE (MCDATA Client) requires to refresh its service settings }</w:t>
      </w:r>
    </w:p>
    <w:p w14:paraId="18D55B7C"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 UE (MCDATA Client) sends a SIP PUBLISH request </w:t>
      </w:r>
      <w:r w:rsidRPr="00E6516F">
        <w:rPr>
          <w:noProof w:val="0"/>
        </w:rPr>
        <w:t>}</w:t>
      </w:r>
    </w:p>
    <w:p w14:paraId="4C2359D8" w14:textId="77777777" w:rsidR="00B93CA2" w:rsidRPr="00E6516F" w:rsidRDefault="00B93CA2" w:rsidP="00B93CA2">
      <w:pPr>
        <w:pStyle w:val="PL"/>
        <w:rPr>
          <w:rFonts w:cs="Courier New"/>
          <w:noProof w:val="0"/>
          <w:szCs w:val="16"/>
        </w:rPr>
      </w:pPr>
      <w:r w:rsidRPr="00E6516F">
        <w:rPr>
          <w:noProof w:val="0"/>
        </w:rPr>
        <w:lastRenderedPageBreak/>
        <w:t xml:space="preserve">            </w:t>
      </w:r>
      <w:r w:rsidRPr="00E6516F">
        <w:rPr>
          <w:rFonts w:cs="Courier New"/>
          <w:noProof w:val="0"/>
          <w:szCs w:val="16"/>
        </w:rPr>
        <w:t>}</w:t>
      </w:r>
    </w:p>
    <w:p w14:paraId="033A9D59" w14:textId="77777777" w:rsidR="00B93CA2" w:rsidRPr="00E6516F" w:rsidRDefault="00B93CA2" w:rsidP="00B93CA2">
      <w:pPr>
        <w:pStyle w:val="PL"/>
        <w:rPr>
          <w:rFonts w:cs="Courier New"/>
          <w:noProof w:val="0"/>
          <w:szCs w:val="16"/>
        </w:rPr>
      </w:pPr>
    </w:p>
    <w:p w14:paraId="7AB305B1" w14:textId="77777777" w:rsidR="00B93CA2" w:rsidRPr="00E6516F" w:rsidRDefault="00B93CA2" w:rsidP="000F481E">
      <w:pPr>
        <w:pStyle w:val="H6"/>
      </w:pPr>
      <w:bookmarkStart w:id="259" w:name="_Toc52782284"/>
      <w:bookmarkStart w:id="260" w:name="_Toc52782893"/>
      <w:bookmarkStart w:id="261" w:name="_Toc59042762"/>
      <w:r w:rsidRPr="00E6516F">
        <w:t>5.1.2</w:t>
      </w:r>
      <w:r w:rsidRPr="00E6516F">
        <w:tab/>
        <w:t>Conformance requirements</w:t>
      </w:r>
      <w:bookmarkEnd w:id="259"/>
      <w:bookmarkEnd w:id="260"/>
      <w:bookmarkEnd w:id="261"/>
    </w:p>
    <w:p w14:paraId="40EE5781" w14:textId="77777777" w:rsidR="00B93CA2" w:rsidRPr="00E6516F" w:rsidRDefault="00B93CA2" w:rsidP="00B93CA2">
      <w:pPr>
        <w:keepNext/>
        <w:keepLines/>
      </w:pPr>
      <w:bookmarkStart w:id="262" w:name="_Hlk37847318"/>
      <w:r w:rsidRPr="00E6516F">
        <w:t xml:space="preserve">References: The conformance requirements covered in the present TC are specified in: TS 24.482 clause 6.2.1 and Annex A.2.1.2, TS 24.484 clauses 4.2.1, 4.2.2.1, 6.2.2, 6.3.1.1, 6.3.2.1, 6.3.2.2, 6.3.3.2.1, 6.3.3.2.2, 6.3.13.2.1 and 6.3.13.2.2, TS 24.481 clauses 6.2.2.2, 6.2.3, 6.3.3.2.1, 6.3.3.2.2 and 6.3.13.2.1, TS 24.282 clauses 7.2.1, 7.2.1A, 7.2.2 and 7.2.3, TS 33.180 clauses 5.1.3.1, 5.3.3, 6.1.2, and Annex D. </w:t>
      </w:r>
      <w:r w:rsidR="00EE4F2B" w:rsidRPr="00E6516F">
        <w:t xml:space="preserve">The following represents a copy/paste extraction of the requirements relevant to the test purpose; any references within the copy/paste text should be understood within the scope of the core spec they have been copied from. </w:t>
      </w:r>
      <w:r w:rsidRPr="00E6516F">
        <w:t>Unless otherwise stated these are Rel-14 requirements.</w:t>
      </w:r>
    </w:p>
    <w:bookmarkEnd w:id="262"/>
    <w:p w14:paraId="129FD88B" w14:textId="77777777" w:rsidR="00B93CA2" w:rsidRPr="00E6516F" w:rsidRDefault="00B93CA2" w:rsidP="00B93CA2">
      <w:r w:rsidRPr="00E6516F">
        <w:t>[TS 24.482, clause 6.2.1]</w:t>
      </w:r>
    </w:p>
    <w:p w14:paraId="1942F675" w14:textId="77777777" w:rsidR="00B93CA2" w:rsidRPr="00E6516F" w:rsidRDefault="00B93CA2" w:rsidP="00B93CA2">
      <w:r w:rsidRPr="00E6516F">
        <w:t>Upon an indication from the MC service client to initiate MC service user authentication, the IdM client shall perform the user authentication procedure according to 3GPP TS 33.180 [17] with the following clarifications:</w:t>
      </w:r>
    </w:p>
    <w:p w14:paraId="38F5B58E" w14:textId="77777777" w:rsidR="00B93CA2" w:rsidRPr="00E6516F" w:rsidRDefault="00B93CA2" w:rsidP="00B93CA2">
      <w:pPr>
        <w:pStyle w:val="B10"/>
      </w:pPr>
      <w:r w:rsidRPr="00E6516F">
        <w:t>1)</w:t>
      </w:r>
      <w:r w:rsidRPr="00E6516F">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4542D443" w14:textId="77777777" w:rsidR="00B93CA2" w:rsidRPr="00E6516F" w:rsidRDefault="00B93CA2" w:rsidP="00B93CA2">
      <w:pPr>
        <w:pStyle w:val="B10"/>
      </w:pPr>
      <w:r w:rsidRPr="00E6516F">
        <w:t>2)</w:t>
      </w:r>
      <w:r w:rsidRPr="00E6516F">
        <w:tab/>
        <w:t>shall generate an OIDC Authentication Request message as specified in the OpenID Connect 1.0 [6] and IETF RFC 6749 [5] with the following clarifications:</w:t>
      </w:r>
    </w:p>
    <w:p w14:paraId="2FD5F9B7" w14:textId="77777777" w:rsidR="00B93CA2" w:rsidRPr="00E6516F" w:rsidRDefault="00B93CA2" w:rsidP="00B93CA2">
      <w:pPr>
        <w:pStyle w:val="B2"/>
      </w:pPr>
      <w:r w:rsidRPr="00E6516F">
        <w:t>a)</w:t>
      </w:r>
      <w:r w:rsidRPr="00E6516F">
        <w:tab/>
        <w:t>shall generate an HTTP GET request method according to IETF RFC 2616 [4];</w:t>
      </w:r>
    </w:p>
    <w:p w14:paraId="3ED9A01F" w14:textId="77777777" w:rsidR="00B93CA2" w:rsidRPr="00E6516F" w:rsidRDefault="00B93CA2" w:rsidP="00B93CA2">
      <w:pPr>
        <w:pStyle w:val="B2"/>
      </w:pPr>
      <w:r w:rsidRPr="00E6516F">
        <w:t>b)</w:t>
      </w:r>
      <w:r w:rsidRPr="00E6516F">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3DE09968" w14:textId="77777777" w:rsidR="00B93CA2" w:rsidRPr="00E6516F" w:rsidRDefault="00B93CA2" w:rsidP="00B93CA2">
      <w:pPr>
        <w:pStyle w:val="NO"/>
      </w:pPr>
      <w:r w:rsidRPr="00E6516F">
        <w:t>NOTE 1:</w:t>
      </w:r>
      <w:r w:rsidRPr="00E6516F">
        <w:tab/>
        <w:t>The configuration of client_id is specified in 3GPP TS 24.483 [11].</w:t>
      </w:r>
    </w:p>
    <w:p w14:paraId="6C6A03F2" w14:textId="77777777" w:rsidR="00B93CA2" w:rsidRPr="00E6516F" w:rsidRDefault="00B93CA2" w:rsidP="00B93CA2">
      <w:pPr>
        <w:pStyle w:val="B2"/>
      </w:pPr>
      <w:r w:rsidRPr="00E6516F">
        <w:t>c)</w:t>
      </w:r>
      <w:r w:rsidRPr="00E6516F">
        <w:tab/>
        <w:t>shall include the remaining required parameters as specified in 3GPP TS 33.180 [17] in the query component of the authorization endpoint's URI using the "application/x-www-form-urlencoded" format as specified in W3C.REC-html401-19991224 [7]; and</w:t>
      </w:r>
    </w:p>
    <w:p w14:paraId="3A263A99" w14:textId="77777777" w:rsidR="00B93CA2" w:rsidRPr="00E6516F" w:rsidRDefault="00B93CA2" w:rsidP="00B93CA2">
      <w:pPr>
        <w:pStyle w:val="B10"/>
      </w:pPr>
      <w:r w:rsidRPr="00E6516F">
        <w:t>3)</w:t>
      </w:r>
      <w:r w:rsidRPr="00E6516F">
        <w:tab/>
        <w:t>shall send the HTTP GET request method towards the IdM server.</w:t>
      </w:r>
    </w:p>
    <w:p w14:paraId="67A2D7C5" w14:textId="77777777" w:rsidR="00B93CA2" w:rsidRPr="00E6516F" w:rsidRDefault="00B93CA2" w:rsidP="00B93CA2">
      <w:pPr>
        <w:pStyle w:val="NO"/>
      </w:pPr>
      <w:r w:rsidRPr="00E6516F">
        <w:t>NOTE 2:</w:t>
      </w:r>
      <w:r w:rsidRPr="00E6516F">
        <w:tab/>
        <w:t>The OpenID Connect 1.0 [6] specification allows for an alternative mechanism for sending the OIDC Authentication request message using an HTTP POST request method which can be used in place of steps 1, 2, and 3 above.</w:t>
      </w:r>
    </w:p>
    <w:p w14:paraId="6D3C98C0" w14:textId="77777777" w:rsidR="00B93CA2" w:rsidRPr="00E6516F" w:rsidRDefault="00B93CA2" w:rsidP="00B93CA2">
      <w:r w:rsidRPr="00E6516F">
        <w:t>Upon receipt of an HTTP 200 (OK) response from the IdM server, the IdM client:</w:t>
      </w:r>
    </w:p>
    <w:p w14:paraId="48BCE513" w14:textId="77777777" w:rsidR="00B93CA2" w:rsidRPr="00E6516F" w:rsidRDefault="00B93CA2" w:rsidP="00B93CA2">
      <w:pPr>
        <w:pStyle w:val="B10"/>
      </w:pPr>
      <w:r w:rsidRPr="00E6516F">
        <w:t>1)</w:t>
      </w:r>
      <w:r w:rsidRPr="00E6516F">
        <w:tab/>
        <w:t>shall prompt the MC service user for their username and password;</w:t>
      </w:r>
    </w:p>
    <w:p w14:paraId="11ACF654" w14:textId="77777777" w:rsidR="00B93CA2" w:rsidRPr="00E6516F" w:rsidRDefault="00B93CA2" w:rsidP="00B93CA2">
      <w:pPr>
        <w:pStyle w:val="NO"/>
      </w:pPr>
      <w:r w:rsidRPr="00E6516F">
        <w:t>NOTE 3:</w:t>
      </w:r>
      <w:r w:rsidRPr="00E6516F">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3372A1A0" w14:textId="77777777" w:rsidR="00B93CA2" w:rsidRPr="00E6516F" w:rsidRDefault="00B93CA2" w:rsidP="00B93CA2">
      <w:pPr>
        <w:pStyle w:val="B10"/>
      </w:pPr>
      <w:r w:rsidRPr="00E6516F">
        <w:t>2)</w:t>
      </w:r>
      <w:r w:rsidRPr="00E6516F">
        <w:tab/>
        <w:t>shall generate an HTTP POST request method containing the MC service user's username and password; and</w:t>
      </w:r>
    </w:p>
    <w:p w14:paraId="4FAF37F0" w14:textId="77777777" w:rsidR="00B93CA2" w:rsidRPr="00E6516F" w:rsidRDefault="00B93CA2" w:rsidP="00B93CA2">
      <w:pPr>
        <w:pStyle w:val="B10"/>
      </w:pPr>
      <w:r w:rsidRPr="00E6516F">
        <w:t>3)</w:t>
      </w:r>
      <w:r w:rsidRPr="00E6516F">
        <w:tab/>
        <w:t>shall send the HTTP POST request method towards the IdM server.</w:t>
      </w:r>
    </w:p>
    <w:p w14:paraId="1001D09A" w14:textId="77777777" w:rsidR="00B93CA2" w:rsidRPr="00E6516F" w:rsidRDefault="00B93CA2" w:rsidP="00B93CA2">
      <w:r w:rsidRPr="00E6516F">
        <w:t xml:space="preserve">Upon receipt of an </w:t>
      </w:r>
      <w:r w:rsidRPr="00E6516F">
        <w:rPr>
          <w:shd w:val="clear" w:color="auto" w:fill="FFFFFF"/>
        </w:rPr>
        <w:t>OIDC Authentication Response message,</w:t>
      </w:r>
      <w:r w:rsidRPr="00E6516F">
        <w:t xml:space="preserve"> </w:t>
      </w:r>
      <w:r w:rsidRPr="00E6516F">
        <w:rPr>
          <w:shd w:val="clear" w:color="auto" w:fill="FFFFFF"/>
        </w:rPr>
        <w:t xml:space="preserve">the </w:t>
      </w:r>
      <w:r w:rsidRPr="00E6516F">
        <w:t>IdM client:</w:t>
      </w:r>
    </w:p>
    <w:p w14:paraId="30AC5254" w14:textId="77777777" w:rsidR="00B93CA2" w:rsidRPr="00E6516F" w:rsidRDefault="00B93CA2" w:rsidP="00B93CA2">
      <w:pPr>
        <w:pStyle w:val="B10"/>
      </w:pPr>
      <w:r w:rsidRPr="00E6516F">
        <w:t>1)</w:t>
      </w:r>
      <w:r w:rsidRPr="00E6516F">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5DDF24B3" w14:textId="77777777" w:rsidR="00B93CA2" w:rsidRPr="00E6516F" w:rsidRDefault="00B93CA2" w:rsidP="00B93CA2">
      <w:pPr>
        <w:pStyle w:val="B10"/>
      </w:pPr>
      <w:r w:rsidRPr="00E6516F">
        <w:t>2)</w:t>
      </w:r>
      <w:r w:rsidRPr="00E6516F">
        <w:tab/>
        <w:t>shall generate an OIDC Token Request message as specified in OpenID Connect 1.0 [6] and IETF RFC 6749 [5] with the following clarifications:</w:t>
      </w:r>
    </w:p>
    <w:p w14:paraId="548FCC1B" w14:textId="77777777" w:rsidR="00B93CA2" w:rsidRPr="00E6516F" w:rsidRDefault="00B93CA2" w:rsidP="00B93CA2">
      <w:pPr>
        <w:pStyle w:val="B2"/>
      </w:pPr>
      <w:r w:rsidRPr="00E6516F">
        <w:t>a)</w:t>
      </w:r>
      <w:r w:rsidRPr="00E6516F">
        <w:tab/>
        <w:t>shall generate an HTTP POST request method according to IETF RFC 2616 [4]; and</w:t>
      </w:r>
    </w:p>
    <w:p w14:paraId="2B9602EC" w14:textId="77777777" w:rsidR="00B93CA2" w:rsidRPr="00E6516F" w:rsidRDefault="00B93CA2" w:rsidP="00B93CA2">
      <w:pPr>
        <w:pStyle w:val="B2"/>
      </w:pPr>
      <w:r w:rsidRPr="00E6516F">
        <w:lastRenderedPageBreak/>
        <w:t>b)</w:t>
      </w:r>
      <w:r w:rsidRPr="00E6516F">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34FAECC7" w14:textId="77777777" w:rsidR="00B93CA2" w:rsidRPr="00E6516F" w:rsidRDefault="00B93CA2" w:rsidP="00B93CA2">
      <w:pPr>
        <w:pStyle w:val="B10"/>
      </w:pPr>
      <w:r w:rsidRPr="00E6516F">
        <w:t>3)</w:t>
      </w:r>
      <w:r w:rsidRPr="00E6516F">
        <w:tab/>
        <w:t>shall send the HTTP POST request method towards the IdM server.</w:t>
      </w:r>
    </w:p>
    <w:p w14:paraId="195A6E5B" w14:textId="77777777" w:rsidR="00B93CA2" w:rsidRPr="00E6516F" w:rsidRDefault="00B93CA2" w:rsidP="00B93CA2">
      <w:r w:rsidRPr="00E6516F">
        <w:t>Upon receipt of an OIDC Token Response message, the IdM client:</w:t>
      </w:r>
    </w:p>
    <w:p w14:paraId="3D48474A" w14:textId="77777777" w:rsidR="00B93CA2" w:rsidRPr="00E6516F" w:rsidRDefault="00B93CA2" w:rsidP="00B93CA2">
      <w:pPr>
        <w:pStyle w:val="B10"/>
      </w:pPr>
      <w:r w:rsidRPr="00E6516F">
        <w:t>1)</w:t>
      </w:r>
      <w:r w:rsidRPr="00E6516F">
        <w:tab/>
        <w:t>shall validate the id_token, access_token and refresh token in the received OIDC Token Response message as specified in the OpenID Connect 1.0 [6] specification; and</w:t>
      </w:r>
    </w:p>
    <w:p w14:paraId="18E3BE7F" w14:textId="77777777" w:rsidR="00B93CA2" w:rsidRPr="00E6516F" w:rsidRDefault="00B93CA2" w:rsidP="00B93CA2">
      <w:pPr>
        <w:pStyle w:val="B10"/>
      </w:pPr>
      <w:r w:rsidRPr="00E6516F">
        <w:t>2)</w:t>
      </w:r>
      <w:r w:rsidRPr="00E6516F">
        <w:tab/>
        <w:t>shall provide the id_token and access_token in the received OIDC Token Response message to the MC service client.</w:t>
      </w:r>
    </w:p>
    <w:p w14:paraId="740FD517" w14:textId="77777777" w:rsidR="00B93CA2" w:rsidRPr="00E6516F" w:rsidRDefault="00B93CA2" w:rsidP="00B93CA2">
      <w:pPr>
        <w:pStyle w:val="NO"/>
      </w:pPr>
      <w:r w:rsidRPr="00E6516F">
        <w:t>NOTE 4:</w:t>
      </w:r>
      <w:r w:rsidRPr="00E6516F">
        <w:tab/>
        <w:t>The method in which the IdM client provides the id_token and access_token to the MC service client is implementation specific.</w:t>
      </w:r>
    </w:p>
    <w:p w14:paraId="1E6ED416" w14:textId="77777777" w:rsidR="00B93CA2" w:rsidRPr="00E6516F" w:rsidRDefault="00B93CA2" w:rsidP="00B93CA2">
      <w:r w:rsidRPr="00E6516F">
        <w:t>The MC UE may repeat the entire procedure in this clause as needed to obtain the necessary authorisation tokens for the MC service clients, depending on the scope parameter in the Authentication Request message as specified in 3GPP TS 33.180 [17].</w:t>
      </w:r>
    </w:p>
    <w:p w14:paraId="1CCB05DE" w14:textId="77777777" w:rsidR="00B93CA2" w:rsidRPr="00E6516F" w:rsidRDefault="00B93CA2" w:rsidP="00B93CA2">
      <w:r w:rsidRPr="00E6516F">
        <w:t>[TS 24.482, Annex A.2.1.2]</w:t>
      </w:r>
    </w:p>
    <w:p w14:paraId="33ACE021" w14:textId="77777777" w:rsidR="00B93CA2" w:rsidRPr="00E6516F" w:rsidRDefault="00B93CA2" w:rsidP="00B93CA2">
      <w:r w:rsidRPr="00E6516F">
        <w:t>The HTTP client in the UE shall support the client role defined in IETF RFC 2818 [10].</w:t>
      </w:r>
    </w:p>
    <w:p w14:paraId="0A1F1A99" w14:textId="77777777" w:rsidR="00B93CA2" w:rsidRPr="00E6516F" w:rsidRDefault="00B93CA2" w:rsidP="00B93CA2">
      <w:r w:rsidRPr="00E6516F">
        <w:t>The HTTP client in the UE shall support transport layer security (TLS) as specified in 3GPP TS 33.180 [17].</w:t>
      </w:r>
    </w:p>
    <w:p w14:paraId="664C136E" w14:textId="77777777" w:rsidR="00B93CA2" w:rsidRPr="00E6516F" w:rsidRDefault="00B93CA2" w:rsidP="00B93CA2">
      <w:r w:rsidRPr="00E6516F">
        <w:t>The HTTP client in the UE is configured with the following parameters:</w:t>
      </w:r>
    </w:p>
    <w:p w14:paraId="0F92577A" w14:textId="77777777" w:rsidR="00B93CA2" w:rsidRPr="00E6516F" w:rsidRDefault="00B93CA2" w:rsidP="00B93CA2">
      <w:pPr>
        <w:pStyle w:val="B10"/>
      </w:pPr>
      <w:r w:rsidRPr="00E6516F">
        <w:t>1)</w:t>
      </w:r>
      <w:r w:rsidRPr="00E6516F">
        <w:tab/>
        <w:t>a home HTTP proxy FQDN;</w:t>
      </w:r>
    </w:p>
    <w:p w14:paraId="7C32A81A" w14:textId="77777777" w:rsidR="00B93CA2" w:rsidRPr="00E6516F" w:rsidRDefault="00B93CA2" w:rsidP="00B93CA2">
      <w:pPr>
        <w:pStyle w:val="B10"/>
      </w:pPr>
      <w:r w:rsidRPr="00E6516F">
        <w:t>2)</w:t>
      </w:r>
      <w:r w:rsidRPr="00E6516F">
        <w:tab/>
        <w:t>a home HTTP proxy port;</w:t>
      </w:r>
    </w:p>
    <w:p w14:paraId="3E67E3E8" w14:textId="77777777" w:rsidR="00B93CA2" w:rsidRPr="00E6516F" w:rsidRDefault="00B93CA2" w:rsidP="00B93CA2">
      <w:pPr>
        <w:pStyle w:val="B10"/>
      </w:pPr>
      <w:r w:rsidRPr="00E6516F">
        <w:t>3)</w:t>
      </w:r>
      <w:r w:rsidRPr="00E6516F">
        <w:tab/>
        <w:t>a TLS tunnel authentication method. The TLS tunnel authentication method parameter is set to one of the following:</w:t>
      </w:r>
    </w:p>
    <w:p w14:paraId="329F1BDD" w14:textId="77777777" w:rsidR="00B93CA2" w:rsidRPr="00E6516F" w:rsidRDefault="00B93CA2" w:rsidP="00B93CA2">
      <w:pPr>
        <w:pStyle w:val="B2"/>
      </w:pPr>
      <w:r w:rsidRPr="00E6516F">
        <w:t>a)</w:t>
      </w:r>
      <w:r w:rsidRPr="00E6516F">
        <w:tab/>
        <w:t>one-way authentication of the HTTP proxy based on the server certificate;</w:t>
      </w:r>
    </w:p>
    <w:p w14:paraId="1CFCCC4C" w14:textId="77777777" w:rsidR="00B93CA2" w:rsidRPr="00E6516F" w:rsidRDefault="00B93CA2" w:rsidP="00B93CA2">
      <w:pPr>
        <w:pStyle w:val="B2"/>
      </w:pPr>
      <w:r w:rsidRPr="00E6516F">
        <w:t>b)</w:t>
      </w:r>
      <w:r w:rsidRPr="00E6516F">
        <w:tab/>
        <w:t>mutual authentication based on certificates; and</w:t>
      </w:r>
    </w:p>
    <w:p w14:paraId="29363F60" w14:textId="77777777" w:rsidR="00B93CA2" w:rsidRPr="00E6516F" w:rsidRDefault="00B93CA2" w:rsidP="00B93CA2">
      <w:pPr>
        <w:pStyle w:val="B2"/>
      </w:pPr>
      <w:r w:rsidRPr="00E6516F">
        <w:t>c)</w:t>
      </w:r>
      <w:r w:rsidRPr="00E6516F">
        <w:tab/>
        <w:t>mutual authentication based on pre-shared key;</w:t>
      </w:r>
    </w:p>
    <w:p w14:paraId="212A0F75" w14:textId="77777777" w:rsidR="00B93CA2" w:rsidRPr="00E6516F" w:rsidRDefault="00B93CA2" w:rsidP="00B93CA2">
      <w:pPr>
        <w:pStyle w:val="B10"/>
      </w:pPr>
      <w:r w:rsidRPr="00E6516F">
        <w:tab/>
        <w:t>as specified in 3GPP TS 33.180 [17];</w:t>
      </w:r>
    </w:p>
    <w:p w14:paraId="659FBD37" w14:textId="77777777" w:rsidR="00B93CA2" w:rsidRPr="00E6516F" w:rsidRDefault="00B93CA2" w:rsidP="00B93CA2">
      <w:pPr>
        <w:pStyle w:val="B10"/>
      </w:pPr>
      <w:r w:rsidRPr="00E6516F">
        <w:t>4)</w:t>
      </w:r>
      <w:r w:rsidRPr="00E6516F">
        <w:tab/>
        <w:t>if the TLS tunnel authentication method is the mutual authentication based on certificates:</w:t>
      </w:r>
    </w:p>
    <w:p w14:paraId="3C2ACC49" w14:textId="77777777" w:rsidR="00B93CA2" w:rsidRPr="00E6516F" w:rsidRDefault="00B93CA2" w:rsidP="00B93CA2">
      <w:pPr>
        <w:pStyle w:val="B2"/>
      </w:pPr>
      <w:r w:rsidRPr="00E6516F">
        <w:t>a)</w:t>
      </w:r>
      <w:r w:rsidRPr="00E6516F">
        <w:tab/>
        <w:t>TLS tunnel authentication X.509 certificate; and</w:t>
      </w:r>
    </w:p>
    <w:p w14:paraId="50EBD62C" w14:textId="77777777" w:rsidR="00B93CA2" w:rsidRPr="00E6516F" w:rsidRDefault="00B93CA2" w:rsidP="00B93CA2">
      <w:pPr>
        <w:pStyle w:val="B10"/>
      </w:pPr>
      <w:r w:rsidRPr="00E6516F">
        <w:t>5)</w:t>
      </w:r>
      <w:r w:rsidRPr="00E6516F">
        <w:tab/>
        <w:t>if the TLS tunnel authentication method is the mutual authentication based on pre-shared key;</w:t>
      </w:r>
    </w:p>
    <w:p w14:paraId="02844508" w14:textId="77777777" w:rsidR="00B93CA2" w:rsidRPr="00E6516F" w:rsidRDefault="00B93CA2" w:rsidP="00B93CA2">
      <w:pPr>
        <w:pStyle w:val="B2"/>
      </w:pPr>
      <w:r w:rsidRPr="00E6516F">
        <w:t>a)</w:t>
      </w:r>
      <w:r w:rsidRPr="00E6516F">
        <w:tab/>
        <w:t>TLS tunnel authentication pre-shared key.</w:t>
      </w:r>
    </w:p>
    <w:p w14:paraId="2758FEBA" w14:textId="77777777" w:rsidR="00B93CA2" w:rsidRPr="00E6516F" w:rsidRDefault="00B93CA2" w:rsidP="00B93CA2">
      <w:r w:rsidRPr="00E6516F">
        <w:t>The HTTP client in the UE shall establish a TCP connection towards the home HTTP proxy FQDN and the home HTTP proxy port, unless the specific TCP connection is to be used for the IdM client to IdM server procedures described in clause 6.2 and subclause 6.3 in the present document, in which case the HTTP client shall establish a TCP connection towards the IdM server.</w:t>
      </w:r>
    </w:p>
    <w:p w14:paraId="1C30EF9B" w14:textId="77777777" w:rsidR="00B93CA2" w:rsidRPr="00E6516F" w:rsidRDefault="00B93CA2" w:rsidP="00B93CA2">
      <w:r w:rsidRPr="00E6516F">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1C64C31C" w14:textId="77777777" w:rsidR="00B93CA2" w:rsidRPr="00E6516F" w:rsidRDefault="00B93CA2" w:rsidP="00B93CA2">
      <w:pPr>
        <w:pStyle w:val="NO"/>
      </w:pPr>
      <w:r w:rsidRPr="00E6516F">
        <w:lastRenderedPageBreak/>
        <w:t>NOTE:</w:t>
      </w:r>
      <w:r w:rsidRPr="00E6516F">
        <w:tab/>
        <w:t>The TLS tunnel can be terminated in the HTTP proxy (rather than in the HTTP server providing the dereferenced HTTP URL).</w:t>
      </w:r>
    </w:p>
    <w:p w14:paraId="609DCCAE" w14:textId="77777777" w:rsidR="00B93CA2" w:rsidRPr="00E6516F" w:rsidRDefault="00B93CA2" w:rsidP="00B93CA2">
      <w:r w:rsidRPr="00E6516F">
        <w:t>The HTTP client in the UE shall send and receive all HTTP messages via the TLS tunnel.</w:t>
      </w:r>
    </w:p>
    <w:p w14:paraId="20C2224E" w14:textId="77777777" w:rsidR="00B93CA2" w:rsidRPr="00E6516F" w:rsidRDefault="00B93CA2" w:rsidP="00B93CA2">
      <w:r w:rsidRPr="00E6516F">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52AABDD0" w14:textId="77777777" w:rsidR="00B93CA2" w:rsidRPr="00E6516F" w:rsidRDefault="00B93CA2" w:rsidP="00B93CA2">
      <w:r w:rsidRPr="00E6516F">
        <w:t>[TS 33.180, Annex D.1]</w:t>
      </w:r>
    </w:p>
    <w:p w14:paraId="7B40A63B" w14:textId="77777777" w:rsidR="00B93CA2" w:rsidRPr="00E6516F" w:rsidRDefault="00B93CA2" w:rsidP="00B93CA2">
      <w:r w:rsidRPr="00E6516F">
        <w:t xml:space="preserve">This annex specifies the key management procedures between the KMS and the key management client that allows keys to be provisioned to the key management client based on </w:t>
      </w:r>
      <w:r w:rsidR="00CC252A" w:rsidRPr="00E6516F">
        <w:t>an</w:t>
      </w:r>
      <w:r w:rsidRPr="00E6516F">
        <w:t xml:space="preserve"> identity. It describes the requests and responses for the authorization following provisioning messages:</w:t>
      </w:r>
    </w:p>
    <w:p w14:paraId="7A36252F" w14:textId="77777777" w:rsidR="00B93CA2" w:rsidRPr="00E6516F" w:rsidRDefault="00B93CA2" w:rsidP="00B93CA2">
      <w:pPr>
        <w:pStyle w:val="B10"/>
      </w:pPr>
      <w:r w:rsidRPr="00E6516F">
        <w:t>-</w:t>
      </w:r>
      <w:r w:rsidRPr="00E6516F">
        <w:tab/>
        <w:t>KMS Initialize.</w:t>
      </w:r>
    </w:p>
    <w:p w14:paraId="0A3D70BE" w14:textId="77777777" w:rsidR="00B93CA2" w:rsidRPr="00E6516F" w:rsidRDefault="00B93CA2" w:rsidP="00B93CA2">
      <w:pPr>
        <w:pStyle w:val="B10"/>
      </w:pPr>
      <w:r w:rsidRPr="00E6516F">
        <w:t>-</w:t>
      </w:r>
      <w:r w:rsidRPr="00E6516F">
        <w:tab/>
        <w:t>KMS KeyProvision.</w:t>
      </w:r>
    </w:p>
    <w:p w14:paraId="721AD574" w14:textId="77777777" w:rsidR="00B93CA2" w:rsidRPr="00E6516F" w:rsidRDefault="00B93CA2" w:rsidP="00B93CA2">
      <w:pPr>
        <w:pStyle w:val="B10"/>
      </w:pPr>
      <w:r w:rsidRPr="00E6516F">
        <w:t>-</w:t>
      </w:r>
      <w:r w:rsidRPr="00E6516F">
        <w:tab/>
        <w:t>KMS CertCache.</w:t>
      </w:r>
    </w:p>
    <w:p w14:paraId="0A7BB855" w14:textId="77777777" w:rsidR="00B93CA2" w:rsidRPr="00E6516F" w:rsidRDefault="00B93CA2" w:rsidP="00B93CA2">
      <w:r w:rsidRPr="00E6516F">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475B4BA7" w14:textId="77777777" w:rsidR="00B93CA2" w:rsidRPr="00E6516F" w:rsidRDefault="00B93CA2" w:rsidP="00B93CA2">
      <w:r w:rsidRPr="00E6516F">
        <w:t>It is assumed that transmissions between the KMS and the key management client are secure and that the KMS has authenticated the identity of the key management client.</w:t>
      </w:r>
    </w:p>
    <w:p w14:paraId="1472170B" w14:textId="77777777" w:rsidR="00B93CA2" w:rsidRPr="00E6516F" w:rsidRDefault="00B93CA2" w:rsidP="00B93CA2">
      <w:r w:rsidRPr="00E6516F">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77EABE82" w14:textId="77777777" w:rsidR="00B93CA2" w:rsidRPr="00E6516F" w:rsidRDefault="00B93CA2" w:rsidP="00B93CA2">
      <w:r w:rsidRPr="00E6516F">
        <w:t>[TS 33.180, clause 5.1.3.1]</w:t>
      </w:r>
    </w:p>
    <w:p w14:paraId="039B864E" w14:textId="77777777" w:rsidR="00B93CA2" w:rsidRPr="00E6516F" w:rsidRDefault="00B93CA2" w:rsidP="00B93CA2">
      <w:pPr>
        <w:keepNext/>
        <w:keepLines/>
      </w:pPr>
      <w:r w:rsidRPr="00E6516F">
        <w:t>This clause expands on the MCX user service authorization step shown in figure 5.1.1-1 step C.</w:t>
      </w:r>
    </w:p>
    <w:p w14:paraId="007C023B" w14:textId="77777777" w:rsidR="00B93CA2" w:rsidRPr="00E6516F" w:rsidRDefault="00B93CA2" w:rsidP="00B93CA2">
      <w:r w:rsidRPr="00E6516F">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(i.e. Key Management, MCX server,</w:t>
      </w:r>
      <w:r w:rsidR="003809B0" w:rsidRPr="00E6516F">
        <w:t xml:space="preserve"> </w:t>
      </w:r>
      <w:r w:rsidRPr="00E6516F">
        <w:t>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306E4523" w14:textId="77777777" w:rsidR="00B93CA2" w:rsidRPr="00E6516F" w:rsidRDefault="00B93CA2" w:rsidP="00B93CA2">
      <w:pPr>
        <w:pStyle w:val="NO"/>
      </w:pPr>
      <w:r w:rsidRPr="00E6516F">
        <w:t>NOTE:</w:t>
      </w:r>
      <w:r w:rsidRPr="00E6516F">
        <w:tab/>
        <w:t>All HTTP traffic between the UE and HTTP proxy, and all HTTP traffic between the UE and KMS (if not going through the HTTP proxy)  is protected using HTTPS.</w:t>
      </w:r>
    </w:p>
    <w:p w14:paraId="115F0FEF" w14:textId="77777777" w:rsidR="00B93CA2" w:rsidRPr="00E6516F" w:rsidRDefault="00B93CA2" w:rsidP="00B93CA2">
      <w:r w:rsidRPr="00E6516F">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MCData ID). User specific key material includes identity based key information for media and signalling protection.  This key management authorisation may be repeated for each KM service the user is authorised to use (MCPTT, MCVideo, MCData).</w:t>
      </w:r>
    </w:p>
    <w:p w14:paraId="06F2F5FE" w14:textId="77777777" w:rsidR="00B93CA2" w:rsidRPr="00E6516F" w:rsidRDefault="00B93CA2" w:rsidP="00B93CA2">
      <w:r w:rsidRPr="00E6516F">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31D3C8E9" w14:textId="77777777" w:rsidR="00B93CA2" w:rsidRPr="00E6516F" w:rsidRDefault="00B93CA2" w:rsidP="00B93CA2">
      <w:r w:rsidRPr="00E6516F">
        <w:t xml:space="preserve">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w:t>
      </w:r>
      <w:r w:rsidRPr="00E6516F">
        <w:lastRenderedPageBreak/>
        <w:t>IMPU to MCVideo ID association. The MCVideo ID to IMPU association shall only be known to the application layer. The SIP message used to convey the access token from the MCVideo client to the MCVideo server may be either a SIP REGISTER or SIP PUBLISH message.</w:t>
      </w:r>
    </w:p>
    <w:p w14:paraId="24CF543F" w14:textId="77777777" w:rsidR="00B93CA2" w:rsidRPr="00E6516F" w:rsidRDefault="00B93CA2" w:rsidP="00B93CA2">
      <w:r w:rsidRPr="00E6516F">
        <w:t>For MCData user service authorization, the MCData client in the UE presents an access token to the MCData server over SIP. The MCData server validates the access token and if successful, authorizes the user for full MCData services and sends an acknowledgement back to the MCData client. The MCData server then maps and maintains the IMPU to MCData ID association. The MCData ID to IMPU association shall only be known to the application layer. The SIP message used to convey the access token from the MCData client to the MCData server may be either a SIP REGISTER or SIP PUBLISH message.</w:t>
      </w:r>
    </w:p>
    <w:p w14:paraId="40DFBC8E" w14:textId="77777777" w:rsidR="00B93CA2" w:rsidRPr="00E6516F" w:rsidRDefault="00B93CA2" w:rsidP="00B93CA2">
      <w:r w:rsidRPr="00E6516F">
        <w:t xml:space="preserve">The UE can now perform configuration management authorization and download the user profile for the service(s) (MCPTT, MCVideo, MCData). Following the flow described in subclause 10.1.4.3 of 3GPP TS 23.280 [36] " MC service user obtains the </w:t>
      </w:r>
      <w:r w:rsidRPr="00E6516F">
        <w:rPr>
          <w:lang w:eastAsia="zh-CN"/>
        </w:rPr>
        <w:t xml:space="preserve">MC service </w:t>
      </w:r>
      <w:r w:rsidRPr="00E6516F">
        <w:t>user profile</w:t>
      </w:r>
      <w:r w:rsidRPr="00E6516F">
        <w:rPr>
          <w:lang w:eastAsia="zh-CN"/>
        </w:rPr>
        <w:t>(s) from the network</w:t>
      </w:r>
      <w:r w:rsidRPr="00E6516F" w:rsidDel="00320C3D">
        <w:t xml:space="preserve"> </w:t>
      </w:r>
      <w:r w:rsidRPr="00E6516F">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MCData ID) to obtain the user profile from the MCX user database. The CM server then sends the user profile back to the CM client over HTTP.  This configuration management authorisation may be repeated for each CM service the user is authorised to use (MCPTT, MCVideo, MCData).</w:t>
      </w:r>
    </w:p>
    <w:p w14:paraId="6251769A" w14:textId="77777777" w:rsidR="00B93CA2" w:rsidRPr="00E6516F" w:rsidRDefault="00B93CA2" w:rsidP="00B93CA2">
      <w:r w:rsidRPr="00E6516F">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MCData).</w:t>
      </w:r>
    </w:p>
    <w:p w14:paraId="6A3FE063" w14:textId="77777777" w:rsidR="00B93CA2" w:rsidRPr="00E6516F" w:rsidRDefault="00B93CA2" w:rsidP="00B93CA2">
      <w:pPr>
        <w:pStyle w:val="TH"/>
      </w:pPr>
      <w:r w:rsidRPr="00E6516F">
        <w:object w:dxaOrig="10357" w:dyaOrig="7428" w14:anchorId="3AB3B6CA">
          <v:shape id="_x0000_i1027" type="#_x0000_t75" style="width:354pt;height:254.5pt" o:ole="">
            <v:imagedata r:id="rId10" o:title=""/>
          </v:shape>
          <o:OLEObject Type="Embed" ProgID="Visio.Drawing.15" ShapeID="_x0000_i1027" DrawAspect="Content" ObjectID="_1717430695" r:id="rId11"/>
        </w:object>
      </w:r>
    </w:p>
    <w:p w14:paraId="2F902C21" w14:textId="77777777" w:rsidR="00B93CA2" w:rsidRPr="00E6516F" w:rsidRDefault="00B93CA2" w:rsidP="00B93CA2">
      <w:pPr>
        <w:pStyle w:val="TF"/>
      </w:pPr>
      <w:r w:rsidRPr="00E6516F">
        <w:t>Figure 5.1.3.1-1: MCX user service authorization</w:t>
      </w:r>
    </w:p>
    <w:p w14:paraId="48F9B29F" w14:textId="77777777" w:rsidR="00B93CA2" w:rsidRPr="00E6516F" w:rsidRDefault="00B93CA2" w:rsidP="00B93CA2">
      <w:r w:rsidRPr="00E6516F">
        <w:t>The user authorization procedure in Step C of Figure 5.1.1-1 is further detailed into 5 sub steps that comprise the MCX user service authorization process:</w:t>
      </w:r>
    </w:p>
    <w:p w14:paraId="2E46664A" w14:textId="77777777" w:rsidR="00B93CA2" w:rsidRPr="00E6516F" w:rsidRDefault="00B93CA2" w:rsidP="00B93CA2">
      <w:pPr>
        <w:pStyle w:val="EX"/>
      </w:pPr>
      <w:r w:rsidRPr="00E6516F">
        <w:t>Step C-1:</w:t>
      </w:r>
      <w:r w:rsidRPr="00E6516F">
        <w:tab/>
        <w:t>If not already done, establish a secure HTTP tunnel using HTTPS between the MCX UE and MCX proxy server. Subsequent HTTP messaging makes use of this tunnel (with the possible exception of the KMS client to KMS server interface).</w:t>
      </w:r>
    </w:p>
    <w:p w14:paraId="5DCEE745" w14:textId="77777777" w:rsidR="00B93CA2" w:rsidRPr="00E6516F" w:rsidRDefault="00B93CA2" w:rsidP="00B93CA2">
      <w:pPr>
        <w:pStyle w:val="EX"/>
      </w:pPr>
      <w:r w:rsidRPr="00E6516F">
        <w:lastRenderedPageBreak/>
        <w:t>Step C-2:</w:t>
      </w:r>
      <w:r w:rsidRPr="00E6516F">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MCData) as necessary.</w:t>
      </w:r>
    </w:p>
    <w:p w14:paraId="658B195B" w14:textId="77777777" w:rsidR="00B93CA2" w:rsidRPr="00E6516F" w:rsidRDefault="00B93CA2" w:rsidP="00B93CA2">
      <w:pPr>
        <w:pStyle w:val="EX"/>
      </w:pPr>
      <w:r w:rsidRPr="00E6516F">
        <w:t>Step C-3:</w:t>
      </w:r>
      <w:r w:rsidRPr="00E6516F">
        <w:tab/>
        <w:t>The MCX client in the UE presents an access token to the MCX server over SIP as defined in clause 5.1.3.2 of the present document.  This step may be repeated to authorise the user with additional MCX services (MCPTT, MCVideo, MCData) as necessary.</w:t>
      </w:r>
    </w:p>
    <w:p w14:paraId="2458A95A" w14:textId="77777777" w:rsidR="00B93CA2" w:rsidRPr="00E6516F" w:rsidRDefault="00B93CA2" w:rsidP="00B93CA2">
      <w:pPr>
        <w:pStyle w:val="EX"/>
      </w:pPr>
      <w:r w:rsidRPr="00E6516F">
        <w:t>Step C-4:</w:t>
      </w:r>
      <w:r w:rsidRPr="00E6516F">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MCData).</w:t>
      </w:r>
    </w:p>
    <w:p w14:paraId="7865ADBF" w14:textId="77777777" w:rsidR="00B93CA2" w:rsidRPr="00E6516F" w:rsidRDefault="00B93CA2" w:rsidP="00B93CA2">
      <w:pPr>
        <w:pStyle w:val="EX"/>
      </w:pPr>
      <w:r w:rsidRPr="00E6516F">
        <w:t>Step C-5:</w:t>
      </w:r>
      <w:r w:rsidRPr="00E6516F">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MCData) as necessary.</w:t>
      </w:r>
    </w:p>
    <w:p w14:paraId="6FC7603C" w14:textId="77777777" w:rsidR="00B93CA2" w:rsidRPr="00E6516F" w:rsidRDefault="00B93CA2" w:rsidP="00B93CA2">
      <w:r w:rsidRPr="00E6516F">
        <w:t>[TS 33.180, clause 5.3.3]</w:t>
      </w:r>
    </w:p>
    <w:p w14:paraId="4EC3D4B5" w14:textId="77777777" w:rsidR="00B93CA2" w:rsidRPr="00E6516F" w:rsidRDefault="00B93CA2" w:rsidP="00B93CA2">
      <w:r w:rsidRPr="00E6516F">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49C407C8" w14:textId="77777777" w:rsidR="00B93CA2" w:rsidRPr="00E6516F" w:rsidRDefault="00B93CA2" w:rsidP="00B93CA2">
      <w:pPr>
        <w:pStyle w:val="TH"/>
      </w:pPr>
      <w:r w:rsidRPr="00E6516F">
        <w:object w:dxaOrig="8634" w:dyaOrig="2550" w14:anchorId="1B78271F">
          <v:shape id="_x0000_i1028" type="#_x0000_t75" style="width:6in;height:127.5pt" o:ole="">
            <v:imagedata r:id="rId12" o:title="" croptop="4758f" cropright="1666f"/>
          </v:shape>
          <o:OLEObject Type="Embed" ProgID="Visio.Drawing.15" ShapeID="_x0000_i1028" DrawAspect="Content" ObjectID="_1717430696" r:id="rId13"/>
        </w:object>
      </w:r>
    </w:p>
    <w:p w14:paraId="006B704E" w14:textId="77777777" w:rsidR="00B93CA2" w:rsidRPr="00E6516F" w:rsidRDefault="00B93CA2" w:rsidP="00B93CA2">
      <w:pPr>
        <w:pStyle w:val="TF"/>
      </w:pPr>
      <w:r w:rsidRPr="00E6516F">
        <w:t>Figure 5.3.3-1: Provisioning of key material via the HTTP proxy</w:t>
      </w:r>
    </w:p>
    <w:p w14:paraId="34C02259" w14:textId="77777777" w:rsidR="00CC252A" w:rsidRPr="00E6516F" w:rsidRDefault="00CC252A" w:rsidP="00B93CA2"/>
    <w:p w14:paraId="49F28B25" w14:textId="77777777" w:rsidR="00B93CA2" w:rsidRPr="00E6516F" w:rsidRDefault="00B93CA2" w:rsidP="00B93CA2">
      <w:r w:rsidRPr="00E6516F">
        <w:t xml:space="preserve">The procedure in figure 5.3.3-1 is now described step-by-step. </w:t>
      </w:r>
    </w:p>
    <w:p w14:paraId="78D0F579" w14:textId="77777777" w:rsidR="00B93CA2" w:rsidRPr="00E6516F" w:rsidRDefault="00B93CA2" w:rsidP="00B93CA2">
      <w:pPr>
        <w:pStyle w:val="B10"/>
      </w:pPr>
      <w:r w:rsidRPr="00E6516F">
        <w:t>0)</w:t>
      </w:r>
      <w:r w:rsidRPr="00E6516F">
        <w:tab/>
        <w:t>The key management client establishes a connection to the KMS. As with other elements in the Common Services Core, the connection is routed via, and secured by, the HTTP Proxy. The message flow below is within this secure connection.</w:t>
      </w:r>
    </w:p>
    <w:p w14:paraId="03662230" w14:textId="77777777" w:rsidR="00B93CA2" w:rsidRPr="00E6516F" w:rsidRDefault="00B93CA2" w:rsidP="00B93CA2">
      <w:pPr>
        <w:pStyle w:val="NO"/>
      </w:pPr>
      <w:r w:rsidRPr="00E6516F">
        <w:t>NOTE:</w:t>
      </w:r>
      <w:r w:rsidRPr="00E6516F">
        <w:tab/>
        <w:t xml:space="preserve">Additionally, the connection between the KMS and the HTTP Proxy </w:t>
      </w:r>
      <w:r w:rsidRPr="00E6516F">
        <w:rPr>
          <w:lang w:eastAsia="zh-CN"/>
        </w:rPr>
        <w:t xml:space="preserve">is </w:t>
      </w:r>
      <w:r w:rsidRPr="00E6516F">
        <w:t xml:space="preserve">secured </w:t>
      </w:r>
      <w:r w:rsidRPr="00E6516F">
        <w:rPr>
          <w:lang w:eastAsia="zh-CN"/>
        </w:rPr>
        <w:t>according to clause 6.1</w:t>
      </w:r>
      <w:r w:rsidRPr="00E6516F">
        <w:t>.</w:t>
      </w:r>
    </w:p>
    <w:p w14:paraId="003A4F67" w14:textId="77777777" w:rsidR="00B93CA2" w:rsidRPr="00E6516F" w:rsidRDefault="00B93CA2" w:rsidP="00B93CA2">
      <w:pPr>
        <w:pStyle w:val="B10"/>
      </w:pPr>
      <w:r w:rsidRPr="00E6516F">
        <w:t>1)</w:t>
      </w:r>
      <w:r w:rsidRPr="00E6516F">
        <w:tab/>
        <w:t>The key management client makes a request for user key material from the KMS. The request contains an access token to authenticate the user as defined in clause 5.1. There are three types of request (as defined in Annex D):</w:t>
      </w:r>
    </w:p>
    <w:p w14:paraId="5804CC3A" w14:textId="77777777" w:rsidR="00B93CA2" w:rsidRPr="00E6516F" w:rsidRDefault="00B93CA2" w:rsidP="00B93CA2">
      <w:pPr>
        <w:pStyle w:val="B2"/>
      </w:pPr>
      <w:r w:rsidRPr="00E6516F">
        <w:t>a)</w:t>
      </w:r>
      <w:r w:rsidRPr="00E6516F">
        <w:tab/>
        <w:t>KMSInit Request. This request is the first request sent to the KMS to setup the user.</w:t>
      </w:r>
    </w:p>
    <w:p w14:paraId="4B1BB48C" w14:textId="77777777" w:rsidR="00B93CA2" w:rsidRPr="00E6516F" w:rsidRDefault="00B93CA2" w:rsidP="00B93CA2">
      <w:pPr>
        <w:pStyle w:val="B2"/>
      </w:pPr>
      <w:r w:rsidRPr="00E6516F">
        <w:t>b)</w:t>
      </w:r>
      <w:r w:rsidRPr="00E6516F">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00EA412B" w14:textId="77777777" w:rsidR="00B93CA2" w:rsidRPr="00E6516F" w:rsidRDefault="00B93CA2" w:rsidP="00B93CA2">
      <w:pPr>
        <w:pStyle w:val="B2"/>
      </w:pPr>
      <w:r w:rsidRPr="00E6516F">
        <w:lastRenderedPageBreak/>
        <w:t>c)</w:t>
      </w:r>
      <w:r w:rsidRPr="00E6516F">
        <w:tab/>
        <w:t>KMSCertCache Request: This request is to obtain external KMS certificates associated with external security domains (managed by another KMS). The request may contain details of the latest version of the cache received by the client.</w:t>
      </w:r>
    </w:p>
    <w:p w14:paraId="35D2CE16" w14:textId="77777777" w:rsidR="00B93CA2" w:rsidRPr="00E6516F" w:rsidRDefault="00B93CA2" w:rsidP="00B93CA2">
      <w:pPr>
        <w:pStyle w:val="B10"/>
      </w:pPr>
      <w:r w:rsidRPr="00E6516F">
        <w:t>2)</w:t>
      </w:r>
      <w:r w:rsidRPr="00E6516F">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7338F60F" w14:textId="77777777" w:rsidR="00B93CA2" w:rsidRPr="00E6516F" w:rsidRDefault="00B93CA2" w:rsidP="00B93CA2">
      <w:pPr>
        <w:pStyle w:val="B2"/>
      </w:pPr>
      <w:r w:rsidRPr="00E6516F">
        <w:t>a)</w:t>
      </w:r>
      <w:r w:rsidRPr="00E6516F">
        <w:tab/>
        <w:t>KMSInit Response. This response contains domain parameters and optionally, a new TrK and/or a new InK.</w:t>
      </w:r>
    </w:p>
    <w:p w14:paraId="6B44A178" w14:textId="77777777" w:rsidR="00B93CA2" w:rsidRPr="00E6516F" w:rsidRDefault="00B93CA2" w:rsidP="00B93CA2">
      <w:pPr>
        <w:pStyle w:val="B2"/>
      </w:pPr>
      <w:r w:rsidRPr="00E6516F">
        <w:t>b)</w:t>
      </w:r>
      <w:r w:rsidRPr="00E6516F">
        <w:tab/>
        <w:t>KMSKeyProv Response: This response provides new key material to the user and optionally, a new TrK.</w:t>
      </w:r>
    </w:p>
    <w:p w14:paraId="42F37AE5" w14:textId="77777777" w:rsidR="00B93CA2" w:rsidRPr="00E6516F" w:rsidRDefault="00B93CA2" w:rsidP="00B93CA2">
      <w:pPr>
        <w:pStyle w:val="B2"/>
      </w:pPr>
      <w:r w:rsidRPr="00E6516F">
        <w:t>c)</w:t>
      </w:r>
      <w:r w:rsidRPr="00E6516F">
        <w:tab/>
        <w:t>KMSCertCache Response: This response contains new or updated home KMS certificates and/or external KMS certificates required by the user for communications with external security domains.</w:t>
      </w:r>
    </w:p>
    <w:p w14:paraId="11BE783D" w14:textId="77777777" w:rsidR="00B93CA2" w:rsidRPr="00E6516F" w:rsidRDefault="00B93CA2" w:rsidP="00B93CA2">
      <w:r w:rsidRPr="00E6516F">
        <w:t>The procedure for the provisioning of identity-specific key material when the HTTP proxy is not used between the KMS and the KMS client is as described in Figure 5.3.3-2.</w:t>
      </w:r>
    </w:p>
    <w:p w14:paraId="531775DB" w14:textId="77777777" w:rsidR="00B93CA2" w:rsidRPr="00E6516F" w:rsidRDefault="00B93CA2" w:rsidP="00CC252A">
      <w:pPr>
        <w:pStyle w:val="TH"/>
      </w:pPr>
      <w:r w:rsidRPr="00E6516F">
        <w:object w:dxaOrig="8856" w:dyaOrig="2760" w14:anchorId="6B818B87">
          <v:shape id="_x0000_i1029" type="#_x0000_t75" style="width:442.5pt;height:138pt" o:ole="">
            <v:imagedata r:id="rId14" o:title=""/>
          </v:shape>
          <o:OLEObject Type="Embed" ProgID="Visio.Drawing.15" ShapeID="_x0000_i1029" DrawAspect="Content" ObjectID="_1717430697" r:id="rId15"/>
        </w:object>
      </w:r>
    </w:p>
    <w:p w14:paraId="46112727" w14:textId="77777777" w:rsidR="00B93CA2" w:rsidRPr="00E6516F" w:rsidRDefault="00B93CA2" w:rsidP="00B93CA2">
      <w:pPr>
        <w:pStyle w:val="TF"/>
      </w:pPr>
      <w:r w:rsidRPr="00E6516F">
        <w:t>Figure 5.3.3-2: Provisioning of key material without a proxy</w:t>
      </w:r>
    </w:p>
    <w:p w14:paraId="1B17DFC8" w14:textId="77777777" w:rsidR="00CC252A" w:rsidRPr="00E6516F" w:rsidRDefault="00CC252A" w:rsidP="00B93CA2"/>
    <w:p w14:paraId="7DF0C29C" w14:textId="77777777" w:rsidR="00B93CA2" w:rsidRPr="00E6516F" w:rsidRDefault="00B93CA2" w:rsidP="00B93CA2">
      <w:r w:rsidRPr="00E6516F">
        <w:t xml:space="preserve">The procedure in Figure 5.3.3-2 is now described step-by-step: </w:t>
      </w:r>
    </w:p>
    <w:p w14:paraId="1866DB67" w14:textId="77777777" w:rsidR="00B93CA2" w:rsidRPr="00E6516F" w:rsidRDefault="00B93CA2" w:rsidP="00B93CA2">
      <w:pPr>
        <w:pStyle w:val="B10"/>
      </w:pPr>
      <w:r w:rsidRPr="00E6516F">
        <w:t>0)</w:t>
      </w:r>
      <w:r w:rsidRPr="00E6516F">
        <w:tab/>
        <w:t>The key management client establishes a direct HTTPS connection to the KMS. The following message flow is within this secure connection.</w:t>
      </w:r>
    </w:p>
    <w:p w14:paraId="3CFBB44B" w14:textId="77777777" w:rsidR="00B93CA2" w:rsidRPr="00E6516F" w:rsidRDefault="00B93CA2" w:rsidP="00B93CA2">
      <w:pPr>
        <w:pStyle w:val="B10"/>
      </w:pPr>
      <w:r w:rsidRPr="00E6516F">
        <w:t>1)</w:t>
      </w:r>
      <w:r w:rsidRPr="00E6516F">
        <w:tab/>
        <w:t>The key management client makes a request to the KMS. The same requests can be made as defined above with a proxy.</w:t>
      </w:r>
    </w:p>
    <w:p w14:paraId="1F406BBA" w14:textId="77777777" w:rsidR="00B93CA2" w:rsidRPr="00E6516F" w:rsidRDefault="00B93CA2" w:rsidP="00B93CA2">
      <w:pPr>
        <w:pStyle w:val="B10"/>
      </w:pPr>
      <w:r w:rsidRPr="00E6516F">
        <w:t>2)</w:t>
      </w:r>
      <w:r w:rsidRPr="00E6516F">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0571872E" w14:textId="77777777" w:rsidR="00B93CA2" w:rsidRPr="00E6516F" w:rsidRDefault="00B93CA2" w:rsidP="00B93CA2">
      <w:r w:rsidRPr="00E6516F">
        <w:t>As a result of this procedure, the key management client has securely obtained key material for use within the MC system.</w:t>
      </w:r>
    </w:p>
    <w:p w14:paraId="6F5BA38F" w14:textId="77777777" w:rsidR="00B93CA2" w:rsidRPr="00E6516F" w:rsidRDefault="00B93CA2" w:rsidP="00B93CA2">
      <w:r w:rsidRPr="00E6516F">
        <w:t>[TS 24.484, clause 4.2.1]</w:t>
      </w:r>
    </w:p>
    <w:p w14:paraId="299E9977" w14:textId="77777777" w:rsidR="00B93CA2" w:rsidRPr="00E6516F" w:rsidRDefault="00B93CA2" w:rsidP="00B93CA2">
      <w:r w:rsidRPr="00E6516F">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44722F17" w14:textId="77777777" w:rsidR="00B93CA2" w:rsidRPr="00E6516F" w:rsidRDefault="00B93CA2" w:rsidP="00B93CA2">
      <w:r w:rsidRPr="00E6516F">
        <w:t>In order to obtain access to MC services the UE needs to obtain configuration data either online via the network or offline using some external device (e.g. a laptop). As part of the bootstrap process the MC UE needs to discover either:</w:t>
      </w:r>
    </w:p>
    <w:p w14:paraId="6B855C6B" w14:textId="77777777" w:rsidR="00B93CA2" w:rsidRPr="00E6516F" w:rsidRDefault="00B93CA2" w:rsidP="00B93CA2">
      <w:pPr>
        <w:pStyle w:val="B10"/>
      </w:pPr>
      <w:r w:rsidRPr="00E6516F">
        <w:t>1.</w:t>
      </w:r>
      <w:r w:rsidRPr="00E6516F">
        <w:tab/>
        <w:t xml:space="preserve">the online configuration management server in the network that configures the MCS UE initial configuration MO </w:t>
      </w:r>
      <w:r w:rsidRPr="00E6516F">
        <w:rPr>
          <w:rFonts w:eastAsia="SimSun"/>
          <w:lang w:eastAsia="zh-CN"/>
        </w:rPr>
        <w:t xml:space="preserve">and the default MCS user profile </w:t>
      </w:r>
      <w:r w:rsidRPr="00E6516F">
        <w:t>configuration</w:t>
      </w:r>
      <w:r w:rsidRPr="00E6516F">
        <w:rPr>
          <w:rFonts w:eastAsia="SimSun"/>
          <w:lang w:eastAsia="zh-CN"/>
        </w:rPr>
        <w:t xml:space="preserve"> MO(s)</w:t>
      </w:r>
      <w:r w:rsidRPr="00E6516F">
        <w:t>, then the MC UE:</w:t>
      </w:r>
    </w:p>
    <w:p w14:paraId="7637779E" w14:textId="77777777" w:rsidR="00B93CA2" w:rsidRPr="00E6516F" w:rsidRDefault="00B93CA2" w:rsidP="00B93CA2">
      <w:pPr>
        <w:pStyle w:val="B2"/>
      </w:pPr>
      <w:r w:rsidRPr="00E6516F">
        <w:lastRenderedPageBreak/>
        <w:t>a)</w:t>
      </w:r>
      <w:r w:rsidRPr="00E6516F">
        <w:tab/>
        <w:t>using the URI of the configuration management server obtained from the MCS UE initial configuration MO, obtains for each MCS that is enabled:</w:t>
      </w:r>
    </w:p>
    <w:p w14:paraId="48F4E740" w14:textId="77777777" w:rsidR="00B93CA2" w:rsidRPr="00E6516F" w:rsidRDefault="00B93CA2" w:rsidP="00B93CA2">
      <w:pPr>
        <w:pStyle w:val="B3"/>
      </w:pPr>
      <w:r w:rsidRPr="00E6516F">
        <w:t>-</w:t>
      </w:r>
      <w:r w:rsidRPr="00E6516F">
        <w:tab/>
        <w:t>the appropriateMCS UE configuration document;</w:t>
      </w:r>
    </w:p>
    <w:p w14:paraId="76587004" w14:textId="77777777" w:rsidR="00B93CA2" w:rsidRPr="00E6516F" w:rsidRDefault="00B93CA2" w:rsidP="00B93CA2">
      <w:pPr>
        <w:pStyle w:val="B3"/>
      </w:pPr>
      <w:r w:rsidRPr="00E6516F">
        <w:t>-</w:t>
      </w:r>
      <w:r w:rsidRPr="00E6516F">
        <w:tab/>
        <w:t>the appropriateMCS user profile configuration document; and</w:t>
      </w:r>
    </w:p>
    <w:p w14:paraId="39CE4DA1" w14:textId="77777777" w:rsidR="00B93CA2" w:rsidRPr="00E6516F" w:rsidRDefault="00B93CA2" w:rsidP="00B93CA2">
      <w:pPr>
        <w:pStyle w:val="B3"/>
      </w:pPr>
      <w:r w:rsidRPr="00E6516F">
        <w:t>-</w:t>
      </w:r>
      <w:r w:rsidRPr="00E6516F">
        <w:tab/>
        <w:t>the appropriateMC service configuration document; and</w:t>
      </w:r>
    </w:p>
    <w:p w14:paraId="3A84DCD9" w14:textId="77777777" w:rsidR="00B93CA2" w:rsidRPr="00E6516F" w:rsidRDefault="00B93CA2" w:rsidP="00B93CA2">
      <w:pPr>
        <w:pStyle w:val="B2"/>
      </w:pPr>
      <w:r w:rsidRPr="00E6516F">
        <w:t>b)</w:t>
      </w:r>
      <w:r w:rsidRPr="00E6516F">
        <w:tab/>
        <w:t>using the URI of the group management server obtained from the MCS UE initial configuration MO obtain the MCS group document; or</w:t>
      </w:r>
    </w:p>
    <w:p w14:paraId="161955FD" w14:textId="77777777" w:rsidR="00B93CA2" w:rsidRPr="00E6516F" w:rsidRDefault="00B93CA2" w:rsidP="00B93CA2">
      <w:pPr>
        <w:pStyle w:val="B10"/>
      </w:pPr>
      <w:r w:rsidRPr="00E6516F">
        <w:t>2.</w:t>
      </w:r>
      <w:r w:rsidRPr="00E6516F">
        <w:tab/>
        <w:t>the:</w:t>
      </w:r>
    </w:p>
    <w:p w14:paraId="650486A0" w14:textId="77777777" w:rsidR="00B93CA2" w:rsidRPr="00E6516F" w:rsidRDefault="00B93CA2" w:rsidP="00B93CA2">
      <w:pPr>
        <w:pStyle w:val="B2"/>
      </w:pPr>
      <w:r w:rsidRPr="00E6516F">
        <w:t>a)</w:t>
      </w:r>
      <w:r w:rsidRPr="00E6516F">
        <w:tab/>
        <w:t>offline configuration management server on the external device that configures the MC UE with the:</w:t>
      </w:r>
    </w:p>
    <w:p w14:paraId="79AD9F68" w14:textId="77777777" w:rsidR="00B93CA2" w:rsidRPr="00E6516F" w:rsidRDefault="00B93CA2" w:rsidP="00B93CA2">
      <w:pPr>
        <w:pStyle w:val="B3"/>
      </w:pPr>
      <w:r w:rsidRPr="00E6516F">
        <w:t>-</w:t>
      </w:r>
      <w:r w:rsidRPr="00E6516F">
        <w:tab/>
        <w:t>MCS UE initial configuration MO;</w:t>
      </w:r>
    </w:p>
    <w:p w14:paraId="14C95F95" w14:textId="77777777" w:rsidR="00B93CA2" w:rsidRPr="00E6516F" w:rsidRDefault="00B93CA2" w:rsidP="00B93CA2">
      <w:pPr>
        <w:pStyle w:val="B3"/>
      </w:pPr>
      <w:r w:rsidRPr="00E6516F">
        <w:t>-</w:t>
      </w:r>
      <w:r w:rsidRPr="00E6516F">
        <w:tab/>
        <w:t>appropriate MCS UE configuration MO(s);</w:t>
      </w:r>
    </w:p>
    <w:p w14:paraId="0C6481EB" w14:textId="77777777" w:rsidR="00B93CA2" w:rsidRPr="00E6516F" w:rsidRDefault="00B93CA2" w:rsidP="00B93CA2">
      <w:pPr>
        <w:pStyle w:val="B3"/>
      </w:pPr>
      <w:r w:rsidRPr="00E6516F">
        <w:t>-</w:t>
      </w:r>
      <w:r w:rsidRPr="00E6516F">
        <w:tab/>
        <w:t>appropriate MCS user profile MO(s); and</w:t>
      </w:r>
    </w:p>
    <w:p w14:paraId="06D8BCFC" w14:textId="77777777" w:rsidR="00B93CA2" w:rsidRPr="00E6516F" w:rsidRDefault="00B93CA2" w:rsidP="00B93CA2">
      <w:pPr>
        <w:pStyle w:val="B3"/>
      </w:pPr>
      <w:r w:rsidRPr="00E6516F">
        <w:t>-</w:t>
      </w:r>
      <w:r w:rsidRPr="00E6516F">
        <w:tab/>
        <w:t>appropriate MCS service configuration MO(s); and</w:t>
      </w:r>
    </w:p>
    <w:p w14:paraId="43D6D442" w14:textId="77777777" w:rsidR="00B93CA2" w:rsidRPr="00E6516F" w:rsidRDefault="00B93CA2" w:rsidP="00B93CA2">
      <w:pPr>
        <w:pStyle w:val="B2"/>
      </w:pPr>
      <w:r w:rsidRPr="00E6516F">
        <w:t>b)</w:t>
      </w:r>
      <w:r w:rsidRPr="00E6516F">
        <w:tab/>
        <w:t>offline group management server on the external device that configures the MC UE with the MCS group MO.</w:t>
      </w:r>
    </w:p>
    <w:p w14:paraId="2399B11C" w14:textId="77777777" w:rsidR="00B93CA2" w:rsidRPr="00E6516F" w:rsidRDefault="00B93CA2" w:rsidP="00B93CA2">
      <w:r w:rsidRPr="00E6516F">
        <w:rPr>
          <w:rFonts w:eastAsia="SimSun"/>
          <w:lang w:eastAsia="zh-CN"/>
        </w:rPr>
        <w:t xml:space="preserve">The mechanism to </w:t>
      </w:r>
      <w:r w:rsidRPr="00E6516F">
        <w:t xml:space="preserve">discover the online or offline configuration management server </w:t>
      </w:r>
      <w:r w:rsidRPr="00E6516F">
        <w:rPr>
          <w:rFonts w:eastAsia="SimSun"/>
          <w:lang w:eastAsia="zh-CN"/>
        </w:rPr>
        <w:t>is dependent on the protocol used to manage and configure the MO and is out of scope of the present document.</w:t>
      </w:r>
    </w:p>
    <w:p w14:paraId="5A2C3D70" w14:textId="77777777" w:rsidR="00B93CA2" w:rsidRPr="00E6516F" w:rsidRDefault="00B93CA2" w:rsidP="00B93CA2">
      <w:pPr>
        <w:rPr>
          <w:rFonts w:eastAsia="SimSun"/>
          <w:lang w:eastAsia="zh-CN"/>
        </w:rPr>
      </w:pPr>
      <w:r w:rsidRPr="00E6516F">
        <w:t>[TS 24.484, clause 4.2.2.1]</w:t>
      </w:r>
    </w:p>
    <w:p w14:paraId="6E3DC95A" w14:textId="77777777" w:rsidR="00B93CA2" w:rsidRPr="00E6516F" w:rsidRDefault="00B93CA2" w:rsidP="00B93CA2">
      <w:r w:rsidRPr="00E6516F">
        <w:t>The format of the MCS UE initial configuration MO downloaded to the MC UE during online configuration is defined in 3GPP TS 24.483 [4].</w:t>
      </w:r>
    </w:p>
    <w:p w14:paraId="53626F77" w14:textId="77777777" w:rsidR="00B93CA2" w:rsidRPr="00E6516F" w:rsidRDefault="00B93CA2" w:rsidP="00B93CA2">
      <w:r w:rsidRPr="00E6516F">
        <w:t>The format of the MCS group document downloaded to the MC UE during online configuration is defined in 3GPP TS 24.481 [5].</w:t>
      </w:r>
    </w:p>
    <w:p w14:paraId="025B061F" w14:textId="77777777" w:rsidR="00B93CA2" w:rsidRPr="00E6516F" w:rsidRDefault="00B93CA2" w:rsidP="00B93CA2">
      <w:r w:rsidRPr="00E6516F">
        <w:t xml:space="preserve">Figure 4.2.2-1 shows the </w:t>
      </w:r>
      <w:r w:rsidRPr="00E6516F">
        <w:rPr>
          <w:rFonts w:eastAsia="SimSun"/>
          <w:lang w:eastAsia="zh-CN"/>
        </w:rPr>
        <w:t xml:space="preserve">MCPTT UE online configuration </w:t>
      </w:r>
      <w:r w:rsidRPr="00E6516F">
        <w:t>time sequence</w:t>
      </w:r>
      <w:r w:rsidRPr="00E6516F">
        <w:rPr>
          <w:rFonts w:eastAsia="SimSun"/>
          <w:lang w:eastAsia="zh-CN"/>
        </w:rPr>
        <w:t>.</w:t>
      </w:r>
      <w:r w:rsidRPr="00E6516F">
        <w:t xml:space="preserve"> </w:t>
      </w:r>
    </w:p>
    <w:p w14:paraId="79067739" w14:textId="77777777" w:rsidR="00B93CA2" w:rsidRPr="00E6516F" w:rsidRDefault="00B93CA2" w:rsidP="00B93CA2">
      <w:pPr>
        <w:pStyle w:val="TH"/>
        <w:rPr>
          <w:rFonts w:eastAsia="Malgun Gothic"/>
          <w:lang w:eastAsia="ko-KR"/>
        </w:rPr>
      </w:pPr>
      <w:r w:rsidRPr="00E6516F">
        <w:rPr>
          <w:lang w:eastAsia="x-none"/>
        </w:rPr>
        <w:object w:dxaOrig="5592" w:dyaOrig="5460" w14:anchorId="63D2ADE1">
          <v:shape id="_x0000_i1030" type="#_x0000_t75" style="width:280pt;height:273pt" o:ole="">
            <v:imagedata r:id="rId16" o:title=""/>
          </v:shape>
          <o:OLEObject Type="Embed" ProgID="Visio.Drawing.11" ShapeID="_x0000_i1030" DrawAspect="Content" ObjectID="_1717430698" r:id="rId17"/>
        </w:object>
      </w:r>
    </w:p>
    <w:p w14:paraId="0818CD1C" w14:textId="77777777" w:rsidR="00B93CA2" w:rsidRPr="00E6516F" w:rsidRDefault="00B93CA2" w:rsidP="00B93CA2">
      <w:pPr>
        <w:pStyle w:val="TF"/>
      </w:pPr>
      <w:r w:rsidRPr="00E6516F">
        <w:t>Figure 4.2.2-1 MC UE online configuration time sequence</w:t>
      </w:r>
    </w:p>
    <w:p w14:paraId="3A8157E8" w14:textId="77777777" w:rsidR="00CC252A" w:rsidRPr="00E6516F" w:rsidRDefault="00CC252A" w:rsidP="00B93CA2">
      <w:pPr>
        <w:rPr>
          <w:rFonts w:eastAsia="SimSun"/>
          <w:lang w:eastAsia="zh-CN"/>
        </w:rPr>
      </w:pPr>
    </w:p>
    <w:p w14:paraId="0F16239F" w14:textId="77777777" w:rsidR="00B93CA2" w:rsidRPr="00E6516F" w:rsidRDefault="00B93CA2" w:rsidP="00B93CA2">
      <w:pPr>
        <w:rPr>
          <w:rFonts w:eastAsia="SimSun"/>
          <w:lang w:eastAsia="zh-CN"/>
        </w:rPr>
      </w:pPr>
      <w:r w:rsidRPr="00E6516F">
        <w:rPr>
          <w:rFonts w:eastAsia="SimSun"/>
          <w:lang w:eastAsia="zh-CN"/>
        </w:rPr>
        <w:t xml:space="preserve">If the MCS UE initial configuration MO has changed from the version stored in the MC UE, the updated MC UE initial configuration MO is downloaded to the MCPTT UE. </w:t>
      </w:r>
    </w:p>
    <w:p w14:paraId="5F61310C" w14:textId="77777777" w:rsidR="00B93CA2" w:rsidRPr="00E6516F" w:rsidRDefault="00B93CA2" w:rsidP="00B93CA2">
      <w:pPr>
        <w:rPr>
          <w:rFonts w:eastAsia="SimSun"/>
          <w:lang w:eastAsia="zh-CN"/>
        </w:rPr>
      </w:pPr>
      <w:r w:rsidRPr="00E6516F">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2EA39298" w14:textId="77777777" w:rsidR="00B93CA2" w:rsidRPr="00E6516F" w:rsidRDefault="00B93CA2" w:rsidP="00B93CA2">
      <w:pPr>
        <w:pStyle w:val="NO"/>
        <w:rPr>
          <w:rFonts w:eastAsia="SimSun"/>
          <w:lang w:eastAsia="zh-CN"/>
        </w:rPr>
      </w:pPr>
      <w:r w:rsidRPr="00E6516F">
        <w:rPr>
          <w:rFonts w:eastAsia="SimSun"/>
          <w:lang w:eastAsia="zh-CN"/>
        </w:rPr>
        <w:t>NOTE</w:t>
      </w:r>
      <w:r w:rsidRPr="00E6516F">
        <w:t> 1</w:t>
      </w:r>
      <w:r w:rsidRPr="00E6516F">
        <w:rPr>
          <w:rFonts w:eastAsia="SimSun"/>
          <w:lang w:eastAsia="zh-CN"/>
        </w:rPr>
        <w:t>:</w:t>
      </w:r>
      <w:r w:rsidRPr="00E6516F">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543BA703" w14:textId="77777777" w:rsidR="00B93CA2" w:rsidRPr="00E6516F" w:rsidRDefault="00B93CA2" w:rsidP="00B93CA2">
      <w:r w:rsidRPr="00E6516F">
        <w:rPr>
          <w:rFonts w:eastAsia="SimSun"/>
          <w:lang w:eastAsia="zh-CN"/>
        </w:rPr>
        <w:t xml:space="preserve">The MC UE contacts the identity management server using the HTTPS URI stored in the MCS UE initial configuration MO and performs MC User authentication as specified in </w:t>
      </w:r>
      <w:r w:rsidRPr="00E6516F">
        <w:t>3GPP TS 24.482 [6].</w:t>
      </w:r>
    </w:p>
    <w:p w14:paraId="0F82F71C" w14:textId="77777777" w:rsidR="00B93CA2" w:rsidRPr="00E6516F" w:rsidRDefault="00B93CA2" w:rsidP="00B93CA2">
      <w:r w:rsidRPr="00E6516F">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14:paraId="2E4E988F" w14:textId="77777777" w:rsidR="00B93CA2" w:rsidRPr="00E6516F" w:rsidRDefault="00B93CA2" w:rsidP="00B93CA2">
      <w:pPr>
        <w:pStyle w:val="NO"/>
        <w:rPr>
          <w:rFonts w:eastAsia="SimSun"/>
          <w:lang w:eastAsia="zh-CN"/>
        </w:rPr>
      </w:pPr>
      <w:r w:rsidRPr="00E6516F">
        <w:t>NOTE 2:</w:t>
      </w:r>
      <w:r w:rsidRPr="00E6516F">
        <w:tab/>
        <w:t xml:space="preserve">The MC UE can be notified of changes to an configuration documents at any time while using the MCS. </w:t>
      </w:r>
    </w:p>
    <w:p w14:paraId="183F5FF2" w14:textId="77777777" w:rsidR="00B93CA2" w:rsidRPr="00E6516F" w:rsidRDefault="00B93CA2" w:rsidP="00B93CA2">
      <w:r w:rsidRPr="00E6516F">
        <w:t>[TS 24.484, clause 6.2.2]</w:t>
      </w:r>
    </w:p>
    <w:p w14:paraId="52509104" w14:textId="77777777" w:rsidR="00B93CA2" w:rsidRPr="00E6516F" w:rsidRDefault="00B93CA2" w:rsidP="00B93CA2">
      <w:r w:rsidRPr="00E6516F">
        <w:t>The CMC shall send the HTTP request over TLS connection as specified for the HTTP client in the UE in annex A of 3GPP TS 24.482 [6].</w:t>
      </w:r>
    </w:p>
    <w:p w14:paraId="77D838F1" w14:textId="77777777" w:rsidR="00B93CA2" w:rsidRPr="00E6516F" w:rsidRDefault="00B93CA2" w:rsidP="00B93CA2">
      <w:r w:rsidRPr="00E6516F">
        <w:t>[TS 24.484, clause 6.3.1.1]</w:t>
      </w:r>
    </w:p>
    <w:p w14:paraId="3D0D645F" w14:textId="77777777" w:rsidR="00B93CA2" w:rsidRPr="00E6516F" w:rsidRDefault="00B93CA2" w:rsidP="00B93CA2">
      <w:r w:rsidRPr="00E6516F">
        <w:t>A CMC shall support subclause 6.1.1 "</w:t>
      </w:r>
      <w:r w:rsidRPr="00E6516F">
        <w:rPr>
          <w:i/>
        </w:rPr>
        <w:t>Document Management</w:t>
      </w:r>
      <w:r w:rsidRPr="00E6516F">
        <w:t>" of OMA OMA-TS-XDM_Core-V2_1 [2] and subclause 6.3.13.2.2 for subscribing to configuration management documents.</w:t>
      </w:r>
    </w:p>
    <w:p w14:paraId="45D05CDD" w14:textId="77777777" w:rsidR="00B93CA2" w:rsidRPr="00E6516F" w:rsidRDefault="00B93CA2" w:rsidP="00B93CA2">
      <w:r w:rsidRPr="00E6516F">
        <w:t>[TS 24.484, clause 6.3.3.2.1]</w:t>
      </w:r>
    </w:p>
    <w:p w14:paraId="658767A5" w14:textId="77777777" w:rsidR="00B93CA2" w:rsidRPr="00E6516F" w:rsidRDefault="00B93CA2" w:rsidP="00B93CA2">
      <w:r w:rsidRPr="00E6516F">
        <w:t>In order to retrieve a configuration management document, a GC shall send an HTTP GET request with the Request URI that references the document to be updated to the network according to procedures specified in IETF RFC 4825 [14] "</w:t>
      </w:r>
      <w:r w:rsidRPr="00E6516F">
        <w:rPr>
          <w:i/>
        </w:rPr>
        <w:t>Retrieve a Document</w:t>
      </w:r>
      <w:r w:rsidRPr="00E6516F">
        <w:t>".</w:t>
      </w:r>
    </w:p>
    <w:p w14:paraId="16A00B39" w14:textId="77777777" w:rsidR="00B93CA2" w:rsidRPr="00E6516F" w:rsidRDefault="00B93CA2" w:rsidP="00B93CA2">
      <w:r w:rsidRPr="00E6516F">
        <w:t>[TS 24.484, clause 6.3.3.2.2]</w:t>
      </w:r>
    </w:p>
    <w:p w14:paraId="14DB3ADD" w14:textId="77777777" w:rsidR="00B93CA2" w:rsidRPr="00E6516F" w:rsidRDefault="00B93CA2" w:rsidP="00B93CA2">
      <w:r w:rsidRPr="00E6516F">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396DE9C2" w14:textId="77777777" w:rsidR="00B93CA2" w:rsidRPr="00E6516F" w:rsidRDefault="00B93CA2" w:rsidP="00B93CA2">
      <w:r w:rsidRPr="00E6516F">
        <w:t>Subclause 7.5 specifies which configuration management documents can be retrieved from the CMS over the CSC-4 reference point.</w:t>
      </w:r>
    </w:p>
    <w:p w14:paraId="48AD772A" w14:textId="77777777" w:rsidR="00B93CA2" w:rsidRPr="00E6516F" w:rsidRDefault="00B93CA2" w:rsidP="00B93CA2">
      <w:r w:rsidRPr="00E6516F">
        <w:t>[TS 24.484, clause 6.3.13.2.1]</w:t>
      </w:r>
    </w:p>
    <w:p w14:paraId="41C16F3C" w14:textId="77777777" w:rsidR="00B93CA2" w:rsidRPr="00E6516F" w:rsidRDefault="00B93CA2" w:rsidP="00B93CA2">
      <w:r w:rsidRPr="00E6516F">
        <w:t>This procedure enables the CMC to subscribe to notification of changes of one or more configuration management documents defined.</w:t>
      </w:r>
    </w:p>
    <w:p w14:paraId="34D516A2" w14:textId="77777777" w:rsidR="00B93CA2" w:rsidRPr="00E6516F" w:rsidRDefault="00B93CA2" w:rsidP="00B93CA2">
      <w:r w:rsidRPr="00E6516F">
        <w:t>This procedure enables the MCS server to subscribe to notification of changes of the MCPTT service configuration document.</w:t>
      </w:r>
    </w:p>
    <w:p w14:paraId="6DD2036A" w14:textId="77777777" w:rsidR="00B93CA2" w:rsidRPr="00E6516F" w:rsidRDefault="00B93CA2" w:rsidP="00B93CA2">
      <w:r w:rsidRPr="00E6516F">
        <w:t>[TS 24.484, clause 6.3.13.2.2]</w:t>
      </w:r>
    </w:p>
    <w:p w14:paraId="2CD9ED0C" w14:textId="77777777" w:rsidR="00B93CA2" w:rsidRPr="00E6516F" w:rsidRDefault="00B93CA2" w:rsidP="00B93CA2">
      <w:r w:rsidRPr="00E6516F">
        <w:t>In order to subscribe to Configuration management</w:t>
      </w:r>
      <w:r w:rsidRPr="00E6516F">
        <w:rPr>
          <w:lang w:eastAsia="ko-KR"/>
        </w:rPr>
        <w:t xml:space="preserve"> document</w:t>
      </w:r>
      <w:r w:rsidRPr="00E6516F">
        <w:t>, a CMC shall send an initial SIP SUBSCRIBE request to the network according to the UE originating procedures specified in 3GPP TS 24.229 [22] and IETF RFC 5875 [11]. In the initial SIP SUBSCRIBE request, the CMC:</w:t>
      </w:r>
    </w:p>
    <w:p w14:paraId="3F67C2CC" w14:textId="77777777" w:rsidR="00B93CA2" w:rsidRPr="00E6516F" w:rsidRDefault="00B93CA2" w:rsidP="00B93CA2">
      <w:pPr>
        <w:pStyle w:val="B10"/>
      </w:pPr>
      <w:r w:rsidRPr="00E6516F">
        <w:lastRenderedPageBreak/>
        <w:t>…</w:t>
      </w:r>
    </w:p>
    <w:p w14:paraId="0AA8D2FF" w14:textId="77777777" w:rsidR="00B93CA2" w:rsidRPr="00E6516F" w:rsidRDefault="00B93CA2" w:rsidP="00B93CA2">
      <w:pPr>
        <w:pStyle w:val="B10"/>
      </w:pPr>
      <w:r w:rsidRPr="00E6516F">
        <w:t>b)</w:t>
      </w:r>
      <w:r w:rsidRPr="00E6516F">
        <w:tab/>
        <w:t>if subscription to multiple documents simultaneously using the subscription proxy function is used:</w:t>
      </w:r>
    </w:p>
    <w:p w14:paraId="09B32DAC" w14:textId="77777777" w:rsidR="00B93CA2" w:rsidRPr="00E6516F" w:rsidRDefault="00B93CA2" w:rsidP="00B93CA2">
      <w:pPr>
        <w:pStyle w:val="B2"/>
      </w:pPr>
      <w:r w:rsidRPr="00E6516F">
        <w:rPr>
          <w:rFonts w:eastAsia="SimSun"/>
        </w:rPr>
        <w:t>1)</w:t>
      </w:r>
      <w:r w:rsidRPr="00E6516F">
        <w:rPr>
          <w:rFonts w:eastAsia="SimSun"/>
        </w:rPr>
        <w:tab/>
        <w:t>shall include an application/resource-lists+xml</w:t>
      </w:r>
      <w:r w:rsidRPr="00E6516F">
        <w:t xml:space="preserve"> </w:t>
      </w:r>
      <w:r w:rsidRPr="00E6516F">
        <w:rPr>
          <w:lang w:eastAsia="ko-KR"/>
        </w:rPr>
        <w:t xml:space="preserve">MIME body. In the </w:t>
      </w:r>
      <w:r w:rsidRPr="00E6516F">
        <w:rPr>
          <w:rFonts w:eastAsia="SimSun"/>
        </w:rPr>
        <w:t>application/resource-lists+xml</w:t>
      </w:r>
      <w:r w:rsidRPr="00E6516F">
        <w:t xml:space="preserve"> </w:t>
      </w:r>
      <w:r w:rsidRPr="00E6516F">
        <w:rPr>
          <w:lang w:eastAsia="ko-KR"/>
        </w:rPr>
        <w:t xml:space="preserve">MIME body, the CMC </w:t>
      </w:r>
      <w:r w:rsidRPr="00E6516F">
        <w:t>shall include one &lt;entry&gt; element for each document or element to be subscribed to, such that the "uri" attribute of the &lt;entry&gt; element contains a relative path reference:</w:t>
      </w:r>
    </w:p>
    <w:p w14:paraId="39EBD954" w14:textId="77777777" w:rsidR="00B93CA2" w:rsidRPr="00E6516F" w:rsidRDefault="00B93CA2" w:rsidP="00B93CA2">
      <w:pPr>
        <w:pStyle w:val="B3"/>
      </w:pPr>
      <w:r w:rsidRPr="00E6516F">
        <w:t>A)</w:t>
      </w:r>
      <w:r w:rsidRPr="00E6516F">
        <w:tab/>
        <w:t>with the base URI being equal to the "CMSXCAPRootURI" configured in the CMC as per 3GPP TS 24.483 [4]; and</w:t>
      </w:r>
    </w:p>
    <w:p w14:paraId="27FD4E0C" w14:textId="77777777" w:rsidR="00B93CA2" w:rsidRPr="00E6516F" w:rsidRDefault="00B93CA2" w:rsidP="00B93CA2">
      <w:pPr>
        <w:pStyle w:val="B3"/>
      </w:pPr>
      <w:r w:rsidRPr="00E6516F">
        <w:t>B)</w:t>
      </w:r>
      <w:r w:rsidRPr="00E6516F">
        <w:tab/>
        <w:t xml:space="preserve">with the "auid" parameter set to the appropriate application usage identifying a </w:t>
      </w:r>
      <w:r w:rsidRPr="00E6516F">
        <w:rPr>
          <w:rFonts w:eastAsia="SimSun"/>
        </w:rPr>
        <w:t>configuration management document</w:t>
      </w:r>
      <w:r w:rsidRPr="00E6516F">
        <w:t>;</w:t>
      </w:r>
    </w:p>
    <w:p w14:paraId="3BA7F6BB" w14:textId="77777777" w:rsidR="00B93CA2" w:rsidRPr="00E6516F" w:rsidRDefault="00B93CA2" w:rsidP="00B93CA2">
      <w:pPr>
        <w:pStyle w:val="B2"/>
      </w:pPr>
      <w:r w:rsidRPr="00E6516F">
        <w:t>2)</w:t>
      </w:r>
      <w:r w:rsidRPr="00E6516F">
        <w:tab/>
        <w:t>shall set the Request-URI to the configured public service identity for performing subscription proxy function of the CMS;</w:t>
      </w:r>
    </w:p>
    <w:p w14:paraId="35B12BA4" w14:textId="77777777" w:rsidR="00B93CA2" w:rsidRPr="00E6516F" w:rsidRDefault="00B93CA2" w:rsidP="00B93CA2">
      <w:pPr>
        <w:pStyle w:val="B10"/>
      </w:pPr>
      <w:r w:rsidRPr="00E6516F">
        <w:rPr>
          <w:rFonts w:eastAsia="SimSun"/>
        </w:rPr>
        <w:t>c)</w:t>
      </w:r>
      <w:r w:rsidRPr="00E6516F">
        <w:rPr>
          <w:rFonts w:eastAsia="SimSun"/>
        </w:rPr>
        <w:tab/>
      </w:r>
      <w:r w:rsidRPr="00E6516F">
        <w:t xml:space="preserve">shall include </w:t>
      </w:r>
      <w:r w:rsidRPr="00E6516F">
        <w:rPr>
          <w:rFonts w:eastAsia="SimSun"/>
        </w:rPr>
        <w:t xml:space="preserve">an </w:t>
      </w:r>
      <w:r w:rsidRPr="00E6516F">
        <w:t>application/vnd.3gpp.mcptt-info+xml MIME body with the &lt;mcptt-access-token&gt; element set to the value of the access token received during authentication procedure as described in 3GPP TS 24.482 [6];</w:t>
      </w:r>
    </w:p>
    <w:p w14:paraId="68E405E5" w14:textId="77777777" w:rsidR="00B93CA2" w:rsidRPr="00E6516F" w:rsidRDefault="00B93CA2" w:rsidP="00B93CA2">
      <w:pPr>
        <w:pStyle w:val="B10"/>
      </w:pPr>
      <w:r w:rsidRPr="00E6516F">
        <w:t>d)</w:t>
      </w:r>
      <w:r w:rsidRPr="00E6516F">
        <w:tab/>
        <w:t>if identity hiding is required:</w:t>
      </w:r>
    </w:p>
    <w:p w14:paraId="0EC321CC" w14:textId="77777777" w:rsidR="00B93CA2" w:rsidRPr="00E6516F" w:rsidRDefault="00B93CA2" w:rsidP="00B93CA2">
      <w:pPr>
        <w:pStyle w:val="B2"/>
      </w:pPr>
      <w:r w:rsidRPr="00E6516F">
        <w:t>1)</w:t>
      </w:r>
      <w:r w:rsidRPr="00E6516F">
        <w:tab/>
        <w:t xml:space="preserve">shall perform the confidentiality protection procedures and integrity protection procedures defined in 3GPP TS 24.379 [9] for MCPTT client on </w:t>
      </w:r>
      <w:r w:rsidRPr="00E6516F">
        <w:rPr>
          <w:lang w:eastAsia="ko-KR"/>
        </w:rPr>
        <w:t>the application/</w:t>
      </w:r>
      <w:r w:rsidRPr="00E6516F">
        <w:t xml:space="preserve">vnd.3gpp.mcptt-info+xml </w:t>
      </w:r>
      <w:r w:rsidRPr="00E6516F">
        <w:rPr>
          <w:lang w:eastAsia="ko-KR"/>
        </w:rPr>
        <w:t xml:space="preserve">MIME body and on the </w:t>
      </w:r>
      <w:r w:rsidRPr="00E6516F">
        <w:rPr>
          <w:rFonts w:eastAsia="SimSun"/>
        </w:rPr>
        <w:t>application/resource-lists+xml</w:t>
      </w:r>
      <w:r w:rsidRPr="00E6516F">
        <w:t xml:space="preserve"> </w:t>
      </w:r>
      <w:r w:rsidRPr="00E6516F">
        <w:rPr>
          <w:lang w:eastAsia="ko-KR"/>
        </w:rPr>
        <w:t>MIME body</w:t>
      </w:r>
      <w:r w:rsidRPr="00E6516F">
        <w:t>; and</w:t>
      </w:r>
    </w:p>
    <w:p w14:paraId="6EF44F65" w14:textId="77777777" w:rsidR="00B93CA2" w:rsidRPr="00E6516F" w:rsidRDefault="00B93CA2" w:rsidP="00B93CA2">
      <w:pPr>
        <w:pStyle w:val="B2"/>
      </w:pPr>
      <w:r w:rsidRPr="00E6516F">
        <w:t>2)</w:t>
      </w:r>
      <w:r w:rsidRPr="00E6516F">
        <w:tab/>
        <w:t>shall include an application/mikey MIME body with the CSK as specified in 3GPP TS 24.379 [9];</w:t>
      </w:r>
    </w:p>
    <w:p w14:paraId="2D96D00D" w14:textId="77777777" w:rsidR="00B93CA2" w:rsidRPr="00E6516F" w:rsidRDefault="00B93CA2" w:rsidP="00B93CA2">
      <w:pPr>
        <w:pStyle w:val="B10"/>
      </w:pPr>
      <w:r w:rsidRPr="00E6516F">
        <w:t>e)</w:t>
      </w:r>
      <w:r w:rsidRPr="00E6516F">
        <w:tab/>
        <w:t>shall include the ICSI value "urn:urn-7:3gpp-service.ims.icsi.mcptt" (coded as specified in 3GPP TS 24.229 [22]), in a P-Preferred-Service header field according to IETF RFC 6050 [23]; and</w:t>
      </w:r>
    </w:p>
    <w:p w14:paraId="0DB84E07" w14:textId="77777777" w:rsidR="00B93CA2" w:rsidRPr="00E6516F" w:rsidRDefault="00B93CA2" w:rsidP="00B93CA2">
      <w:pPr>
        <w:pStyle w:val="B10"/>
      </w:pPr>
      <w:r w:rsidRPr="00E6516F">
        <w:t>f)</w:t>
      </w:r>
      <w:r w:rsidRPr="00E6516F">
        <w:tab/>
        <w:t xml:space="preserve">shall include the </w:t>
      </w:r>
      <w:r w:rsidRPr="00E6516F">
        <w:rPr>
          <w:rFonts w:eastAsia="SimSun"/>
          <w:lang w:eastAsia="zh-CN"/>
        </w:rPr>
        <w:t>g.3gpp.icsi-ref</w:t>
      </w:r>
      <w:r w:rsidRPr="00E6516F">
        <w:t xml:space="preserve"> media feature tag containing the value of "urn:urn-7:3gpp-service.ims.icsi.mcptt" in the Contact header field.</w:t>
      </w:r>
    </w:p>
    <w:p w14:paraId="72962B12" w14:textId="77777777" w:rsidR="00B93CA2" w:rsidRPr="00E6516F" w:rsidRDefault="00B93CA2" w:rsidP="00B93CA2">
      <w:r w:rsidRPr="00E6516F">
        <w:t>Upon receiving a SIP NOTIFY request associated with a subscription created as result of the sent initial SIP SUBSCRIBE request:</w:t>
      </w:r>
    </w:p>
    <w:p w14:paraId="05FF4B27" w14:textId="77777777" w:rsidR="00B93CA2" w:rsidRPr="00E6516F" w:rsidRDefault="00B93CA2" w:rsidP="00B93CA2">
      <w:pPr>
        <w:pStyle w:val="B10"/>
      </w:pPr>
      <w:r w:rsidRPr="00E6516F">
        <w:t>1)</w:t>
      </w:r>
      <w:r w:rsidRPr="00E6516F">
        <w:tab/>
        <w:t>if identity hiding is required, the CMC shall perform the confidentiality protection procedures and integrity protection procedures defined in 3GPP TS 24.379 [9] for MC client; and</w:t>
      </w:r>
    </w:p>
    <w:p w14:paraId="2DF2C327" w14:textId="77777777" w:rsidR="00B93CA2" w:rsidRPr="00E6516F" w:rsidRDefault="00B93CA2" w:rsidP="00B93CA2">
      <w:pPr>
        <w:pStyle w:val="B10"/>
      </w:pPr>
      <w:r w:rsidRPr="00E6516F">
        <w:t>2)</w:t>
      </w:r>
      <w:r w:rsidRPr="00E6516F">
        <w:tab/>
        <w:t>shall handle the SIP NOTIFY request according to IETF RFC 5875 [11].</w:t>
      </w:r>
    </w:p>
    <w:p w14:paraId="55357A8B" w14:textId="77777777" w:rsidR="00B93CA2" w:rsidRPr="00E6516F" w:rsidRDefault="00B93CA2" w:rsidP="00B93CA2">
      <w:r w:rsidRPr="00E6516F">
        <w:t>In order to re-subscribe to notification of changes of a modified list of one or more configuration management</w:t>
      </w:r>
      <w:r w:rsidRPr="00E6516F">
        <w:rPr>
          <w:lang w:eastAsia="ko-KR"/>
        </w:rPr>
        <w:t xml:space="preserve"> documents;</w:t>
      </w:r>
      <w:r w:rsidRPr="00E6516F">
        <w:t xml:space="preserve"> a CMC shall send a SIP re-SUBSCRIBE request to the network according to the UE originating procedures specified in 3GPP TS 24.229 [22] and IETF RFC 5875 [11]. In the SIP re-SUBSCRIBE request, the CMC: </w:t>
      </w:r>
    </w:p>
    <w:p w14:paraId="7FAB1C5B" w14:textId="77777777" w:rsidR="00B93CA2" w:rsidRPr="00E6516F" w:rsidRDefault="00B93CA2" w:rsidP="00B93CA2">
      <w:pPr>
        <w:pStyle w:val="B10"/>
      </w:pPr>
      <w:r w:rsidRPr="00E6516F">
        <w:t>a)</w:t>
      </w:r>
      <w:r w:rsidRPr="00E6516F">
        <w:tab/>
        <w:t>if direct subscription is used, shall set the Request URI to a SIP URI containing:</w:t>
      </w:r>
    </w:p>
    <w:p w14:paraId="626BC48B" w14:textId="77777777" w:rsidR="00B93CA2" w:rsidRPr="00E6516F" w:rsidRDefault="00B93CA2" w:rsidP="00B93CA2">
      <w:pPr>
        <w:pStyle w:val="B2"/>
      </w:pPr>
      <w:r w:rsidRPr="00E6516F">
        <w:t>1)</w:t>
      </w:r>
      <w:r w:rsidRPr="00E6516F">
        <w:tab/>
        <w:t>the base URI being equal to the "CMSXCAPRootURI" configured in the CMC as per 3GPP TS 24.483 [4]; and</w:t>
      </w:r>
    </w:p>
    <w:p w14:paraId="5B600181" w14:textId="77777777" w:rsidR="00B93CA2" w:rsidRPr="00E6516F" w:rsidRDefault="00B93CA2" w:rsidP="00B93CA2">
      <w:pPr>
        <w:pStyle w:val="B2"/>
      </w:pPr>
      <w:r w:rsidRPr="00E6516F">
        <w:t>2)</w:t>
      </w:r>
      <w:r w:rsidRPr="00E6516F">
        <w:tab/>
        <w:t xml:space="preserve">the "auid" parameter set to the appropriate application usage identifying a </w:t>
      </w:r>
      <w:r w:rsidRPr="00E6516F">
        <w:rPr>
          <w:rFonts w:eastAsia="SimSun"/>
        </w:rPr>
        <w:t xml:space="preserve">configuration management document as described in </w:t>
      </w:r>
      <w:r w:rsidRPr="00E6516F">
        <w:t>clause 7;</w:t>
      </w:r>
    </w:p>
    <w:p w14:paraId="0D26991E" w14:textId="77777777" w:rsidR="00B93CA2" w:rsidRPr="00E6516F" w:rsidRDefault="00B93CA2" w:rsidP="00B93CA2">
      <w:pPr>
        <w:pStyle w:val="B10"/>
      </w:pPr>
      <w:r w:rsidRPr="00E6516F">
        <w:t>b)</w:t>
      </w:r>
      <w:r w:rsidRPr="00E6516F">
        <w:tab/>
        <w:t>if subscription to multiple documents simultaneously using the subscription proxy function is used:</w:t>
      </w:r>
    </w:p>
    <w:p w14:paraId="1CCCD2EA" w14:textId="77777777" w:rsidR="00B93CA2" w:rsidRPr="00E6516F" w:rsidRDefault="00B93CA2" w:rsidP="00B93CA2">
      <w:pPr>
        <w:pStyle w:val="B2"/>
      </w:pPr>
      <w:r w:rsidRPr="00E6516F">
        <w:rPr>
          <w:rFonts w:eastAsia="SimSun"/>
        </w:rPr>
        <w:t>1)</w:t>
      </w:r>
      <w:r w:rsidRPr="00E6516F">
        <w:rPr>
          <w:rFonts w:eastAsia="SimSun"/>
        </w:rPr>
        <w:tab/>
        <w:t>shall include an application/resource-lists+xml</w:t>
      </w:r>
      <w:r w:rsidRPr="00E6516F">
        <w:t xml:space="preserve"> </w:t>
      </w:r>
      <w:r w:rsidRPr="00E6516F">
        <w:rPr>
          <w:lang w:eastAsia="ko-KR"/>
        </w:rPr>
        <w:t xml:space="preserve">MIME body. In the </w:t>
      </w:r>
      <w:r w:rsidRPr="00E6516F">
        <w:rPr>
          <w:rFonts w:eastAsia="SimSun"/>
        </w:rPr>
        <w:t>application/resource-lists+xml</w:t>
      </w:r>
      <w:r w:rsidRPr="00E6516F">
        <w:t xml:space="preserve"> </w:t>
      </w:r>
      <w:r w:rsidRPr="00E6516F">
        <w:rPr>
          <w:lang w:eastAsia="ko-KR"/>
        </w:rPr>
        <w:t xml:space="preserve">MIME body, the CMC </w:t>
      </w:r>
      <w:r w:rsidRPr="00E6516F">
        <w:t>shall include one &lt;entry&gt; element for each document or element to be subscribed to, such that the "uri" attribute of the &lt;entry&gt; element contains a relative path reference:</w:t>
      </w:r>
    </w:p>
    <w:p w14:paraId="78C42BA1" w14:textId="77777777" w:rsidR="00B93CA2" w:rsidRPr="00E6516F" w:rsidRDefault="00B93CA2" w:rsidP="00B93CA2">
      <w:pPr>
        <w:pStyle w:val="B3"/>
      </w:pPr>
      <w:r w:rsidRPr="00E6516F">
        <w:t>A)</w:t>
      </w:r>
      <w:r w:rsidRPr="00E6516F">
        <w:tab/>
        <w:t>with the base URI being equal to the "CMSXCAPRootURI" configured in the CMC as per 3GPP TS 24.483 [4]; and</w:t>
      </w:r>
    </w:p>
    <w:p w14:paraId="18CAAA6A" w14:textId="77777777" w:rsidR="00B93CA2" w:rsidRPr="00E6516F" w:rsidRDefault="00B93CA2" w:rsidP="00B93CA2">
      <w:pPr>
        <w:pStyle w:val="B3"/>
      </w:pPr>
      <w:r w:rsidRPr="00E6516F">
        <w:t>B)</w:t>
      </w:r>
      <w:r w:rsidRPr="00E6516F">
        <w:tab/>
        <w:t xml:space="preserve">with the "auid" parameter set to the appropriate application usage identifying a </w:t>
      </w:r>
      <w:r w:rsidRPr="00E6516F">
        <w:rPr>
          <w:rFonts w:eastAsia="SimSun"/>
        </w:rPr>
        <w:t>configuration management document as described in clause</w:t>
      </w:r>
      <w:r w:rsidRPr="00E6516F">
        <w:t> </w:t>
      </w:r>
      <w:r w:rsidRPr="00E6516F">
        <w:rPr>
          <w:rFonts w:eastAsia="SimSun"/>
        </w:rPr>
        <w:t>7</w:t>
      </w:r>
      <w:r w:rsidRPr="00E6516F">
        <w:t>;</w:t>
      </w:r>
    </w:p>
    <w:p w14:paraId="31F85FC7" w14:textId="77777777" w:rsidR="00B93CA2" w:rsidRPr="00E6516F" w:rsidRDefault="00B93CA2" w:rsidP="00B93CA2">
      <w:pPr>
        <w:pStyle w:val="B10"/>
      </w:pPr>
      <w:r w:rsidRPr="00E6516F">
        <w:lastRenderedPageBreak/>
        <w:t>c)</w:t>
      </w:r>
      <w:r w:rsidRPr="00E6516F">
        <w:tab/>
        <w:t xml:space="preserve">if identity hiding is required, shall perform the confidentiality protection procedures and integrity protection procedures defined in 3GPP TS 24.379 [9] for MC client on </w:t>
      </w:r>
      <w:r w:rsidRPr="00E6516F">
        <w:rPr>
          <w:lang w:eastAsia="ko-KR"/>
        </w:rPr>
        <w:t>the application/</w:t>
      </w:r>
      <w:r w:rsidRPr="00E6516F">
        <w:t xml:space="preserve">vnd.3gpp.mcptt-info+xml </w:t>
      </w:r>
      <w:r w:rsidRPr="00E6516F">
        <w:rPr>
          <w:lang w:eastAsia="ko-KR"/>
        </w:rPr>
        <w:t xml:space="preserve">MIME body and on the </w:t>
      </w:r>
      <w:r w:rsidRPr="00E6516F">
        <w:rPr>
          <w:rFonts w:eastAsia="SimSun"/>
        </w:rPr>
        <w:t>application/resource-lists+xml</w:t>
      </w:r>
      <w:r w:rsidRPr="00E6516F">
        <w:t xml:space="preserve"> </w:t>
      </w:r>
      <w:r w:rsidRPr="00E6516F">
        <w:rPr>
          <w:lang w:eastAsia="ko-KR"/>
        </w:rPr>
        <w:t>MIME body using the CSK included in the initial SIP SUBSCRIBE request</w:t>
      </w:r>
      <w:r w:rsidRPr="00E6516F">
        <w:t>; and</w:t>
      </w:r>
    </w:p>
    <w:p w14:paraId="207F22C5" w14:textId="77777777" w:rsidR="00B93CA2" w:rsidRPr="00E6516F" w:rsidRDefault="00B93CA2" w:rsidP="00B93CA2">
      <w:pPr>
        <w:pStyle w:val="B10"/>
      </w:pPr>
      <w:r w:rsidRPr="00E6516F">
        <w:t>d)</w:t>
      </w:r>
      <w:r w:rsidRPr="00E6516F">
        <w:tab/>
        <w:t xml:space="preserve">shall include the </w:t>
      </w:r>
      <w:r w:rsidRPr="00E6516F">
        <w:rPr>
          <w:rFonts w:eastAsia="SimSun"/>
          <w:lang w:eastAsia="zh-CN"/>
        </w:rPr>
        <w:t>g.3gpp.icsi-ref</w:t>
      </w:r>
      <w:r w:rsidRPr="00E6516F">
        <w:t xml:space="preserve"> media feature tag containing the value of "urn:urn-7:3gpp-service.ims.icsi.mcptt" in the Contact header field.</w:t>
      </w:r>
    </w:p>
    <w:p w14:paraId="4865B25D" w14:textId="77777777" w:rsidR="00B93CA2" w:rsidRPr="00E6516F" w:rsidRDefault="00B93CA2" w:rsidP="00B93CA2">
      <w:r w:rsidRPr="00E6516F">
        <w:t>[TS 24.481, clauses 6.2.2.2]</w:t>
      </w:r>
    </w:p>
    <w:p w14:paraId="0078689D" w14:textId="77777777" w:rsidR="00B93CA2" w:rsidRPr="00E6516F" w:rsidRDefault="00B93CA2" w:rsidP="00B93CA2">
      <w:pPr>
        <w:rPr>
          <w:lang w:eastAsia="x-none"/>
        </w:rPr>
      </w:pPr>
      <w:r w:rsidRPr="00E6516F">
        <w:rPr>
          <w:lang w:eastAsia="x-none"/>
        </w:rPr>
        <w:t xml:space="preserve">In order to address an existing group document defining a group ID known by GC, the GC shall set the Request-URI of an HTTP request to a XCAP URI identifying a </w:t>
      </w:r>
      <w:r w:rsidRPr="00E6516F">
        <w:rPr>
          <w:rFonts w:eastAsia="SimSun"/>
        </w:rPr>
        <w:t>group document addressed by a group ID as described in subclause</w:t>
      </w:r>
      <w:r w:rsidRPr="00E6516F">
        <w:t> </w:t>
      </w:r>
      <w:r w:rsidRPr="00E6516F">
        <w:rPr>
          <w:rFonts w:eastAsia="SimSun"/>
        </w:rPr>
        <w:t>7.2.10.2</w:t>
      </w:r>
      <w:r w:rsidRPr="00E6516F">
        <w:rPr>
          <w:lang w:eastAsia="x-none"/>
        </w:rPr>
        <w:t>, where the group ID is set to the group ID known by GC and where the XCAP root URI is the XCAP root URI configured in the GC.</w:t>
      </w:r>
    </w:p>
    <w:p w14:paraId="265205CF" w14:textId="77777777" w:rsidR="00B93CA2" w:rsidRPr="00E6516F" w:rsidRDefault="00B93CA2" w:rsidP="00B93CA2">
      <w:pPr>
        <w:rPr>
          <w:lang w:eastAsia="x-none"/>
        </w:rPr>
      </w:pPr>
      <w:r w:rsidRPr="00E6516F">
        <w:t>[TS 24.481, clauses 6.2.3]</w:t>
      </w:r>
    </w:p>
    <w:p w14:paraId="33B5A793" w14:textId="77777777" w:rsidR="00B93CA2" w:rsidRPr="00E6516F" w:rsidRDefault="00B93CA2" w:rsidP="00B93CA2">
      <w:pPr>
        <w:rPr>
          <w:lang w:eastAsia="x-none"/>
        </w:rPr>
      </w:pPr>
      <w:r w:rsidRPr="00E6516F">
        <w:rPr>
          <w:lang w:eastAsia="x-none"/>
        </w:rPr>
        <w:t>The GMC shall send the HTTP request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[10].</w:t>
      </w:r>
    </w:p>
    <w:p w14:paraId="5AEA7B6B" w14:textId="77777777" w:rsidR="00B93CA2" w:rsidRPr="00E6516F" w:rsidRDefault="00B93CA2" w:rsidP="00B93CA2">
      <w:r w:rsidRPr="00E6516F">
        <w:t>The GMC shall perform the procedures in subclause 6.2.2 specified for GC.</w:t>
      </w:r>
    </w:p>
    <w:p w14:paraId="708DA53A" w14:textId="77777777" w:rsidR="00B93CA2" w:rsidRPr="00E6516F" w:rsidRDefault="00B93CA2" w:rsidP="00B93CA2">
      <w:r w:rsidRPr="00E6516F">
        <w:t>[TS 24.481, clauses 6.3.3.2.1]</w:t>
      </w:r>
    </w:p>
    <w:p w14:paraId="05089311" w14:textId="77777777" w:rsidR="00B93CA2" w:rsidRPr="00E6516F" w:rsidRDefault="00B93CA2" w:rsidP="00B93CA2">
      <w:r w:rsidRPr="00E6516F">
        <w:t>In order to retrieve a group document, a GC shall send an HTTP GET request with the Request URI that references the document to be retrieved to the network according to procedures specified in IETF RFC 4825 [22] "</w:t>
      </w:r>
      <w:r w:rsidRPr="00E6516F">
        <w:rPr>
          <w:i/>
        </w:rPr>
        <w:t>Fetch a Document</w:t>
      </w:r>
      <w:r w:rsidRPr="00E6516F">
        <w:t>".</w:t>
      </w:r>
    </w:p>
    <w:p w14:paraId="34FEA35B" w14:textId="77777777" w:rsidR="00B93CA2" w:rsidRPr="00E6516F" w:rsidRDefault="00B93CA2" w:rsidP="00B93CA2">
      <w:r w:rsidRPr="00E6516F">
        <w:t>[TS 24.481, clauses 6.3.3.2.2]</w:t>
      </w:r>
    </w:p>
    <w:p w14:paraId="27CDAC08" w14:textId="77777777" w:rsidR="00B93CA2" w:rsidRPr="00E6516F" w:rsidRDefault="00B93CA2" w:rsidP="00B93CA2">
      <w:r w:rsidRPr="00E6516F">
        <w:t>In order to retrieve a group document, a GMC shall perform the procedures in subclause 6.3.3.2.1 specified for GC.</w:t>
      </w:r>
    </w:p>
    <w:p w14:paraId="184D7DCF" w14:textId="77777777" w:rsidR="00B93CA2" w:rsidRPr="00E6516F" w:rsidRDefault="00B93CA2" w:rsidP="00B93CA2">
      <w:r w:rsidRPr="00E6516F">
        <w:t>[TS 24.481, clauses 6.3.13.2.1]</w:t>
      </w:r>
    </w:p>
    <w:p w14:paraId="6FE02BF0" w14:textId="77777777" w:rsidR="00B93CA2" w:rsidRPr="00E6516F" w:rsidRDefault="00B93CA2" w:rsidP="00B93CA2">
      <w:r w:rsidRPr="00E6516F">
        <w:t>In order to subscribe to notification of changes of:</w:t>
      </w:r>
    </w:p>
    <w:p w14:paraId="060289CE" w14:textId="77777777" w:rsidR="00B93CA2" w:rsidRPr="00E6516F" w:rsidRDefault="00B93CA2" w:rsidP="00B93CA2">
      <w:pPr>
        <w:pStyle w:val="B10"/>
        <w:rPr>
          <w:lang w:eastAsia="ko-KR"/>
        </w:rPr>
      </w:pPr>
      <w:r w:rsidRPr="00E6516F">
        <w:t>a)</w:t>
      </w:r>
      <w:r w:rsidRPr="00E6516F">
        <w:tab/>
        <w:t>one or more MCData group</w:t>
      </w:r>
      <w:r w:rsidRPr="00E6516F">
        <w:rPr>
          <w:lang w:eastAsia="ko-KR"/>
        </w:rPr>
        <w:t xml:space="preserve"> documents of MCData groups identified by MCData group IDs;</w:t>
      </w:r>
    </w:p>
    <w:p w14:paraId="2A6D61CE" w14:textId="77777777" w:rsidR="00B93CA2" w:rsidRPr="00E6516F" w:rsidRDefault="00B93CA2" w:rsidP="00B93CA2">
      <w:pPr>
        <w:pStyle w:val="B10"/>
      </w:pPr>
      <w:r w:rsidRPr="00E6516F">
        <w:rPr>
          <w:lang w:eastAsia="ko-KR"/>
        </w:rPr>
        <w:t>…</w:t>
      </w:r>
    </w:p>
    <w:p w14:paraId="414DD7A1" w14:textId="77777777" w:rsidR="00B93CA2" w:rsidRPr="00E6516F" w:rsidRDefault="00B93CA2" w:rsidP="00B93CA2">
      <w:r w:rsidRPr="00E6516F">
        <w:t>a GMC shall send an initial SIP SUBSCRIBE request to the network according to the UE originating procedures specified in 3GPP TS 24.229 [12] and IETF RFC 5875 [13]. In the initial SIP SUBSCRIBE request, the GMC:</w:t>
      </w:r>
    </w:p>
    <w:p w14:paraId="62561361" w14:textId="77777777" w:rsidR="00B93CA2" w:rsidRPr="00E6516F" w:rsidRDefault="00B93CA2" w:rsidP="00B93CA2">
      <w:pPr>
        <w:pStyle w:val="B10"/>
      </w:pPr>
      <w:r w:rsidRPr="00E6516F">
        <w:rPr>
          <w:rFonts w:eastAsia="SimSun"/>
        </w:rPr>
        <w:t>a)</w:t>
      </w:r>
      <w:r w:rsidRPr="00E6516F">
        <w:rPr>
          <w:rFonts w:eastAsia="SimSun"/>
        </w:rPr>
        <w:tab/>
        <w:t>shall include an application/resource-lists+xml</w:t>
      </w:r>
      <w:r w:rsidRPr="00E6516F">
        <w:t xml:space="preserve"> </w:t>
      </w:r>
      <w:r w:rsidRPr="00E6516F">
        <w:rPr>
          <w:lang w:eastAsia="ko-KR"/>
        </w:rPr>
        <w:t xml:space="preserve">MIME body. In the </w:t>
      </w:r>
      <w:r w:rsidRPr="00E6516F">
        <w:rPr>
          <w:rFonts w:eastAsia="SimSun"/>
        </w:rPr>
        <w:t>application/resource-lists+xml</w:t>
      </w:r>
      <w:r w:rsidRPr="00E6516F">
        <w:t xml:space="preserve"> </w:t>
      </w:r>
      <w:r w:rsidRPr="00E6516F">
        <w:rPr>
          <w:lang w:eastAsia="ko-KR"/>
        </w:rPr>
        <w:t xml:space="preserve">MIME body, the GMC </w:t>
      </w:r>
      <w:r w:rsidRPr="00E6516F">
        <w:t>shall include one &lt;entry&gt; element for each document or element to be subscribed to, such that the "uri" attribute of the &lt;entry&gt; element:</w:t>
      </w:r>
    </w:p>
    <w:p w14:paraId="1B324C8D" w14:textId="77777777" w:rsidR="00B93CA2" w:rsidRPr="00E6516F" w:rsidRDefault="00B93CA2" w:rsidP="00B93CA2">
      <w:pPr>
        <w:pStyle w:val="B2"/>
      </w:pPr>
      <w:r w:rsidRPr="00E6516F">
        <w:t>1)</w:t>
      </w:r>
      <w:r w:rsidRPr="00E6516F">
        <w:tab/>
        <w:t>contains a relative path reference:</w:t>
      </w:r>
    </w:p>
    <w:p w14:paraId="73AF8EAB" w14:textId="77777777" w:rsidR="00B93CA2" w:rsidRPr="00E6516F" w:rsidRDefault="00B93CA2" w:rsidP="00B93CA2">
      <w:pPr>
        <w:pStyle w:val="B3"/>
      </w:pPr>
      <w:r w:rsidRPr="00E6516F">
        <w:t>A)</w:t>
      </w:r>
      <w:r w:rsidRPr="00E6516F">
        <w:tab/>
        <w:t>with the base URI being equal to the XCAP root URI configured in the GMC; and</w:t>
      </w:r>
    </w:p>
    <w:p w14:paraId="310120F8" w14:textId="77777777" w:rsidR="00B93CA2" w:rsidRPr="00E6516F" w:rsidRDefault="00B93CA2" w:rsidP="00B93CA2">
      <w:pPr>
        <w:pStyle w:val="B3"/>
      </w:pPr>
      <w:r w:rsidRPr="00E6516F">
        <w:t>B)</w:t>
      </w:r>
      <w:r w:rsidRPr="00E6516F">
        <w:tab/>
        <w:t xml:space="preserve">identifying a </w:t>
      </w:r>
      <w:r w:rsidRPr="00E6516F">
        <w:rPr>
          <w:rFonts w:eastAsia="SimSun"/>
        </w:rPr>
        <w:t>group document addressed by a group ID as described in subclause</w:t>
      </w:r>
      <w:r w:rsidRPr="00E6516F">
        <w:t> </w:t>
      </w:r>
      <w:r w:rsidRPr="00E6516F">
        <w:rPr>
          <w:rFonts w:eastAsia="SimSun"/>
        </w:rPr>
        <w:t xml:space="preserve">7.2.10.2 </w:t>
      </w:r>
      <w:r w:rsidRPr="00E6516F">
        <w:t>where the group ID is set to the MCData group ID; or</w:t>
      </w:r>
    </w:p>
    <w:p w14:paraId="135AA4D6" w14:textId="77777777" w:rsidR="00B93CA2" w:rsidRPr="00E6516F" w:rsidRDefault="00B93CA2" w:rsidP="00B93CA2">
      <w:pPr>
        <w:pStyle w:val="B2"/>
      </w:pPr>
      <w:r w:rsidRPr="00E6516F">
        <w:t>...</w:t>
      </w:r>
    </w:p>
    <w:p w14:paraId="177257F2" w14:textId="77777777" w:rsidR="00B93CA2" w:rsidRPr="00E6516F" w:rsidRDefault="00B93CA2" w:rsidP="00B93CA2">
      <w:pPr>
        <w:pStyle w:val="B10"/>
      </w:pPr>
      <w:r w:rsidRPr="00E6516F">
        <w:t>b)</w:t>
      </w:r>
      <w:r w:rsidRPr="00E6516F">
        <w:tab/>
        <w:t>shall set the Request-URI to the configured public service identity for performing subscription proxy function of the GMS;</w:t>
      </w:r>
    </w:p>
    <w:p w14:paraId="18A4AD38" w14:textId="77777777" w:rsidR="00B93CA2" w:rsidRPr="00E6516F" w:rsidRDefault="00B93CA2" w:rsidP="00B93CA2">
      <w:pPr>
        <w:pStyle w:val="B10"/>
      </w:pPr>
      <w:r w:rsidRPr="00E6516F">
        <w:rPr>
          <w:rFonts w:eastAsia="SimSun"/>
        </w:rPr>
        <w:t>c)</w:t>
      </w:r>
      <w:r w:rsidRPr="00E6516F">
        <w:rPr>
          <w:rFonts w:eastAsia="SimSun"/>
        </w:rPr>
        <w:tab/>
      </w:r>
      <w:r w:rsidRPr="00E6516F">
        <w:t xml:space="preserve">shall include </w:t>
      </w:r>
      <w:r w:rsidRPr="00E6516F">
        <w:rPr>
          <w:rFonts w:eastAsia="SimSun"/>
        </w:rPr>
        <w:t xml:space="preserve">an </w:t>
      </w:r>
      <w:r w:rsidRPr="00E6516F">
        <w:rPr>
          <w:lang w:eastAsia="ko-KR"/>
        </w:rPr>
        <w:t>application/</w:t>
      </w:r>
      <w:r w:rsidRPr="00E6516F">
        <w:t xml:space="preserve">vnd.3gpp.mcptt-info+xml </w:t>
      </w:r>
      <w:r w:rsidRPr="00E6516F">
        <w:rPr>
          <w:lang w:eastAsia="ko-KR"/>
        </w:rPr>
        <w:t xml:space="preserve">MIME body with </w:t>
      </w:r>
      <w:r w:rsidRPr="00E6516F">
        <w:t>the &lt;mcptt-access-token&gt; element set to the value of the access token received during authentication procedure as described in 3GPP TS 24.482 [49];</w:t>
      </w:r>
    </w:p>
    <w:p w14:paraId="0095E9B5" w14:textId="77777777" w:rsidR="00B93CA2" w:rsidRPr="00E6516F" w:rsidRDefault="00B93CA2" w:rsidP="00B93CA2">
      <w:pPr>
        <w:pStyle w:val="B10"/>
      </w:pPr>
      <w:r w:rsidRPr="00E6516F">
        <w:t>d)</w:t>
      </w:r>
      <w:r w:rsidRPr="00E6516F">
        <w:tab/>
        <w:t>if identity hiding is required:</w:t>
      </w:r>
    </w:p>
    <w:p w14:paraId="12336640" w14:textId="77777777" w:rsidR="00B93CA2" w:rsidRPr="00E6516F" w:rsidRDefault="00B93CA2" w:rsidP="00B93CA2">
      <w:pPr>
        <w:pStyle w:val="B2"/>
      </w:pPr>
      <w:r w:rsidRPr="00E6516F">
        <w:t>1)</w:t>
      </w:r>
      <w:r w:rsidRPr="00E6516F">
        <w:tab/>
        <w:t xml:space="preserve">shall perform the confidentiality protection procedures and integrity protection procedures defined in 3GPP TS 24.379 [5] for MCPTT client on </w:t>
      </w:r>
      <w:r w:rsidRPr="00E6516F">
        <w:rPr>
          <w:lang w:eastAsia="ko-KR"/>
        </w:rPr>
        <w:t>the application/</w:t>
      </w:r>
      <w:r w:rsidRPr="00E6516F">
        <w:t xml:space="preserve">vnd.3gpp.mcptt-info+xml </w:t>
      </w:r>
      <w:r w:rsidRPr="00E6516F">
        <w:rPr>
          <w:lang w:eastAsia="ko-KR"/>
        </w:rPr>
        <w:t xml:space="preserve">MIME body and on the </w:t>
      </w:r>
      <w:r w:rsidRPr="00E6516F">
        <w:rPr>
          <w:rFonts w:eastAsia="SimSun"/>
        </w:rPr>
        <w:t>application/resource-lists+xml</w:t>
      </w:r>
      <w:r w:rsidRPr="00E6516F">
        <w:t xml:space="preserve"> </w:t>
      </w:r>
      <w:r w:rsidRPr="00E6516F">
        <w:rPr>
          <w:lang w:eastAsia="ko-KR"/>
        </w:rPr>
        <w:t>MIME body</w:t>
      </w:r>
      <w:r w:rsidRPr="00E6516F">
        <w:t>; and</w:t>
      </w:r>
    </w:p>
    <w:p w14:paraId="58E66025" w14:textId="77777777" w:rsidR="00B93CA2" w:rsidRPr="00E6516F" w:rsidRDefault="00B93CA2" w:rsidP="00B93CA2">
      <w:pPr>
        <w:pStyle w:val="B2"/>
      </w:pPr>
      <w:r w:rsidRPr="00E6516F">
        <w:lastRenderedPageBreak/>
        <w:t>2)</w:t>
      </w:r>
      <w:r w:rsidRPr="00E6516F">
        <w:tab/>
        <w:t>shall include an application/mikey MIME body with the CSK as specified in 3GPP TS 24.379 [5];</w:t>
      </w:r>
    </w:p>
    <w:p w14:paraId="190347F1" w14:textId="77777777" w:rsidR="00B93CA2" w:rsidRPr="00E6516F" w:rsidRDefault="00B93CA2" w:rsidP="00B93CA2">
      <w:pPr>
        <w:pStyle w:val="B10"/>
      </w:pPr>
      <w:r w:rsidRPr="00E6516F">
        <w:t>e)</w:t>
      </w:r>
      <w:r w:rsidRPr="00E6516F">
        <w:tab/>
        <w:t>shall include the ICSI value "urn:urn-7:3gpp-service.ims.icsi.mcptt" (coded as specified in 3GPP TS 24.229 [12]), in a P-Preferred-Service header field according to IETF RFC 6050 [14]; and</w:t>
      </w:r>
    </w:p>
    <w:p w14:paraId="2DEBB847" w14:textId="77777777" w:rsidR="00B93CA2" w:rsidRPr="00E6516F" w:rsidRDefault="00B93CA2" w:rsidP="00B93CA2">
      <w:pPr>
        <w:pStyle w:val="B10"/>
      </w:pPr>
      <w:r w:rsidRPr="00E6516F">
        <w:t>f)</w:t>
      </w:r>
      <w:r w:rsidRPr="00E6516F">
        <w:tab/>
        <w:t xml:space="preserve">shall include the </w:t>
      </w:r>
      <w:r w:rsidRPr="00E6516F">
        <w:rPr>
          <w:rFonts w:eastAsia="SimSun"/>
          <w:lang w:eastAsia="zh-CN"/>
        </w:rPr>
        <w:t>g.3gpp.icsi-ref</w:t>
      </w:r>
      <w:r w:rsidRPr="00E6516F">
        <w:t xml:space="preserve"> media feature tag containing the value of "urn:urn-7:3gpp-service.ims.icsi.mcptt" in the Contact header field.</w:t>
      </w:r>
    </w:p>
    <w:p w14:paraId="47093975" w14:textId="77777777" w:rsidR="00B93CA2" w:rsidRPr="00E6516F" w:rsidRDefault="00B93CA2" w:rsidP="00B93CA2">
      <w:r w:rsidRPr="00E6516F">
        <w:t>Upon receiving a SIP NOTIFY request associated with a subscription created as result of the sent initial SIP SUBSCRIBE request:</w:t>
      </w:r>
    </w:p>
    <w:p w14:paraId="47EE2A26" w14:textId="77777777" w:rsidR="00B93CA2" w:rsidRPr="00E6516F" w:rsidRDefault="00B93CA2" w:rsidP="00B93CA2">
      <w:pPr>
        <w:pStyle w:val="B10"/>
      </w:pPr>
      <w:r w:rsidRPr="00E6516F">
        <w:t>1)</w:t>
      </w:r>
      <w:r w:rsidRPr="00E6516F">
        <w:tab/>
        <w:t>if identity hiding is required, the GMC shall perform the confidentiality protection procedures and integrity protection procedures defined in 3GPP TS 24.379 [5] for MCPTT client; and</w:t>
      </w:r>
    </w:p>
    <w:p w14:paraId="16D3DC2F" w14:textId="77777777" w:rsidR="00B93CA2" w:rsidRPr="00E6516F" w:rsidRDefault="00B93CA2" w:rsidP="00B93CA2">
      <w:pPr>
        <w:pStyle w:val="B10"/>
      </w:pPr>
      <w:r w:rsidRPr="00E6516F">
        <w:t>2)</w:t>
      </w:r>
      <w:r w:rsidRPr="00E6516F">
        <w:tab/>
        <w:t>shall handle the SIP NOTIFY request according to IETF RFC 5875 [13].</w:t>
      </w:r>
    </w:p>
    <w:p w14:paraId="58B2AB86" w14:textId="77777777" w:rsidR="00B93CA2" w:rsidRPr="00E6516F" w:rsidRDefault="00B93CA2" w:rsidP="00B93CA2">
      <w:r w:rsidRPr="00E6516F">
        <w:t>[TS 24.282, clause 7.2.1]</w:t>
      </w:r>
    </w:p>
    <w:p w14:paraId="596B1336" w14:textId="77777777" w:rsidR="00B93CA2" w:rsidRPr="00E6516F" w:rsidRDefault="00B93CA2" w:rsidP="00B93CA2">
      <w:r w:rsidRPr="00E6516F">
        <w:t>When the MCData client performs SIP registration for service authorisation the MCData client shall perform the registration procedures as specified in 3GPP TS 24.229 [5].</w:t>
      </w:r>
    </w:p>
    <w:p w14:paraId="7BCCEF28" w14:textId="77777777" w:rsidR="00B93CA2" w:rsidRPr="00E6516F" w:rsidRDefault="00B93CA2" w:rsidP="00B93CA2">
      <w:r w:rsidRPr="00E6516F">
        <w:t>The MCData client shall include the following media feature tags in the Contact header field of the SIP REGISTER request:</w:t>
      </w:r>
    </w:p>
    <w:p w14:paraId="7FFFCAFD" w14:textId="77777777" w:rsidR="00B93CA2" w:rsidRPr="00E6516F" w:rsidRDefault="00B93CA2" w:rsidP="00B93CA2">
      <w:pPr>
        <w:pStyle w:val="B10"/>
      </w:pPr>
      <w:r w:rsidRPr="00E6516F">
        <w:t>1)</w:t>
      </w:r>
      <w:r w:rsidRPr="00E6516F">
        <w:tab/>
        <w:t xml:space="preserve">the </w:t>
      </w:r>
      <w:r w:rsidRPr="00E6516F">
        <w:rPr>
          <w:rFonts w:eastAsia="SimSun"/>
          <w:lang w:eastAsia="zh-CN"/>
        </w:rPr>
        <w:t>g.3gpp.icsi-ref</w:t>
      </w:r>
      <w:r w:rsidRPr="00E6516F">
        <w:t xml:space="preserve"> media feature tag containing the value of "urn:urn-7:3gpp-service.ims.icsi.mcdata";</w:t>
      </w:r>
    </w:p>
    <w:p w14:paraId="131B36B0" w14:textId="77777777" w:rsidR="00B93CA2" w:rsidRPr="00E6516F" w:rsidRDefault="00B93CA2" w:rsidP="00B93CA2">
      <w:pPr>
        <w:pStyle w:val="B10"/>
      </w:pPr>
      <w:r w:rsidRPr="00E6516F">
        <w:t>2)</w:t>
      </w:r>
      <w:r w:rsidRPr="00E6516F">
        <w:tab/>
        <w:t>if SDS is supported then:</w:t>
      </w:r>
    </w:p>
    <w:p w14:paraId="160DAB46" w14:textId="77777777" w:rsidR="00B93CA2" w:rsidRPr="00E6516F" w:rsidRDefault="00B93CA2" w:rsidP="00B93CA2">
      <w:pPr>
        <w:pStyle w:val="B2"/>
      </w:pPr>
      <w:r w:rsidRPr="00E6516F">
        <w:t>a)</w:t>
      </w:r>
      <w:r w:rsidRPr="00E6516F">
        <w:tab/>
        <w:t>the g.3gpp.mcdata.sds media feature tag; and</w:t>
      </w:r>
    </w:p>
    <w:p w14:paraId="25704BC9" w14:textId="77777777" w:rsidR="00B93CA2" w:rsidRPr="00E6516F" w:rsidRDefault="00B93CA2" w:rsidP="00B93CA2">
      <w:pPr>
        <w:pStyle w:val="B2"/>
      </w:pPr>
      <w:r w:rsidRPr="00E6516F">
        <w:t>b)</w:t>
      </w:r>
      <w:r w:rsidRPr="00E6516F">
        <w:tab/>
        <w:t xml:space="preserve">the </w:t>
      </w:r>
      <w:r w:rsidRPr="00E6516F">
        <w:rPr>
          <w:rFonts w:eastAsia="SimSun"/>
          <w:lang w:eastAsia="zh-CN"/>
        </w:rPr>
        <w:t>g.3gpp.icsi-ref</w:t>
      </w:r>
      <w:r w:rsidRPr="00E6516F">
        <w:t xml:space="preserve"> media feature tag containing the value of "urn:urn-7:3gpp-service.ims.icsi.mcdata.sds"; and</w:t>
      </w:r>
    </w:p>
    <w:p w14:paraId="60183010" w14:textId="77777777" w:rsidR="00B93CA2" w:rsidRPr="00E6516F" w:rsidRDefault="00B93CA2" w:rsidP="00B93CA2">
      <w:pPr>
        <w:pStyle w:val="B10"/>
      </w:pPr>
      <w:r w:rsidRPr="00E6516F">
        <w:t>3)</w:t>
      </w:r>
      <w:r w:rsidRPr="00E6516F">
        <w:tab/>
        <w:t>if FD service is supported then:</w:t>
      </w:r>
    </w:p>
    <w:p w14:paraId="1AF8D20C" w14:textId="77777777" w:rsidR="00B93CA2" w:rsidRPr="00E6516F" w:rsidRDefault="00B93CA2" w:rsidP="00B93CA2">
      <w:pPr>
        <w:pStyle w:val="B2"/>
      </w:pPr>
      <w:r w:rsidRPr="00E6516F">
        <w:t>a)</w:t>
      </w:r>
      <w:r w:rsidRPr="00E6516F">
        <w:tab/>
        <w:t>the g.3gpp.mcdata.fd media feature tag; and</w:t>
      </w:r>
    </w:p>
    <w:p w14:paraId="569ECFFA" w14:textId="77777777" w:rsidR="00B93CA2" w:rsidRPr="00E6516F" w:rsidRDefault="00B93CA2" w:rsidP="00B93CA2">
      <w:pPr>
        <w:pStyle w:val="B2"/>
      </w:pPr>
      <w:r w:rsidRPr="00E6516F">
        <w:t>b)</w:t>
      </w:r>
      <w:r w:rsidRPr="00E6516F">
        <w:tab/>
        <w:t xml:space="preserve">the </w:t>
      </w:r>
      <w:r w:rsidRPr="00E6516F">
        <w:rPr>
          <w:rFonts w:eastAsia="SimSun"/>
          <w:lang w:eastAsia="zh-CN"/>
        </w:rPr>
        <w:t>g.3gpp.icsi-ref</w:t>
      </w:r>
      <w:r w:rsidRPr="00E6516F">
        <w:t xml:space="preserve"> media feature tag containing the value of "urn:urn-7:3gpp-service.ims.icsi.mcdata.fd".</w:t>
      </w:r>
    </w:p>
    <w:p w14:paraId="259D9DD0" w14:textId="77777777" w:rsidR="00B93CA2" w:rsidRPr="00E6516F" w:rsidRDefault="00B93CA2" w:rsidP="00B93CA2">
      <w:pPr>
        <w:pStyle w:val="NO"/>
      </w:pPr>
      <w:r w:rsidRPr="00E6516F">
        <w:rPr>
          <w:rFonts w:eastAsia="SimSun"/>
        </w:rPr>
        <w:t>NOTE 1:</w:t>
      </w:r>
      <w:r w:rsidRPr="00E6516F">
        <w:rPr>
          <w:rFonts w:eastAsia="SimSun"/>
        </w:rPr>
        <w:tab/>
        <w:t xml:space="preserve">If the MCData client logs off from the MCData service but the MCData UE remains registered the MCData UE performs a re-registration </w:t>
      </w:r>
      <w:r w:rsidRPr="00E6516F">
        <w:t xml:space="preserve">as specified in 3GPP TS 24.229 [5] without the supported g.3gpp.mcdata media feature tags and the </w:t>
      </w:r>
      <w:r w:rsidRPr="00E6516F">
        <w:rPr>
          <w:rFonts w:eastAsia="SimSun"/>
          <w:lang w:eastAsia="zh-CN"/>
        </w:rPr>
        <w:t>g.3gpp.icsi-ref</w:t>
      </w:r>
      <w:r w:rsidRPr="00E6516F">
        <w:t xml:space="preserve"> media feature tag containing the supported MCData service ICSIs in the Contact header field of the SIP REGISTER request.</w:t>
      </w:r>
    </w:p>
    <w:p w14:paraId="2ABBEEEF" w14:textId="77777777" w:rsidR="00B93CA2" w:rsidRPr="00E6516F" w:rsidRDefault="00B93CA2" w:rsidP="00B93CA2">
      <w:r w:rsidRPr="00E6516F">
        <w:t>If the MCData client, upon performing SIP registration:</w:t>
      </w:r>
    </w:p>
    <w:p w14:paraId="06CA0D69" w14:textId="77777777" w:rsidR="00B93CA2" w:rsidRPr="00E6516F" w:rsidRDefault="00B93CA2" w:rsidP="00B93CA2">
      <w:pPr>
        <w:pStyle w:val="B10"/>
      </w:pPr>
      <w:r w:rsidRPr="00E6516F">
        <w:t>1)</w:t>
      </w:r>
      <w:r w:rsidRPr="00E6516F">
        <w:tab/>
        <w:t>has successfully finished the user authentication procedure as described in 3GPP TS 24.482 [24];</w:t>
      </w:r>
    </w:p>
    <w:p w14:paraId="10712CAB" w14:textId="77777777" w:rsidR="00B93CA2" w:rsidRPr="00E6516F" w:rsidRDefault="00B93CA2" w:rsidP="00B93CA2">
      <w:pPr>
        <w:pStyle w:val="B10"/>
      </w:pPr>
      <w:r w:rsidRPr="00E6516F">
        <w:t>2)</w:t>
      </w:r>
      <w:r w:rsidRPr="00E6516F">
        <w:tab/>
        <w:t>has available an access-token;</w:t>
      </w:r>
    </w:p>
    <w:p w14:paraId="60CB6673" w14:textId="77777777" w:rsidR="00B93CA2" w:rsidRPr="00E6516F" w:rsidRDefault="00B93CA2" w:rsidP="00B93CA2">
      <w:pPr>
        <w:pStyle w:val="B10"/>
      </w:pPr>
      <w:r w:rsidRPr="00E6516F">
        <w:t>3)</w:t>
      </w:r>
      <w:r w:rsidRPr="00E6516F">
        <w:tab/>
        <w:t>based on implementation decides to use SIP REGISTER for service authorization;</w:t>
      </w:r>
    </w:p>
    <w:p w14:paraId="76262ACE" w14:textId="77777777" w:rsidR="00B93CA2" w:rsidRPr="00E6516F" w:rsidRDefault="00B93CA2" w:rsidP="00B93CA2">
      <w:pPr>
        <w:pStyle w:val="B10"/>
      </w:pPr>
      <w:r w:rsidRPr="00E6516F">
        <w:t>4)</w:t>
      </w:r>
      <w:r w:rsidRPr="00E6516F">
        <w:tab/>
        <w:t>confidentiality protection is disabled as specified in subclause 6.5.2.3.1; and</w:t>
      </w:r>
    </w:p>
    <w:p w14:paraId="314529A8" w14:textId="77777777" w:rsidR="00B93CA2" w:rsidRPr="00E6516F" w:rsidRDefault="00B93CA2" w:rsidP="00B93CA2">
      <w:pPr>
        <w:pStyle w:val="B10"/>
      </w:pPr>
      <w:r w:rsidRPr="00E6516F">
        <w:t>5)</w:t>
      </w:r>
      <w:r w:rsidRPr="00E6516F">
        <w:tab/>
        <w:t>integrity protection is disabled as specified in subclause 6.5.3.3.1;</w:t>
      </w:r>
    </w:p>
    <w:p w14:paraId="455BDF95" w14:textId="77777777" w:rsidR="00B93CA2" w:rsidRPr="00E6516F" w:rsidRDefault="00B93CA2" w:rsidP="00B93CA2">
      <w:r w:rsidRPr="00E6516F">
        <w:t>then the MCData client shall include an application/vnd.3gpp.mcdata-info+xml MIME body as defined in Annex F.1 with the &lt;mcdata-access-token&gt; element set to the value of the access token received during the user authentication procedures, in the SIP REGISTER request.</w:t>
      </w:r>
    </w:p>
    <w:p w14:paraId="709D30E4" w14:textId="77777777" w:rsidR="00B93CA2" w:rsidRPr="00E6516F" w:rsidRDefault="00B93CA2" w:rsidP="00B93CA2">
      <w:pPr>
        <w:pStyle w:val="NO"/>
      </w:pPr>
      <w:r w:rsidRPr="00E6516F">
        <w:t>NOTE 2:</w:t>
      </w:r>
      <w:r w:rsidRPr="00E6516F">
        <w:tab/>
        <w:t>the access-token contains the MCData ID of the user.</w:t>
      </w:r>
    </w:p>
    <w:p w14:paraId="59698BE5" w14:textId="77777777" w:rsidR="00B93CA2" w:rsidRPr="00E6516F" w:rsidRDefault="00B93CA2" w:rsidP="00B93CA2">
      <w:r w:rsidRPr="00E6516F">
        <w:t>If the MCData client, upon performing SIP registration:</w:t>
      </w:r>
    </w:p>
    <w:p w14:paraId="4128ADC7" w14:textId="77777777" w:rsidR="00B93CA2" w:rsidRPr="00E6516F" w:rsidRDefault="00B93CA2" w:rsidP="00B93CA2">
      <w:pPr>
        <w:pStyle w:val="B10"/>
      </w:pPr>
      <w:r w:rsidRPr="00E6516F">
        <w:t>1)</w:t>
      </w:r>
      <w:r w:rsidRPr="00E6516F">
        <w:tab/>
        <w:t>has successfully finished the user authentication procedure as described in 3GPP TS 24.482 [24];</w:t>
      </w:r>
    </w:p>
    <w:p w14:paraId="509F801C" w14:textId="77777777" w:rsidR="00B93CA2" w:rsidRPr="00E6516F" w:rsidRDefault="00B93CA2" w:rsidP="00B93CA2">
      <w:pPr>
        <w:pStyle w:val="B10"/>
      </w:pPr>
      <w:r w:rsidRPr="00E6516F">
        <w:t>2)</w:t>
      </w:r>
      <w:r w:rsidRPr="00E6516F">
        <w:tab/>
        <w:t>has an available access-token;</w:t>
      </w:r>
    </w:p>
    <w:p w14:paraId="1202A3B1" w14:textId="77777777" w:rsidR="00B93CA2" w:rsidRPr="00E6516F" w:rsidRDefault="00B93CA2" w:rsidP="00B93CA2">
      <w:pPr>
        <w:pStyle w:val="B10"/>
      </w:pPr>
      <w:r w:rsidRPr="00E6516F">
        <w:lastRenderedPageBreak/>
        <w:t>3)</w:t>
      </w:r>
      <w:r w:rsidRPr="00E6516F">
        <w:tab/>
        <w:t>based on implementation decides to use SIP REGISTER for service authorization; and</w:t>
      </w:r>
    </w:p>
    <w:p w14:paraId="0A4E77E6" w14:textId="77777777" w:rsidR="00B93CA2" w:rsidRPr="00E6516F" w:rsidRDefault="00B93CA2" w:rsidP="00B93CA2">
      <w:pPr>
        <w:pStyle w:val="B10"/>
      </w:pPr>
      <w:r w:rsidRPr="00E6516F">
        <w:t>4)</w:t>
      </w:r>
      <w:r w:rsidRPr="00E6516F">
        <w:tab/>
        <w:t>either confidentiality protection is enabled as specified in subclause 6.5.2.3.1 or integrity protection is enabled as specified in subclause 6.5.3.3.1;</w:t>
      </w:r>
    </w:p>
    <w:p w14:paraId="7F5A67AD" w14:textId="77777777" w:rsidR="00B93CA2" w:rsidRPr="00E6516F" w:rsidRDefault="00B93CA2" w:rsidP="00B93CA2">
      <w:r w:rsidRPr="00E6516F">
        <w:t>then the MCData client:</w:t>
      </w:r>
    </w:p>
    <w:p w14:paraId="4A484FBC" w14:textId="77777777" w:rsidR="00B93CA2" w:rsidRPr="00E6516F" w:rsidRDefault="00B93CA2" w:rsidP="00B93CA2">
      <w:pPr>
        <w:pStyle w:val="B10"/>
      </w:pPr>
      <w:r w:rsidRPr="00E6516F">
        <w:t>1)</w:t>
      </w:r>
      <w:r w:rsidRPr="00E6516F">
        <w:tab/>
        <w:t>shall include an application/mikey MIME body with the CSK as MIKEY-SAKKE I_MESSAGE as specified in 3GPP TS 33.180 [26] in the body of the SIP REGISTER request;</w:t>
      </w:r>
    </w:p>
    <w:p w14:paraId="5327AAC0" w14:textId="77777777" w:rsidR="00B93CA2" w:rsidRPr="00E6516F" w:rsidRDefault="00B93CA2" w:rsidP="00B93CA2">
      <w:pPr>
        <w:pStyle w:val="B10"/>
      </w:pPr>
      <w:r w:rsidRPr="00E6516F">
        <w:t>2)</w:t>
      </w:r>
      <w:r w:rsidRPr="00E6516F">
        <w:tab/>
        <w:t>if confidentiality protection is enabled as specified in subclause 6.5.2.3.1, shall encrypt the received access-token using the CSK and shall include in the body of the SIP REGISTER request, an application/vnd.3gpp.mcdata-info+xml MIME body with the &lt;mcdata-access-token&gt; element set to the encrypted access-token, as specified in subclause 6.5.3.3.1;</w:t>
      </w:r>
    </w:p>
    <w:p w14:paraId="33CE5E38" w14:textId="77777777" w:rsidR="00B93CA2" w:rsidRPr="00E6516F" w:rsidRDefault="00B93CA2" w:rsidP="00B93CA2">
      <w:pPr>
        <w:pStyle w:val="B10"/>
      </w:pPr>
      <w:r w:rsidRPr="00E6516F">
        <w:t>3)</w:t>
      </w:r>
      <w:r w:rsidRPr="00E6516F">
        <w:tab/>
        <w:t>if confidentiality protection is disabled as specified in subclause 6.5.2.3.1, shall include an application/vnd.3gpp.mcdata-info+xml MIME body as defined in Annex F.1 with the &lt;mcdata-access-token&gt; element set to the value of the access token received during the user authentication procedures; and</w:t>
      </w:r>
    </w:p>
    <w:p w14:paraId="0F01555A" w14:textId="77777777" w:rsidR="00B93CA2" w:rsidRPr="00E6516F" w:rsidRDefault="00B93CA2" w:rsidP="00B93CA2">
      <w:pPr>
        <w:pStyle w:val="B10"/>
      </w:pPr>
      <w:r w:rsidRPr="00E6516F">
        <w:t>4)</w:t>
      </w:r>
      <w:r w:rsidRPr="00E6516F">
        <w:tab/>
        <w:t>if integrity protection is enabled as specified in subclause 6.5.3.3.1, shall use the CSK to integrity protect the application/vnd.3gpp.mcdata-info+xml MIME body by following the procedures in subclause 6.6.3.3.3.</w:t>
      </w:r>
    </w:p>
    <w:p w14:paraId="41340A5A" w14:textId="77777777" w:rsidR="00B93CA2" w:rsidRPr="00E6516F" w:rsidRDefault="00B93CA2" w:rsidP="00B93CA2">
      <w:r w:rsidRPr="00E6516F">
        <w:t>[TS 24.282, clause 7.2.1A]</w:t>
      </w:r>
    </w:p>
    <w:p w14:paraId="047E026E" w14:textId="77777777" w:rsidR="00B93CA2" w:rsidRPr="00E6516F" w:rsidRDefault="00B93CA2" w:rsidP="00B93CA2">
      <w:r w:rsidRPr="00E6516F">
        <w:t>This procedure is only referenced from other procedures.</w:t>
      </w:r>
    </w:p>
    <w:p w14:paraId="712FE05E" w14:textId="77777777" w:rsidR="00B93CA2" w:rsidRPr="00E6516F" w:rsidRDefault="00B93CA2" w:rsidP="00B93CA2">
      <w:r w:rsidRPr="00E6516F">
        <w:t>When populating the SIP PUBLISH request, the MCData client shall:</w:t>
      </w:r>
    </w:p>
    <w:p w14:paraId="54BF6F02" w14:textId="77777777" w:rsidR="00B93CA2" w:rsidRPr="00E6516F" w:rsidRDefault="00B93CA2" w:rsidP="00B93CA2">
      <w:pPr>
        <w:pStyle w:val="B10"/>
        <w:rPr>
          <w:rFonts w:eastAsia="SimSun"/>
        </w:rPr>
      </w:pPr>
      <w:r w:rsidRPr="00E6516F">
        <w:rPr>
          <w:rFonts w:eastAsia="SimSun"/>
        </w:rPr>
        <w:t>1)</w:t>
      </w:r>
      <w:r w:rsidRPr="00E6516F">
        <w:rPr>
          <w:rFonts w:eastAsia="SimSun"/>
        </w:rPr>
        <w:tab/>
        <w:t xml:space="preserve">shall set the Request-URI to the </w:t>
      </w:r>
      <w:r w:rsidRPr="00E6516F">
        <w:t xml:space="preserve">public service identity identifying the participating MCData function serving </w:t>
      </w:r>
      <w:r w:rsidRPr="00E6516F">
        <w:rPr>
          <w:rFonts w:eastAsia="SimSun"/>
        </w:rPr>
        <w:t>the MCData user;</w:t>
      </w:r>
    </w:p>
    <w:p w14:paraId="4F12791E" w14:textId="77777777" w:rsidR="00B93CA2" w:rsidRPr="00E6516F" w:rsidRDefault="00B93CA2" w:rsidP="00B93CA2">
      <w:pPr>
        <w:pStyle w:val="B10"/>
      </w:pPr>
      <w:r w:rsidRPr="00E6516F">
        <w:t>2)</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12BD4220" w14:textId="77777777" w:rsidR="00B93CA2" w:rsidRPr="00E6516F" w:rsidRDefault="00B93CA2" w:rsidP="00B93CA2">
      <w:pPr>
        <w:pStyle w:val="B10"/>
        <w:rPr>
          <w:rFonts w:eastAsia="SimSun"/>
        </w:rPr>
      </w:pPr>
      <w:r w:rsidRPr="00E6516F">
        <w:rPr>
          <w:rFonts w:eastAsia="SimSun"/>
        </w:rPr>
        <w:t>3)</w:t>
      </w:r>
      <w:r w:rsidRPr="00E6516F">
        <w:rPr>
          <w:rFonts w:eastAsia="SimSun"/>
        </w:rPr>
        <w:tab/>
        <w:t>shall set the Event header field to the "poc-settings" value; and</w:t>
      </w:r>
    </w:p>
    <w:p w14:paraId="019E9162" w14:textId="77777777" w:rsidR="00B93CA2" w:rsidRPr="00E6516F" w:rsidRDefault="00B93CA2" w:rsidP="00B93CA2">
      <w:pPr>
        <w:pStyle w:val="B10"/>
        <w:rPr>
          <w:rFonts w:eastAsia="SimSun"/>
        </w:rPr>
      </w:pPr>
      <w:r w:rsidRPr="00E6516F">
        <w:rPr>
          <w:rFonts w:eastAsia="SimSun"/>
        </w:rPr>
        <w:t>4)</w:t>
      </w:r>
      <w:r w:rsidRPr="00E6516F">
        <w:rPr>
          <w:rFonts w:eastAsia="SimSun"/>
        </w:rPr>
        <w:tab/>
        <w:t xml:space="preserve">shall set the Expires header field according to IETF RFC 3903 [34], to 4294967295, if the MCData user </w:t>
      </w:r>
      <w:r w:rsidRPr="00E6516F">
        <w:t xml:space="preserve">is not removing the </w:t>
      </w:r>
      <w:r w:rsidRPr="00E6516F">
        <w:rPr>
          <w:rFonts w:eastAsia="SimSun"/>
        </w:rPr>
        <w:t>MCData service settings, otherwise to remove the MCData service settings the MCData client shall set the Expires header field to zero.</w:t>
      </w:r>
    </w:p>
    <w:p w14:paraId="3B3C0237" w14:textId="77777777" w:rsidR="00B93CA2" w:rsidRPr="00E6516F" w:rsidRDefault="00B93CA2" w:rsidP="00B93CA2">
      <w:pPr>
        <w:pStyle w:val="NO"/>
        <w:rPr>
          <w:rFonts w:eastAsia="SimSun"/>
        </w:rPr>
      </w:pPr>
      <w:r w:rsidRPr="00E6516F">
        <w:rPr>
          <w:rFonts w:eastAsia="SimSun"/>
        </w:rPr>
        <w:t>NOTE 1:</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082DD8DE" w14:textId="77777777" w:rsidR="00B93CA2" w:rsidRPr="00E6516F" w:rsidRDefault="00B93CA2" w:rsidP="00B93CA2">
      <w:pPr>
        <w:pStyle w:val="NO"/>
        <w:rPr>
          <w:rFonts w:eastAsia="SimSun"/>
        </w:rPr>
      </w:pPr>
      <w:r w:rsidRPr="00E6516F">
        <w:rPr>
          <w:rFonts w:eastAsia="SimSun"/>
        </w:rPr>
        <w:t>NOTE 2:</w:t>
      </w:r>
      <w:r w:rsidRPr="00E6516F">
        <w:rPr>
          <w:rFonts w:eastAsia="SimSun"/>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61E57644" w14:textId="77777777" w:rsidR="00B93CA2" w:rsidRPr="00E6516F" w:rsidRDefault="00B93CA2" w:rsidP="00B93CA2">
      <w:pPr>
        <w:pStyle w:val="NO"/>
        <w:rPr>
          <w:rFonts w:eastAsia="SimSun"/>
        </w:rPr>
      </w:pPr>
      <w:r w:rsidRPr="00E6516F">
        <w:rPr>
          <w:rFonts w:eastAsia="SimSun"/>
        </w:rPr>
        <w:t>NOTE 3:</w:t>
      </w:r>
      <w:r w:rsidRPr="00E6516F">
        <w:rPr>
          <w:rFonts w:eastAsia="SimSun"/>
        </w:rPr>
        <w:tab/>
        <w:t>Removing the MCData service settings by setting the Expires header field to zero, logs off the MCData client from the MCData service.</w:t>
      </w:r>
    </w:p>
    <w:p w14:paraId="3AF702B1" w14:textId="77777777" w:rsidR="00B93CA2" w:rsidRPr="00E6516F" w:rsidRDefault="00B93CA2" w:rsidP="00B93CA2">
      <w:r w:rsidRPr="00E6516F">
        <w:t>[TS 24.282, clause 7.2.2]</w:t>
      </w:r>
    </w:p>
    <w:p w14:paraId="312F2109" w14:textId="77777777" w:rsidR="00B93CA2" w:rsidRPr="00E6516F" w:rsidRDefault="00B93CA2" w:rsidP="00B93CA2">
      <w:r w:rsidRPr="00E6516F">
        <w:t>If based on implementation the MCData client decides to use SIP PUBLISH for MCData server settings to also perform service authorization and</w:t>
      </w:r>
    </w:p>
    <w:p w14:paraId="78131CD9" w14:textId="77777777" w:rsidR="00B93CA2" w:rsidRPr="00E6516F" w:rsidRDefault="00B93CA2" w:rsidP="00B93CA2">
      <w:pPr>
        <w:pStyle w:val="B10"/>
      </w:pPr>
      <w:r w:rsidRPr="00E6516F">
        <w:t>1)</w:t>
      </w:r>
      <w:r w:rsidRPr="00E6516F">
        <w:tab/>
        <w:t>has successfully finished the user authentication procedure as described in 3GPP TS 24.482 [24]; and</w:t>
      </w:r>
    </w:p>
    <w:p w14:paraId="1046B515" w14:textId="77777777" w:rsidR="00B93CA2" w:rsidRPr="00E6516F" w:rsidRDefault="00B93CA2" w:rsidP="00B93CA2">
      <w:pPr>
        <w:pStyle w:val="B10"/>
      </w:pPr>
      <w:r w:rsidRPr="00E6516F">
        <w:t>2)</w:t>
      </w:r>
      <w:r w:rsidRPr="00E6516F">
        <w:tab/>
        <w:t>has available an access-token;</w:t>
      </w:r>
    </w:p>
    <w:p w14:paraId="039DB109" w14:textId="77777777" w:rsidR="00B93CA2" w:rsidRPr="00E6516F" w:rsidRDefault="00B93CA2" w:rsidP="00B93CA2">
      <w:r w:rsidRPr="00E6516F">
        <w:t>then the MCData client:</w:t>
      </w:r>
    </w:p>
    <w:p w14:paraId="539D67E8" w14:textId="77777777" w:rsidR="00B93CA2" w:rsidRPr="00E6516F" w:rsidRDefault="00B93CA2" w:rsidP="00B93CA2">
      <w:pPr>
        <w:pStyle w:val="B10"/>
      </w:pPr>
      <w:r w:rsidRPr="00E6516F">
        <w:t>1)</w:t>
      </w:r>
      <w:r w:rsidRPr="00E6516F">
        <w:tab/>
        <w:t>shall perform the procedures in subclause 7.2.1A;</w:t>
      </w:r>
    </w:p>
    <w:p w14:paraId="58A80D9D" w14:textId="77777777" w:rsidR="00B93CA2" w:rsidRPr="00E6516F" w:rsidRDefault="00B93CA2" w:rsidP="00B93CA2">
      <w:pPr>
        <w:pStyle w:val="B10"/>
      </w:pPr>
      <w:r w:rsidRPr="00E6516F">
        <w:t>2)</w:t>
      </w:r>
      <w:r w:rsidRPr="00E6516F">
        <w:tab/>
        <w:t xml:space="preserve">if confidentiality protection is disabled as specified in subclause 6.5.2.3.1 and integrity protection is disabled, shall include in the body of the SIP PUBLISH request, an application/vnd.3gpp.mcdata-info+xml MIME body as </w:t>
      </w:r>
      <w:r w:rsidRPr="00E6516F">
        <w:lastRenderedPageBreak/>
        <w:t>specified in Annex F.1 with the &lt;mcdata-access-token&gt; element set to the value of the access token received during the user authentication procedures;</w:t>
      </w:r>
    </w:p>
    <w:p w14:paraId="421F342D" w14:textId="77777777" w:rsidR="00B93CA2" w:rsidRPr="00E6516F" w:rsidRDefault="00B93CA2" w:rsidP="00B93CA2">
      <w:pPr>
        <w:pStyle w:val="B10"/>
      </w:pPr>
      <w:r w:rsidRPr="00E6516F">
        <w:t>3)</w:t>
      </w:r>
      <w:r w:rsidRPr="00E6516F">
        <w:tab/>
        <w:t>if either confidentiality protection is enabled as specified in subclause 6.5.2.3.1 or integrity protection is enabled as specified in subclause 6.5.3.3.1 shall include an application/mikey MIME body with the CSK as MIKEY-SAKKE I_MESSAGE as specified in 3GPP TS 33.180 [26] in the body of the SIP PUBLISH request;</w:t>
      </w:r>
    </w:p>
    <w:p w14:paraId="42216AA7" w14:textId="77777777" w:rsidR="00B93CA2" w:rsidRPr="00E6516F" w:rsidRDefault="00B93CA2" w:rsidP="00B93CA2">
      <w:pPr>
        <w:pStyle w:val="B10"/>
      </w:pPr>
      <w:r w:rsidRPr="00E6516F">
        <w:t>4)</w:t>
      </w:r>
      <w:r w:rsidRPr="00E6516F">
        <w:tab/>
        <w:t>if confidentiality protection is enabled as specified in subclause 6.5.2.3.1, shall include in the body of the SIP PUBLISH request an application/vnd.3gpp.mcdata-info+xml MIME body with:</w:t>
      </w:r>
    </w:p>
    <w:p w14:paraId="17056D60" w14:textId="77777777" w:rsidR="00B93CA2" w:rsidRPr="00E6516F" w:rsidRDefault="00B93CA2" w:rsidP="00B93CA2">
      <w:pPr>
        <w:pStyle w:val="B2"/>
      </w:pPr>
      <w:r w:rsidRPr="00E6516F">
        <w:t>a)</w:t>
      </w:r>
      <w:r w:rsidRPr="00E6516F">
        <w:tab/>
        <w:t>the &lt;mcdata-access-token&gt; element set to the received access-token encrypted using the CSK, as specified in subclause 6.5.2.3.3; and</w:t>
      </w:r>
    </w:p>
    <w:p w14:paraId="4641B425" w14:textId="77777777" w:rsidR="00B93CA2" w:rsidRPr="00E6516F" w:rsidRDefault="00B93CA2" w:rsidP="00B93CA2">
      <w:pPr>
        <w:pStyle w:val="B2"/>
      </w:pPr>
      <w:r w:rsidRPr="00E6516F">
        <w:t>b)</w:t>
      </w:r>
      <w:r w:rsidRPr="00E6516F">
        <w:tab/>
        <w:t>the &lt;mcdata-client-id&gt; element set to the encrypted MCData client ID of the originating MCData client, as specified in subclause 6.5.2.3.3;</w:t>
      </w:r>
    </w:p>
    <w:p w14:paraId="61A8D917" w14:textId="77777777" w:rsidR="00B93CA2" w:rsidRPr="00E6516F" w:rsidRDefault="00B93CA2" w:rsidP="00B93CA2">
      <w:pPr>
        <w:pStyle w:val="B10"/>
      </w:pPr>
      <w:r w:rsidRPr="00E6516F">
        <w:t>5)</w:t>
      </w:r>
      <w:r w:rsidRPr="00E6516F">
        <w:tab/>
        <w:t>if confidentiality protection is disabled as specified in subclause 6.5.2.3.1, shall include in the body of the SIP PUBLISH request, an application/vnd.3gpp.mcdata-info+xml MIME body as specified in Annex F.1 with:</w:t>
      </w:r>
    </w:p>
    <w:p w14:paraId="259D258B" w14:textId="77777777" w:rsidR="00B93CA2" w:rsidRPr="00E6516F" w:rsidRDefault="00B93CA2" w:rsidP="00B93CA2">
      <w:pPr>
        <w:pStyle w:val="B2"/>
      </w:pPr>
      <w:r w:rsidRPr="00E6516F">
        <w:t>a)</w:t>
      </w:r>
      <w:r w:rsidRPr="00E6516F">
        <w:tab/>
        <w:t>the &lt;mcdata-access-token&gt; element set to the value of the access token received during the user authentication procedures in the body of the SIP PUBLISH request; and</w:t>
      </w:r>
    </w:p>
    <w:p w14:paraId="18B60556" w14:textId="77777777" w:rsidR="00B93CA2" w:rsidRPr="00E6516F" w:rsidRDefault="00B93CA2" w:rsidP="00B93CA2">
      <w:pPr>
        <w:pStyle w:val="B2"/>
        <w:rPr>
          <w:rFonts w:eastAsia="SimSun"/>
        </w:rPr>
      </w:pPr>
      <w:r w:rsidRPr="00E6516F">
        <w:t>b)</w:t>
      </w:r>
      <w:r w:rsidRPr="00E6516F">
        <w:tab/>
        <w:t>the &lt;mcdata-client-id&gt; element set to the value of the MCData client ID of the originating MCData client;</w:t>
      </w:r>
    </w:p>
    <w:p w14:paraId="19F784CB" w14:textId="77777777" w:rsidR="00B93CA2" w:rsidRPr="00E6516F" w:rsidRDefault="00B93CA2" w:rsidP="00B93CA2">
      <w:pPr>
        <w:pStyle w:val="B10"/>
        <w:rPr>
          <w:rFonts w:eastAsia="SimSun"/>
        </w:rPr>
      </w:pPr>
      <w:r w:rsidRPr="00E6516F">
        <w:t>6)</w:t>
      </w:r>
      <w:r w:rsidRPr="00E6516F">
        <w:tab/>
        <w:t xml:space="preserve">shall include </w:t>
      </w:r>
      <w:r w:rsidRPr="00E6516F">
        <w:rPr>
          <w:rFonts w:eastAsia="SimSun"/>
        </w:rPr>
        <w:t xml:space="preserve">an application/poc-settings+xml MIME body </w:t>
      </w:r>
      <w:r w:rsidRPr="00E6516F">
        <w:t>as defined</w:t>
      </w:r>
      <w:r w:rsidRPr="00E6516F">
        <w:rPr>
          <w:rFonts w:eastAsia="SimSun"/>
        </w:rPr>
        <w:t xml:space="preserve"> in </w:t>
      </w:r>
      <w:r w:rsidRPr="00E6516F">
        <w:t xml:space="preserve">3GPP TS 24.379 [10] </w:t>
      </w:r>
      <w:r w:rsidRPr="00E6516F">
        <w:rPr>
          <w:rFonts w:eastAsia="SimSun"/>
        </w:rPr>
        <w:t>containing:</w:t>
      </w:r>
    </w:p>
    <w:p w14:paraId="47AE1D56" w14:textId="77777777" w:rsidR="00B93CA2" w:rsidRPr="00E6516F" w:rsidRDefault="00B93CA2" w:rsidP="00B93CA2">
      <w:pPr>
        <w:pStyle w:val="B2"/>
        <w:rPr>
          <w:rFonts w:eastAsia="SimSun"/>
        </w:rPr>
      </w:pPr>
      <w:r w:rsidRPr="00E6516F">
        <w:rPr>
          <w:rFonts w:eastAsia="SimSun"/>
        </w:rPr>
        <w:t>a)</w:t>
      </w:r>
      <w:r w:rsidRPr="00E6516F">
        <w:rPr>
          <w:rFonts w:eastAsia="SimSun"/>
        </w:rPr>
        <w:tab/>
        <w:t xml:space="preserve">the </w:t>
      </w:r>
      <w:r w:rsidRPr="00E6516F">
        <w:t xml:space="preserve">&lt;selected-user-profile-index&gt; element </w:t>
      </w:r>
      <w:r w:rsidRPr="00E6516F">
        <w:rPr>
          <w:rFonts w:eastAsia="SimSun"/>
        </w:rPr>
        <w:t xml:space="preserve">set to the value contained in the </w:t>
      </w:r>
      <w:r w:rsidRPr="00E6516F">
        <w:t>"user-profile-index" attribute of the selected MCData user profile as defined in 3GPP TS 24.484 [12]; and</w:t>
      </w:r>
    </w:p>
    <w:p w14:paraId="7DA851EB" w14:textId="77777777" w:rsidR="00B93CA2" w:rsidRPr="00E6516F" w:rsidRDefault="00B93CA2" w:rsidP="00B93CA2">
      <w:pPr>
        <w:pStyle w:val="B10"/>
      </w:pPr>
      <w:r w:rsidRPr="00E6516F">
        <w:t>7)</w:t>
      </w:r>
      <w:r w:rsidRPr="00E6516F">
        <w:tab/>
        <w:t>if integrity protection is enabled as specified in subclause 6.5.3.3.1, shall use the CSK to integrity protect the application/vnd.3gpp.mcdata-info+xml MIME body and application/poc-settings+xml MIME body by following the procedures in subclause 6.5.3.3.3.</w:t>
      </w:r>
    </w:p>
    <w:p w14:paraId="3D5B90DE" w14:textId="77777777" w:rsidR="00B93CA2" w:rsidRPr="00E6516F" w:rsidRDefault="00B93CA2" w:rsidP="00B93CA2">
      <w:pPr>
        <w:rPr>
          <w:rFonts w:eastAsia="SimSun"/>
        </w:rPr>
      </w:pPr>
      <w:r w:rsidRPr="00E6516F">
        <w:rPr>
          <w:rFonts w:eastAsia="SimSun"/>
        </w:rPr>
        <w:t xml:space="preserve">The MCData client shall send the SIP PUBLISH request </w:t>
      </w:r>
      <w:r w:rsidRPr="00E6516F">
        <w:t>according to 3GPP TS 24.229 [5]</w:t>
      </w:r>
      <w:r w:rsidRPr="00E6516F">
        <w:rPr>
          <w:rFonts w:eastAsia="SimSun"/>
        </w:rPr>
        <w:t>.</w:t>
      </w:r>
    </w:p>
    <w:p w14:paraId="7CD16F15" w14:textId="77777777" w:rsidR="00B93CA2" w:rsidRPr="00E6516F" w:rsidRDefault="00B93CA2" w:rsidP="00B93CA2">
      <w:r w:rsidRPr="00E6516F">
        <w:t>[TS 24.282, clause 7.2.3]</w:t>
      </w:r>
    </w:p>
    <w:p w14:paraId="099F820D" w14:textId="77777777" w:rsidR="00B93CA2" w:rsidRPr="00E6516F" w:rsidRDefault="00B93CA2" w:rsidP="00B93CA2">
      <w:r w:rsidRPr="00E6516F">
        <w:rPr>
          <w:rFonts w:eastAsia="SimSun"/>
        </w:rPr>
        <w:t xml:space="preserve">To set, update, remove or refresh the MCData service settings, the MCData client shall generate a SIP PUBLISH request according </w:t>
      </w:r>
      <w:r w:rsidRPr="00E6516F">
        <w:t xml:space="preserve">3GPP TS 24.229 [5], IETF RFC 3903 [34] and </w:t>
      </w:r>
      <w:r w:rsidRPr="00E6516F">
        <w:rPr>
          <w:rFonts w:eastAsia="SimSun"/>
        </w:rPr>
        <w:t>IETF RFC 4354 [35]</w:t>
      </w:r>
      <w:r w:rsidRPr="00E6516F">
        <w:t>. In the SIP PUBLISH request, the MCData client:</w:t>
      </w:r>
    </w:p>
    <w:p w14:paraId="474CE54B" w14:textId="77777777" w:rsidR="00B93CA2" w:rsidRPr="00E6516F" w:rsidRDefault="00B93CA2" w:rsidP="00B93CA2">
      <w:pPr>
        <w:pStyle w:val="B10"/>
      </w:pPr>
      <w:r w:rsidRPr="00E6516F">
        <w:t>1)</w:t>
      </w:r>
      <w:r w:rsidRPr="00E6516F">
        <w:tab/>
        <w:t>shall perform the procedures in subclause 7.2.1A;</w:t>
      </w:r>
    </w:p>
    <w:p w14:paraId="6C054D67" w14:textId="77777777" w:rsidR="00B93CA2" w:rsidRPr="00E6516F" w:rsidRDefault="00B93CA2" w:rsidP="00B93CA2">
      <w:pPr>
        <w:pStyle w:val="B10"/>
      </w:pPr>
      <w:r w:rsidRPr="00E6516F">
        <w:t>2)</w:t>
      </w:r>
      <w:r w:rsidRPr="00E6516F">
        <w:tab/>
        <w:t>if confidentiality protection is enabled as specified in subclause 6.5.2.3.1, shall include in the body of the SIP PUBLISH request, an application/vnd.3gpp.mcdata-info+xml MIME body with:</w:t>
      </w:r>
    </w:p>
    <w:p w14:paraId="22775C7C" w14:textId="77777777" w:rsidR="00B93CA2" w:rsidRPr="00E6516F" w:rsidRDefault="00B93CA2" w:rsidP="00B93CA2">
      <w:pPr>
        <w:pStyle w:val="B2"/>
      </w:pPr>
      <w:r w:rsidRPr="00E6516F">
        <w:t>a)</w:t>
      </w:r>
      <w:r w:rsidRPr="00E6516F">
        <w:tab/>
        <w:t>the &lt;mcdata-request-uri&gt; element set to the targeted MCData ID encrypted using the CSK, as specified in subclause 6.5.2.3.3; and</w:t>
      </w:r>
    </w:p>
    <w:p w14:paraId="5823C275" w14:textId="77777777" w:rsidR="00B93CA2" w:rsidRPr="00E6516F" w:rsidRDefault="00B93CA2" w:rsidP="00B93CA2">
      <w:pPr>
        <w:pStyle w:val="B2"/>
      </w:pPr>
      <w:r w:rsidRPr="00E6516F">
        <w:t>b)</w:t>
      </w:r>
      <w:r w:rsidRPr="00E6516F">
        <w:tab/>
        <w:t>the &lt;mcdata-client-id&gt; element set to the encrypted MCData client ID of the originating MCData client, as specified in subclause 6.5.2.3.3;</w:t>
      </w:r>
    </w:p>
    <w:p w14:paraId="6EE7F24B" w14:textId="77777777" w:rsidR="00B93CA2" w:rsidRPr="00E6516F" w:rsidRDefault="00B93CA2" w:rsidP="00B93CA2">
      <w:pPr>
        <w:pStyle w:val="B10"/>
      </w:pPr>
      <w:r w:rsidRPr="00E6516F">
        <w:t>3)</w:t>
      </w:r>
      <w:r w:rsidRPr="00E6516F">
        <w:tab/>
        <w:t>if confidentiality protection is disabled as specified in subclause 6.5.2.3.1, shall include an application/vnd.3gpp.mcdata-info+xml MIME body as specified in Annex F.1 with:</w:t>
      </w:r>
    </w:p>
    <w:p w14:paraId="534727BF" w14:textId="77777777" w:rsidR="00B93CA2" w:rsidRPr="00E6516F" w:rsidRDefault="00B93CA2" w:rsidP="00B93CA2">
      <w:pPr>
        <w:pStyle w:val="B2"/>
      </w:pPr>
      <w:r w:rsidRPr="00E6516F">
        <w:t>a)</w:t>
      </w:r>
      <w:r w:rsidRPr="00E6516F">
        <w:tab/>
        <w:t>the &lt;mcdata-request-uri&gt; set to the cleartext targeted MCData ID; and</w:t>
      </w:r>
    </w:p>
    <w:p w14:paraId="6BCCB801" w14:textId="77777777" w:rsidR="00B93CA2" w:rsidRPr="00E6516F" w:rsidRDefault="00B93CA2" w:rsidP="00B93CA2">
      <w:pPr>
        <w:pStyle w:val="B2"/>
      </w:pPr>
      <w:r w:rsidRPr="00E6516F">
        <w:t>b)</w:t>
      </w:r>
      <w:r w:rsidRPr="00E6516F">
        <w:tab/>
        <w:t>the &lt;mcdata-client-id&gt; element set to the value of the MCData client ID of the originating MCData client;</w:t>
      </w:r>
    </w:p>
    <w:p w14:paraId="27BBF49A" w14:textId="77777777" w:rsidR="00B93CA2" w:rsidRPr="00E6516F" w:rsidRDefault="00B93CA2" w:rsidP="00B93CA2">
      <w:pPr>
        <w:pStyle w:val="B10"/>
        <w:rPr>
          <w:rFonts w:eastAsia="SimSun"/>
        </w:rPr>
      </w:pPr>
      <w:r w:rsidRPr="00E6516F">
        <w:rPr>
          <w:rFonts w:eastAsia="SimSun"/>
        </w:rPr>
        <w:t>4)</w:t>
      </w:r>
      <w:r w:rsidRPr="00E6516F">
        <w:rPr>
          <w:rFonts w:eastAsia="SimSun"/>
        </w:rPr>
        <w:tab/>
        <w:t xml:space="preserve">shall include an application/poc-settings+xml MIME body </w:t>
      </w:r>
      <w:r w:rsidRPr="00E6516F">
        <w:t>as defined</w:t>
      </w:r>
      <w:r w:rsidRPr="00E6516F">
        <w:rPr>
          <w:rFonts w:eastAsia="SimSun"/>
        </w:rPr>
        <w:t xml:space="preserve"> in </w:t>
      </w:r>
      <w:r w:rsidRPr="00E6516F">
        <w:t xml:space="preserve">3GPP TS 24.379 [10] </w:t>
      </w:r>
      <w:r w:rsidRPr="00E6516F">
        <w:rPr>
          <w:rFonts w:eastAsia="SimSun"/>
        </w:rPr>
        <w:t>containing:</w:t>
      </w:r>
    </w:p>
    <w:p w14:paraId="70A383B2" w14:textId="77777777" w:rsidR="00B93CA2" w:rsidRPr="00E6516F" w:rsidRDefault="00B93CA2" w:rsidP="00B93CA2">
      <w:pPr>
        <w:pStyle w:val="B2"/>
        <w:rPr>
          <w:rFonts w:eastAsia="SimSun"/>
        </w:rPr>
      </w:pPr>
      <w:r w:rsidRPr="00E6516F">
        <w:rPr>
          <w:rFonts w:eastAsia="SimSun"/>
        </w:rPr>
        <w:t>a)</w:t>
      </w:r>
      <w:r w:rsidRPr="00E6516F">
        <w:rPr>
          <w:rFonts w:eastAsia="SimSun"/>
        </w:rPr>
        <w:tab/>
        <w:t xml:space="preserve">the </w:t>
      </w:r>
      <w:r w:rsidRPr="00E6516F">
        <w:t xml:space="preserve">&lt;selected-user-profile-index&gt; element </w:t>
      </w:r>
      <w:r w:rsidRPr="00E6516F">
        <w:rPr>
          <w:rFonts w:eastAsia="SimSun"/>
        </w:rPr>
        <w:t xml:space="preserve">set to the value contained in the </w:t>
      </w:r>
      <w:r w:rsidRPr="00E6516F">
        <w:t>"user-profile-index" attribute of the selected MCData user profile as defined in 3GPP TS 24.484 [12]; and</w:t>
      </w:r>
    </w:p>
    <w:p w14:paraId="4C003601" w14:textId="77777777" w:rsidR="00B93CA2" w:rsidRPr="00E6516F" w:rsidRDefault="00B93CA2" w:rsidP="00B93CA2">
      <w:pPr>
        <w:pStyle w:val="B10"/>
      </w:pPr>
      <w:r w:rsidRPr="00E6516F">
        <w:t>5)</w:t>
      </w:r>
      <w:r w:rsidRPr="00E6516F">
        <w:tab/>
        <w:t>if integrity protection is enabled as specified in subclause 6.5.3.3.1, shall use the CSK to integrity protect the application/vnd.3gpp.mcdata-info+xml MIME body and application/poc-settings+xml MIME body by following the procedures in subclause 6.5.3.3.3.</w:t>
      </w:r>
    </w:p>
    <w:p w14:paraId="3F24A565" w14:textId="77777777" w:rsidR="00B93CA2" w:rsidRPr="00E6516F" w:rsidRDefault="00B93CA2" w:rsidP="00B93CA2">
      <w:pPr>
        <w:rPr>
          <w:rFonts w:eastAsia="SimSun"/>
        </w:rPr>
      </w:pPr>
      <w:r w:rsidRPr="00E6516F">
        <w:rPr>
          <w:rFonts w:eastAsia="SimSun"/>
        </w:rPr>
        <w:lastRenderedPageBreak/>
        <w:t xml:space="preserve">The MCData client shall send the SIP PUBLISH request </w:t>
      </w:r>
      <w:r w:rsidRPr="00E6516F">
        <w:t>according to 3GPP TS 24.229 [5]</w:t>
      </w:r>
      <w:r w:rsidRPr="00E6516F">
        <w:rPr>
          <w:rFonts w:eastAsia="SimSun"/>
        </w:rPr>
        <w:t>.</w:t>
      </w:r>
    </w:p>
    <w:p w14:paraId="7BE9F625" w14:textId="77777777" w:rsidR="00B93CA2" w:rsidRPr="00E6516F" w:rsidRDefault="00B93CA2" w:rsidP="00B93CA2">
      <w:pPr>
        <w:rPr>
          <w:rFonts w:eastAsia="SimSun"/>
        </w:rPr>
      </w:pPr>
      <w:r w:rsidRPr="00E6516F">
        <w:rPr>
          <w:rFonts w:eastAsia="SimSun"/>
        </w:rPr>
        <w:t>On receiving the SIP 200 (OK) response to the SIP PUBLISH request the MCData client may indicate to the MCData User the successful communication of the MCData service settings to the MCData server.</w:t>
      </w:r>
    </w:p>
    <w:p w14:paraId="5994DD34" w14:textId="77777777" w:rsidR="00B93CA2" w:rsidRPr="00E6516F" w:rsidRDefault="00B93CA2" w:rsidP="00B93CA2">
      <w:r w:rsidRPr="00E6516F">
        <w:rPr>
          <w:rFonts w:eastAsia="SimSun"/>
        </w:rPr>
        <w:t>[TS</w:t>
      </w:r>
      <w:r w:rsidRPr="00E6516F">
        <w:t xml:space="preserve"> 33.180, clause 6.1.2]</w:t>
      </w:r>
    </w:p>
    <w:p w14:paraId="3EF70628" w14:textId="77777777" w:rsidR="00B93CA2" w:rsidRPr="00E6516F" w:rsidRDefault="00B93CA2" w:rsidP="00B93CA2">
      <w:r w:rsidRPr="00E6516F">
        <w:rPr>
          <w:rFonts w:eastAsia="Malgun Gothic"/>
        </w:rPr>
        <w:t>The support of Transport Layer Security (TLS) on HTTP-1 is mandatory. The profile for TLS implementation and usage shall follow the provisions given in 3GPP TS 33.310 [5], annex E.</w:t>
      </w:r>
    </w:p>
    <w:p w14:paraId="25B40672" w14:textId="77777777" w:rsidR="00B93CA2" w:rsidRPr="00E6516F" w:rsidRDefault="00B93CA2" w:rsidP="00B93CA2">
      <w:pPr>
        <w:rPr>
          <w:rFonts w:eastAsia="Malgun Gothic"/>
        </w:rPr>
      </w:pPr>
      <w:r w:rsidRPr="00E6516F">
        <w:t xml:space="preserve">If the PSK TLS based authentication mechanism is supported, the HTTP client in the MC UE and the HTTP Proxy shall support the TLS version, PSK ciphersuites and TLS Extensions as specified in the TLS profile given in 3GPP TS 33.310 [5], annex E. </w:t>
      </w:r>
      <w:r w:rsidRPr="00E6516F">
        <w:rPr>
          <w:rFonts w:eastAsia="Malgun Gothic"/>
        </w:rPr>
        <w:t>The usage of pre-shared key ciphersuites for TLS is specified in the TLS profile given in 3GPP TS 33.310 [5], annex E.</w:t>
      </w:r>
    </w:p>
    <w:p w14:paraId="06681C0F" w14:textId="77777777" w:rsidR="00B93CA2" w:rsidRPr="00E6516F" w:rsidRDefault="00B93CA2" w:rsidP="000F481E">
      <w:pPr>
        <w:pStyle w:val="H6"/>
      </w:pPr>
      <w:bookmarkStart w:id="263" w:name="_Toc52782285"/>
      <w:bookmarkStart w:id="264" w:name="_Toc52782894"/>
      <w:bookmarkStart w:id="265" w:name="_Toc59042763"/>
      <w:r w:rsidRPr="00E6516F">
        <w:t>5.1.3</w:t>
      </w:r>
      <w:r w:rsidRPr="00E6516F">
        <w:tab/>
        <w:t>Test description</w:t>
      </w:r>
      <w:bookmarkEnd w:id="263"/>
      <w:bookmarkEnd w:id="264"/>
      <w:bookmarkEnd w:id="265"/>
    </w:p>
    <w:p w14:paraId="203C45F9" w14:textId="77777777" w:rsidR="00B071E9" w:rsidRPr="00E6516F" w:rsidRDefault="00B93CA2" w:rsidP="00B071E9">
      <w:pPr>
        <w:pStyle w:val="H6"/>
      </w:pPr>
      <w:bookmarkStart w:id="266" w:name="_Toc52782286"/>
      <w:bookmarkStart w:id="267" w:name="_Toc52782895"/>
      <w:bookmarkStart w:id="268" w:name="_Toc59042764"/>
      <w:r w:rsidRPr="00E6516F">
        <w:t>5.1.3.1</w:t>
      </w:r>
      <w:r w:rsidRPr="00E6516F">
        <w:tab/>
        <w:t>Pre-test conditions</w:t>
      </w:r>
      <w:bookmarkEnd w:id="266"/>
      <w:bookmarkEnd w:id="267"/>
      <w:bookmarkEnd w:id="268"/>
    </w:p>
    <w:p w14:paraId="43551B01" w14:textId="77777777" w:rsidR="00B071E9" w:rsidRPr="00E6516F" w:rsidRDefault="00B071E9" w:rsidP="00B071E9">
      <w:r w:rsidRPr="00E6516F">
        <w:t>Same pre-test conditions as for MCPTT test case 5.1 (TS 36.579-2 [24]) with the following exception(s):</w:t>
      </w:r>
    </w:p>
    <w:p w14:paraId="63091A5A" w14:textId="64738A98" w:rsidR="00B93CA2" w:rsidRPr="00E6516F" w:rsidRDefault="00B071E9" w:rsidP="00E1297C">
      <w:pPr>
        <w:pStyle w:val="B10"/>
      </w:pPr>
      <w:r w:rsidRPr="00E6516F">
        <w:t>-</w:t>
      </w:r>
      <w:r w:rsidRPr="00E6516F">
        <w:tab/>
        <w:t>The term "MCPTT" is replaced with "MCData".</w:t>
      </w:r>
    </w:p>
    <w:p w14:paraId="1D049862" w14:textId="77777777" w:rsidR="00B071E9" w:rsidRPr="00E6516F" w:rsidRDefault="00B93CA2" w:rsidP="00B071E9">
      <w:pPr>
        <w:pStyle w:val="H6"/>
      </w:pPr>
      <w:bookmarkStart w:id="269" w:name="_Toc52782287"/>
      <w:bookmarkStart w:id="270" w:name="_Toc52782896"/>
      <w:bookmarkStart w:id="271" w:name="_Toc59042765"/>
      <w:r w:rsidRPr="00E6516F">
        <w:t>5.1.3.2</w:t>
      </w:r>
      <w:r w:rsidRPr="00E6516F">
        <w:tab/>
        <w:t>Test procedure sequence</w:t>
      </w:r>
      <w:bookmarkEnd w:id="269"/>
      <w:bookmarkEnd w:id="270"/>
      <w:bookmarkEnd w:id="271"/>
    </w:p>
    <w:p w14:paraId="5456A4F8" w14:textId="77777777" w:rsidR="00B071E9" w:rsidRPr="00E6516F" w:rsidRDefault="00B071E9" w:rsidP="00B071E9">
      <w:r w:rsidRPr="00E6516F">
        <w:t>Same test procedure sequence as for MCPTT test case 5.1 (TS 36.579-2 [24]) with the following exception(s):</w:t>
      </w:r>
    </w:p>
    <w:p w14:paraId="55E8DE77" w14:textId="22805CEC" w:rsidR="00B93CA2" w:rsidRPr="00E6516F" w:rsidRDefault="00B071E9" w:rsidP="00E1297C">
      <w:pPr>
        <w:pStyle w:val="B10"/>
      </w:pPr>
      <w:r w:rsidRPr="00E6516F">
        <w:t>-</w:t>
      </w:r>
      <w:r w:rsidRPr="00E6516F">
        <w:tab/>
        <w:t>The term "MCPTT" is replaced with "MCData".</w:t>
      </w:r>
    </w:p>
    <w:p w14:paraId="042A51AC" w14:textId="77777777" w:rsidR="00B071E9" w:rsidRPr="00E6516F" w:rsidRDefault="00B93CA2" w:rsidP="00B071E9">
      <w:pPr>
        <w:pStyle w:val="H6"/>
      </w:pPr>
      <w:bookmarkStart w:id="272" w:name="_Toc52782288"/>
      <w:bookmarkStart w:id="273" w:name="_Toc52782897"/>
      <w:bookmarkStart w:id="274" w:name="_Toc59042766"/>
      <w:bookmarkEnd w:id="256"/>
      <w:r w:rsidRPr="00E6516F">
        <w:t>5.1.3.3</w:t>
      </w:r>
      <w:r w:rsidRPr="00E6516F">
        <w:tab/>
        <w:t>Specific message contents</w:t>
      </w:r>
      <w:bookmarkEnd w:id="272"/>
      <w:bookmarkEnd w:id="273"/>
      <w:bookmarkEnd w:id="274"/>
    </w:p>
    <w:p w14:paraId="668BF592" w14:textId="77777777" w:rsidR="00B071E9" w:rsidRPr="00E6516F" w:rsidRDefault="00B071E9" w:rsidP="00B071E9">
      <w:r w:rsidRPr="00E6516F">
        <w:t>Same specific message contents as for MCPTT test case 5.1 (TS 36.579-2 [24]) with the following exception(s):</w:t>
      </w:r>
    </w:p>
    <w:p w14:paraId="2258C3D3" w14:textId="2DABFE67" w:rsidR="00B071E9" w:rsidRPr="00E6516F" w:rsidRDefault="00B071E9" w:rsidP="00E1297C">
      <w:pPr>
        <w:pStyle w:val="B10"/>
      </w:pPr>
      <w:r w:rsidRPr="00E6516F">
        <w:t>-</w:t>
      </w:r>
      <w:r w:rsidRPr="00E6516F">
        <w:tab/>
        <w:t>The term "MCPTT" is replaced with "MCData".</w:t>
      </w:r>
    </w:p>
    <w:p w14:paraId="1175E40A" w14:textId="57B3F432" w:rsidR="00B93CA2" w:rsidRPr="00E6516F" w:rsidRDefault="00B071E9" w:rsidP="00E1297C">
      <w:pPr>
        <w:pStyle w:val="B10"/>
      </w:pPr>
      <w:r w:rsidRPr="00E6516F">
        <w:t>-</w:t>
      </w:r>
      <w:r w:rsidRPr="00E6516F">
        <w:tab/>
        <w:t>Condition MCDATA is used for all messages.</w:t>
      </w:r>
    </w:p>
    <w:p w14:paraId="58F90ED9" w14:textId="77777777" w:rsidR="0071087C" w:rsidRPr="00E6516F" w:rsidRDefault="0071087C" w:rsidP="0071087C">
      <w:pPr>
        <w:keepNext/>
        <w:keepLines/>
        <w:spacing w:before="180"/>
        <w:ind w:left="1134" w:hanging="1134"/>
        <w:outlineLvl w:val="1"/>
        <w:rPr>
          <w:rFonts w:ascii="Arial" w:hAnsi="Arial"/>
          <w:sz w:val="32"/>
        </w:rPr>
      </w:pPr>
      <w:bookmarkStart w:id="275" w:name="_Toc42507340"/>
      <w:bookmarkStart w:id="276" w:name="_Toc52307871"/>
      <w:bookmarkStart w:id="277" w:name="_Toc52782289"/>
      <w:bookmarkStart w:id="278" w:name="_Toc52782898"/>
      <w:bookmarkStart w:id="279" w:name="_Toc59042767"/>
      <w:bookmarkStart w:id="280" w:name="_Toc75459132"/>
      <w:bookmarkStart w:id="281" w:name="_Toc90630572"/>
      <w:bookmarkStart w:id="282" w:name="_Toc100778779"/>
      <w:bookmarkStart w:id="283" w:name="_Toc522499794"/>
      <w:bookmarkStart w:id="284" w:name="_Toc25610647"/>
      <w:bookmarkStart w:id="285" w:name="_Toc42507341"/>
      <w:bookmarkStart w:id="286" w:name="_Toc52307872"/>
      <w:bookmarkStart w:id="287" w:name="_Toc52782296"/>
      <w:bookmarkStart w:id="288" w:name="_Toc52782905"/>
      <w:bookmarkStart w:id="289" w:name="_Toc59042774"/>
      <w:bookmarkStart w:id="290" w:name="_Toc75459133"/>
      <w:bookmarkStart w:id="291" w:name="_Toc90630573"/>
      <w:bookmarkEnd w:id="257"/>
      <w:bookmarkEnd w:id="258"/>
      <w:r w:rsidRPr="00E6516F">
        <w:rPr>
          <w:rFonts w:ascii="Arial" w:hAnsi="Arial"/>
          <w:sz w:val="32"/>
        </w:rPr>
        <w:t>5.2</w:t>
      </w:r>
      <w:r w:rsidRPr="00E6516F">
        <w:rPr>
          <w:rFonts w:ascii="Arial" w:hAnsi="Arial"/>
          <w:sz w:val="32"/>
        </w:rPr>
        <w:tab/>
        <w:t>Configuration / Group Creation / Group ReGroup Creation / Group ReGroup Teardown</w:t>
      </w:r>
      <w:bookmarkEnd w:id="275"/>
      <w:bookmarkEnd w:id="276"/>
      <w:bookmarkEnd w:id="277"/>
      <w:bookmarkEnd w:id="278"/>
      <w:bookmarkEnd w:id="279"/>
      <w:bookmarkEnd w:id="280"/>
      <w:bookmarkEnd w:id="281"/>
      <w:bookmarkEnd w:id="282"/>
    </w:p>
    <w:p w14:paraId="65BB8B86" w14:textId="77777777" w:rsidR="0071087C" w:rsidRPr="00E6516F" w:rsidRDefault="0071087C" w:rsidP="0071087C">
      <w:pPr>
        <w:keepNext/>
        <w:keepLines/>
        <w:spacing w:before="120"/>
        <w:ind w:left="1985" w:hanging="1985"/>
        <w:rPr>
          <w:rFonts w:ascii="Arial" w:hAnsi="Arial"/>
        </w:rPr>
      </w:pPr>
      <w:bookmarkStart w:id="292" w:name="_Toc52782290"/>
      <w:bookmarkStart w:id="293" w:name="_Toc52782899"/>
      <w:bookmarkStart w:id="294" w:name="_Toc59042768"/>
      <w:r w:rsidRPr="00E6516F">
        <w:rPr>
          <w:rFonts w:ascii="Arial" w:hAnsi="Arial"/>
        </w:rPr>
        <w:t>5.2.1</w:t>
      </w:r>
      <w:r w:rsidRPr="00E6516F">
        <w:rPr>
          <w:rFonts w:ascii="Arial" w:hAnsi="Arial"/>
        </w:rPr>
        <w:tab/>
        <w:t>Test Purpose (TP)</w:t>
      </w:r>
      <w:bookmarkEnd w:id="292"/>
      <w:bookmarkEnd w:id="293"/>
      <w:bookmarkEnd w:id="294"/>
    </w:p>
    <w:p w14:paraId="66E474B6" w14:textId="77777777" w:rsidR="0071087C" w:rsidRPr="00E6516F" w:rsidRDefault="0071087C" w:rsidP="0071087C">
      <w:pPr>
        <w:keepNext/>
        <w:keepLines/>
        <w:spacing w:before="120"/>
        <w:ind w:left="1985" w:hanging="1985"/>
        <w:rPr>
          <w:rFonts w:ascii="Arial" w:hAnsi="Arial"/>
        </w:rPr>
      </w:pPr>
      <w:r w:rsidRPr="00E6516F">
        <w:rPr>
          <w:rFonts w:ascii="Arial" w:hAnsi="Arial"/>
        </w:rPr>
        <w:t>(1)</w:t>
      </w:r>
    </w:p>
    <w:p w14:paraId="655E4C9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attached to EPS services }</w:t>
      </w:r>
    </w:p>
    <w:p w14:paraId="6DAC70C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p>
    <w:p w14:paraId="0B705AA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when</w:t>
      </w:r>
      <w:r w:rsidRPr="00E6516F">
        <w:rPr>
          <w:rFonts w:ascii="Courier New" w:hAnsi="Courier New"/>
          <w:sz w:val="16"/>
        </w:rPr>
        <w:t xml:space="preserve"> { the UE (MCData Client) requests formation of a new MCData group }</w:t>
      </w:r>
    </w:p>
    <w:p w14:paraId="7052FEB3"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cs="Courier New"/>
          <w:sz w:val="16"/>
          <w:szCs w:val="16"/>
        </w:rPr>
        <w:t xml:space="preserve">    </w:t>
      </w:r>
      <w:r w:rsidRPr="00E6516F">
        <w:rPr>
          <w:rFonts w:ascii="Courier New" w:hAnsi="Courier New" w:cs="Courier New"/>
          <w:b/>
          <w:sz w:val="16"/>
          <w:szCs w:val="16"/>
        </w:rPr>
        <w:t>then</w:t>
      </w:r>
      <w:r w:rsidRPr="00E6516F">
        <w:rPr>
          <w:rFonts w:ascii="Courier New" w:hAnsi="Courier New" w:cs="Courier New"/>
          <w:sz w:val="16"/>
          <w:szCs w:val="16"/>
        </w:rPr>
        <w:t xml:space="preserve"> { on successful group creation the UE (MCData Client) has access to the new group </w:t>
      </w:r>
      <w:r w:rsidRPr="00E6516F">
        <w:rPr>
          <w:rFonts w:ascii="Courier New" w:hAnsi="Courier New"/>
          <w:sz w:val="16"/>
        </w:rPr>
        <w:t>}</w:t>
      </w:r>
    </w:p>
    <w:p w14:paraId="3B021C27"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5AFED93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DFCCAC" w14:textId="77777777" w:rsidR="0071087C" w:rsidRPr="00E6516F" w:rsidRDefault="0071087C" w:rsidP="0071087C">
      <w:pPr>
        <w:keepNext/>
        <w:keepLines/>
        <w:spacing w:before="120"/>
        <w:ind w:left="1985" w:hanging="1985"/>
        <w:rPr>
          <w:rFonts w:ascii="Arial" w:hAnsi="Arial"/>
        </w:rPr>
      </w:pPr>
      <w:r w:rsidRPr="00E6516F">
        <w:rPr>
          <w:rFonts w:ascii="Arial" w:hAnsi="Arial"/>
        </w:rPr>
        <w:t>(2)</w:t>
      </w:r>
    </w:p>
    <w:p w14:paraId="0DBBDD7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having access to at least two MCData groups }</w:t>
      </w:r>
    </w:p>
    <w:p w14:paraId="7B2B14BC"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p>
    <w:p w14:paraId="3EC7649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when</w:t>
      </w:r>
      <w:r w:rsidRPr="00E6516F">
        <w:rPr>
          <w:rFonts w:ascii="Courier New" w:hAnsi="Courier New"/>
          <w:sz w:val="16"/>
        </w:rPr>
        <w:t xml:space="preserve"> { the UE (MCData Client) requests the groups to be combined }</w:t>
      </w:r>
    </w:p>
    <w:p w14:paraId="026AA4B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cs="Courier New"/>
          <w:sz w:val="16"/>
          <w:szCs w:val="16"/>
        </w:rPr>
        <w:t xml:space="preserve">    </w:t>
      </w:r>
      <w:r w:rsidRPr="00E6516F">
        <w:rPr>
          <w:rFonts w:ascii="Courier New" w:hAnsi="Courier New" w:cs="Courier New"/>
          <w:b/>
          <w:sz w:val="16"/>
          <w:szCs w:val="16"/>
        </w:rPr>
        <w:t>then</w:t>
      </w:r>
      <w:r w:rsidRPr="00E6516F">
        <w:rPr>
          <w:rFonts w:ascii="Courier New" w:hAnsi="Courier New" w:cs="Courier New"/>
          <w:sz w:val="16"/>
          <w:szCs w:val="16"/>
        </w:rPr>
        <w:t xml:space="preserve"> { on successful group regrouping the UE (MCData Client) has access to the temporary group </w:t>
      </w:r>
      <w:r w:rsidRPr="00E6516F">
        <w:rPr>
          <w:rFonts w:ascii="Courier New" w:hAnsi="Courier New"/>
          <w:sz w:val="16"/>
        </w:rPr>
        <w:t>}</w:t>
      </w:r>
    </w:p>
    <w:p w14:paraId="503E9CC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6516F">
        <w:rPr>
          <w:rFonts w:ascii="Courier New" w:hAnsi="Courier New"/>
          <w:sz w:val="16"/>
        </w:rPr>
        <w:t xml:space="preserve">            </w:t>
      </w:r>
      <w:r w:rsidRPr="00E6516F">
        <w:rPr>
          <w:rFonts w:ascii="Courier New" w:hAnsi="Courier New" w:cs="Courier New"/>
          <w:sz w:val="16"/>
          <w:szCs w:val="16"/>
        </w:rPr>
        <w:t>}</w:t>
      </w:r>
    </w:p>
    <w:p w14:paraId="0D109DD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84FA88" w14:textId="77777777" w:rsidR="0071087C" w:rsidRPr="00E6516F" w:rsidRDefault="0071087C" w:rsidP="0071087C">
      <w:pPr>
        <w:keepNext/>
        <w:keepLines/>
        <w:spacing w:before="120"/>
        <w:ind w:left="1985" w:hanging="1985"/>
        <w:rPr>
          <w:rFonts w:ascii="Arial" w:hAnsi="Arial"/>
        </w:rPr>
      </w:pPr>
      <w:r w:rsidRPr="00E6516F">
        <w:rPr>
          <w:rFonts w:ascii="Arial" w:hAnsi="Arial"/>
        </w:rPr>
        <w:t>(3)</w:t>
      </w:r>
    </w:p>
    <w:p w14:paraId="758C05A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having access to a temporary group }</w:t>
      </w:r>
    </w:p>
    <w:p w14:paraId="17C2A8A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p>
    <w:p w14:paraId="21CBAF7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when</w:t>
      </w:r>
      <w:r w:rsidRPr="00E6516F">
        <w:rPr>
          <w:rFonts w:ascii="Courier New" w:hAnsi="Courier New"/>
          <w:sz w:val="16"/>
        </w:rPr>
        <w:t xml:space="preserve"> { the UE (MCData Client) requests temporary group tear down }</w:t>
      </w:r>
    </w:p>
    <w:p w14:paraId="1E16F139"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cs="Courier New"/>
          <w:sz w:val="16"/>
          <w:szCs w:val="16"/>
        </w:rPr>
        <w:lastRenderedPageBreak/>
        <w:t xml:space="preserve">    </w:t>
      </w:r>
      <w:r w:rsidRPr="00E6516F">
        <w:rPr>
          <w:rFonts w:ascii="Courier New" w:hAnsi="Courier New" w:cs="Courier New"/>
          <w:b/>
          <w:sz w:val="16"/>
          <w:szCs w:val="16"/>
        </w:rPr>
        <w:t>then</w:t>
      </w:r>
      <w:r w:rsidRPr="00E6516F">
        <w:rPr>
          <w:rFonts w:ascii="Courier New" w:hAnsi="Courier New" w:cs="Courier New"/>
          <w:sz w:val="16"/>
          <w:szCs w:val="16"/>
        </w:rPr>
        <w:t xml:space="preserve"> { on successful group tear down the UE (MCData Client) removes the temporary group </w:t>
      </w:r>
      <w:r w:rsidRPr="00E6516F">
        <w:rPr>
          <w:rFonts w:ascii="Courier New" w:hAnsi="Courier New"/>
          <w:sz w:val="16"/>
        </w:rPr>
        <w:t>}</w:t>
      </w:r>
    </w:p>
    <w:p w14:paraId="7130E9C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E6516F">
        <w:rPr>
          <w:rFonts w:ascii="Courier New" w:hAnsi="Courier New"/>
          <w:sz w:val="16"/>
        </w:rPr>
        <w:t xml:space="preserve">            </w:t>
      </w:r>
      <w:r w:rsidRPr="00E6516F">
        <w:rPr>
          <w:rFonts w:ascii="Courier New" w:hAnsi="Courier New" w:cs="Courier New"/>
          <w:sz w:val="16"/>
          <w:szCs w:val="16"/>
        </w:rPr>
        <w:t>}</w:t>
      </w:r>
    </w:p>
    <w:p w14:paraId="7C8466F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6F8B50" w14:textId="77777777" w:rsidR="0071087C" w:rsidRPr="00E6516F" w:rsidRDefault="0071087C" w:rsidP="0071087C">
      <w:pPr>
        <w:keepNext/>
        <w:keepLines/>
        <w:spacing w:before="120"/>
        <w:ind w:left="1985" w:hanging="1985"/>
        <w:rPr>
          <w:rFonts w:ascii="Arial" w:hAnsi="Arial"/>
        </w:rPr>
      </w:pPr>
      <w:bookmarkStart w:id="295" w:name="_Toc52782291"/>
      <w:bookmarkStart w:id="296" w:name="_Toc52782900"/>
      <w:bookmarkStart w:id="297" w:name="_Toc59042769"/>
      <w:r w:rsidRPr="00E6516F">
        <w:rPr>
          <w:rFonts w:ascii="Arial" w:hAnsi="Arial"/>
        </w:rPr>
        <w:t>5.2.2</w:t>
      </w:r>
      <w:r w:rsidRPr="00E6516F">
        <w:rPr>
          <w:rFonts w:ascii="Arial" w:hAnsi="Arial"/>
        </w:rPr>
        <w:tab/>
        <w:t>Conformance requirements</w:t>
      </w:r>
      <w:bookmarkEnd w:id="295"/>
      <w:bookmarkEnd w:id="296"/>
      <w:bookmarkEnd w:id="297"/>
    </w:p>
    <w:p w14:paraId="18407E11" w14:textId="77777777" w:rsidR="0071087C" w:rsidRPr="00E6516F" w:rsidRDefault="0071087C" w:rsidP="0071087C">
      <w:r w:rsidRPr="00E6516F">
        <w:t>References: The conformance requirements covered in the present TC are specified in: TS 24.481 clauses 6.3.2.2.1, 6.3.2.2.2, 6.3.14.1, 6.3.14.2, 6.3.15.1 and 6.3.15.2; TS 33.180, clause 7.3.2.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D310B58" w14:textId="77777777" w:rsidR="0071087C" w:rsidRPr="00E6516F" w:rsidRDefault="0071087C" w:rsidP="0071087C">
      <w:r w:rsidRPr="00E6516F">
        <w:t>[TS 24.481, clause 6.3.2.2.1]</w:t>
      </w:r>
    </w:p>
    <w:p w14:paraId="5D8D1F82" w14:textId="77777777" w:rsidR="0071087C" w:rsidRPr="00E6516F" w:rsidRDefault="0071087C" w:rsidP="0071087C">
      <w:r w:rsidRPr="00E6516F">
        <w:t>In order to create a group document, a GC shall create an XML document of the application usage specified in subclause 7.2.1 and shall send the XML document to the network according to procedures specified in IETF RFC 4825 [22] "</w:t>
      </w:r>
      <w:r w:rsidRPr="00E6516F">
        <w:rPr>
          <w:i/>
        </w:rPr>
        <w:t>Create or Replace a Document</w:t>
      </w:r>
      <w:r w:rsidRPr="00E6516F">
        <w:t xml:space="preserve">". The GC shall set </w:t>
      </w:r>
      <w:r w:rsidRPr="00E6516F">
        <w:rPr>
          <w:lang w:eastAsia="x-none"/>
        </w:rPr>
        <w:t>the Request-URI of the HTTP PUT request to an XCAP URI in users tree where the XUI is set to a group creation XUI configuration parameter.</w:t>
      </w:r>
    </w:p>
    <w:p w14:paraId="09FEB7D7" w14:textId="77777777" w:rsidR="0071087C" w:rsidRPr="00E6516F" w:rsidRDefault="0071087C" w:rsidP="0071087C">
      <w:r w:rsidRPr="00E6516F">
        <w:t>[TS 24.481, clause 6.3.2.2.2]</w:t>
      </w:r>
    </w:p>
    <w:p w14:paraId="0BDF5F04" w14:textId="77777777" w:rsidR="0071087C" w:rsidRPr="00E6516F" w:rsidRDefault="0071087C" w:rsidP="0071087C">
      <w:r w:rsidRPr="00E6516F">
        <w:t>In order to create a group document, a GMC shall perform the procedures in subclause 6.3.2.2.1 specified for GC.</w:t>
      </w:r>
    </w:p>
    <w:p w14:paraId="134CE0DE" w14:textId="77777777" w:rsidR="0071087C" w:rsidRPr="00E6516F" w:rsidRDefault="0071087C" w:rsidP="0071087C">
      <w:r w:rsidRPr="00E6516F">
        <w:t>[TS 24.481, clause 6.3.14.1]</w:t>
      </w:r>
    </w:p>
    <w:p w14:paraId="075B51E9" w14:textId="77777777" w:rsidR="0071087C" w:rsidRPr="00E6516F" w:rsidRDefault="0071087C" w:rsidP="0071087C">
      <w:r w:rsidRPr="00E6516F">
        <w:t>This procedure enables a GMC to initiate creation of a temporary MCS group by combining MCS groups.</w:t>
      </w:r>
    </w:p>
    <w:p w14:paraId="55620008" w14:textId="77777777" w:rsidR="0071087C" w:rsidRPr="00E6516F" w:rsidRDefault="0071087C" w:rsidP="0071087C">
      <w:pPr>
        <w:keepLines/>
        <w:ind w:left="1135" w:hanging="851"/>
      </w:pPr>
      <w:bookmarkStart w:id="298" w:name="_Hlk502839812"/>
      <w:bookmarkStart w:id="299" w:name="_Hlk502839823"/>
      <w:r w:rsidRPr="00E6516F">
        <w:t>NOTE:</w:t>
      </w:r>
      <w:r w:rsidRPr="00E6516F">
        <w:tab/>
        <w:t>The temporary MCS group formation procedure does not ensure that the MCSs of the temporary MCS group are the same as MCSs of each constituent MCS group of the temporary MCS group.</w:t>
      </w:r>
      <w:bookmarkEnd w:id="298"/>
      <w:bookmarkEnd w:id="299"/>
    </w:p>
    <w:p w14:paraId="2BA80913" w14:textId="77777777" w:rsidR="0071087C" w:rsidRPr="00E6516F" w:rsidRDefault="0071087C" w:rsidP="0071087C">
      <w:r w:rsidRPr="00E6516F">
        <w:t>[TS 24.481, clause 6.3.14.2]</w:t>
      </w:r>
    </w:p>
    <w:p w14:paraId="6870F365" w14:textId="77777777" w:rsidR="0071087C" w:rsidRPr="00E6516F" w:rsidRDefault="0071087C" w:rsidP="0071087C">
      <w:r w:rsidRPr="00E6516F">
        <w:t>In order to form a temporary MCS group, a GMC shall send a HTTP POST request according to procedures specified in IETF RFC 2616 [21] and subclause 6.2.3. In the HTTP POST request, the GMC:</w:t>
      </w:r>
    </w:p>
    <w:p w14:paraId="50364D32" w14:textId="77777777" w:rsidR="0071087C" w:rsidRPr="00E6516F" w:rsidRDefault="0071087C" w:rsidP="0071087C">
      <w:pPr>
        <w:ind w:left="568" w:hanging="284"/>
      </w:pPr>
      <w:r w:rsidRPr="00E6516F">
        <w:t>a)</w:t>
      </w:r>
      <w:r w:rsidRPr="00E6516F">
        <w:tab/>
        <w:t>shall set the Request-URI to an XCAP URI:</w:t>
      </w:r>
    </w:p>
    <w:p w14:paraId="4E3C5965" w14:textId="77777777" w:rsidR="0071087C" w:rsidRPr="00E6516F" w:rsidRDefault="0071087C" w:rsidP="0071087C">
      <w:pPr>
        <w:ind w:left="851" w:hanging="284"/>
      </w:pPr>
      <w:r w:rsidRPr="00E6516F">
        <w:t>1)</w:t>
      </w:r>
      <w:r w:rsidRPr="00E6516F">
        <w:tab/>
        <w:t>in users tree where the XUI is set to a group creation XUI configuration parameter; and</w:t>
      </w:r>
    </w:p>
    <w:p w14:paraId="7C3E568C" w14:textId="77777777" w:rsidR="0071087C" w:rsidRPr="00E6516F" w:rsidRDefault="0071087C" w:rsidP="0071087C">
      <w:pPr>
        <w:ind w:left="851" w:hanging="284"/>
      </w:pPr>
      <w:r w:rsidRPr="00E6516F">
        <w:t>2)</w:t>
      </w:r>
      <w:r w:rsidRPr="00E6516F">
        <w:tab/>
        <w:t>with the document selector identifying the temporary MCS group to be created; and</w:t>
      </w:r>
    </w:p>
    <w:p w14:paraId="7E8B3769" w14:textId="77777777" w:rsidR="0071087C" w:rsidRPr="00E6516F" w:rsidRDefault="0071087C" w:rsidP="0071087C">
      <w:pPr>
        <w:ind w:left="568" w:hanging="284"/>
      </w:pPr>
      <w:r w:rsidRPr="00E6516F">
        <w:t>b)</w:t>
      </w:r>
      <w:r w:rsidRPr="00E6516F">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3DD9AF68" w14:textId="77777777" w:rsidR="0071087C" w:rsidRPr="00E6516F" w:rsidRDefault="0071087C" w:rsidP="0071087C">
      <w:r w:rsidRPr="00E6516F">
        <w:t>Upon reception of an HTTP 2xx response to the sent HTTP POST request, the GMC shall consider the temporary MCS group formation as successful.</w:t>
      </w:r>
    </w:p>
    <w:p w14:paraId="632AF0C9" w14:textId="77777777" w:rsidR="0071087C" w:rsidRPr="00E6516F" w:rsidRDefault="0071087C" w:rsidP="0071087C">
      <w:r w:rsidRPr="00E6516F">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01643E38" w14:textId="77777777" w:rsidR="0071087C" w:rsidRPr="00E6516F" w:rsidRDefault="0071087C" w:rsidP="0071087C">
      <w:r w:rsidRPr="00E6516F">
        <w:t>[TS 24.481, clause 6.3.15.1]</w:t>
      </w:r>
    </w:p>
    <w:p w14:paraId="7DB38CBB" w14:textId="77777777" w:rsidR="0071087C" w:rsidRPr="00E6516F" w:rsidRDefault="0071087C" w:rsidP="0071087C">
      <w:r w:rsidRPr="00E6516F">
        <w:t>This procedure enables a GMC to initiate tear down of a temporary MCS group.</w:t>
      </w:r>
    </w:p>
    <w:p w14:paraId="6C2AF072" w14:textId="77777777" w:rsidR="0071087C" w:rsidRPr="00E6516F" w:rsidRDefault="0071087C" w:rsidP="0071087C">
      <w:pPr>
        <w:rPr>
          <w:lang w:eastAsia="x-none"/>
        </w:rPr>
      </w:pPr>
      <w:r w:rsidRPr="00E6516F">
        <w:t>[TS 24.481, clause 6.3.15.2]</w:t>
      </w:r>
    </w:p>
    <w:p w14:paraId="46573D39" w14:textId="77777777" w:rsidR="0071087C" w:rsidRPr="00E6516F" w:rsidRDefault="0071087C" w:rsidP="0071087C">
      <w:pPr>
        <w:rPr>
          <w:lang w:eastAsia="x-none"/>
        </w:rPr>
      </w:pPr>
      <w:r w:rsidRPr="00E6516F">
        <w:rPr>
          <w:lang w:eastAsia="x-none"/>
        </w:rPr>
        <w:t xml:space="preserve">In order to </w:t>
      </w:r>
      <w:r w:rsidRPr="00E6516F">
        <w:t xml:space="preserve">tear down a temporary MCS group, the GMC shall send an HTTP DELETE request with </w:t>
      </w:r>
      <w:r w:rsidRPr="00E6516F">
        <w:rPr>
          <w:lang w:eastAsia="x-none"/>
        </w:rPr>
        <w:t xml:space="preserve">Request-URI with an </w:t>
      </w:r>
      <w:r w:rsidRPr="00E6516F">
        <w:t xml:space="preserve">XCAP URI </w:t>
      </w:r>
      <w:r w:rsidRPr="00E6516F">
        <w:rPr>
          <w:lang w:eastAsia="x-none"/>
        </w:rPr>
        <w:t xml:space="preserve">identifying a group document of the temporary MCS group </w:t>
      </w:r>
      <w:r w:rsidRPr="00E6516F">
        <w:t>according to procedures specified in IETF RFC 4825 [22] "</w:t>
      </w:r>
      <w:r w:rsidRPr="00E6516F">
        <w:rPr>
          <w:i/>
        </w:rPr>
        <w:t>Delete an Element</w:t>
      </w:r>
      <w:r w:rsidRPr="00E6516F">
        <w:t>"</w:t>
      </w:r>
      <w:r w:rsidRPr="00E6516F">
        <w:rPr>
          <w:lang w:eastAsia="x-none"/>
        </w:rPr>
        <w:t>.</w:t>
      </w:r>
    </w:p>
    <w:p w14:paraId="1BD49EA2" w14:textId="77777777" w:rsidR="0071087C" w:rsidRPr="00E6516F" w:rsidRDefault="0071087C" w:rsidP="0071087C">
      <w:r w:rsidRPr="00E6516F">
        <w:t>[TS 33.180, clause 7.3.2]</w:t>
      </w:r>
    </w:p>
    <w:p w14:paraId="46D6680B" w14:textId="77777777" w:rsidR="0071087C" w:rsidRPr="00E6516F" w:rsidRDefault="0071087C" w:rsidP="0071087C">
      <w:r w:rsidRPr="00E6516F">
        <w:lastRenderedPageBreak/>
        <w:t xml:space="preserve">The group </w:t>
      </w:r>
      <w:r w:rsidRPr="00E6516F">
        <w:rPr>
          <w:lang w:eastAsia="zh-CN"/>
        </w:rPr>
        <w:t>creation</w:t>
      </w:r>
      <w:r w:rsidRPr="00E6516F">
        <w:t xml:space="preserve"> procedure </w:t>
      </w:r>
      <w:r w:rsidRPr="00E6516F">
        <w:rPr>
          <w:lang w:eastAsia="zh-CN"/>
        </w:rPr>
        <w:t>is</w:t>
      </w:r>
      <w:r w:rsidRPr="00E6516F">
        <w:t xml:space="preserve"> described in </w:t>
      </w:r>
      <w:r w:rsidRPr="00E6516F">
        <w:rPr>
          <w:lang w:eastAsia="zh-CN"/>
        </w:rPr>
        <w:t>clause</w:t>
      </w:r>
      <w:r w:rsidRPr="00E6516F">
        <w:t xml:space="preserve"> 10.2.</w:t>
      </w:r>
      <w:r w:rsidRPr="00E6516F">
        <w:rPr>
          <w:lang w:eastAsia="zh-CN"/>
        </w:rPr>
        <w:t>3</w:t>
      </w:r>
      <w:r w:rsidRPr="00E6516F">
        <w:t xml:space="preserve"> of 3GPP TS 23.280 [36] and </w:t>
      </w:r>
      <w:r w:rsidRPr="00E6516F">
        <w:rPr>
          <w:rFonts w:eastAsia="SimSun"/>
          <w:lang w:eastAsia="zh-CN"/>
        </w:rPr>
        <w:t>applies to the MCPTT scenario of normal group creation by an MC administrator and user regrouping operations by an authorized user/dispatcher</w:t>
      </w:r>
      <w:r w:rsidRPr="00E6516F">
        <w:t>.  To establish the security context for the group, the GMS follows the procedures in c</w:t>
      </w:r>
      <w:r w:rsidRPr="00E6516F">
        <w:rPr>
          <w:lang w:eastAsia="zh-CN"/>
        </w:rPr>
        <w:t>lause</w:t>
      </w:r>
      <w:r w:rsidRPr="00E6516F">
        <w:t xml:space="preserve"> 5.7 to create a new GMK and GMK-ID.</w:t>
      </w:r>
    </w:p>
    <w:p w14:paraId="2A625ADE" w14:textId="77777777" w:rsidR="0071087C" w:rsidRPr="00E6516F" w:rsidRDefault="0071087C" w:rsidP="0071087C">
      <w:r w:rsidRPr="00E6516F">
        <w:t xml:space="preserve">The encapsulated GMK and GUK-ID is sent to group members by the GMS within a notification message (step </w:t>
      </w:r>
      <w:r w:rsidRPr="00E6516F">
        <w:rPr>
          <w:lang w:eastAsia="zh-CN"/>
        </w:rPr>
        <w:t>4</w:t>
      </w:r>
      <w:r w:rsidRPr="00E6516F">
        <w:t xml:space="preserve"> in c</w:t>
      </w:r>
      <w:r w:rsidRPr="00E6516F">
        <w:rPr>
          <w:lang w:eastAsia="zh-CN"/>
        </w:rPr>
        <w:t>lause</w:t>
      </w:r>
      <w:r w:rsidRPr="00E6516F">
        <w:t xml:space="preserve"> 10.2.</w:t>
      </w:r>
      <w:r w:rsidRPr="00E6516F">
        <w:rPr>
          <w:lang w:eastAsia="zh-CN"/>
        </w:rPr>
        <w:t>3</w:t>
      </w:r>
      <w:r w:rsidRPr="00E6516F">
        <w:t xml:space="preserve"> of 3GPP TS 23.280 [36]). The procedure is equivalent to that described in c</w:t>
      </w:r>
      <w:r w:rsidRPr="00E6516F">
        <w:rPr>
          <w:lang w:eastAsia="zh-CN"/>
        </w:rPr>
        <w:t>lause</w:t>
      </w:r>
      <w:r w:rsidRPr="00E6516F">
        <w:t xml:space="preserve"> 5.7 of this specification.</w:t>
      </w:r>
    </w:p>
    <w:p w14:paraId="1A44CD91" w14:textId="77777777" w:rsidR="0071087C" w:rsidRPr="00E6516F" w:rsidRDefault="0071087C" w:rsidP="0071087C">
      <w:pPr>
        <w:keepNext/>
        <w:keepLines/>
        <w:spacing w:before="120"/>
        <w:ind w:left="1985" w:hanging="1985"/>
        <w:rPr>
          <w:rFonts w:ascii="Arial" w:hAnsi="Arial"/>
        </w:rPr>
      </w:pPr>
      <w:bookmarkStart w:id="300" w:name="_Toc52782292"/>
      <w:bookmarkStart w:id="301" w:name="_Toc52782901"/>
      <w:bookmarkStart w:id="302" w:name="_Toc59042770"/>
      <w:r w:rsidRPr="00E6516F">
        <w:rPr>
          <w:rFonts w:ascii="Arial" w:hAnsi="Arial"/>
        </w:rPr>
        <w:t>5.2.3</w:t>
      </w:r>
      <w:r w:rsidRPr="00E6516F">
        <w:rPr>
          <w:rFonts w:ascii="Arial" w:hAnsi="Arial"/>
        </w:rPr>
        <w:tab/>
        <w:t>Test description</w:t>
      </w:r>
      <w:bookmarkEnd w:id="300"/>
      <w:bookmarkEnd w:id="301"/>
      <w:bookmarkEnd w:id="302"/>
    </w:p>
    <w:p w14:paraId="5C8F0220" w14:textId="77777777" w:rsidR="0071087C" w:rsidRPr="00E6516F" w:rsidRDefault="0071087C" w:rsidP="0071087C">
      <w:pPr>
        <w:keepNext/>
        <w:keepLines/>
        <w:spacing w:before="120"/>
        <w:ind w:left="1985" w:hanging="1985"/>
        <w:rPr>
          <w:rFonts w:ascii="Arial" w:hAnsi="Arial"/>
        </w:rPr>
      </w:pPr>
      <w:bookmarkStart w:id="303" w:name="_Toc52782293"/>
      <w:bookmarkStart w:id="304" w:name="_Toc52782902"/>
      <w:bookmarkStart w:id="305" w:name="_Toc59042771"/>
      <w:r w:rsidRPr="00E6516F">
        <w:rPr>
          <w:rFonts w:ascii="Arial" w:hAnsi="Arial"/>
        </w:rPr>
        <w:t>5.2.3.1</w:t>
      </w:r>
      <w:r w:rsidRPr="00E6516F">
        <w:rPr>
          <w:rFonts w:ascii="Arial" w:hAnsi="Arial"/>
        </w:rPr>
        <w:tab/>
        <w:t>Pre-test conditions</w:t>
      </w:r>
      <w:bookmarkEnd w:id="303"/>
      <w:bookmarkEnd w:id="304"/>
      <w:bookmarkEnd w:id="305"/>
    </w:p>
    <w:p w14:paraId="75516648" w14:textId="77777777" w:rsidR="0071087C" w:rsidRPr="00E6516F" w:rsidRDefault="0071087C" w:rsidP="0071087C">
      <w:bookmarkStart w:id="306" w:name="_Hlk88146017"/>
      <w:r w:rsidRPr="00E6516F">
        <w:t>Same pre-test conditions as for MCPTT test case 5.2 (TS 36.579-2 [24]) with the following exception(s):</w:t>
      </w:r>
    </w:p>
    <w:p w14:paraId="4ECDBE22" w14:textId="77777777" w:rsidR="0071087C" w:rsidRPr="00E6516F" w:rsidRDefault="0071087C" w:rsidP="0071087C">
      <w:pPr>
        <w:ind w:left="568" w:hanging="284"/>
      </w:pPr>
      <w:r w:rsidRPr="00E6516F">
        <w:t>-</w:t>
      </w:r>
      <w:r w:rsidRPr="00E6516F">
        <w:tab/>
        <w:t>The term "MCPTT" is replaced with "MCData"</w:t>
      </w:r>
    </w:p>
    <w:p w14:paraId="192BB6AB" w14:textId="77777777" w:rsidR="0071087C" w:rsidRPr="00E6516F" w:rsidRDefault="0071087C" w:rsidP="0071087C">
      <w:pPr>
        <w:keepNext/>
        <w:keepLines/>
        <w:spacing w:before="120"/>
        <w:ind w:left="1985" w:hanging="1985"/>
        <w:rPr>
          <w:rFonts w:ascii="Arial" w:hAnsi="Arial"/>
        </w:rPr>
      </w:pPr>
      <w:bookmarkStart w:id="307" w:name="_Toc52782294"/>
      <w:bookmarkStart w:id="308" w:name="_Toc52782903"/>
      <w:bookmarkStart w:id="309" w:name="_Toc59042772"/>
      <w:bookmarkEnd w:id="306"/>
      <w:r w:rsidRPr="00E6516F">
        <w:rPr>
          <w:rFonts w:ascii="Arial" w:hAnsi="Arial"/>
        </w:rPr>
        <w:t>5.2.3.2</w:t>
      </w:r>
      <w:r w:rsidRPr="00E6516F">
        <w:rPr>
          <w:rFonts w:ascii="Arial" w:hAnsi="Arial"/>
        </w:rPr>
        <w:tab/>
        <w:t>Test procedure sequence</w:t>
      </w:r>
      <w:bookmarkEnd w:id="307"/>
      <w:bookmarkEnd w:id="308"/>
      <w:bookmarkEnd w:id="309"/>
    </w:p>
    <w:p w14:paraId="3D0B8527" w14:textId="77777777" w:rsidR="0071087C" w:rsidRPr="00E6516F" w:rsidRDefault="0071087C" w:rsidP="0071087C">
      <w:r w:rsidRPr="00E6516F">
        <w:t>Same test procedure sequence as for MCPTT test case 5.2 (TS 36.579-2 [24]) with the following exception(s):</w:t>
      </w:r>
    </w:p>
    <w:p w14:paraId="7E000A7F" w14:textId="77777777" w:rsidR="0071087C" w:rsidRPr="00E6516F" w:rsidRDefault="0071087C" w:rsidP="0071087C">
      <w:pPr>
        <w:ind w:left="568" w:hanging="284"/>
      </w:pPr>
      <w:r w:rsidRPr="00E6516F">
        <w:t>-</w:t>
      </w:r>
      <w:r w:rsidRPr="00E6516F">
        <w:tab/>
        <w:t>The term "MCPTT" is replaced with "MCData"</w:t>
      </w:r>
    </w:p>
    <w:p w14:paraId="16B55D99" w14:textId="77777777" w:rsidR="0071087C" w:rsidRPr="00E6516F" w:rsidRDefault="0071087C" w:rsidP="0071087C">
      <w:pPr>
        <w:keepNext/>
        <w:keepLines/>
        <w:spacing w:before="120"/>
        <w:ind w:left="1985" w:hanging="1985"/>
        <w:rPr>
          <w:rFonts w:ascii="Arial" w:hAnsi="Arial"/>
        </w:rPr>
      </w:pPr>
      <w:bookmarkStart w:id="310" w:name="_Toc52782295"/>
      <w:bookmarkStart w:id="311" w:name="_Toc52782904"/>
      <w:bookmarkStart w:id="312" w:name="_Toc59042773"/>
      <w:r w:rsidRPr="00E6516F">
        <w:rPr>
          <w:rFonts w:ascii="Arial" w:hAnsi="Arial"/>
        </w:rPr>
        <w:t>5.2.3.3</w:t>
      </w:r>
      <w:r w:rsidRPr="00E6516F">
        <w:rPr>
          <w:rFonts w:ascii="Arial" w:hAnsi="Arial"/>
        </w:rPr>
        <w:tab/>
        <w:t>Specific message contents</w:t>
      </w:r>
      <w:bookmarkEnd w:id="310"/>
      <w:bookmarkEnd w:id="311"/>
      <w:bookmarkEnd w:id="312"/>
    </w:p>
    <w:p w14:paraId="46D46EEE" w14:textId="77777777" w:rsidR="0071087C" w:rsidRPr="00E6516F" w:rsidRDefault="0071087C" w:rsidP="0071087C">
      <w:r w:rsidRPr="00E6516F">
        <w:t>Same specific message contents as for MCPTT test case 5.2 (TS 36.579-2 [24]) with the following exception(s):</w:t>
      </w:r>
    </w:p>
    <w:p w14:paraId="5EB06AB7" w14:textId="77777777" w:rsidR="0071087C" w:rsidRPr="00E6516F" w:rsidRDefault="0071087C" w:rsidP="0071087C">
      <w:pPr>
        <w:ind w:left="568" w:hanging="284"/>
      </w:pPr>
      <w:r w:rsidRPr="00E6516F">
        <w:t>-</w:t>
      </w:r>
      <w:r w:rsidRPr="00E6516F">
        <w:tab/>
        <w:t>The term "MCPTT" is replaced with "MCData"</w:t>
      </w:r>
    </w:p>
    <w:p w14:paraId="30FAC88C" w14:textId="77777777" w:rsidR="0071087C" w:rsidRPr="00E6516F" w:rsidRDefault="0071087C" w:rsidP="0071087C">
      <w:pPr>
        <w:ind w:left="568" w:hanging="284"/>
      </w:pPr>
      <w:r w:rsidRPr="00E6516F">
        <w:t>-</w:t>
      </w:r>
      <w:r w:rsidRPr="00E6516F">
        <w:tab/>
        <w:t>Condition MCDATA is used for all messages.</w:t>
      </w:r>
    </w:p>
    <w:p w14:paraId="57E9DCAE" w14:textId="77777777" w:rsidR="0071087C" w:rsidRPr="00E6516F" w:rsidRDefault="0071087C" w:rsidP="0071087C">
      <w:pPr>
        <w:keepNext/>
        <w:keepLines/>
        <w:spacing w:before="180"/>
        <w:ind w:left="1134" w:hanging="1134"/>
        <w:outlineLvl w:val="1"/>
        <w:rPr>
          <w:rFonts w:ascii="Arial" w:hAnsi="Arial"/>
          <w:sz w:val="32"/>
        </w:rPr>
      </w:pPr>
      <w:bookmarkStart w:id="313" w:name="_Toc100778780"/>
      <w:bookmarkStart w:id="314" w:name="_Toc522499795"/>
      <w:bookmarkStart w:id="315" w:name="_Toc25610648"/>
      <w:bookmarkStart w:id="316" w:name="_Toc42507342"/>
      <w:bookmarkStart w:id="317" w:name="_Toc52307873"/>
      <w:bookmarkStart w:id="318" w:name="_Toc52782303"/>
      <w:bookmarkStart w:id="319" w:name="_Toc52782912"/>
      <w:bookmarkStart w:id="320" w:name="_Toc59042781"/>
      <w:bookmarkStart w:id="321" w:name="_Toc75459134"/>
      <w:bookmarkStart w:id="322" w:name="_Toc90630574"/>
      <w:bookmarkEnd w:id="283"/>
      <w:bookmarkEnd w:id="284"/>
      <w:bookmarkEnd w:id="285"/>
      <w:bookmarkEnd w:id="286"/>
      <w:bookmarkEnd w:id="287"/>
      <w:bookmarkEnd w:id="288"/>
      <w:bookmarkEnd w:id="289"/>
      <w:bookmarkEnd w:id="290"/>
      <w:bookmarkEnd w:id="291"/>
      <w:r w:rsidRPr="00E6516F">
        <w:rPr>
          <w:rFonts w:ascii="Arial" w:hAnsi="Arial"/>
          <w:sz w:val="32"/>
        </w:rPr>
        <w:t>5.3</w:t>
      </w:r>
      <w:r w:rsidRPr="00E6516F">
        <w:rPr>
          <w:rFonts w:ascii="Arial" w:hAnsi="Arial"/>
          <w:sz w:val="32"/>
        </w:rPr>
        <w:tab/>
        <w:t>Configuration / Group Affiliation / Remote change / De-affiliation / Home MCData system</w:t>
      </w:r>
      <w:bookmarkEnd w:id="313"/>
    </w:p>
    <w:p w14:paraId="41C3DA79" w14:textId="77777777" w:rsidR="0071087C" w:rsidRPr="00E6516F" w:rsidRDefault="0071087C" w:rsidP="0071087C">
      <w:pPr>
        <w:keepNext/>
        <w:keepLines/>
        <w:spacing w:before="120"/>
        <w:ind w:left="1985" w:hanging="1985"/>
        <w:rPr>
          <w:rFonts w:ascii="Arial" w:hAnsi="Arial"/>
        </w:rPr>
      </w:pPr>
      <w:bookmarkStart w:id="323" w:name="_Toc52782297"/>
      <w:bookmarkStart w:id="324" w:name="_Toc52782906"/>
      <w:bookmarkStart w:id="325" w:name="_Toc59042775"/>
      <w:r w:rsidRPr="00E6516F">
        <w:rPr>
          <w:rFonts w:ascii="Arial" w:hAnsi="Arial"/>
        </w:rPr>
        <w:t>5.3.1</w:t>
      </w:r>
      <w:r w:rsidRPr="00E6516F">
        <w:rPr>
          <w:rFonts w:ascii="Arial" w:hAnsi="Arial"/>
        </w:rPr>
        <w:tab/>
        <w:t>Test Purpose (TP)</w:t>
      </w:r>
      <w:bookmarkEnd w:id="323"/>
      <w:bookmarkEnd w:id="324"/>
      <w:bookmarkEnd w:id="325"/>
    </w:p>
    <w:p w14:paraId="11A136F1" w14:textId="77777777" w:rsidR="0071087C" w:rsidRPr="00E6516F" w:rsidRDefault="0071087C" w:rsidP="0071087C">
      <w:pPr>
        <w:keepNext/>
        <w:keepLines/>
        <w:spacing w:before="120"/>
        <w:ind w:left="1985" w:hanging="1985"/>
        <w:rPr>
          <w:rFonts w:ascii="Arial" w:hAnsi="Arial"/>
        </w:rPr>
      </w:pPr>
      <w:r w:rsidRPr="00E6516F">
        <w:rPr>
          <w:rFonts w:ascii="Arial" w:hAnsi="Arial"/>
        </w:rPr>
        <w:t>(1)</w:t>
      </w:r>
    </w:p>
    <w:p w14:paraId="70C56D0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60F394B4"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for current affiliation status and to subscribe to affiliation status changes for the MCData User }</w:t>
      </w:r>
    </w:p>
    <w:p w14:paraId="7B9CB96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to subscribe to affiliation status changes for the MCData User by sending the SS (MCData Server) a SIP SUBSCRIBE message </w:t>
      </w:r>
      <w:r w:rsidRPr="00E6516F">
        <w:rPr>
          <w:rFonts w:ascii="Courier New" w:hAnsi="Courier New"/>
          <w:b/>
          <w:sz w:val="16"/>
        </w:rPr>
        <w:t>and</w:t>
      </w:r>
      <w:r w:rsidRPr="00E6516F">
        <w:rPr>
          <w:rFonts w:ascii="Courier New" w:hAnsi="Courier New"/>
          <w:sz w:val="16"/>
        </w:rPr>
        <w:t xml:space="preserve"> starts informing the MCData User of any affiliation status changes for the MCData User after the subscription is accepted }</w:t>
      </w:r>
    </w:p>
    <w:p w14:paraId="4681492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68DF777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F7E3F4" w14:textId="77777777" w:rsidR="0071087C" w:rsidRPr="00E6516F" w:rsidRDefault="0071087C" w:rsidP="0071087C">
      <w:pPr>
        <w:keepNext/>
        <w:keepLines/>
        <w:spacing w:before="120"/>
        <w:ind w:left="1985" w:hanging="1985"/>
        <w:rPr>
          <w:rFonts w:ascii="Arial" w:hAnsi="Arial"/>
        </w:rPr>
      </w:pPr>
      <w:r w:rsidRPr="00E6516F">
        <w:rPr>
          <w:rFonts w:ascii="Arial" w:hAnsi="Arial"/>
        </w:rPr>
        <w:t>(2)</w:t>
      </w:r>
    </w:p>
    <w:p w14:paraId="43F0F6E9"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0E3D185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affiliate to an MCData group }</w:t>
      </w:r>
    </w:p>
    <w:p w14:paraId="58DCB22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to affiliate to a MCData group by sending the SS (MCData Server) a SIP PUBLISH message }</w:t>
      </w:r>
    </w:p>
    <w:p w14:paraId="25AC54F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5F457CA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CBC71F" w14:textId="77777777" w:rsidR="0071087C" w:rsidRPr="00E6516F" w:rsidRDefault="0071087C" w:rsidP="0071087C">
      <w:pPr>
        <w:keepNext/>
        <w:keepLines/>
        <w:spacing w:before="120"/>
        <w:ind w:left="1985" w:hanging="1985"/>
        <w:rPr>
          <w:rFonts w:ascii="Arial" w:hAnsi="Arial"/>
        </w:rPr>
      </w:pPr>
      <w:r w:rsidRPr="00E6516F">
        <w:rPr>
          <w:rFonts w:ascii="Arial" w:hAnsi="Arial"/>
        </w:rPr>
        <w:t>(3)</w:t>
      </w:r>
    </w:p>
    <w:p w14:paraId="2FA2A96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0E4AD18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for current affiliation status and to subscribe to affiliation status changes for a target user }</w:t>
      </w:r>
    </w:p>
    <w:p w14:paraId="675414F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lastRenderedPageBreak/>
        <w:t xml:space="preserve">    </w:t>
      </w:r>
      <w:r w:rsidRPr="00E6516F">
        <w:rPr>
          <w:rFonts w:ascii="Courier New" w:hAnsi="Courier New"/>
          <w:b/>
          <w:sz w:val="16"/>
        </w:rPr>
        <w:t>then</w:t>
      </w:r>
      <w:r w:rsidRPr="00E6516F">
        <w:rPr>
          <w:rFonts w:ascii="Courier New" w:hAnsi="Courier New"/>
          <w:sz w:val="16"/>
        </w:rPr>
        <w:t xml:space="preserve"> { UE (MCData Client) requests to subscribe to affiliation status changes for the target user by sending the SS (MCData Server) a SIP SUBSCRIBE message </w:t>
      </w:r>
      <w:r w:rsidRPr="00E6516F">
        <w:rPr>
          <w:rFonts w:ascii="Courier New" w:hAnsi="Courier New"/>
          <w:b/>
          <w:sz w:val="16"/>
        </w:rPr>
        <w:t>and</w:t>
      </w:r>
      <w:r w:rsidRPr="00E6516F">
        <w:rPr>
          <w:rFonts w:ascii="Courier New" w:hAnsi="Courier New"/>
          <w:sz w:val="16"/>
        </w:rPr>
        <w:t xml:space="preserve"> starts informing the MCData User of any affiliation status changes for the target user after the subscription is accepted }</w:t>
      </w:r>
    </w:p>
    <w:p w14:paraId="1FB4E5B4"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79DCF70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E33DE" w14:textId="77777777" w:rsidR="0071087C" w:rsidRPr="00E6516F" w:rsidRDefault="0071087C" w:rsidP="0071087C">
      <w:pPr>
        <w:keepNext/>
        <w:keepLines/>
        <w:spacing w:before="120"/>
        <w:ind w:left="1985" w:hanging="1985"/>
        <w:rPr>
          <w:rFonts w:ascii="Arial" w:hAnsi="Arial"/>
        </w:rPr>
      </w:pPr>
      <w:r w:rsidRPr="00E6516F">
        <w:rPr>
          <w:rFonts w:ascii="Arial" w:hAnsi="Arial"/>
        </w:rPr>
        <w:t>(4)</w:t>
      </w:r>
    </w:p>
    <w:p w14:paraId="2F18A198"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make affiliation changes for another user }</w:t>
      </w:r>
    </w:p>
    <w:p w14:paraId="5EFC04C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that a target user be affiliated to an MCData group via mandatory mode }</w:t>
      </w:r>
    </w:p>
    <w:p w14:paraId="055142B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that a target user be affiliated to an MCData group via mandatory mode by sending the SS (MCData Server) a SIP PUBLISH message }</w:t>
      </w:r>
    </w:p>
    <w:p w14:paraId="1978D48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4B7CF58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E55E98" w14:textId="77777777" w:rsidR="0071087C" w:rsidRPr="00E6516F" w:rsidRDefault="0071087C" w:rsidP="0071087C">
      <w:pPr>
        <w:keepNext/>
        <w:keepLines/>
        <w:spacing w:before="120"/>
        <w:ind w:left="1985" w:hanging="1985"/>
        <w:rPr>
          <w:rFonts w:ascii="Arial" w:hAnsi="Arial"/>
        </w:rPr>
      </w:pPr>
      <w:r w:rsidRPr="00E6516F">
        <w:rPr>
          <w:rFonts w:ascii="Arial" w:hAnsi="Arial"/>
        </w:rPr>
        <w:t>(5)</w:t>
      </w:r>
    </w:p>
    <w:p w14:paraId="616AB96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make affiliation changes for another user }</w:t>
      </w:r>
    </w:p>
    <w:p w14:paraId="565833A8"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that a target user be de-affiliated to an MCData group via mandatory mode }</w:t>
      </w:r>
    </w:p>
    <w:p w14:paraId="10C2A28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that a target user be de-affiliated to an MCData group via mandatory mode by sending the SS (MCData Server) a SIP PUBLISH message }</w:t>
      </w:r>
    </w:p>
    <w:p w14:paraId="15E2D1F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399EBDC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E3B0EC" w14:textId="77777777" w:rsidR="0071087C" w:rsidRPr="00E6516F" w:rsidRDefault="0071087C" w:rsidP="0071087C">
      <w:pPr>
        <w:keepNext/>
        <w:keepLines/>
        <w:spacing w:before="120"/>
        <w:ind w:left="1985" w:hanging="1985"/>
        <w:rPr>
          <w:rFonts w:ascii="Arial" w:hAnsi="Arial"/>
        </w:rPr>
      </w:pPr>
      <w:r w:rsidRPr="00E6516F">
        <w:rPr>
          <w:rFonts w:ascii="Arial" w:hAnsi="Arial"/>
        </w:rPr>
        <w:t>(6)</w:t>
      </w:r>
    </w:p>
    <w:p w14:paraId="4F070C99"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make affiliation changes for another user }</w:t>
      </w:r>
    </w:p>
    <w:p w14:paraId="5C7B32A1"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that a target user be affiliated to an MCData group via negotiated mode }</w:t>
      </w:r>
    </w:p>
    <w:p w14:paraId="7D523DA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that a target user be affiliated to an MCData group via negotiated mode by sending the SS (MCData Server) a SIP MESSAGE message }</w:t>
      </w:r>
    </w:p>
    <w:p w14:paraId="57141079"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37C8E5D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2775C7" w14:textId="77777777" w:rsidR="0071087C" w:rsidRPr="00E6516F" w:rsidRDefault="0071087C" w:rsidP="0071087C">
      <w:pPr>
        <w:keepNext/>
        <w:keepLines/>
        <w:spacing w:before="120"/>
        <w:ind w:left="1985" w:hanging="1985"/>
        <w:rPr>
          <w:rFonts w:ascii="Arial" w:hAnsi="Arial"/>
        </w:rPr>
      </w:pPr>
      <w:r w:rsidRPr="00E6516F">
        <w:rPr>
          <w:rFonts w:ascii="Arial" w:hAnsi="Arial"/>
        </w:rPr>
        <w:t>(7)</w:t>
      </w:r>
    </w:p>
    <w:p w14:paraId="51DE1DF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51319D2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de-subscribe to affiliation status changes for a target user }</w:t>
      </w:r>
    </w:p>
    <w:p w14:paraId="776688A7"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to de-subscribe to affiliation status changes for a target user by sending the SS (MCData Server) a SIP SUBSCRIBE message }</w:t>
      </w:r>
    </w:p>
    <w:p w14:paraId="3395644E"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0535E513"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1AA1E" w14:textId="77777777" w:rsidR="0071087C" w:rsidRPr="00E6516F" w:rsidRDefault="0071087C" w:rsidP="0071087C">
      <w:pPr>
        <w:keepNext/>
        <w:keepLines/>
        <w:spacing w:before="120"/>
        <w:ind w:left="1985" w:hanging="1985"/>
        <w:rPr>
          <w:rFonts w:ascii="Arial" w:hAnsi="Arial"/>
        </w:rPr>
      </w:pPr>
      <w:r w:rsidRPr="00E6516F">
        <w:rPr>
          <w:rFonts w:ascii="Arial" w:hAnsi="Arial"/>
        </w:rPr>
        <w:t>(8)</w:t>
      </w:r>
    </w:p>
    <w:p w14:paraId="7808452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affiliated with a MCData group }</w:t>
      </w:r>
    </w:p>
    <w:p w14:paraId="70518D3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w:t>
      </w:r>
      <w:r w:rsidRPr="00E6516F">
        <w:rPr>
          <w:rFonts w:ascii="Courier New" w:eastAsia="SimSun" w:hAnsi="Courier New"/>
          <w:sz w:val="16"/>
          <w:lang w:eastAsia="zh-CN"/>
        </w:rPr>
        <w:t>de-</w:t>
      </w:r>
      <w:r w:rsidRPr="00E6516F">
        <w:rPr>
          <w:rFonts w:ascii="Courier New" w:hAnsi="Courier New"/>
          <w:sz w:val="16"/>
        </w:rPr>
        <w:t>affiliate from a</w:t>
      </w:r>
      <w:r w:rsidRPr="00E6516F">
        <w:rPr>
          <w:rFonts w:ascii="Courier New" w:eastAsia="SimSun" w:hAnsi="Courier New"/>
          <w:sz w:val="16"/>
          <w:lang w:eastAsia="zh-CN"/>
        </w:rPr>
        <w:t>n</w:t>
      </w:r>
      <w:r w:rsidRPr="00E6516F">
        <w:rPr>
          <w:rFonts w:ascii="Courier New" w:hAnsi="Courier New"/>
          <w:sz w:val="16"/>
        </w:rPr>
        <w:t xml:space="preserve"> </w:t>
      </w:r>
      <w:r w:rsidRPr="00E6516F">
        <w:rPr>
          <w:rFonts w:ascii="Courier New" w:eastAsia="SimSun" w:hAnsi="Courier New"/>
          <w:sz w:val="16"/>
          <w:lang w:eastAsia="zh-CN"/>
        </w:rPr>
        <w:t xml:space="preserve">MCData </w:t>
      </w:r>
      <w:r w:rsidRPr="00E6516F">
        <w:rPr>
          <w:rFonts w:ascii="Courier New" w:hAnsi="Courier New"/>
          <w:sz w:val="16"/>
        </w:rPr>
        <w:t>group }</w:t>
      </w:r>
    </w:p>
    <w:p w14:paraId="03A3125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requests to </w:t>
      </w:r>
      <w:r w:rsidRPr="00E6516F">
        <w:rPr>
          <w:rFonts w:ascii="Courier New" w:eastAsia="SimSun" w:hAnsi="Courier New"/>
          <w:sz w:val="16"/>
          <w:lang w:eastAsia="zh-CN"/>
        </w:rPr>
        <w:t>de-</w:t>
      </w:r>
      <w:r w:rsidRPr="00E6516F">
        <w:rPr>
          <w:rFonts w:ascii="Courier New" w:hAnsi="Courier New"/>
          <w:sz w:val="16"/>
        </w:rPr>
        <w:t>affiliate from a</w:t>
      </w:r>
      <w:r w:rsidRPr="00E6516F">
        <w:rPr>
          <w:rFonts w:ascii="Courier New" w:eastAsia="SimSun" w:hAnsi="Courier New"/>
          <w:sz w:val="16"/>
          <w:lang w:eastAsia="zh-CN"/>
        </w:rPr>
        <w:t>n</w:t>
      </w:r>
      <w:r w:rsidRPr="00E6516F">
        <w:rPr>
          <w:rFonts w:ascii="Courier New" w:hAnsi="Courier New"/>
          <w:sz w:val="16"/>
        </w:rPr>
        <w:t xml:space="preserve"> </w:t>
      </w:r>
      <w:r w:rsidRPr="00E6516F">
        <w:rPr>
          <w:rFonts w:ascii="Courier New" w:eastAsia="SimSun" w:hAnsi="Courier New"/>
          <w:sz w:val="16"/>
          <w:lang w:eastAsia="zh-CN"/>
        </w:rPr>
        <w:t xml:space="preserve">MCData </w:t>
      </w:r>
      <w:r w:rsidRPr="00E6516F">
        <w:rPr>
          <w:rFonts w:ascii="Courier New" w:hAnsi="Courier New"/>
          <w:sz w:val="16"/>
        </w:rPr>
        <w:t>group by sending the SS (MCData Server) a SIP PUBLISH message }</w:t>
      </w:r>
    </w:p>
    <w:p w14:paraId="220305E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6905F2D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1007D" w14:textId="77777777" w:rsidR="0071087C" w:rsidRPr="00E6516F" w:rsidRDefault="0071087C" w:rsidP="0071087C">
      <w:pPr>
        <w:keepNext/>
        <w:keepLines/>
        <w:spacing w:before="120"/>
        <w:ind w:left="1985" w:hanging="1985"/>
        <w:rPr>
          <w:rFonts w:ascii="Arial" w:hAnsi="Arial"/>
        </w:rPr>
      </w:pPr>
      <w:r w:rsidRPr="00E6516F">
        <w:rPr>
          <w:rFonts w:ascii="Arial" w:hAnsi="Arial"/>
        </w:rPr>
        <w:t>(9)</w:t>
      </w:r>
    </w:p>
    <w:p w14:paraId="6CBC769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already provisioned with the group information or a pointer to the group information, that the UE (MCData Client) is allowed to be affiliated }</w:t>
      </w:r>
    </w:p>
    <w:p w14:paraId="151EDED2"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Server requests that the MCData User choose to affiliate to an MCData group via negotiated mode by sending a SIP MESSAGE message }</w:t>
      </w:r>
    </w:p>
    <w:p w14:paraId="5C56CEE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accepts to affiliate to a MCData group by sending the SS (MCData Server) a SIP PUBLISH message }</w:t>
      </w:r>
    </w:p>
    <w:p w14:paraId="094CE2C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65A53BE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F88CBA" w14:textId="77777777" w:rsidR="0071087C" w:rsidRPr="00E6516F" w:rsidRDefault="0071087C" w:rsidP="0071087C">
      <w:pPr>
        <w:keepNext/>
        <w:keepLines/>
        <w:spacing w:before="120"/>
        <w:ind w:left="1985" w:hanging="1985"/>
        <w:rPr>
          <w:rFonts w:ascii="Arial" w:hAnsi="Arial"/>
        </w:rPr>
      </w:pPr>
      <w:bookmarkStart w:id="326" w:name="_Toc52782298"/>
      <w:bookmarkStart w:id="327" w:name="_Toc52782907"/>
      <w:bookmarkStart w:id="328" w:name="_Toc59042776"/>
      <w:r w:rsidRPr="00E6516F">
        <w:rPr>
          <w:rFonts w:ascii="Arial" w:hAnsi="Arial"/>
        </w:rPr>
        <w:lastRenderedPageBreak/>
        <w:t>5.3.2</w:t>
      </w:r>
      <w:r w:rsidRPr="00E6516F">
        <w:rPr>
          <w:rFonts w:ascii="Arial" w:hAnsi="Arial"/>
        </w:rPr>
        <w:tab/>
        <w:t>Conformance requirements</w:t>
      </w:r>
      <w:bookmarkEnd w:id="326"/>
      <w:bookmarkEnd w:id="327"/>
      <w:bookmarkEnd w:id="328"/>
    </w:p>
    <w:p w14:paraId="703B73B0" w14:textId="77777777" w:rsidR="0071087C" w:rsidRPr="00E6516F" w:rsidRDefault="0071087C" w:rsidP="0071087C">
      <w:r w:rsidRPr="00E6516F">
        <w:t>References: The conformance requirements covered in the current TC are specified in: TS 24.282, clauses 8.2.2, 8.2.3, 8.2.4, and 8.2.5.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3D22904" w14:textId="77777777" w:rsidR="0071087C" w:rsidRPr="00E6516F" w:rsidRDefault="0071087C" w:rsidP="0071087C">
      <w:r w:rsidRPr="00E6516F">
        <w:t>[TS 24.282, clause 8.2.2]</w:t>
      </w:r>
    </w:p>
    <w:p w14:paraId="207C3E85" w14:textId="77777777" w:rsidR="0071087C" w:rsidRPr="00E6516F" w:rsidRDefault="0071087C" w:rsidP="0071087C">
      <w:r w:rsidRPr="00E6516F">
        <w:t>In order:</w:t>
      </w:r>
    </w:p>
    <w:p w14:paraId="59773368" w14:textId="77777777" w:rsidR="0071087C" w:rsidRPr="00E6516F" w:rsidRDefault="0071087C" w:rsidP="0071087C">
      <w:pPr>
        <w:ind w:left="568" w:hanging="284"/>
      </w:pPr>
      <w:r w:rsidRPr="00E6516F">
        <w:t>-</w:t>
      </w:r>
      <w:r w:rsidRPr="00E6516F">
        <w:tab/>
        <w:t xml:space="preserve">to indicate that an MCData user is interested in one or more MCData group(s) </w:t>
      </w:r>
      <w:r w:rsidRPr="00E6516F">
        <w:rPr>
          <w:rFonts w:eastAsia="SimSun"/>
        </w:rPr>
        <w:t>at an MCData client</w:t>
      </w:r>
      <w:r w:rsidRPr="00E6516F">
        <w:t>;</w:t>
      </w:r>
    </w:p>
    <w:p w14:paraId="4CFBF45F" w14:textId="77777777" w:rsidR="0071087C" w:rsidRPr="00E6516F" w:rsidRDefault="0071087C" w:rsidP="0071087C">
      <w:pPr>
        <w:ind w:left="568" w:hanging="284"/>
      </w:pPr>
      <w:r w:rsidRPr="00E6516F">
        <w:t>-</w:t>
      </w:r>
      <w:r w:rsidRPr="00E6516F">
        <w:tab/>
        <w:t xml:space="preserve">to indicate that the MCData user is no longer interested in one or more MCData group(s) </w:t>
      </w:r>
      <w:r w:rsidRPr="00E6516F">
        <w:rPr>
          <w:rFonts w:eastAsia="SimSun"/>
        </w:rPr>
        <w:t>at the MCData client</w:t>
      </w:r>
      <w:r w:rsidRPr="00E6516F">
        <w:t>;</w:t>
      </w:r>
    </w:p>
    <w:p w14:paraId="78DAC74F" w14:textId="77777777" w:rsidR="0071087C" w:rsidRPr="00E6516F" w:rsidRDefault="0071087C" w:rsidP="0071087C">
      <w:pPr>
        <w:ind w:left="568" w:hanging="284"/>
      </w:pPr>
      <w:r w:rsidRPr="00E6516F">
        <w:t>-</w:t>
      </w:r>
      <w:r w:rsidRPr="00E6516F">
        <w:tab/>
        <w:t xml:space="preserve">to refresh indication of an MCData user interest in one or more MCData group(s) </w:t>
      </w:r>
      <w:r w:rsidRPr="00E6516F">
        <w:rPr>
          <w:rFonts w:eastAsia="SimSun"/>
        </w:rPr>
        <w:t>at an MCData client</w:t>
      </w:r>
      <w:r w:rsidRPr="00E6516F">
        <w:t xml:space="preserve"> due to near expiration of the expiration time of an MCData group with the affiliation status set to the "affiliated" state received in a SIP NOTIFY request in subclause 8.2.3;</w:t>
      </w:r>
    </w:p>
    <w:p w14:paraId="7C1D29FE" w14:textId="77777777" w:rsidR="0071087C" w:rsidRPr="00E6516F" w:rsidRDefault="0071087C" w:rsidP="0071087C">
      <w:pPr>
        <w:ind w:left="568" w:hanging="284"/>
      </w:pPr>
      <w:r w:rsidRPr="00E6516F">
        <w:t>-</w:t>
      </w:r>
      <w:r w:rsidRPr="00E6516F">
        <w:tab/>
        <w:t>to send an affiliation status change request in mandatory mode to another MCData user; or</w:t>
      </w:r>
    </w:p>
    <w:p w14:paraId="05E0DEB4" w14:textId="77777777" w:rsidR="0071087C" w:rsidRPr="00E6516F" w:rsidRDefault="0071087C" w:rsidP="0071087C">
      <w:pPr>
        <w:ind w:left="568" w:hanging="284"/>
      </w:pPr>
      <w:r w:rsidRPr="00E6516F">
        <w:t>-</w:t>
      </w:r>
      <w:r w:rsidRPr="00E6516F">
        <w:tab/>
        <w:t>any combination of the above;</w:t>
      </w:r>
    </w:p>
    <w:p w14:paraId="1ECC4262" w14:textId="77777777" w:rsidR="0071087C" w:rsidRPr="00E6516F" w:rsidRDefault="0071087C" w:rsidP="0071087C">
      <w:r w:rsidRPr="00E6516F">
        <w:t xml:space="preserve">the MCData client shall generate a SIP PUBLISH request according to 3GPP TS 24.229 [5], IETF RFC 3903 [34], and </w:t>
      </w:r>
      <w:r w:rsidRPr="00E6516F">
        <w:rPr>
          <w:rFonts w:eastAsia="SimSun"/>
        </w:rPr>
        <w:t>IETF RFC 3856 [39]</w:t>
      </w:r>
      <w:r w:rsidRPr="00E6516F">
        <w:t>.</w:t>
      </w:r>
    </w:p>
    <w:p w14:paraId="1D1B7CC6" w14:textId="77777777" w:rsidR="0071087C" w:rsidRPr="00E6516F" w:rsidRDefault="0071087C" w:rsidP="0071087C">
      <w:r w:rsidRPr="00E6516F">
        <w:t>In the SIP PUBLISH request, the MCData client:</w:t>
      </w:r>
    </w:p>
    <w:p w14:paraId="428E833C"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shall set the Request-URI to the </w:t>
      </w:r>
      <w:r w:rsidRPr="00E6516F">
        <w:t>public service identity identifying the originating participating MCData function serving the MCData user</w:t>
      </w:r>
      <w:r w:rsidRPr="00E6516F">
        <w:rPr>
          <w:rFonts w:eastAsia="SimSun"/>
        </w:rPr>
        <w:t>;</w:t>
      </w:r>
    </w:p>
    <w:p w14:paraId="704D5D53"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MCData ID of the MCData user;</w:t>
      </w:r>
    </w:p>
    <w:p w14:paraId="630232C2" w14:textId="77777777" w:rsidR="0071087C" w:rsidRPr="00E6516F" w:rsidRDefault="0071087C" w:rsidP="0071087C">
      <w:pPr>
        <w:ind w:left="568" w:hanging="284"/>
      </w:pPr>
      <w:r w:rsidRPr="00E6516F">
        <w:t>3)</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6662352F"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 xml:space="preserve">if the targeted MCData user </w:t>
      </w:r>
      <w:r w:rsidRPr="00E6516F">
        <w:t>is interested in</w:t>
      </w:r>
      <w:r w:rsidRPr="00E6516F">
        <w:rPr>
          <w:rFonts w:eastAsia="SimSun"/>
        </w:rPr>
        <w:t xml:space="preserve"> at least one MCData group at the targeted MCData client, shall set the Expires header field according to IETF RFC 3903 [34], to 4294967295;</w:t>
      </w:r>
    </w:p>
    <w:p w14:paraId="609F3DD0" w14:textId="77777777" w:rsidR="0071087C" w:rsidRPr="00E6516F" w:rsidRDefault="0071087C" w:rsidP="0071087C">
      <w:pPr>
        <w:keepLines/>
        <w:ind w:left="1135" w:hanging="851"/>
        <w:rPr>
          <w:rFonts w:eastAsia="SimSun"/>
        </w:rPr>
      </w:pPr>
      <w:r w:rsidRPr="00E6516F">
        <w:rPr>
          <w:rFonts w:eastAsia="SimSun"/>
        </w:rPr>
        <w:t>NOTE 1:</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58134A6C" w14:textId="77777777" w:rsidR="0071087C" w:rsidRPr="00E6516F" w:rsidRDefault="0071087C" w:rsidP="0071087C">
      <w:pPr>
        <w:ind w:left="568" w:hanging="284"/>
        <w:rPr>
          <w:rFonts w:eastAsia="SimSun"/>
        </w:rPr>
      </w:pPr>
      <w:r w:rsidRPr="00E6516F">
        <w:rPr>
          <w:rFonts w:eastAsia="SimSun"/>
        </w:rPr>
        <w:t>5)</w:t>
      </w:r>
      <w:r w:rsidRPr="00E6516F">
        <w:rPr>
          <w:rFonts w:eastAsia="SimSun"/>
        </w:rPr>
        <w:tab/>
        <w:t xml:space="preserve">if the targeted MCData user is no longer </w:t>
      </w:r>
      <w:r w:rsidRPr="00E6516F">
        <w:t>interested in</w:t>
      </w:r>
      <w:r w:rsidRPr="00E6516F">
        <w:rPr>
          <w:rFonts w:eastAsia="SimSun"/>
        </w:rPr>
        <w:t xml:space="preserve"> any MCData group at the targeted MCData client, shall set the Expires header field according to IETF RFC 3903 [34], to zero; and</w:t>
      </w:r>
    </w:p>
    <w:p w14:paraId="771B06B8" w14:textId="77777777" w:rsidR="0071087C" w:rsidRPr="00E6516F" w:rsidRDefault="0071087C" w:rsidP="0071087C">
      <w:pPr>
        <w:ind w:left="568" w:hanging="284"/>
        <w:rPr>
          <w:rFonts w:eastAsia="SimSun"/>
        </w:rPr>
      </w:pPr>
      <w:r w:rsidRPr="00E6516F">
        <w:rPr>
          <w:rFonts w:eastAsia="SimSun"/>
        </w:rPr>
        <w:t>6)</w:t>
      </w:r>
      <w:r w:rsidRPr="00E6516F">
        <w:rPr>
          <w:rFonts w:eastAsia="SimSun"/>
        </w:rPr>
        <w:tab/>
        <w:t>shall include an application/pidf+xml MIME body indicating per-user affiliation information according to subclause </w:t>
      </w:r>
      <w:r w:rsidRPr="00E6516F">
        <w:t>8.4.1</w:t>
      </w:r>
      <w:r w:rsidRPr="00E6516F">
        <w:rPr>
          <w:rFonts w:eastAsia="SimSun"/>
        </w:rPr>
        <w:t>. In the MIME body, the MCData client:</w:t>
      </w:r>
    </w:p>
    <w:p w14:paraId="62DDB9DA" w14:textId="77777777" w:rsidR="0071087C" w:rsidRPr="00E6516F" w:rsidRDefault="0071087C" w:rsidP="0071087C">
      <w:pPr>
        <w:ind w:left="851" w:hanging="284"/>
        <w:rPr>
          <w:rFonts w:eastAsia="SimSun"/>
        </w:rPr>
      </w:pPr>
      <w:r w:rsidRPr="00E6516F">
        <w:rPr>
          <w:rFonts w:eastAsia="SimSun"/>
        </w:rPr>
        <w:t>a)</w:t>
      </w:r>
      <w:r w:rsidRPr="00E6516F">
        <w:rPr>
          <w:rFonts w:eastAsia="SimSun"/>
        </w:rPr>
        <w:tab/>
        <w:t>shall include all MCData groups where the targeted MCData user indicates its interest at the targeted MCData client;</w:t>
      </w:r>
    </w:p>
    <w:p w14:paraId="6F2FC785" w14:textId="77777777" w:rsidR="0071087C" w:rsidRPr="00E6516F" w:rsidRDefault="0071087C" w:rsidP="0071087C">
      <w:pPr>
        <w:ind w:left="851" w:hanging="284"/>
        <w:rPr>
          <w:rFonts w:eastAsia="SimSun"/>
        </w:rPr>
      </w:pPr>
      <w:r w:rsidRPr="00E6516F">
        <w:rPr>
          <w:rFonts w:eastAsia="SimSun"/>
        </w:rPr>
        <w:t>b)</w:t>
      </w:r>
      <w:r w:rsidRPr="00E6516F">
        <w:rPr>
          <w:rFonts w:eastAsia="SimSun"/>
        </w:rPr>
        <w:tab/>
        <w:t>shall include the MCData client ID of the targeted MCData client;</w:t>
      </w:r>
    </w:p>
    <w:p w14:paraId="170625AA" w14:textId="77777777" w:rsidR="0071087C" w:rsidRPr="00E6516F" w:rsidRDefault="0071087C" w:rsidP="0071087C">
      <w:pPr>
        <w:ind w:left="851" w:hanging="284"/>
        <w:rPr>
          <w:rFonts w:eastAsia="SimSun"/>
        </w:rPr>
      </w:pPr>
      <w:r w:rsidRPr="00E6516F">
        <w:rPr>
          <w:rFonts w:eastAsia="SimSun"/>
        </w:rPr>
        <w:t>c)</w:t>
      </w:r>
      <w:r w:rsidRPr="00E6516F">
        <w:rPr>
          <w:rFonts w:eastAsia="SimSun"/>
        </w:rPr>
        <w:tab/>
        <w:t>shall not include the "status" attribute and the "expires" attribute in the &lt;affiliation&gt; element; and</w:t>
      </w:r>
    </w:p>
    <w:p w14:paraId="61DFB768" w14:textId="77777777" w:rsidR="0071087C" w:rsidRPr="00E6516F" w:rsidRDefault="0071087C" w:rsidP="0071087C">
      <w:pPr>
        <w:ind w:left="851" w:hanging="284"/>
        <w:rPr>
          <w:rFonts w:eastAsia="SimSun"/>
        </w:rPr>
      </w:pPr>
      <w:r w:rsidRPr="00E6516F">
        <w:rPr>
          <w:rFonts w:eastAsia="SimSun"/>
        </w:rPr>
        <w:t>d)</w:t>
      </w:r>
      <w:r w:rsidRPr="00E6516F">
        <w:rPr>
          <w:rFonts w:eastAsia="SimSun"/>
        </w:rPr>
        <w:tab/>
        <w:t>shall set the &lt;p-id&gt; child element of the &lt;presence&gt; root element to a globally unique value.</w:t>
      </w:r>
    </w:p>
    <w:p w14:paraId="5E8C0A04" w14:textId="77777777" w:rsidR="0071087C" w:rsidRPr="00E6516F" w:rsidRDefault="0071087C" w:rsidP="0071087C">
      <w:pPr>
        <w:rPr>
          <w:rFonts w:eastAsia="SimSun"/>
        </w:rPr>
      </w:pPr>
      <w:r w:rsidRPr="00E6516F">
        <w:rPr>
          <w:rFonts w:eastAsia="SimSun"/>
        </w:rPr>
        <w:t xml:space="preserve">The MCData client shall send the SIP PUBLISH request </w:t>
      </w:r>
      <w:r w:rsidRPr="00E6516F">
        <w:t>according to 3GPP TS 24.229 [5]</w:t>
      </w:r>
      <w:r w:rsidRPr="00E6516F">
        <w:rPr>
          <w:rFonts w:eastAsia="SimSun"/>
        </w:rPr>
        <w:t>.</w:t>
      </w:r>
    </w:p>
    <w:p w14:paraId="3D69113F" w14:textId="77777777" w:rsidR="0071087C" w:rsidRPr="00E6516F" w:rsidRDefault="0071087C" w:rsidP="0071087C">
      <w:r w:rsidRPr="00E6516F">
        <w:t>[TS 24.282, clause 8.2.3]</w:t>
      </w:r>
    </w:p>
    <w:p w14:paraId="02C776E8" w14:textId="77777777" w:rsidR="0071087C" w:rsidRPr="00E6516F" w:rsidRDefault="0071087C" w:rsidP="0071087C">
      <w:pPr>
        <w:keepLines/>
        <w:ind w:left="1135" w:hanging="851"/>
      </w:pPr>
      <w:r w:rsidRPr="00E6516F">
        <w:t>NOTE 1:</w:t>
      </w:r>
      <w:r w:rsidRPr="00E6516F">
        <w:tab/>
        <w:t>The MCData UE also uses this procedure to determine which MCData groups the MCData user successfully affiliated to.</w:t>
      </w:r>
    </w:p>
    <w:p w14:paraId="39294DAA" w14:textId="77777777" w:rsidR="0071087C" w:rsidRPr="00E6516F" w:rsidRDefault="0071087C" w:rsidP="0071087C">
      <w:r w:rsidRPr="00E6516F">
        <w:t>In order to discover MCData groups:</w:t>
      </w:r>
    </w:p>
    <w:p w14:paraId="0095531F" w14:textId="77777777" w:rsidR="0071087C" w:rsidRPr="00E6516F" w:rsidRDefault="0071087C" w:rsidP="0071087C">
      <w:pPr>
        <w:ind w:left="568" w:hanging="284"/>
      </w:pPr>
      <w:r w:rsidRPr="00E6516F">
        <w:lastRenderedPageBreak/>
        <w:t>1)</w:t>
      </w:r>
      <w:r w:rsidRPr="00E6516F">
        <w:tab/>
        <w:t>which the MCData user at an MCData client is affiliated to; or</w:t>
      </w:r>
    </w:p>
    <w:p w14:paraId="7BA28701" w14:textId="77777777" w:rsidR="0071087C" w:rsidRPr="00E6516F" w:rsidRDefault="0071087C" w:rsidP="0071087C">
      <w:pPr>
        <w:ind w:left="568" w:hanging="284"/>
      </w:pPr>
      <w:r w:rsidRPr="00E6516F">
        <w:t>2)</w:t>
      </w:r>
      <w:r w:rsidRPr="00E6516F">
        <w:tab/>
        <w:t>which another MCData user is affiliated to;</w:t>
      </w:r>
    </w:p>
    <w:p w14:paraId="25221ACA" w14:textId="77777777" w:rsidR="0071087C" w:rsidRPr="00E6516F" w:rsidRDefault="0071087C" w:rsidP="0071087C">
      <w:pPr>
        <w:rPr>
          <w:rFonts w:eastAsia="SimSun"/>
        </w:rPr>
      </w:pPr>
      <w:r w:rsidRPr="00E6516F">
        <w:t xml:space="preserve">the MCData client shall generate an initial SIP SUBSCRIBE request according to 3GPP TS 24.229 [5], </w:t>
      </w:r>
      <w:r w:rsidRPr="00E6516F">
        <w:rPr>
          <w:rFonts w:eastAsia="SimSun"/>
        </w:rPr>
        <w:t xml:space="preserve">IETF RFC 3856 [39], </w:t>
      </w:r>
      <w:r w:rsidRPr="00E6516F">
        <w:t>and IETF RFC 6665 [36]</w:t>
      </w:r>
      <w:r w:rsidRPr="00E6516F">
        <w:rPr>
          <w:rFonts w:eastAsia="SimSun"/>
        </w:rPr>
        <w:t>.</w:t>
      </w:r>
    </w:p>
    <w:p w14:paraId="286A8C47" w14:textId="77777777" w:rsidR="0071087C" w:rsidRPr="00E6516F" w:rsidRDefault="0071087C" w:rsidP="0071087C">
      <w:r w:rsidRPr="00E6516F">
        <w:rPr>
          <w:rFonts w:eastAsia="SimSun"/>
        </w:rPr>
        <w:t>In the SIP SUBSCRIBE request, the MCData client:</w:t>
      </w:r>
    </w:p>
    <w:p w14:paraId="1A9451EB"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shall set the Request-URI to the </w:t>
      </w:r>
      <w:r w:rsidRPr="00E6516F">
        <w:t>public service identity identifying the originating participating MCData function serving the MCData user</w:t>
      </w:r>
      <w:r w:rsidRPr="00E6516F">
        <w:rPr>
          <w:rFonts w:eastAsia="SimSun"/>
        </w:rPr>
        <w:t>;</w:t>
      </w:r>
    </w:p>
    <w:p w14:paraId="47175AD8"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MCData ID of the targeted MCData user;</w:t>
      </w:r>
    </w:p>
    <w:p w14:paraId="6604EC54" w14:textId="77777777" w:rsidR="0071087C" w:rsidRPr="00E6516F" w:rsidRDefault="0071087C" w:rsidP="0071087C">
      <w:pPr>
        <w:ind w:left="568" w:hanging="284"/>
      </w:pPr>
      <w:r w:rsidRPr="00E6516F">
        <w:t>3)</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65EB46E1"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if the MCData client wants to receive the current status and later notification, shall set the Expires header field according to IETF RFC 6665 [36], to 4294967295;</w:t>
      </w:r>
    </w:p>
    <w:p w14:paraId="0E0B02F4" w14:textId="77777777" w:rsidR="0071087C" w:rsidRPr="00E6516F" w:rsidRDefault="0071087C" w:rsidP="0071087C">
      <w:pPr>
        <w:keepLines/>
        <w:ind w:left="1135" w:hanging="851"/>
        <w:rPr>
          <w:rFonts w:eastAsia="SimSun"/>
        </w:rPr>
      </w:pPr>
      <w:r w:rsidRPr="00E6516F">
        <w:rPr>
          <w:rFonts w:eastAsia="SimSun"/>
        </w:rPr>
        <w:t>NOTE 2:</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577CFC9E" w14:textId="77777777" w:rsidR="0071087C" w:rsidRPr="00E6516F" w:rsidRDefault="0071087C" w:rsidP="0071087C">
      <w:pPr>
        <w:ind w:left="568" w:hanging="284"/>
        <w:rPr>
          <w:rFonts w:eastAsia="SimSun"/>
        </w:rPr>
      </w:pPr>
      <w:r w:rsidRPr="00E6516F">
        <w:rPr>
          <w:rFonts w:eastAsia="SimSun"/>
        </w:rPr>
        <w:t>5)</w:t>
      </w:r>
      <w:r w:rsidRPr="00E6516F">
        <w:rPr>
          <w:rFonts w:eastAsia="SimSun"/>
        </w:rPr>
        <w:tab/>
        <w:t>if the MCData client wants to fetch the current state only, shall set the Expires header field according to IETF RFC 6665 [36], to zero; and</w:t>
      </w:r>
    </w:p>
    <w:p w14:paraId="70F41927" w14:textId="77777777" w:rsidR="0071087C" w:rsidRPr="00E6516F" w:rsidRDefault="0071087C" w:rsidP="0071087C">
      <w:pPr>
        <w:ind w:left="568" w:hanging="284"/>
        <w:rPr>
          <w:rFonts w:eastAsia="SimSun"/>
        </w:rPr>
      </w:pPr>
      <w:r w:rsidRPr="00E6516F">
        <w:rPr>
          <w:lang w:eastAsia="ko-KR"/>
        </w:rPr>
        <w:t>6)</w:t>
      </w:r>
      <w:r w:rsidRPr="00E6516F">
        <w:rPr>
          <w:lang w:eastAsia="ko-KR"/>
        </w:rPr>
        <w:tab/>
        <w:t xml:space="preserve">shall include an Accept header field containing the </w:t>
      </w:r>
      <w:r w:rsidRPr="00E6516F">
        <w:rPr>
          <w:rFonts w:eastAsia="SimSun"/>
        </w:rPr>
        <w:t>application/pidf+xml MIME type; and</w:t>
      </w:r>
    </w:p>
    <w:p w14:paraId="5F75F29D" w14:textId="77777777" w:rsidR="0071087C" w:rsidRPr="00E6516F" w:rsidRDefault="0071087C" w:rsidP="0071087C">
      <w:pPr>
        <w:ind w:left="568" w:hanging="284"/>
        <w:rPr>
          <w:lang w:eastAsia="ko-KR"/>
        </w:rPr>
      </w:pPr>
      <w:r w:rsidRPr="00E6516F">
        <w:rPr>
          <w:lang w:eastAsia="ko-KR"/>
        </w:rPr>
        <w:t>7)</w:t>
      </w:r>
      <w:r w:rsidRPr="00E6516F">
        <w:rPr>
          <w:lang w:eastAsia="ko-KR"/>
        </w:rPr>
        <w:tab/>
      </w:r>
      <w:r w:rsidRPr="00E6516F">
        <w:rPr>
          <w:rFonts w:eastAsia="SimSun"/>
        </w:rPr>
        <w:t>if requesting MCData groups where the MCData user is affiliated to at the MCData client, shall include an application/simple-filter+xml MIME body indicating per-client restrictions of presence event package notification information according to subclause </w:t>
      </w:r>
      <w:r w:rsidRPr="00E6516F">
        <w:t xml:space="preserve">8.4.2, indicating </w:t>
      </w:r>
      <w:r w:rsidRPr="00E6516F">
        <w:rPr>
          <w:rFonts w:eastAsia="SimSun"/>
        </w:rPr>
        <w:t>the MCData client ID of the MCData client.</w:t>
      </w:r>
    </w:p>
    <w:p w14:paraId="4AE95E35" w14:textId="77777777" w:rsidR="0071087C" w:rsidRPr="00E6516F" w:rsidRDefault="0071087C" w:rsidP="0071087C">
      <w:r w:rsidRPr="00E6516F">
        <w:t xml:space="preserve">In order to re-subscribe or de-subscribe, the MCData client shall generate an in-dialog SIP SUBSCRIBE request according to 3GPP TS 24.229 [5], </w:t>
      </w:r>
      <w:r w:rsidRPr="00E6516F">
        <w:rPr>
          <w:rFonts w:eastAsia="SimSun"/>
        </w:rPr>
        <w:t xml:space="preserve">IETF RFC 3856 [39], </w:t>
      </w:r>
      <w:r w:rsidRPr="00E6516F">
        <w:t>and IETF RFC 6665 [36]</w:t>
      </w:r>
      <w:r w:rsidRPr="00E6516F">
        <w:rPr>
          <w:rFonts w:eastAsia="SimSun"/>
        </w:rPr>
        <w:t>. In the SIP SUBSCRIBE request, the MCData client:</w:t>
      </w:r>
    </w:p>
    <w:p w14:paraId="75CFE3AE"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if the MCData client wants to receive the current status and later notification, shall set the Expires header field according to IETF RFC 6665 [36], to 4294967295;</w:t>
      </w:r>
    </w:p>
    <w:p w14:paraId="435E6E8A" w14:textId="77777777" w:rsidR="0071087C" w:rsidRPr="00E6516F" w:rsidRDefault="0071087C" w:rsidP="0071087C">
      <w:pPr>
        <w:keepLines/>
        <w:ind w:left="1135" w:hanging="851"/>
        <w:rPr>
          <w:rFonts w:eastAsia="SimSun"/>
        </w:rPr>
      </w:pPr>
      <w:r w:rsidRPr="00E6516F">
        <w:rPr>
          <w:rFonts w:eastAsia="SimSun"/>
        </w:rPr>
        <w:t>NOTE 3:</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18C3865E" w14:textId="77777777" w:rsidR="0071087C" w:rsidRPr="00E6516F" w:rsidRDefault="0071087C" w:rsidP="0071087C">
      <w:pPr>
        <w:ind w:left="568" w:hanging="284"/>
        <w:rPr>
          <w:rFonts w:eastAsia="SimSun"/>
        </w:rPr>
      </w:pPr>
      <w:r w:rsidRPr="00E6516F">
        <w:rPr>
          <w:rFonts w:eastAsia="SimSun"/>
        </w:rPr>
        <w:t>2)</w:t>
      </w:r>
      <w:r w:rsidRPr="00E6516F">
        <w:rPr>
          <w:rFonts w:eastAsia="SimSun"/>
        </w:rPr>
        <w:tab/>
        <w:t>if the MCData client wants to de-subscribe, shall set the Expires header field according to IETF RFC 6665 [36], to zero; and</w:t>
      </w:r>
    </w:p>
    <w:p w14:paraId="20067CA6" w14:textId="77777777" w:rsidR="0071087C" w:rsidRPr="00E6516F" w:rsidRDefault="0071087C" w:rsidP="0071087C">
      <w:pPr>
        <w:ind w:left="568" w:hanging="284"/>
        <w:rPr>
          <w:lang w:eastAsia="ko-KR"/>
        </w:rPr>
      </w:pPr>
      <w:r w:rsidRPr="00E6516F">
        <w:rPr>
          <w:lang w:eastAsia="ko-KR"/>
        </w:rPr>
        <w:t>3)</w:t>
      </w:r>
      <w:r w:rsidRPr="00E6516F">
        <w:rPr>
          <w:lang w:eastAsia="ko-KR"/>
        </w:rPr>
        <w:tab/>
        <w:t xml:space="preserve">shall include an Accept header field containing the </w:t>
      </w:r>
      <w:r w:rsidRPr="00E6516F">
        <w:rPr>
          <w:rFonts w:eastAsia="SimSun"/>
        </w:rPr>
        <w:t>application/pidf+xml MIME type</w:t>
      </w:r>
      <w:r w:rsidRPr="00E6516F">
        <w:rPr>
          <w:lang w:eastAsia="ko-KR"/>
        </w:rPr>
        <w:t>.</w:t>
      </w:r>
    </w:p>
    <w:p w14:paraId="33E89E22" w14:textId="77777777" w:rsidR="0071087C" w:rsidRPr="00E6516F" w:rsidRDefault="0071087C" w:rsidP="0071087C">
      <w:pPr>
        <w:ind w:left="851" w:hanging="284"/>
      </w:pPr>
      <w:r w:rsidRPr="00E6516F">
        <w:rPr>
          <w:rFonts w:eastAsia="SimSun"/>
        </w:rPr>
        <w:tab/>
        <w:t xml:space="preserve">Upon receiving a SIP NOTIFY request according to </w:t>
      </w:r>
      <w:r w:rsidRPr="00E6516F">
        <w:t xml:space="preserve">3GPP TS 24.229 [5], </w:t>
      </w:r>
      <w:r w:rsidRPr="00E6516F">
        <w:rPr>
          <w:rFonts w:eastAsia="SimSun"/>
        </w:rPr>
        <w:t xml:space="preserve">IETF RFC 3856 [39], </w:t>
      </w:r>
      <w:r w:rsidRPr="00E6516F">
        <w:t>and IETF RFC 6665 [36]</w:t>
      </w:r>
      <w:r w:rsidRPr="00E6516F">
        <w:rPr>
          <w:rFonts w:eastAsia="SimSun"/>
        </w:rPr>
        <w:t>, if SIP NOTIFY request contains an application/pidf+xml MIME body indicating per-user affiliation information constructed according to subclause </w:t>
      </w:r>
      <w:r w:rsidRPr="00E6516F">
        <w:t>8.4.1</w:t>
      </w:r>
      <w:r w:rsidRPr="00E6516F">
        <w:rPr>
          <w:rFonts w:eastAsia="SimSun"/>
        </w:rPr>
        <w:t>, then the MCData client shall determine affiliation status of the MCData user for each MCData group at the MCData client(s) in the MIME body</w:t>
      </w:r>
      <w:r w:rsidRPr="00E6516F">
        <w:t xml:space="preserve">. If </w:t>
      </w:r>
      <w:r w:rsidRPr="00E6516F">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7E07502B" w14:textId="77777777" w:rsidR="0071087C" w:rsidRPr="00E6516F" w:rsidRDefault="0071087C" w:rsidP="0071087C">
      <w:r w:rsidRPr="00E6516F">
        <w:t>[TS 24.282, clause 8.2.4]</w:t>
      </w:r>
    </w:p>
    <w:p w14:paraId="799B8F4F" w14:textId="77777777" w:rsidR="0071087C" w:rsidRPr="00E6516F" w:rsidRDefault="0071087C" w:rsidP="0071087C">
      <w:pPr>
        <w:keepLines/>
        <w:ind w:left="1135" w:hanging="851"/>
      </w:pPr>
      <w:r w:rsidRPr="00E6516F">
        <w:t>NOTE:</w:t>
      </w:r>
      <w:r w:rsidRPr="00E6516F">
        <w:tab/>
        <w:t>Procedure for sending affiliation status change request in negotiated mode to several target MCData users is not supported in this version of the specification.</w:t>
      </w:r>
    </w:p>
    <w:p w14:paraId="5FD5B61E" w14:textId="77777777" w:rsidR="0071087C" w:rsidRPr="00E6516F" w:rsidRDefault="0071087C" w:rsidP="0071087C">
      <w:r w:rsidRPr="00E6516F">
        <w:t xml:space="preserve">Upon receiving a request from the MCData user to send an affiliation status change request in negotiated mode to a target MCData user, the MCData client shall </w:t>
      </w:r>
      <w:r w:rsidRPr="00E6516F">
        <w:rPr>
          <w:rFonts w:eastAsia="SimSun"/>
        </w:rPr>
        <w:t xml:space="preserve">generate a SIP MESSAGE request in accordance with 3GPP TS 24.229 [5] and </w:t>
      </w:r>
      <w:r w:rsidRPr="00E6516F">
        <w:rPr>
          <w:lang w:eastAsia="ko-KR"/>
        </w:rPr>
        <w:t>IETF RFC 3428 [6]</w:t>
      </w:r>
      <w:r w:rsidRPr="00E6516F">
        <w:t>. In the SIP MESSAGE request, the MCData client:</w:t>
      </w:r>
    </w:p>
    <w:p w14:paraId="24B896CF" w14:textId="77777777" w:rsidR="0071087C" w:rsidRPr="00E6516F" w:rsidRDefault="0071087C" w:rsidP="0071087C">
      <w:pPr>
        <w:ind w:left="568" w:hanging="284"/>
        <w:rPr>
          <w:rFonts w:eastAsia="SimSun"/>
        </w:rPr>
      </w:pPr>
      <w:r w:rsidRPr="00E6516F">
        <w:rPr>
          <w:rFonts w:eastAsia="SimSun"/>
        </w:rPr>
        <w:lastRenderedPageBreak/>
        <w:t>1)</w:t>
      </w:r>
      <w:r w:rsidRPr="00E6516F">
        <w:rPr>
          <w:rFonts w:eastAsia="SimSun"/>
        </w:rPr>
        <w:tab/>
        <w:t xml:space="preserve">shall set the Request-URI to the </w:t>
      </w:r>
      <w:r w:rsidRPr="00E6516F">
        <w:t>public service identity identifying the originating participating MCData function serving the MCData user</w:t>
      </w:r>
      <w:r w:rsidRPr="00E6516F">
        <w:rPr>
          <w:rFonts w:eastAsia="SimSun"/>
        </w:rPr>
        <w:t>;</w:t>
      </w:r>
    </w:p>
    <w:p w14:paraId="587E4AFB"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 xml:space="preserve">MCData ID of the </w:t>
      </w:r>
      <w:r w:rsidRPr="00E6516F">
        <w:t>target MCData user</w:t>
      </w:r>
      <w:r w:rsidRPr="00E6516F">
        <w:rPr>
          <w:lang w:eastAsia="ko-KR"/>
        </w:rPr>
        <w:t>;</w:t>
      </w:r>
    </w:p>
    <w:p w14:paraId="000F597A" w14:textId="77777777" w:rsidR="0071087C" w:rsidRPr="00E6516F" w:rsidRDefault="0071087C" w:rsidP="0071087C">
      <w:pPr>
        <w:ind w:left="568" w:hanging="284"/>
      </w:pPr>
      <w:r w:rsidRPr="00E6516F">
        <w:t>3)</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MESSAGE request;</w:t>
      </w:r>
    </w:p>
    <w:p w14:paraId="67E84C13" w14:textId="77777777" w:rsidR="0071087C" w:rsidRPr="00E6516F" w:rsidRDefault="0071087C" w:rsidP="0071087C">
      <w:pPr>
        <w:ind w:left="568" w:hanging="284"/>
      </w:pPr>
      <w:r w:rsidRPr="00E6516F">
        <w:t>4)</w:t>
      </w:r>
      <w:r w:rsidRPr="00E6516F">
        <w:tab/>
        <w:t>shall include an application/vnd.3gpp.mcdata-affiliation-command+xml MIME body as specified in Annex D.3; and</w:t>
      </w:r>
    </w:p>
    <w:p w14:paraId="55BB5BEE" w14:textId="77777777" w:rsidR="0071087C" w:rsidRPr="00E6516F" w:rsidRDefault="0071087C" w:rsidP="0071087C">
      <w:pPr>
        <w:ind w:left="568" w:hanging="284"/>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0FC29793" w14:textId="77777777" w:rsidR="0071087C" w:rsidRPr="00E6516F" w:rsidRDefault="0071087C" w:rsidP="0071087C">
      <w:pPr>
        <w:rPr>
          <w:lang w:eastAsia="ko-KR"/>
        </w:rPr>
      </w:pPr>
      <w:r w:rsidRPr="00E6516F">
        <w:t xml:space="preserve">On receiving a SIP 2xx response to the SIP MESSAGE request, the MCData client </w:t>
      </w:r>
      <w:r w:rsidRPr="00E6516F">
        <w:rPr>
          <w:lang w:eastAsia="ko-KR"/>
        </w:rPr>
        <w:t>shall indicate to the user that the request has been delivered to an MCData client of the target MCData user.</w:t>
      </w:r>
    </w:p>
    <w:p w14:paraId="373D9B46" w14:textId="77777777" w:rsidR="0071087C" w:rsidRPr="00E6516F" w:rsidRDefault="0071087C" w:rsidP="0071087C">
      <w:r w:rsidRPr="00E6516F">
        <w:t>[TS 24.282, clause 8.2.5]</w:t>
      </w:r>
    </w:p>
    <w:p w14:paraId="517AA119" w14:textId="77777777" w:rsidR="0071087C" w:rsidRPr="00E6516F" w:rsidRDefault="0071087C" w:rsidP="0071087C">
      <w:r w:rsidRPr="00E6516F">
        <w:t>Upon receiving a SIP MESSAGE request containing:</w:t>
      </w:r>
    </w:p>
    <w:p w14:paraId="68831FA9" w14:textId="77777777" w:rsidR="0071087C" w:rsidRPr="00E6516F" w:rsidRDefault="0071087C" w:rsidP="0071087C">
      <w:pPr>
        <w:ind w:left="568" w:hanging="284"/>
      </w:pPr>
      <w:r w:rsidRPr="00E6516F">
        <w:t>1)</w:t>
      </w:r>
      <w:r w:rsidRPr="00E6516F">
        <w:tab/>
      </w:r>
      <w:r w:rsidRPr="00E6516F">
        <w:rPr>
          <w:lang w:eastAsia="ko-KR"/>
        </w:rPr>
        <w:t xml:space="preserve">the ICSI value "urn:urn-7:3gpp-service.ims.icsi.mcdata" </w:t>
      </w:r>
      <w:r w:rsidRPr="00E6516F">
        <w:t>(coded as specified in 3GPP TS 24.229 [5]), in a P-Asserted-Service header field according to IETF </w:t>
      </w:r>
      <w:r w:rsidRPr="00E6516F">
        <w:rPr>
          <w:rFonts w:eastAsia="MS Mincho"/>
        </w:rPr>
        <w:t>RFC 6050 [7]</w:t>
      </w:r>
      <w:r w:rsidRPr="00E6516F">
        <w:rPr>
          <w:lang w:eastAsia="ko-KR"/>
        </w:rPr>
        <w:t>; and</w:t>
      </w:r>
    </w:p>
    <w:p w14:paraId="09627F99" w14:textId="77777777" w:rsidR="0071087C" w:rsidRPr="00E6516F" w:rsidRDefault="0071087C" w:rsidP="0071087C">
      <w:pPr>
        <w:ind w:left="568" w:hanging="284"/>
      </w:pPr>
      <w:r w:rsidRPr="00E6516F">
        <w:t>2)</w:t>
      </w:r>
      <w:r w:rsidRPr="00E6516F">
        <w:tab/>
        <w:t>an application/vnd.3gpp.mcdata-affiliation-command+xml MIME body with a list of MCData groups for affiliation under the &lt;affiliate&gt; element and a list of MCData groups for de-affiliation under the &lt;de-affiliate&gt; element;</w:t>
      </w:r>
    </w:p>
    <w:p w14:paraId="22C5C4F6" w14:textId="77777777" w:rsidR="0071087C" w:rsidRPr="00E6516F" w:rsidRDefault="0071087C" w:rsidP="0071087C">
      <w:r w:rsidRPr="00E6516F">
        <w:t>then the MCData client:</w:t>
      </w:r>
    </w:p>
    <w:p w14:paraId="1821C392" w14:textId="77777777" w:rsidR="0071087C" w:rsidRPr="00E6516F" w:rsidRDefault="0071087C" w:rsidP="0071087C">
      <w:pPr>
        <w:ind w:left="568" w:hanging="284"/>
      </w:pPr>
      <w:r w:rsidRPr="00E6516F">
        <w:t>1)</w:t>
      </w:r>
      <w:r w:rsidRPr="00E6516F">
        <w:tab/>
        <w:t>shall send a 200 (OK) response to the SIP MESSAGE request;</w:t>
      </w:r>
    </w:p>
    <w:p w14:paraId="62588656" w14:textId="77777777" w:rsidR="0071087C" w:rsidRPr="00E6516F" w:rsidRDefault="0071087C" w:rsidP="0071087C">
      <w:pPr>
        <w:ind w:left="568" w:hanging="284"/>
      </w:pPr>
      <w:r w:rsidRPr="00E6516F">
        <w:t>2)</w:t>
      </w:r>
      <w:r w:rsidRPr="00E6516F">
        <w:tab/>
        <w:t>shall seek confirmation of the list of MCData groups for affiliation and the list of MCData groups for de-affiliation, resulting in an accepted list of MCData groups for affiliation and an accepted list of MCData groups for de-affiliation; and</w:t>
      </w:r>
    </w:p>
    <w:p w14:paraId="79268A53" w14:textId="77777777" w:rsidR="0071087C" w:rsidRPr="00E6516F" w:rsidRDefault="0071087C" w:rsidP="0071087C">
      <w:pPr>
        <w:ind w:left="568" w:hanging="284"/>
      </w:pPr>
      <w:r w:rsidRPr="00E6516F">
        <w:t>3)</w:t>
      </w:r>
      <w:r w:rsidRPr="00E6516F">
        <w:tab/>
        <w:t>if the user accepts the request:</w:t>
      </w:r>
    </w:p>
    <w:p w14:paraId="5695805F" w14:textId="77777777" w:rsidR="0071087C" w:rsidRPr="00E6516F" w:rsidRDefault="0071087C" w:rsidP="0071087C">
      <w:pPr>
        <w:ind w:left="851" w:hanging="284"/>
      </w:pPr>
      <w:r w:rsidRPr="00E6516F">
        <w:t>a)</w:t>
      </w:r>
      <w:r w:rsidRPr="00E6516F">
        <w:tab/>
        <w:t>shall perform affiliation for each entry in the accepted list of MCData groups for affiliation for which the MCData client is not affiliated, as specified in subclause</w:t>
      </w:r>
      <w:r w:rsidRPr="00E6516F">
        <w:rPr>
          <w:rFonts w:eastAsia="SimSun"/>
        </w:rPr>
        <w:t> </w:t>
      </w:r>
      <w:r w:rsidRPr="00E6516F">
        <w:t>8.2.2; and</w:t>
      </w:r>
    </w:p>
    <w:p w14:paraId="406A9DD8" w14:textId="77777777" w:rsidR="0071087C" w:rsidRPr="00E6516F" w:rsidRDefault="0071087C" w:rsidP="0071087C">
      <w:pPr>
        <w:ind w:left="851" w:hanging="284"/>
      </w:pPr>
      <w:r w:rsidRPr="00E6516F">
        <w:t>b)</w:t>
      </w:r>
      <w:r w:rsidRPr="00E6516F">
        <w:tab/>
        <w:t>shall perform de-affiliation for each entry in the accepted list of MCData groups for de-affiliation for which the MCData client is affiliated, as specified in subclause</w:t>
      </w:r>
      <w:r w:rsidRPr="00E6516F">
        <w:rPr>
          <w:rFonts w:eastAsia="SimSun"/>
        </w:rPr>
        <w:t> </w:t>
      </w:r>
      <w:r w:rsidRPr="00E6516F">
        <w:t>8.2.2.</w:t>
      </w:r>
    </w:p>
    <w:p w14:paraId="55363F6F" w14:textId="77777777" w:rsidR="0071087C" w:rsidRPr="00E6516F" w:rsidRDefault="0071087C" w:rsidP="0071087C">
      <w:pPr>
        <w:keepNext/>
        <w:keepLines/>
        <w:spacing w:before="120"/>
        <w:ind w:left="1985" w:hanging="1985"/>
        <w:rPr>
          <w:rFonts w:ascii="Arial" w:hAnsi="Arial"/>
        </w:rPr>
      </w:pPr>
      <w:bookmarkStart w:id="329" w:name="_Toc52782299"/>
      <w:bookmarkStart w:id="330" w:name="_Toc52782908"/>
      <w:bookmarkStart w:id="331" w:name="_Toc59042777"/>
      <w:r w:rsidRPr="00E6516F">
        <w:rPr>
          <w:rFonts w:ascii="Arial" w:hAnsi="Arial"/>
        </w:rPr>
        <w:t>5.3.3</w:t>
      </w:r>
      <w:r w:rsidRPr="00E6516F">
        <w:rPr>
          <w:rFonts w:ascii="Arial" w:hAnsi="Arial"/>
        </w:rPr>
        <w:tab/>
        <w:t>Test description</w:t>
      </w:r>
      <w:bookmarkEnd w:id="329"/>
      <w:bookmarkEnd w:id="330"/>
      <w:bookmarkEnd w:id="331"/>
    </w:p>
    <w:p w14:paraId="1D2C689B" w14:textId="77777777" w:rsidR="0071087C" w:rsidRPr="00E6516F" w:rsidRDefault="0071087C" w:rsidP="0071087C">
      <w:pPr>
        <w:keepNext/>
        <w:keepLines/>
        <w:spacing w:before="120"/>
        <w:ind w:left="1985" w:hanging="1985"/>
        <w:rPr>
          <w:rFonts w:ascii="Arial" w:hAnsi="Arial"/>
        </w:rPr>
      </w:pPr>
      <w:bookmarkStart w:id="332" w:name="_Toc52782300"/>
      <w:bookmarkStart w:id="333" w:name="_Toc52782909"/>
      <w:bookmarkStart w:id="334" w:name="_Toc59042778"/>
      <w:r w:rsidRPr="00E6516F">
        <w:rPr>
          <w:rFonts w:ascii="Arial" w:hAnsi="Arial"/>
        </w:rPr>
        <w:t>5.3.3.1</w:t>
      </w:r>
      <w:r w:rsidRPr="00E6516F">
        <w:rPr>
          <w:rFonts w:ascii="Arial" w:hAnsi="Arial"/>
        </w:rPr>
        <w:tab/>
        <w:t>Pre-test conditions</w:t>
      </w:r>
      <w:bookmarkEnd w:id="332"/>
      <w:bookmarkEnd w:id="333"/>
      <w:bookmarkEnd w:id="334"/>
    </w:p>
    <w:p w14:paraId="4BB5CFA2" w14:textId="77777777" w:rsidR="0071087C" w:rsidRPr="00E6516F" w:rsidRDefault="0071087C" w:rsidP="0071087C">
      <w:r w:rsidRPr="00E6516F">
        <w:t>Same pre-test conditions as for MCPTT test case 5.3 (TS 36.579-2 [24]) with the following exception(s):</w:t>
      </w:r>
    </w:p>
    <w:p w14:paraId="18EB6514" w14:textId="77777777" w:rsidR="0071087C" w:rsidRPr="00E6516F" w:rsidRDefault="0071087C" w:rsidP="0071087C">
      <w:pPr>
        <w:ind w:left="568" w:hanging="284"/>
      </w:pPr>
      <w:r w:rsidRPr="00E6516F">
        <w:t>-</w:t>
      </w:r>
      <w:r w:rsidRPr="00E6516F">
        <w:tab/>
        <w:t>The term "MCPTT" is replaced with "MCData"</w:t>
      </w:r>
    </w:p>
    <w:p w14:paraId="6FA7A459" w14:textId="77777777" w:rsidR="0071087C" w:rsidRPr="00E6516F" w:rsidRDefault="0071087C" w:rsidP="0071087C">
      <w:pPr>
        <w:keepNext/>
        <w:keepLines/>
        <w:spacing w:before="120"/>
        <w:ind w:left="1985" w:hanging="1985"/>
        <w:rPr>
          <w:rFonts w:ascii="Arial" w:hAnsi="Arial"/>
        </w:rPr>
      </w:pPr>
      <w:bookmarkStart w:id="335" w:name="_Toc52782301"/>
      <w:bookmarkStart w:id="336" w:name="_Toc52782910"/>
      <w:bookmarkStart w:id="337" w:name="_Toc59042779"/>
      <w:r w:rsidRPr="00E6516F">
        <w:rPr>
          <w:rFonts w:ascii="Arial" w:hAnsi="Arial"/>
        </w:rPr>
        <w:t>5.3.3.2</w:t>
      </w:r>
      <w:r w:rsidRPr="00E6516F">
        <w:rPr>
          <w:rFonts w:ascii="Arial" w:hAnsi="Arial"/>
        </w:rPr>
        <w:tab/>
        <w:t>Test procedure sequence</w:t>
      </w:r>
      <w:bookmarkEnd w:id="335"/>
      <w:bookmarkEnd w:id="336"/>
      <w:bookmarkEnd w:id="337"/>
    </w:p>
    <w:p w14:paraId="0D58D40F" w14:textId="77777777" w:rsidR="0071087C" w:rsidRPr="00E6516F" w:rsidRDefault="0071087C" w:rsidP="0071087C">
      <w:r w:rsidRPr="00E6516F">
        <w:t>Same test procedure sequence as for MCPTT test case 5.3 (TS 36.579-2 [24]) with the following exception(s):</w:t>
      </w:r>
    </w:p>
    <w:p w14:paraId="23CC0251" w14:textId="77777777" w:rsidR="0071087C" w:rsidRPr="00E6516F" w:rsidRDefault="0071087C" w:rsidP="0071087C">
      <w:pPr>
        <w:ind w:left="568" w:hanging="284"/>
      </w:pPr>
      <w:r w:rsidRPr="00E6516F">
        <w:t>-</w:t>
      </w:r>
      <w:r w:rsidRPr="00E6516F">
        <w:tab/>
        <w:t>The term "MCPTT" is replaced with "MCData"</w:t>
      </w:r>
    </w:p>
    <w:p w14:paraId="73325A4F" w14:textId="77777777" w:rsidR="0071087C" w:rsidRPr="00E6516F" w:rsidRDefault="0071087C" w:rsidP="0071087C">
      <w:pPr>
        <w:keepNext/>
        <w:keepLines/>
        <w:spacing w:before="120"/>
        <w:ind w:left="1985" w:hanging="1985"/>
        <w:rPr>
          <w:rFonts w:ascii="Arial" w:hAnsi="Arial"/>
        </w:rPr>
      </w:pPr>
      <w:bookmarkStart w:id="338" w:name="_Toc52782302"/>
      <w:bookmarkStart w:id="339" w:name="_Toc52782911"/>
      <w:bookmarkStart w:id="340" w:name="_Toc59042780"/>
      <w:r w:rsidRPr="00E6516F">
        <w:rPr>
          <w:rFonts w:ascii="Arial" w:hAnsi="Arial"/>
        </w:rPr>
        <w:t>5.3.3.3</w:t>
      </w:r>
      <w:r w:rsidRPr="00E6516F">
        <w:rPr>
          <w:rFonts w:ascii="Arial" w:hAnsi="Arial"/>
        </w:rPr>
        <w:tab/>
        <w:t>Specific message contents</w:t>
      </w:r>
      <w:bookmarkEnd w:id="338"/>
      <w:bookmarkEnd w:id="339"/>
      <w:bookmarkEnd w:id="340"/>
    </w:p>
    <w:p w14:paraId="6DBF81B5" w14:textId="77777777" w:rsidR="0071087C" w:rsidRPr="00E6516F" w:rsidRDefault="0071087C" w:rsidP="0071087C">
      <w:r w:rsidRPr="00E6516F">
        <w:t>Same specific message contents as for MCPTT test case 5.3 (TS 36.579-2 [24]) with the following exception(s):</w:t>
      </w:r>
    </w:p>
    <w:p w14:paraId="66DFE414" w14:textId="77777777" w:rsidR="0071087C" w:rsidRPr="00E6516F" w:rsidRDefault="0071087C" w:rsidP="0071087C">
      <w:pPr>
        <w:ind w:left="568" w:hanging="284"/>
      </w:pPr>
      <w:r w:rsidRPr="00E6516F">
        <w:t>-</w:t>
      </w:r>
      <w:r w:rsidRPr="00E6516F">
        <w:tab/>
        <w:t>The term "MCPTT" is replaced with "MCData"</w:t>
      </w:r>
    </w:p>
    <w:p w14:paraId="363DBFB0" w14:textId="77777777" w:rsidR="0071087C" w:rsidRPr="00E6516F" w:rsidRDefault="0071087C" w:rsidP="004312E8">
      <w:pPr>
        <w:ind w:left="568" w:hanging="284"/>
      </w:pPr>
      <w:r w:rsidRPr="00E6516F">
        <w:lastRenderedPageBreak/>
        <w:t>-</w:t>
      </w:r>
      <w:r w:rsidRPr="00E6516F">
        <w:tab/>
        <w:t>Condition MCDATA is used for all messages.</w:t>
      </w:r>
    </w:p>
    <w:p w14:paraId="14D53E4A" w14:textId="77777777" w:rsidR="0071087C" w:rsidRPr="00E6516F" w:rsidRDefault="0071087C" w:rsidP="0071087C">
      <w:pPr>
        <w:keepNext/>
        <w:keepLines/>
        <w:spacing w:before="180"/>
        <w:ind w:left="1134" w:hanging="1134"/>
        <w:outlineLvl w:val="1"/>
        <w:rPr>
          <w:rFonts w:ascii="Arial" w:hAnsi="Arial"/>
          <w:sz w:val="32"/>
        </w:rPr>
      </w:pPr>
      <w:bookmarkStart w:id="341" w:name="_Toc100778781"/>
      <w:bookmarkStart w:id="342" w:name="_Toc522499796"/>
      <w:bookmarkStart w:id="343" w:name="_Toc25610649"/>
      <w:bookmarkStart w:id="344" w:name="_Toc42507343"/>
      <w:bookmarkStart w:id="345" w:name="_Toc52307874"/>
      <w:bookmarkStart w:id="346" w:name="_Toc52782310"/>
      <w:bookmarkStart w:id="347" w:name="_Toc52782919"/>
      <w:bookmarkStart w:id="348" w:name="_Toc59042788"/>
      <w:bookmarkStart w:id="349" w:name="_Toc75459135"/>
      <w:bookmarkStart w:id="350" w:name="_Toc90630575"/>
      <w:bookmarkEnd w:id="314"/>
      <w:bookmarkEnd w:id="315"/>
      <w:bookmarkEnd w:id="316"/>
      <w:bookmarkEnd w:id="317"/>
      <w:bookmarkEnd w:id="318"/>
      <w:bookmarkEnd w:id="319"/>
      <w:bookmarkEnd w:id="320"/>
      <w:bookmarkEnd w:id="321"/>
      <w:bookmarkEnd w:id="322"/>
      <w:r w:rsidRPr="00E6516F">
        <w:rPr>
          <w:rFonts w:ascii="Arial" w:hAnsi="Arial"/>
          <w:sz w:val="32"/>
        </w:rPr>
        <w:t>5.4</w:t>
      </w:r>
      <w:r w:rsidRPr="00E6516F">
        <w:rPr>
          <w:rFonts w:ascii="Arial" w:hAnsi="Arial"/>
          <w:sz w:val="32"/>
        </w:rPr>
        <w:tab/>
        <w:t>Configuration / Determination of MCData Service Settings / Current Active MCData Settings / De-subscribe</w:t>
      </w:r>
      <w:bookmarkEnd w:id="341"/>
    </w:p>
    <w:p w14:paraId="53C36364" w14:textId="77777777" w:rsidR="0071087C" w:rsidRPr="00E6516F" w:rsidRDefault="0071087C" w:rsidP="0071087C">
      <w:pPr>
        <w:keepNext/>
        <w:keepLines/>
        <w:spacing w:before="120"/>
        <w:ind w:left="1985" w:hanging="1985"/>
        <w:rPr>
          <w:rFonts w:ascii="Arial" w:hAnsi="Arial"/>
        </w:rPr>
      </w:pPr>
      <w:bookmarkStart w:id="351" w:name="_Toc52782304"/>
      <w:bookmarkStart w:id="352" w:name="_Toc52782913"/>
      <w:bookmarkStart w:id="353" w:name="_Toc59042782"/>
      <w:r w:rsidRPr="00E6516F">
        <w:rPr>
          <w:rFonts w:ascii="Arial" w:hAnsi="Arial"/>
        </w:rPr>
        <w:t>5.4.1</w:t>
      </w:r>
      <w:r w:rsidRPr="00E6516F">
        <w:rPr>
          <w:rFonts w:ascii="Arial" w:hAnsi="Arial"/>
        </w:rPr>
        <w:tab/>
        <w:t>Test Purpose (TP)</w:t>
      </w:r>
      <w:bookmarkEnd w:id="351"/>
      <w:bookmarkEnd w:id="352"/>
      <w:bookmarkEnd w:id="353"/>
    </w:p>
    <w:p w14:paraId="09C8CA40" w14:textId="77777777" w:rsidR="0071087C" w:rsidRPr="00E6516F" w:rsidRDefault="0071087C" w:rsidP="0071087C">
      <w:pPr>
        <w:keepNext/>
        <w:keepLines/>
        <w:spacing w:before="120"/>
        <w:ind w:left="1985" w:hanging="1985"/>
        <w:rPr>
          <w:rFonts w:ascii="Arial" w:hAnsi="Arial"/>
        </w:rPr>
      </w:pPr>
      <w:r w:rsidRPr="00E6516F">
        <w:rPr>
          <w:rFonts w:ascii="Arial" w:hAnsi="Arial"/>
        </w:rPr>
        <w:t>(1)</w:t>
      </w:r>
    </w:p>
    <w:p w14:paraId="7703A15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registered and authorised for MCDATA Service }</w:t>
      </w:r>
    </w:p>
    <w:p w14:paraId="615140E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verify the currently active MCData service settings or to discover MCData service settings }</w:t>
      </w:r>
    </w:p>
    <w:p w14:paraId="05339DB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sends a SIP SUBSCRIBE message to find the MCData service settings </w:t>
      </w:r>
      <w:r w:rsidRPr="00E6516F">
        <w:rPr>
          <w:rFonts w:ascii="Courier New" w:hAnsi="Courier New"/>
          <w:b/>
          <w:bCs/>
          <w:sz w:val="16"/>
        </w:rPr>
        <w:t>and</w:t>
      </w:r>
      <w:r w:rsidRPr="00E6516F">
        <w:rPr>
          <w:rFonts w:ascii="Courier New" w:hAnsi="Courier New"/>
          <w:sz w:val="16"/>
        </w:rPr>
        <w:t xml:space="preserve"> responds to the SIP NOTIFY message with a SIP 200 (OK) message }</w:t>
      </w:r>
    </w:p>
    <w:p w14:paraId="28350C28"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16201C3F"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85BD3" w14:textId="77777777" w:rsidR="0071087C" w:rsidRPr="00E6516F" w:rsidRDefault="0071087C" w:rsidP="0071087C">
      <w:pPr>
        <w:keepNext/>
        <w:keepLines/>
        <w:spacing w:before="120"/>
        <w:ind w:left="1985" w:hanging="1985"/>
        <w:rPr>
          <w:rFonts w:ascii="Arial" w:hAnsi="Arial"/>
        </w:rPr>
      </w:pPr>
      <w:r w:rsidRPr="00E6516F">
        <w:rPr>
          <w:rFonts w:ascii="Arial" w:hAnsi="Arial"/>
        </w:rPr>
        <w:t>(2)</w:t>
      </w:r>
    </w:p>
    <w:p w14:paraId="35179DAC"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having already subscribed to find the MCData service settings }</w:t>
      </w:r>
    </w:p>
    <w:p w14:paraId="6608982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re-subscribe for MCData service settings }</w:t>
      </w:r>
    </w:p>
    <w:p w14:paraId="72C26470"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sends a SIP SUBSCRIBE message to re-subscribe for the MCData service settings </w:t>
      </w:r>
      <w:r w:rsidRPr="00E6516F">
        <w:rPr>
          <w:rFonts w:ascii="Courier New" w:hAnsi="Courier New"/>
          <w:b/>
          <w:bCs/>
          <w:sz w:val="16"/>
        </w:rPr>
        <w:t>and</w:t>
      </w:r>
      <w:r w:rsidRPr="00E6516F">
        <w:rPr>
          <w:rFonts w:ascii="Courier New" w:hAnsi="Courier New"/>
          <w:sz w:val="16"/>
        </w:rPr>
        <w:t xml:space="preserve"> responds to the SIP NOTIFY message with a SIP 200 (OK) message }</w:t>
      </w:r>
    </w:p>
    <w:p w14:paraId="26940D1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18C6A3CA"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8648F6" w14:textId="77777777" w:rsidR="0071087C" w:rsidRPr="00E6516F" w:rsidRDefault="0071087C" w:rsidP="0071087C">
      <w:pPr>
        <w:keepNext/>
        <w:keepLines/>
        <w:spacing w:before="120"/>
        <w:ind w:left="1985" w:hanging="1985"/>
        <w:rPr>
          <w:rFonts w:ascii="Arial" w:hAnsi="Arial"/>
        </w:rPr>
      </w:pPr>
      <w:r w:rsidRPr="00E6516F">
        <w:rPr>
          <w:rFonts w:ascii="Arial" w:hAnsi="Arial"/>
        </w:rPr>
        <w:t>(3)</w:t>
      </w:r>
    </w:p>
    <w:p w14:paraId="15A9D146"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with</w:t>
      </w:r>
      <w:r w:rsidRPr="00E6516F">
        <w:rPr>
          <w:rFonts w:ascii="Courier New" w:hAnsi="Courier New"/>
          <w:sz w:val="16"/>
        </w:rPr>
        <w:t xml:space="preserve"> { UE (MCDATA Client) having already subscribed to find the MCData service settings }</w:t>
      </w:r>
    </w:p>
    <w:p w14:paraId="2ECE1DFB"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b/>
          <w:sz w:val="16"/>
        </w:rPr>
        <w:t>ensure that</w:t>
      </w:r>
      <w:r w:rsidRPr="00E6516F">
        <w:rPr>
          <w:rFonts w:ascii="Courier New" w:hAnsi="Courier New"/>
          <w:sz w:val="16"/>
        </w:rPr>
        <w:t xml:space="preserve"> {</w:t>
      </w:r>
      <w:r w:rsidRPr="00E6516F">
        <w:rPr>
          <w:rFonts w:ascii="Courier New" w:hAnsi="Courier New"/>
          <w:sz w:val="16"/>
        </w:rPr>
        <w:br/>
        <w:t xml:space="preserve">  </w:t>
      </w:r>
      <w:r w:rsidRPr="00E6516F">
        <w:rPr>
          <w:rFonts w:ascii="Courier New" w:hAnsi="Courier New"/>
          <w:b/>
          <w:sz w:val="16"/>
        </w:rPr>
        <w:t>when</w:t>
      </w:r>
      <w:r w:rsidRPr="00E6516F">
        <w:rPr>
          <w:rFonts w:ascii="Courier New" w:hAnsi="Courier New"/>
          <w:sz w:val="16"/>
        </w:rPr>
        <w:t xml:space="preserve"> { MCData User requests to de-subscribe for MCData service settings }</w:t>
      </w:r>
    </w:p>
    <w:p w14:paraId="3460FED3"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r w:rsidRPr="00E6516F">
        <w:rPr>
          <w:rFonts w:ascii="Courier New" w:hAnsi="Courier New"/>
          <w:b/>
          <w:sz w:val="16"/>
        </w:rPr>
        <w:t>then</w:t>
      </w:r>
      <w:r w:rsidRPr="00E6516F">
        <w:rPr>
          <w:rFonts w:ascii="Courier New" w:hAnsi="Courier New"/>
          <w:sz w:val="16"/>
        </w:rPr>
        <w:t xml:space="preserve"> { UE (MCData Client) sends a SIP SUBSCRIBE message to de-subscribe for the MCData service settings </w:t>
      </w:r>
      <w:r w:rsidRPr="00E6516F">
        <w:rPr>
          <w:rFonts w:ascii="Courier New" w:hAnsi="Courier New"/>
          <w:b/>
          <w:bCs/>
          <w:sz w:val="16"/>
        </w:rPr>
        <w:t>and</w:t>
      </w:r>
      <w:r w:rsidRPr="00E6516F">
        <w:rPr>
          <w:rFonts w:ascii="Courier New" w:hAnsi="Courier New"/>
          <w:sz w:val="16"/>
        </w:rPr>
        <w:t xml:space="preserve"> responds to the SIP NOTIFY message with a SIP 200 (OK) message }</w:t>
      </w:r>
    </w:p>
    <w:p w14:paraId="081CB9ED"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516F">
        <w:rPr>
          <w:rFonts w:ascii="Courier New" w:hAnsi="Courier New"/>
          <w:sz w:val="16"/>
        </w:rPr>
        <w:t xml:space="preserve">            }</w:t>
      </w:r>
    </w:p>
    <w:p w14:paraId="51156155" w14:textId="77777777" w:rsidR="0071087C" w:rsidRPr="00E6516F" w:rsidRDefault="0071087C" w:rsidP="00710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43E879" w14:textId="77777777" w:rsidR="0071087C" w:rsidRPr="00E6516F" w:rsidRDefault="0071087C" w:rsidP="0071087C">
      <w:pPr>
        <w:keepNext/>
        <w:keepLines/>
        <w:spacing w:before="120"/>
        <w:ind w:left="1985" w:hanging="1985"/>
        <w:rPr>
          <w:rFonts w:ascii="Arial" w:hAnsi="Arial"/>
        </w:rPr>
      </w:pPr>
      <w:bookmarkStart w:id="354" w:name="_Toc52782305"/>
      <w:bookmarkStart w:id="355" w:name="_Toc52782914"/>
      <w:bookmarkStart w:id="356" w:name="_Toc59042783"/>
      <w:r w:rsidRPr="00E6516F">
        <w:rPr>
          <w:rFonts w:ascii="Arial" w:hAnsi="Arial"/>
        </w:rPr>
        <w:t>5.4.2</w:t>
      </w:r>
      <w:r w:rsidRPr="00E6516F">
        <w:rPr>
          <w:rFonts w:ascii="Arial" w:hAnsi="Arial"/>
        </w:rPr>
        <w:tab/>
        <w:t>Conformance requirements</w:t>
      </w:r>
      <w:bookmarkEnd w:id="354"/>
      <w:bookmarkEnd w:id="355"/>
      <w:bookmarkEnd w:id="356"/>
    </w:p>
    <w:p w14:paraId="143A47B2" w14:textId="77777777" w:rsidR="0071087C" w:rsidRPr="00E6516F" w:rsidRDefault="0071087C" w:rsidP="0071087C">
      <w:pPr>
        <w:keepNext/>
        <w:keepLines/>
      </w:pPr>
      <w:r w:rsidRPr="00E6516F">
        <w:t>References: The conformance requirements covered in the present TC are specified in: TS 24.282 clause 7.2.4.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ADD340F" w14:textId="77777777" w:rsidR="0071087C" w:rsidRPr="00E6516F" w:rsidRDefault="0071087C" w:rsidP="0071087C">
      <w:r w:rsidRPr="00E6516F">
        <w:t>[TS 24.282, clause 7.2.4]</w:t>
      </w:r>
    </w:p>
    <w:p w14:paraId="3322E65C" w14:textId="77777777" w:rsidR="0071087C" w:rsidRPr="00E6516F" w:rsidRDefault="0071087C" w:rsidP="0071087C">
      <w:pPr>
        <w:rPr>
          <w:rFonts w:eastAsia="SimSun"/>
        </w:rPr>
      </w:pPr>
      <w:r w:rsidRPr="00E6516F">
        <w:t xml:space="preserve">In order to discover MCData service settings of another MCData client of the same MCData user or to verify the currently active MCData service settings of this MCData client, the MCData client shall generate an initial SIP SUBSCRIBE request according to 3GPP TS 24.229 [5], IETF RFC 6665 [36], and </w:t>
      </w:r>
      <w:r w:rsidRPr="00E6516F">
        <w:rPr>
          <w:rFonts w:eastAsia="SimSun"/>
        </w:rPr>
        <w:t>IETF RFC 4354 [35].</w:t>
      </w:r>
    </w:p>
    <w:p w14:paraId="5CEC3920" w14:textId="77777777" w:rsidR="0071087C" w:rsidRPr="00E6516F" w:rsidRDefault="0071087C" w:rsidP="0071087C">
      <w:r w:rsidRPr="00E6516F">
        <w:rPr>
          <w:rFonts w:eastAsia="SimSun"/>
        </w:rPr>
        <w:t>In the SIP SUBSCRIBE request, the MCData client:</w:t>
      </w:r>
    </w:p>
    <w:p w14:paraId="6D587B6E"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shall set the Request-URI to the public service identity </w:t>
      </w:r>
      <w:r w:rsidRPr="00E6516F">
        <w:t>identifying the originating participating MCData function serving the MCData user</w:t>
      </w:r>
      <w:r w:rsidRPr="00E6516F">
        <w:rPr>
          <w:rFonts w:eastAsia="SimSun"/>
        </w:rPr>
        <w:t>;</w:t>
      </w:r>
    </w:p>
    <w:p w14:paraId="76841FFF"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MCData ID of the MCData user;</w:t>
      </w:r>
    </w:p>
    <w:p w14:paraId="45CC6F59" w14:textId="77777777" w:rsidR="0071087C" w:rsidRPr="00E6516F" w:rsidRDefault="0071087C" w:rsidP="0071087C">
      <w:pPr>
        <w:ind w:left="568" w:hanging="284"/>
      </w:pPr>
      <w:r w:rsidRPr="00E6516F">
        <w:t>3)</w:t>
      </w:r>
      <w:r w:rsidRPr="00E6516F">
        <w:tab/>
        <w:t>shall include the ICSI value "urn:urn-7:3gpp-service.ims.icsi.mcdata"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4ED890F5"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shall set the Event header field to the 'poc-settings' value;</w:t>
      </w:r>
    </w:p>
    <w:p w14:paraId="653DE8DC" w14:textId="77777777" w:rsidR="0071087C" w:rsidRPr="00E6516F" w:rsidRDefault="0071087C" w:rsidP="0071087C">
      <w:pPr>
        <w:ind w:left="568" w:hanging="284"/>
        <w:rPr>
          <w:lang w:eastAsia="ko-KR"/>
        </w:rPr>
      </w:pPr>
      <w:r w:rsidRPr="00E6516F">
        <w:rPr>
          <w:lang w:eastAsia="ko-KR"/>
        </w:rPr>
        <w:t>5)</w:t>
      </w:r>
      <w:r w:rsidRPr="00E6516F">
        <w:rPr>
          <w:lang w:eastAsia="ko-KR"/>
        </w:rPr>
        <w:tab/>
        <w:t xml:space="preserve">shall include an Accept header field containing the </w:t>
      </w:r>
      <w:r w:rsidRPr="00E6516F">
        <w:rPr>
          <w:rFonts w:eastAsia="SimSun"/>
        </w:rPr>
        <w:t>"application/poc-settings+xml" MIME type</w:t>
      </w:r>
      <w:r w:rsidRPr="00E6516F">
        <w:rPr>
          <w:lang w:eastAsia="ko-KR"/>
        </w:rPr>
        <w:t>;</w:t>
      </w:r>
    </w:p>
    <w:p w14:paraId="131B224E" w14:textId="77777777" w:rsidR="0071087C" w:rsidRPr="00E6516F" w:rsidRDefault="0071087C" w:rsidP="0071087C">
      <w:pPr>
        <w:ind w:left="568" w:hanging="284"/>
        <w:rPr>
          <w:rFonts w:eastAsia="SimSun"/>
        </w:rPr>
      </w:pPr>
      <w:r w:rsidRPr="00E6516F">
        <w:rPr>
          <w:rFonts w:eastAsia="SimSun"/>
        </w:rPr>
        <w:lastRenderedPageBreak/>
        <w:t>6)</w:t>
      </w:r>
      <w:r w:rsidRPr="00E6516F">
        <w:rPr>
          <w:rFonts w:eastAsia="SimSun"/>
        </w:rPr>
        <w:tab/>
        <w:t>if the MCData client wants to receive the current status and later notification, shall set the Expires header field according to IETF RFC 6665 [36], to 4294967295; and</w:t>
      </w:r>
    </w:p>
    <w:p w14:paraId="12FFD0C6" w14:textId="77777777" w:rsidR="0071087C" w:rsidRPr="00E6516F" w:rsidRDefault="0071087C" w:rsidP="0071087C">
      <w:pPr>
        <w:keepLines/>
        <w:ind w:left="1135" w:hanging="851"/>
        <w:rPr>
          <w:rFonts w:eastAsia="SimSun"/>
        </w:rPr>
      </w:pPr>
      <w:r w:rsidRPr="00E6516F">
        <w:rPr>
          <w:rFonts w:eastAsia="SimSun"/>
        </w:rPr>
        <w:t>NOTE 1:</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7AF8E583" w14:textId="77777777" w:rsidR="0071087C" w:rsidRPr="00E6516F" w:rsidRDefault="0071087C" w:rsidP="0071087C">
      <w:pPr>
        <w:ind w:left="568" w:hanging="284"/>
        <w:rPr>
          <w:rFonts w:eastAsia="SimSun"/>
        </w:rPr>
      </w:pPr>
      <w:r w:rsidRPr="00E6516F">
        <w:rPr>
          <w:rFonts w:eastAsia="SimSun"/>
        </w:rPr>
        <w:t>7)</w:t>
      </w:r>
      <w:r w:rsidRPr="00E6516F">
        <w:rPr>
          <w:rFonts w:eastAsia="SimSun"/>
        </w:rPr>
        <w:tab/>
        <w:t>if the MCData client wants to fetch the current state only, shall set the Expires header field according to IETF RFC 6665 [36], to zero.</w:t>
      </w:r>
    </w:p>
    <w:p w14:paraId="3989CB86" w14:textId="77777777" w:rsidR="0071087C" w:rsidRPr="00E6516F" w:rsidRDefault="0071087C" w:rsidP="0071087C">
      <w:r w:rsidRPr="00E6516F">
        <w:t xml:space="preserve">In order to re-subscribe or de-subscribe, the MCData client shall generate an in-dialog SIP SUBSCRIBE request according to 3GPP TS 24.229 [5], IETF RFC 6665 [36], </w:t>
      </w:r>
      <w:r w:rsidRPr="00E6516F">
        <w:rPr>
          <w:rFonts w:eastAsia="SimSun"/>
        </w:rPr>
        <w:t>IETF RFC 4354 [35]. In the SIP SUBSCRIBE request, the MCData client:</w:t>
      </w:r>
    </w:p>
    <w:p w14:paraId="7651B41C"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shall set the Event header field to the 'poc-settings' value;</w:t>
      </w:r>
    </w:p>
    <w:p w14:paraId="37778D9C" w14:textId="77777777" w:rsidR="0071087C" w:rsidRPr="00E6516F" w:rsidRDefault="0071087C" w:rsidP="0071087C">
      <w:pPr>
        <w:ind w:left="568" w:hanging="284"/>
        <w:rPr>
          <w:lang w:eastAsia="ko-KR"/>
        </w:rPr>
      </w:pPr>
      <w:r w:rsidRPr="00E6516F">
        <w:rPr>
          <w:lang w:eastAsia="ko-KR"/>
        </w:rPr>
        <w:t>2)</w:t>
      </w:r>
      <w:r w:rsidRPr="00E6516F">
        <w:rPr>
          <w:lang w:eastAsia="ko-KR"/>
        </w:rPr>
        <w:tab/>
        <w:t xml:space="preserve">shall include an Accept header field containing the </w:t>
      </w:r>
      <w:r w:rsidRPr="00E6516F">
        <w:rPr>
          <w:rFonts w:eastAsia="SimSun"/>
        </w:rPr>
        <w:t>"application/poc-settings+xml" MIME type</w:t>
      </w:r>
      <w:r w:rsidRPr="00E6516F">
        <w:rPr>
          <w:lang w:eastAsia="ko-KR"/>
        </w:rPr>
        <w:t>;</w:t>
      </w:r>
    </w:p>
    <w:p w14:paraId="008061D5" w14:textId="77777777" w:rsidR="0071087C" w:rsidRPr="00E6516F" w:rsidRDefault="0071087C" w:rsidP="0071087C">
      <w:pPr>
        <w:ind w:left="568" w:hanging="284"/>
        <w:rPr>
          <w:rFonts w:eastAsia="SimSun"/>
        </w:rPr>
      </w:pPr>
      <w:r w:rsidRPr="00E6516F">
        <w:rPr>
          <w:rFonts w:eastAsia="SimSun"/>
        </w:rPr>
        <w:t>3)</w:t>
      </w:r>
      <w:r w:rsidRPr="00E6516F">
        <w:rPr>
          <w:rFonts w:eastAsia="SimSun"/>
        </w:rPr>
        <w:tab/>
        <w:t>if the MCData client wants to receive the current status and later notification, shall set the Expires header field according to IETF RFC 6665 [36], to 4294967295; and</w:t>
      </w:r>
    </w:p>
    <w:p w14:paraId="5835D8C8" w14:textId="77777777" w:rsidR="0071087C" w:rsidRPr="00E6516F" w:rsidRDefault="0071087C" w:rsidP="0071087C">
      <w:pPr>
        <w:keepLines/>
        <w:ind w:left="1135" w:hanging="851"/>
        <w:rPr>
          <w:rFonts w:eastAsia="SimSun"/>
        </w:rPr>
      </w:pPr>
      <w:r w:rsidRPr="00E6516F">
        <w:rPr>
          <w:rFonts w:eastAsia="SimSun"/>
        </w:rPr>
        <w:t>NOTE 2:</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24CA5789"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if the MCData client wants to de-subscribe, shall set the Expires header field according to IETF RFC 6665 [36], to zero.</w:t>
      </w:r>
    </w:p>
    <w:p w14:paraId="018CF0C6" w14:textId="77777777" w:rsidR="0071087C" w:rsidRPr="00E6516F" w:rsidRDefault="0071087C" w:rsidP="0071087C">
      <w:pPr>
        <w:rPr>
          <w:rFonts w:eastAsia="SimSun"/>
        </w:rPr>
      </w:pPr>
      <w:r w:rsidRPr="00E6516F">
        <w:rPr>
          <w:rFonts w:eastAsia="SimSun"/>
        </w:rPr>
        <w:t xml:space="preserve">Upon receiving a SIP NOTIFY request according to </w:t>
      </w:r>
      <w:r w:rsidRPr="00E6516F">
        <w:t xml:space="preserve">3GPP TS 24.229 [5], IETF RFC 6665 [36] and </w:t>
      </w:r>
      <w:r w:rsidRPr="00E6516F">
        <w:rPr>
          <w:rFonts w:eastAsia="SimSun"/>
        </w:rPr>
        <w:t>IETF RFC 4354 [35], that contains an application/poc-settings+xml MIME body the MCData client shall cache:</w:t>
      </w:r>
    </w:p>
    <w:p w14:paraId="16FD92C8"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the &lt;am-settings&gt; element of the poc-settings+xml MIME body for each MCData client identified by the </w:t>
      </w:r>
      <w:r w:rsidRPr="00E6516F">
        <w:rPr>
          <w:lang w:eastAsia="ko-KR"/>
        </w:rPr>
        <w:t xml:space="preserve">"id" attribute </w:t>
      </w:r>
      <w:r w:rsidRPr="00E6516F">
        <w:rPr>
          <w:rFonts w:eastAsia="SimSun"/>
        </w:rPr>
        <w:t>according to IETF RFC 4354 [35] as the current Answer-mode indication of that MPCTT client; and</w:t>
      </w:r>
    </w:p>
    <w:p w14:paraId="18F4B4A3" w14:textId="77777777" w:rsidR="0071087C" w:rsidRPr="00E6516F" w:rsidRDefault="0071087C" w:rsidP="0071087C">
      <w:pPr>
        <w:ind w:left="568" w:hanging="284"/>
        <w:rPr>
          <w:rFonts w:eastAsia="SimSun"/>
        </w:rPr>
      </w:pPr>
      <w:r w:rsidRPr="00E6516F">
        <w:rPr>
          <w:rFonts w:eastAsia="SimSun"/>
        </w:rPr>
        <w:t>2)</w:t>
      </w:r>
      <w:r w:rsidRPr="00E6516F">
        <w:rPr>
          <w:rFonts w:eastAsia="SimSun"/>
        </w:rPr>
        <w:tab/>
        <w:t xml:space="preserve">the </w:t>
      </w:r>
      <w:r w:rsidRPr="00E6516F">
        <w:t xml:space="preserve">&lt;selected-user-profile-index&gt; element of the </w:t>
      </w:r>
      <w:r w:rsidRPr="00E6516F">
        <w:rPr>
          <w:rFonts w:eastAsia="SimSun"/>
        </w:rPr>
        <w:t xml:space="preserve">poc-settings+xml MIME body for each MCData client identified by the </w:t>
      </w:r>
      <w:r w:rsidRPr="00E6516F">
        <w:rPr>
          <w:lang w:eastAsia="ko-KR"/>
        </w:rPr>
        <w:t xml:space="preserve">"id" attribute </w:t>
      </w:r>
      <w:r w:rsidRPr="00E6516F">
        <w:rPr>
          <w:rFonts w:eastAsia="SimSun"/>
        </w:rPr>
        <w:t>according to IETF RFC 4354 [35] as the active MCData user profile of that MCData client.</w:t>
      </w:r>
    </w:p>
    <w:p w14:paraId="7EC2961C" w14:textId="77777777" w:rsidR="0071087C" w:rsidRPr="00E6516F" w:rsidRDefault="0071087C" w:rsidP="0071087C">
      <w:pPr>
        <w:keepNext/>
        <w:keepLines/>
        <w:spacing w:before="120"/>
        <w:ind w:left="1985" w:hanging="1985"/>
        <w:rPr>
          <w:rFonts w:ascii="Arial" w:hAnsi="Arial"/>
        </w:rPr>
      </w:pPr>
      <w:bookmarkStart w:id="357" w:name="_Toc52782306"/>
      <w:bookmarkStart w:id="358" w:name="_Toc52782915"/>
      <w:bookmarkStart w:id="359" w:name="_Toc59042784"/>
      <w:r w:rsidRPr="00E6516F">
        <w:rPr>
          <w:rFonts w:ascii="Arial" w:hAnsi="Arial"/>
        </w:rPr>
        <w:t>5.4.3</w:t>
      </w:r>
      <w:r w:rsidRPr="00E6516F">
        <w:rPr>
          <w:rFonts w:ascii="Arial" w:hAnsi="Arial"/>
        </w:rPr>
        <w:tab/>
        <w:t>Test description</w:t>
      </w:r>
      <w:bookmarkEnd w:id="357"/>
      <w:bookmarkEnd w:id="358"/>
      <w:bookmarkEnd w:id="359"/>
    </w:p>
    <w:p w14:paraId="0A059DE8" w14:textId="77777777" w:rsidR="0071087C" w:rsidRPr="00E6516F" w:rsidRDefault="0071087C" w:rsidP="0071087C">
      <w:pPr>
        <w:keepNext/>
        <w:keepLines/>
        <w:spacing w:before="120"/>
        <w:ind w:left="1985" w:hanging="1985"/>
        <w:rPr>
          <w:rFonts w:ascii="Arial" w:hAnsi="Arial"/>
        </w:rPr>
      </w:pPr>
      <w:bookmarkStart w:id="360" w:name="_Toc52782307"/>
      <w:bookmarkStart w:id="361" w:name="_Toc52782916"/>
      <w:bookmarkStart w:id="362" w:name="_Toc59042785"/>
      <w:r w:rsidRPr="00E6516F">
        <w:rPr>
          <w:rFonts w:ascii="Arial" w:hAnsi="Arial"/>
        </w:rPr>
        <w:t>5.4.3.1</w:t>
      </w:r>
      <w:r w:rsidRPr="00E6516F">
        <w:rPr>
          <w:rFonts w:ascii="Arial" w:hAnsi="Arial"/>
        </w:rPr>
        <w:tab/>
        <w:t>Pre-test conditions</w:t>
      </w:r>
      <w:bookmarkEnd w:id="360"/>
      <w:bookmarkEnd w:id="361"/>
      <w:bookmarkEnd w:id="362"/>
    </w:p>
    <w:p w14:paraId="1487948B" w14:textId="77777777" w:rsidR="0071087C" w:rsidRPr="00E6516F" w:rsidRDefault="0071087C" w:rsidP="0071087C">
      <w:r w:rsidRPr="00E6516F">
        <w:t>Same pre-test conditions as for MCPTT test case 5.5 (TS 36.579-2 [24]) with the following exception(s):</w:t>
      </w:r>
    </w:p>
    <w:p w14:paraId="305A4202" w14:textId="77777777" w:rsidR="0071087C" w:rsidRPr="00E6516F" w:rsidRDefault="0071087C" w:rsidP="0071087C">
      <w:pPr>
        <w:ind w:left="568" w:hanging="284"/>
      </w:pPr>
      <w:r w:rsidRPr="00E6516F">
        <w:t>-</w:t>
      </w:r>
      <w:r w:rsidRPr="00E6516F">
        <w:tab/>
        <w:t>The term "MCPTT" is replaced with "MCData"</w:t>
      </w:r>
    </w:p>
    <w:p w14:paraId="0DB9D756" w14:textId="77777777" w:rsidR="0071087C" w:rsidRPr="00E6516F" w:rsidRDefault="0071087C" w:rsidP="0071087C">
      <w:pPr>
        <w:keepNext/>
        <w:keepLines/>
        <w:spacing w:before="120"/>
        <w:ind w:left="1985" w:hanging="1985"/>
        <w:rPr>
          <w:rFonts w:ascii="Arial" w:hAnsi="Arial"/>
        </w:rPr>
      </w:pPr>
      <w:bookmarkStart w:id="363" w:name="_Toc52782308"/>
      <w:bookmarkStart w:id="364" w:name="_Toc52782917"/>
      <w:bookmarkStart w:id="365" w:name="_Toc59042786"/>
      <w:r w:rsidRPr="00E6516F">
        <w:rPr>
          <w:rFonts w:ascii="Arial" w:hAnsi="Arial"/>
        </w:rPr>
        <w:t>5.4.3.2</w:t>
      </w:r>
      <w:r w:rsidRPr="00E6516F">
        <w:rPr>
          <w:rFonts w:ascii="Arial" w:hAnsi="Arial"/>
        </w:rPr>
        <w:tab/>
        <w:t>Test procedure sequence</w:t>
      </w:r>
      <w:bookmarkEnd w:id="363"/>
      <w:bookmarkEnd w:id="364"/>
      <w:bookmarkEnd w:id="365"/>
    </w:p>
    <w:p w14:paraId="2D86AA74" w14:textId="77777777" w:rsidR="0071087C" w:rsidRPr="00E6516F" w:rsidRDefault="0071087C" w:rsidP="0071087C">
      <w:r w:rsidRPr="00E6516F">
        <w:t>Same test procedure sequence as for MCPTT test case 5.5 (TS 36.579-2 [24]) with the following exception(s):</w:t>
      </w:r>
    </w:p>
    <w:p w14:paraId="2245DE10" w14:textId="77777777" w:rsidR="0071087C" w:rsidRPr="00E6516F" w:rsidRDefault="0071087C" w:rsidP="0071087C">
      <w:pPr>
        <w:ind w:left="568" w:hanging="284"/>
      </w:pPr>
      <w:r w:rsidRPr="00E6516F">
        <w:t>-</w:t>
      </w:r>
      <w:r w:rsidRPr="00E6516F">
        <w:tab/>
        <w:t>The term "MCPTT" is replaced with "MCData"</w:t>
      </w:r>
    </w:p>
    <w:p w14:paraId="0AD1F0FE" w14:textId="77777777" w:rsidR="0071087C" w:rsidRPr="00E6516F" w:rsidRDefault="0071087C" w:rsidP="0071087C">
      <w:pPr>
        <w:keepNext/>
        <w:keepLines/>
        <w:spacing w:before="120"/>
        <w:ind w:left="1985" w:hanging="1985"/>
        <w:rPr>
          <w:rFonts w:ascii="Arial" w:hAnsi="Arial"/>
        </w:rPr>
      </w:pPr>
      <w:bookmarkStart w:id="366" w:name="_Toc52782309"/>
      <w:bookmarkStart w:id="367" w:name="_Toc52782918"/>
      <w:bookmarkStart w:id="368" w:name="_Toc59042787"/>
      <w:r w:rsidRPr="00E6516F">
        <w:rPr>
          <w:rFonts w:ascii="Arial" w:hAnsi="Arial"/>
        </w:rPr>
        <w:t>5.4.3.3</w:t>
      </w:r>
      <w:r w:rsidRPr="00E6516F">
        <w:rPr>
          <w:rFonts w:ascii="Arial" w:hAnsi="Arial"/>
        </w:rPr>
        <w:tab/>
        <w:t>Specific message contents</w:t>
      </w:r>
      <w:bookmarkEnd w:id="366"/>
      <w:bookmarkEnd w:id="367"/>
      <w:bookmarkEnd w:id="368"/>
    </w:p>
    <w:p w14:paraId="3316ED88" w14:textId="77777777" w:rsidR="0071087C" w:rsidRPr="00E6516F" w:rsidRDefault="0071087C" w:rsidP="0071087C">
      <w:r w:rsidRPr="00E6516F">
        <w:t>Same specific message contents as for MCPTT test case 5.5 (TS 36.579-2 [24]) with the following exception(s):</w:t>
      </w:r>
    </w:p>
    <w:p w14:paraId="11A34929" w14:textId="77777777" w:rsidR="0071087C" w:rsidRPr="00E6516F" w:rsidRDefault="0071087C" w:rsidP="0071087C">
      <w:pPr>
        <w:ind w:left="568" w:hanging="284"/>
      </w:pPr>
      <w:r w:rsidRPr="00E6516F">
        <w:t>-</w:t>
      </w:r>
      <w:r w:rsidRPr="00E6516F">
        <w:tab/>
        <w:t>The term "MCPTT" is replaced with "MCData"</w:t>
      </w:r>
    </w:p>
    <w:p w14:paraId="7DBD2928" w14:textId="1FEA87D4" w:rsidR="0071087C" w:rsidRPr="00E6516F" w:rsidRDefault="0071087C" w:rsidP="0071087C">
      <w:pPr>
        <w:keepNext/>
        <w:keepLines/>
        <w:spacing w:before="120"/>
        <w:ind w:left="1134" w:hanging="1134"/>
        <w:outlineLvl w:val="2"/>
      </w:pPr>
      <w:r w:rsidRPr="00E6516F">
        <w:lastRenderedPageBreak/>
        <w:t>-</w:t>
      </w:r>
      <w:r w:rsidRPr="00E6516F">
        <w:tab/>
        <w:t>Condition MCDATA is used for all messages.</w:t>
      </w:r>
    </w:p>
    <w:p w14:paraId="1C388269" w14:textId="77777777" w:rsidR="00B93CA2" w:rsidRPr="00E6516F" w:rsidRDefault="00B93CA2" w:rsidP="00B93CA2">
      <w:pPr>
        <w:pStyle w:val="Heading1"/>
      </w:pPr>
      <w:bookmarkStart w:id="369" w:name="_Toc100778782"/>
      <w:bookmarkStart w:id="370" w:name="_Toc101286113"/>
      <w:bookmarkStart w:id="371" w:name="_Toc106817699"/>
      <w:bookmarkStart w:id="372" w:name="_Toc106817824"/>
      <w:r w:rsidRPr="00E6516F">
        <w:t>6</w:t>
      </w:r>
      <w:r w:rsidRPr="00E6516F">
        <w:tab/>
        <w:t>On-Network Test Scenarios</w:t>
      </w:r>
      <w:bookmarkEnd w:id="342"/>
      <w:bookmarkEnd w:id="343"/>
      <w:bookmarkEnd w:id="344"/>
      <w:bookmarkEnd w:id="345"/>
      <w:bookmarkEnd w:id="346"/>
      <w:bookmarkEnd w:id="347"/>
      <w:bookmarkEnd w:id="348"/>
      <w:bookmarkEnd w:id="349"/>
      <w:bookmarkEnd w:id="350"/>
      <w:bookmarkEnd w:id="369"/>
      <w:bookmarkEnd w:id="370"/>
      <w:bookmarkEnd w:id="371"/>
      <w:bookmarkEnd w:id="372"/>
    </w:p>
    <w:p w14:paraId="5400BD0B" w14:textId="77777777" w:rsidR="0071087C" w:rsidRPr="00E6516F" w:rsidRDefault="0071087C" w:rsidP="0071087C">
      <w:pPr>
        <w:pStyle w:val="Heading2"/>
      </w:pPr>
      <w:bookmarkStart w:id="373" w:name="_Toc522499797"/>
      <w:bookmarkStart w:id="374" w:name="_Toc25610650"/>
      <w:bookmarkStart w:id="375" w:name="_Toc42507344"/>
      <w:bookmarkStart w:id="376" w:name="_Toc52307875"/>
      <w:bookmarkStart w:id="377" w:name="_Toc52782311"/>
      <w:bookmarkStart w:id="378" w:name="_Toc52782920"/>
      <w:bookmarkStart w:id="379" w:name="_Toc59042789"/>
      <w:bookmarkStart w:id="380" w:name="_Toc75459136"/>
      <w:bookmarkStart w:id="381" w:name="_Toc90630576"/>
      <w:bookmarkStart w:id="382" w:name="_Toc100778783"/>
      <w:bookmarkStart w:id="383" w:name="_Toc101286114"/>
      <w:bookmarkStart w:id="384" w:name="_Toc522499810"/>
      <w:bookmarkStart w:id="385" w:name="_Toc25610663"/>
      <w:bookmarkStart w:id="386" w:name="_Toc42507357"/>
      <w:bookmarkStart w:id="387" w:name="_Toc52307888"/>
      <w:bookmarkStart w:id="388" w:name="_Toc52782394"/>
      <w:bookmarkStart w:id="389" w:name="_Toc52783005"/>
      <w:bookmarkStart w:id="390" w:name="_Toc59042874"/>
      <w:bookmarkStart w:id="391" w:name="_Toc75459149"/>
      <w:bookmarkStart w:id="392" w:name="_Toc90630589"/>
      <w:bookmarkStart w:id="393" w:name="_Toc106817700"/>
      <w:bookmarkStart w:id="394" w:name="_Toc106817825"/>
      <w:r w:rsidRPr="00E6516F">
        <w:t>6.1</w:t>
      </w:r>
      <w:r w:rsidRPr="00E6516F">
        <w:tab/>
        <w:t>Short Data Service</w:t>
      </w:r>
      <w:bookmarkEnd w:id="373"/>
      <w:bookmarkEnd w:id="374"/>
      <w:bookmarkEnd w:id="375"/>
      <w:bookmarkEnd w:id="376"/>
      <w:bookmarkEnd w:id="377"/>
      <w:bookmarkEnd w:id="378"/>
      <w:bookmarkEnd w:id="379"/>
      <w:bookmarkEnd w:id="380"/>
      <w:bookmarkEnd w:id="381"/>
      <w:bookmarkEnd w:id="382"/>
      <w:bookmarkEnd w:id="383"/>
      <w:bookmarkEnd w:id="393"/>
      <w:bookmarkEnd w:id="394"/>
    </w:p>
    <w:p w14:paraId="3B611E92" w14:textId="77777777" w:rsidR="0071087C" w:rsidRPr="00E6516F" w:rsidRDefault="0071087C" w:rsidP="0071087C">
      <w:pPr>
        <w:pStyle w:val="Heading3"/>
      </w:pPr>
      <w:bookmarkStart w:id="395" w:name="_Toc522499798"/>
      <w:bookmarkStart w:id="396" w:name="_Toc25610651"/>
      <w:bookmarkStart w:id="397" w:name="_Toc42507345"/>
      <w:bookmarkStart w:id="398" w:name="_Toc52307876"/>
      <w:bookmarkStart w:id="399" w:name="_Toc52782312"/>
      <w:bookmarkStart w:id="400" w:name="_Toc52782921"/>
      <w:bookmarkStart w:id="401" w:name="_Toc59042790"/>
      <w:bookmarkStart w:id="402" w:name="_Toc75459137"/>
      <w:bookmarkStart w:id="403" w:name="_Toc90630577"/>
      <w:bookmarkStart w:id="404" w:name="_Toc100778784"/>
      <w:bookmarkStart w:id="405" w:name="_Toc101286115"/>
      <w:bookmarkStart w:id="406" w:name="_Toc106817701"/>
      <w:bookmarkStart w:id="407" w:name="_Toc106817826"/>
      <w:r w:rsidRPr="00E6516F">
        <w:t>6.1.1</w:t>
      </w:r>
      <w:r w:rsidRPr="00E6516F">
        <w:tab/>
        <w:t>On-network / Short Data Service (SDS) / Standalone SDS Using Signalling Control Plane / One-to-one Standalone SDS / Client Originated (CO)</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17DE9D22" w14:textId="77777777" w:rsidR="0071087C" w:rsidRPr="00E6516F" w:rsidRDefault="0071087C" w:rsidP="0071087C">
      <w:pPr>
        <w:pStyle w:val="H6"/>
      </w:pPr>
      <w:bookmarkStart w:id="408" w:name="_Toc52782313"/>
      <w:bookmarkStart w:id="409" w:name="_Toc52782922"/>
      <w:bookmarkStart w:id="410" w:name="_Toc59042791"/>
      <w:bookmarkStart w:id="411" w:name="_Toc522499799"/>
      <w:r w:rsidRPr="00E6516F">
        <w:t>6.1.1.1</w:t>
      </w:r>
      <w:r w:rsidRPr="00E6516F">
        <w:tab/>
        <w:t>Test Purpose (TP)</w:t>
      </w:r>
      <w:bookmarkEnd w:id="408"/>
      <w:bookmarkEnd w:id="409"/>
      <w:bookmarkEnd w:id="410"/>
    </w:p>
    <w:p w14:paraId="523EEFE0" w14:textId="77777777" w:rsidR="0071087C" w:rsidRPr="00E6516F" w:rsidRDefault="0071087C" w:rsidP="0071087C">
      <w:pPr>
        <w:pStyle w:val="H6"/>
      </w:pPr>
      <w:r w:rsidRPr="00E6516F">
        <w:t>(1)</w:t>
      </w:r>
    </w:p>
    <w:p w14:paraId="53854C00"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3BC17DDB"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09061CF1"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of only Delivery }</w:t>
      </w:r>
    </w:p>
    <w:p w14:paraId="4A910FFC"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standalone one-to-one SDS message with a disposition of only Delivery via a SIP MESSAGE message }</w:t>
      </w:r>
    </w:p>
    <w:p w14:paraId="3A1F067F" w14:textId="77777777" w:rsidR="0071087C" w:rsidRPr="00E6516F" w:rsidRDefault="0071087C" w:rsidP="0071087C">
      <w:pPr>
        <w:pStyle w:val="PL"/>
        <w:rPr>
          <w:noProof w:val="0"/>
        </w:rPr>
      </w:pPr>
      <w:r w:rsidRPr="00E6516F">
        <w:rPr>
          <w:noProof w:val="0"/>
        </w:rPr>
        <w:t xml:space="preserve">            }</w:t>
      </w:r>
    </w:p>
    <w:p w14:paraId="534908B5" w14:textId="77777777" w:rsidR="0071087C" w:rsidRPr="00E6516F" w:rsidRDefault="0071087C" w:rsidP="0071087C">
      <w:pPr>
        <w:pStyle w:val="PL"/>
        <w:rPr>
          <w:noProof w:val="0"/>
        </w:rPr>
      </w:pPr>
    </w:p>
    <w:p w14:paraId="33DFE80A" w14:textId="77777777" w:rsidR="0071087C" w:rsidRPr="00E6516F" w:rsidRDefault="0071087C" w:rsidP="0071087C">
      <w:pPr>
        <w:pStyle w:val="H6"/>
      </w:pPr>
      <w:r w:rsidRPr="00E6516F">
        <w:t>(2)</w:t>
      </w:r>
    </w:p>
    <w:p w14:paraId="2FD58AC5"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 standalone one-to-one SDS message }</w:t>
      </w:r>
    </w:p>
    <w:p w14:paraId="2E3977D1"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6DB65501"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w:t>
      </w:r>
      <w:r w:rsidRPr="00E6516F" w:rsidDel="003F5AA7">
        <w:rPr>
          <w:noProof w:val="0"/>
        </w:rPr>
        <w:t xml:space="preserve"> </w:t>
      </w:r>
      <w:r w:rsidRPr="00E6516F">
        <w:rPr>
          <w:noProof w:val="0"/>
        </w:rPr>
        <w:t>receives a disposition response via a SIP MESSAGE message from the SS (MCDATA Server) }</w:t>
      </w:r>
    </w:p>
    <w:p w14:paraId="06E7FD87"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w:t>
      </w:r>
      <w:r w:rsidRPr="00E6516F" w:rsidDel="003F5AA7">
        <w:rPr>
          <w:noProof w:val="0"/>
        </w:rPr>
        <w:t xml:space="preserve"> </w:t>
      </w:r>
      <w:r w:rsidRPr="00E6516F">
        <w:rPr>
          <w:noProof w:val="0"/>
        </w:rPr>
        <w:t xml:space="preserve">Client) responds to the SIP MESSAGE message by sending a SIP 200 (OK) message </w:t>
      </w:r>
      <w:r w:rsidRPr="00E6516F">
        <w:rPr>
          <w:b/>
          <w:noProof w:val="0"/>
        </w:rPr>
        <w:t>and</w:t>
      </w:r>
      <w:r w:rsidRPr="00E6516F">
        <w:rPr>
          <w:noProof w:val="0"/>
        </w:rPr>
        <w:t xml:space="preserve"> delivers the notification to the MCDATA</w:t>
      </w:r>
      <w:r w:rsidRPr="00E6516F" w:rsidDel="003F5AA7">
        <w:rPr>
          <w:noProof w:val="0"/>
        </w:rPr>
        <w:t xml:space="preserve"> </w:t>
      </w:r>
      <w:r w:rsidRPr="00E6516F">
        <w:rPr>
          <w:noProof w:val="0"/>
        </w:rPr>
        <w:t>User }</w:t>
      </w:r>
    </w:p>
    <w:p w14:paraId="0CF5E8C1" w14:textId="77777777" w:rsidR="0071087C" w:rsidRPr="00E6516F" w:rsidRDefault="0071087C" w:rsidP="0071087C">
      <w:pPr>
        <w:pStyle w:val="PL"/>
        <w:rPr>
          <w:noProof w:val="0"/>
        </w:rPr>
      </w:pPr>
      <w:r w:rsidRPr="00E6516F">
        <w:rPr>
          <w:noProof w:val="0"/>
        </w:rPr>
        <w:t xml:space="preserve">            }</w:t>
      </w:r>
    </w:p>
    <w:p w14:paraId="50EEFD3E" w14:textId="77777777" w:rsidR="0071087C" w:rsidRPr="00E6516F" w:rsidRDefault="0071087C" w:rsidP="0071087C">
      <w:pPr>
        <w:pStyle w:val="PL"/>
        <w:rPr>
          <w:noProof w:val="0"/>
        </w:rPr>
      </w:pPr>
    </w:p>
    <w:p w14:paraId="7B761826" w14:textId="77777777" w:rsidR="0071087C" w:rsidRPr="00E6516F" w:rsidRDefault="0071087C" w:rsidP="0071087C">
      <w:pPr>
        <w:pStyle w:val="H6"/>
      </w:pPr>
      <w:r w:rsidRPr="00E6516F">
        <w:t>(3)</w:t>
      </w:r>
    </w:p>
    <w:p w14:paraId="7C8967D5"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3E61444D"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3486036F"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of only Read }</w:t>
      </w:r>
    </w:p>
    <w:p w14:paraId="143E7B6A"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standalone one-to-one SDS message with a disposition of only Read via a SIP MESSAGE message }</w:t>
      </w:r>
    </w:p>
    <w:p w14:paraId="3C114CED" w14:textId="77777777" w:rsidR="0071087C" w:rsidRPr="00E6516F" w:rsidRDefault="0071087C" w:rsidP="0071087C">
      <w:pPr>
        <w:pStyle w:val="PL"/>
        <w:rPr>
          <w:noProof w:val="0"/>
        </w:rPr>
      </w:pPr>
      <w:r w:rsidRPr="00E6516F">
        <w:rPr>
          <w:noProof w:val="0"/>
        </w:rPr>
        <w:t xml:space="preserve">            }</w:t>
      </w:r>
    </w:p>
    <w:p w14:paraId="7EC0FB82" w14:textId="77777777" w:rsidR="0071087C" w:rsidRPr="00E6516F" w:rsidRDefault="0071087C" w:rsidP="0071087C">
      <w:pPr>
        <w:pStyle w:val="PL"/>
        <w:rPr>
          <w:noProof w:val="0"/>
        </w:rPr>
      </w:pPr>
    </w:p>
    <w:p w14:paraId="4C7D9B25" w14:textId="77777777" w:rsidR="0071087C" w:rsidRPr="00E6516F" w:rsidRDefault="0071087C" w:rsidP="0071087C">
      <w:pPr>
        <w:pStyle w:val="H6"/>
      </w:pPr>
      <w:r w:rsidRPr="00E6516F">
        <w:t>(4)</w:t>
      </w:r>
    </w:p>
    <w:p w14:paraId="09B5AA18"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194B116B"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6FE80046"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of both Read and Delivery }</w:t>
      </w:r>
    </w:p>
    <w:p w14:paraId="325F656E"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standalone one-to-one SDS message with a disposition of both Read and Delivery via a SIP MESSAGE message }</w:t>
      </w:r>
    </w:p>
    <w:p w14:paraId="10C30B4D" w14:textId="77777777" w:rsidR="0071087C" w:rsidRPr="00E6516F" w:rsidRDefault="0071087C" w:rsidP="0071087C">
      <w:pPr>
        <w:pStyle w:val="PL"/>
        <w:rPr>
          <w:noProof w:val="0"/>
        </w:rPr>
      </w:pPr>
      <w:r w:rsidRPr="00E6516F">
        <w:rPr>
          <w:noProof w:val="0"/>
        </w:rPr>
        <w:t xml:space="preserve">            }</w:t>
      </w:r>
    </w:p>
    <w:p w14:paraId="25953063" w14:textId="77777777" w:rsidR="0071087C" w:rsidRPr="00E6516F" w:rsidRDefault="0071087C" w:rsidP="0071087C">
      <w:pPr>
        <w:pStyle w:val="PL"/>
        <w:rPr>
          <w:noProof w:val="0"/>
        </w:rPr>
      </w:pPr>
    </w:p>
    <w:p w14:paraId="676E0E45" w14:textId="77777777" w:rsidR="0071087C" w:rsidRPr="00E6516F" w:rsidRDefault="0071087C" w:rsidP="0071087C">
      <w:pPr>
        <w:pStyle w:val="H6"/>
      </w:pPr>
      <w:bookmarkStart w:id="412" w:name="_Toc52782314"/>
      <w:bookmarkStart w:id="413" w:name="_Toc52782923"/>
      <w:bookmarkStart w:id="414" w:name="_Toc59042792"/>
      <w:r w:rsidRPr="00E6516F">
        <w:t>6.1.1.2</w:t>
      </w:r>
      <w:r w:rsidRPr="00E6516F">
        <w:tab/>
        <w:t>Conformance requirements</w:t>
      </w:r>
      <w:bookmarkEnd w:id="412"/>
      <w:bookmarkEnd w:id="413"/>
      <w:bookmarkEnd w:id="414"/>
    </w:p>
    <w:p w14:paraId="042651C6" w14:textId="77777777" w:rsidR="0071087C" w:rsidRPr="00E6516F" w:rsidRDefault="0071087C" w:rsidP="0071087C">
      <w:r w:rsidRPr="00E6516F">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D1BD133" w14:textId="77777777" w:rsidR="0071087C" w:rsidRPr="00E6516F" w:rsidRDefault="0071087C" w:rsidP="0071087C">
      <w:r w:rsidRPr="00E6516F">
        <w:t>[TS 24.282, clause 9.2.2.2.1]</w:t>
      </w:r>
    </w:p>
    <w:p w14:paraId="3F357B2D" w14:textId="77777777" w:rsidR="0071087C" w:rsidRPr="00E6516F" w:rsidRDefault="0071087C" w:rsidP="0071087C">
      <w:r w:rsidRPr="00E6516F">
        <w:t>The MCData client shall generate a SIP MESSAGE request in accordance with 3GPP TS 24.229 [5] and IETF RFC 3428 [6] with the clarifications given below.</w:t>
      </w:r>
    </w:p>
    <w:p w14:paraId="01C34B89" w14:textId="77777777" w:rsidR="0071087C" w:rsidRPr="00E6516F" w:rsidRDefault="0071087C" w:rsidP="0071087C">
      <w:r w:rsidRPr="00E6516F">
        <w:lastRenderedPageBreak/>
        <w:t>The MCData client:</w:t>
      </w:r>
    </w:p>
    <w:p w14:paraId="3C35869C" w14:textId="77777777" w:rsidR="0071087C" w:rsidRPr="00E6516F" w:rsidRDefault="0071087C" w:rsidP="0071087C">
      <w:pPr>
        <w:pStyle w:val="B10"/>
      </w:pPr>
      <w:r w:rsidRPr="00E6516F">
        <w:rPr>
          <w:lang w:eastAsia="ko-KR"/>
        </w:rPr>
        <w:t>1)</w:t>
      </w:r>
      <w:r w:rsidRPr="00E6516F">
        <w:rPr>
          <w:lang w:eastAsia="ko-KR"/>
        </w:rPr>
        <w:tab/>
        <w:t>shall build the SIP MESSAGE request as specified in subclause 6.2.4.1;</w:t>
      </w:r>
    </w:p>
    <w:p w14:paraId="6C79DF38" w14:textId="77777777" w:rsidR="0071087C" w:rsidRPr="00E6516F" w:rsidRDefault="0071087C" w:rsidP="0071087C">
      <w:pPr>
        <w:pStyle w:val="B10"/>
      </w:pPr>
      <w:r w:rsidRPr="00E6516F">
        <w:t>2)</w:t>
      </w:r>
      <w:r w:rsidRPr="00E6516F">
        <w:tab/>
        <w:t>if a one-to-one standalone SDS message is to be sent, shall insert in the SIP MESSAGE request:</w:t>
      </w:r>
    </w:p>
    <w:p w14:paraId="1A75624E" w14:textId="77777777" w:rsidR="0071087C" w:rsidRPr="00E6516F" w:rsidRDefault="0071087C" w:rsidP="0071087C">
      <w:pPr>
        <w:pStyle w:val="B2"/>
      </w:pPr>
      <w:r w:rsidRPr="00E6516F">
        <w:t>a)</w:t>
      </w:r>
      <w:r w:rsidRPr="00E6516F">
        <w:tab/>
        <w:t>an application/resource-lists+xml MIME body with the MCData ID of the target MCData user, according to rules and procedures of IETF RFC 4826 [9];</w:t>
      </w:r>
    </w:p>
    <w:p w14:paraId="244900A9" w14:textId="77777777" w:rsidR="0071087C" w:rsidRPr="00E6516F" w:rsidRDefault="0071087C" w:rsidP="0071087C">
      <w:pPr>
        <w:pStyle w:val="B2"/>
        <w:rPr>
          <w:lang w:eastAsia="ko-KR"/>
        </w:rPr>
      </w:pPr>
      <w:r w:rsidRPr="00E6516F">
        <w:t>b)</w:t>
      </w:r>
      <w:r w:rsidRPr="00E6516F">
        <w:rPr>
          <w:lang w:eastAsia="ko-KR"/>
        </w:rPr>
        <w:tab/>
        <w:t>an application/vnd.3gpp.mcdata-info+xml MIME body with a &lt;request-type&gt; element set to a value of "one-to-one-sds"; and</w:t>
      </w:r>
    </w:p>
    <w:p w14:paraId="1FAB2152" w14:textId="77777777" w:rsidR="0071087C" w:rsidRPr="00E6516F" w:rsidRDefault="0071087C" w:rsidP="0071087C">
      <w:pPr>
        <w:pStyle w:val="B2"/>
        <w:rPr>
          <w:lang w:eastAsia="ko-KR"/>
        </w:rPr>
      </w:pPr>
      <w:r w:rsidRPr="00E6516F">
        <w:t>c)</w:t>
      </w:r>
      <w:r w:rsidRPr="00E6516F">
        <w:rPr>
          <w:lang w:eastAsia="ko-KR"/>
        </w:rPr>
        <w:tab/>
        <w:t xml:space="preserve">if end-to-end security is required and the security context does not exist or if the existing security context has expired, an application/mikey MIME body with the MIKEY-SAKKE I_MESSAGE as specified in </w:t>
      </w:r>
      <w:r w:rsidRPr="00E6516F">
        <w:t>3GPP TS 33.180 [26]. The MCData client</w:t>
      </w:r>
      <w:r w:rsidRPr="00E6516F">
        <w:rPr>
          <w:lang w:eastAsia="ko-KR"/>
        </w:rPr>
        <w:t>:</w:t>
      </w:r>
    </w:p>
    <w:p w14:paraId="032A1D09" w14:textId="77777777" w:rsidR="0071087C" w:rsidRPr="00E6516F" w:rsidRDefault="0071087C" w:rsidP="0071087C">
      <w:pPr>
        <w:pStyle w:val="B3"/>
      </w:pPr>
      <w:r w:rsidRPr="00E6516F">
        <w:t>i)</w:t>
      </w:r>
      <w:r w:rsidRPr="00E6516F">
        <w:tab/>
        <w:t>if necessary, shall instruct the key management client to request keying material from the key management server as described in 3GPP TS 33.180 [26];</w:t>
      </w:r>
    </w:p>
    <w:p w14:paraId="01A8985F" w14:textId="77777777" w:rsidR="0071087C" w:rsidRPr="00E6516F" w:rsidRDefault="0071087C" w:rsidP="0071087C">
      <w:pPr>
        <w:pStyle w:val="B3"/>
      </w:pPr>
      <w:r w:rsidRPr="00E6516F">
        <w:t>ii)</w:t>
      </w:r>
      <w:r w:rsidRPr="00E6516F">
        <w:tab/>
        <w:t>shall use the keying material to generate a PCK as described in 3GPP TS 33.180 [26];</w:t>
      </w:r>
    </w:p>
    <w:p w14:paraId="3BEA2D89" w14:textId="77777777" w:rsidR="0071087C" w:rsidRPr="00E6516F" w:rsidRDefault="0071087C" w:rsidP="0071087C">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1E1B403" w14:textId="77777777" w:rsidR="0071087C" w:rsidRPr="00E6516F" w:rsidRDefault="0071087C" w:rsidP="0071087C">
      <w:pPr>
        <w:pStyle w:val="B3"/>
      </w:pPr>
      <w:r w:rsidRPr="00E6516F">
        <w:t>iv)</w:t>
      </w:r>
      <w:r w:rsidRPr="00E6516F">
        <w:tab/>
        <w:t>shall encrypt the PCK to a UID associated to the MCData client using the MCData ID of the invited user and a time related parameter as described in 3GPP TS 33.180 [26];</w:t>
      </w:r>
    </w:p>
    <w:p w14:paraId="6AC39641" w14:textId="77777777" w:rsidR="0071087C" w:rsidRPr="00E6516F" w:rsidRDefault="0071087C" w:rsidP="0071087C">
      <w:pPr>
        <w:pStyle w:val="B3"/>
      </w:pPr>
      <w:r w:rsidRPr="00E6516F">
        <w:t>v)</w:t>
      </w:r>
      <w:r w:rsidRPr="00E6516F">
        <w:tab/>
        <w:t>shall generate a MIKEY-SAKKE I_MESSAGE using the encapsulated PCK and PCK-ID as specified in 3GPP TS 33.180 [26]; and</w:t>
      </w:r>
    </w:p>
    <w:p w14:paraId="6C681A2C" w14:textId="77777777" w:rsidR="0071087C" w:rsidRPr="00E6516F" w:rsidRDefault="0071087C" w:rsidP="0071087C">
      <w:pPr>
        <w:pStyle w:val="B3"/>
      </w:pPr>
      <w:r w:rsidRPr="00E6516F">
        <w:t>vi)</w:t>
      </w:r>
      <w:r w:rsidRPr="00E6516F">
        <w:tab/>
        <w:t>shall add the MCData ID of the originating MCData to the initiator field (IDRi) of the I_MESSAGE as described in 3GPP TS 33.180 [26];</w:t>
      </w:r>
    </w:p>
    <w:p w14:paraId="70C0ECAA" w14:textId="77777777" w:rsidR="0071087C" w:rsidRPr="00E6516F" w:rsidRDefault="0071087C" w:rsidP="0071087C">
      <w:pPr>
        <w:pStyle w:val="B3"/>
      </w:pPr>
      <w:r w:rsidRPr="00E6516F">
        <w:t>vii)</w:t>
      </w:r>
      <w:r w:rsidRPr="00E6516F">
        <w:tab/>
        <w:t>shall sign the MIKEY-SAKKE I_MESSAGE using the originating MCData user's signing key provided in the keying material together with a time related parameter; and</w:t>
      </w:r>
    </w:p>
    <w:p w14:paraId="34441824" w14:textId="77777777" w:rsidR="0071087C" w:rsidRPr="00E6516F" w:rsidRDefault="0071087C" w:rsidP="0071087C">
      <w:pPr>
        <w:pStyle w:val="B3"/>
      </w:pPr>
      <w:r w:rsidRPr="00E6516F">
        <w:t>viii)</w:t>
      </w:r>
      <w:r w:rsidRPr="00E6516F">
        <w:tab/>
      </w:r>
      <w:r w:rsidRPr="00E6516F">
        <w:rPr>
          <w:lang w:eastAsia="ko-KR"/>
        </w:rPr>
        <w:t xml:space="preserve">shall include the MIKEY-SAKKE I_MESSAGE in an application/mikey MIME body as specified in </w:t>
      </w:r>
      <w:r w:rsidRPr="00E6516F">
        <w:t>3GPP TS 33.180 [26];</w:t>
      </w:r>
    </w:p>
    <w:p w14:paraId="335EE396" w14:textId="77777777" w:rsidR="0071087C" w:rsidRPr="00E6516F" w:rsidRDefault="0071087C" w:rsidP="0071087C">
      <w:pPr>
        <w:pStyle w:val="B3"/>
      </w:pPr>
      <w:r w:rsidRPr="00E6516F">
        <w:t>…</w:t>
      </w:r>
    </w:p>
    <w:p w14:paraId="5A4DC868" w14:textId="77777777" w:rsidR="0071087C" w:rsidRPr="00E6516F" w:rsidRDefault="0071087C" w:rsidP="0071087C">
      <w:pPr>
        <w:pStyle w:val="B10"/>
      </w:pPr>
      <w:r w:rsidRPr="00E6516F">
        <w:t>4)</w:t>
      </w:r>
      <w:r w:rsidRPr="00E6516F">
        <w:tab/>
        <w:t>shall generate a standalone SDS message as specified in subclause 6.2.2.1; and</w:t>
      </w:r>
    </w:p>
    <w:p w14:paraId="750E3297" w14:textId="77777777" w:rsidR="0071087C" w:rsidRPr="00E6516F" w:rsidRDefault="0071087C" w:rsidP="0071087C">
      <w:pPr>
        <w:pStyle w:val="B10"/>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3CB7D1E0" w14:textId="77777777" w:rsidR="0071087C" w:rsidRPr="00E6516F" w:rsidRDefault="0071087C" w:rsidP="0071087C">
      <w:r w:rsidRPr="00E6516F">
        <w:t>[TS 24.282, clause 6.2.2.1]</w:t>
      </w:r>
    </w:p>
    <w:p w14:paraId="72FB6480" w14:textId="77777777" w:rsidR="0071087C" w:rsidRPr="00E6516F" w:rsidRDefault="0071087C" w:rsidP="0071087C">
      <w:r w:rsidRPr="00E6516F">
        <w:t>In order to generate an SDS message, the MCData client:</w:t>
      </w:r>
    </w:p>
    <w:p w14:paraId="314B7272" w14:textId="77777777" w:rsidR="0071087C" w:rsidRPr="00E6516F" w:rsidRDefault="0071087C" w:rsidP="0071087C">
      <w:pPr>
        <w:pStyle w:val="B10"/>
      </w:pPr>
      <w:r w:rsidRPr="00E6516F">
        <w:t>1)</w:t>
      </w:r>
      <w:r w:rsidRPr="00E6516F">
        <w:tab/>
        <w:t>shall generate an SDS SIGNALLING PAYLOAD message as specified in subclause 15.1.2;</w:t>
      </w:r>
    </w:p>
    <w:p w14:paraId="36724147" w14:textId="77777777" w:rsidR="0071087C" w:rsidRPr="00E6516F" w:rsidRDefault="0071087C" w:rsidP="0071087C">
      <w:pPr>
        <w:pStyle w:val="B10"/>
      </w:pPr>
      <w:r w:rsidRPr="00E6516F">
        <w:t>2)</w:t>
      </w:r>
      <w:r w:rsidRPr="00E6516F">
        <w:tab/>
        <w:t>shall generate a DATA PAYLOAD message as specified in subclause 15.1.4;</w:t>
      </w:r>
    </w:p>
    <w:p w14:paraId="583F0DAB" w14:textId="77777777" w:rsidR="0071087C" w:rsidRPr="00E6516F" w:rsidRDefault="0071087C" w:rsidP="0071087C">
      <w:pPr>
        <w:pStyle w:val="B10"/>
      </w:pPr>
      <w:r w:rsidRPr="00E6516F">
        <w:t>3)</w:t>
      </w:r>
      <w:r w:rsidRPr="00E6516F">
        <w:tab/>
        <w:t>shall include in the SIP request, the SDS SIGNALLING PAYLOAD message in an application/vnd.3gpp.mcdata-signalling MIME body as specified in subclause E.1; and</w:t>
      </w:r>
    </w:p>
    <w:p w14:paraId="05FC40E7" w14:textId="77777777" w:rsidR="0071087C" w:rsidRPr="00E6516F" w:rsidRDefault="0071087C" w:rsidP="0071087C">
      <w:pPr>
        <w:pStyle w:val="B10"/>
      </w:pPr>
      <w:r w:rsidRPr="00E6516F">
        <w:t>4)</w:t>
      </w:r>
      <w:r w:rsidRPr="00E6516F">
        <w:tab/>
        <w:t>shall include in the SIP request, the DATA PAYLOAD message in an application/vnd.3gpp.mcdata-payload MIME body as specified in subclause E.2.</w:t>
      </w:r>
    </w:p>
    <w:p w14:paraId="395280FC" w14:textId="77777777" w:rsidR="0071087C" w:rsidRPr="00E6516F" w:rsidRDefault="0071087C" w:rsidP="0071087C">
      <w:r w:rsidRPr="00E6516F">
        <w:t>When generating an SDS SIGNALLING PAYLOAD message as specified in subclause 15.1.2, the MCData client:</w:t>
      </w:r>
    </w:p>
    <w:p w14:paraId="2D2B1DB0" w14:textId="77777777" w:rsidR="0071087C" w:rsidRPr="00E6516F" w:rsidRDefault="0071087C" w:rsidP="0071087C">
      <w:pPr>
        <w:pStyle w:val="B10"/>
      </w:pPr>
      <w:r w:rsidRPr="00E6516F">
        <w:t>1)</w:t>
      </w:r>
      <w:r w:rsidRPr="00E6516F">
        <w:tab/>
        <w:t>shall set the Date and time IE to the current time as specified in subclause 15.2.8;</w:t>
      </w:r>
    </w:p>
    <w:p w14:paraId="6A1EB01E" w14:textId="77777777" w:rsidR="0071087C" w:rsidRPr="00E6516F" w:rsidRDefault="0071087C" w:rsidP="0071087C">
      <w:pPr>
        <w:pStyle w:val="B10"/>
      </w:pPr>
      <w:r w:rsidRPr="00E6516F">
        <w:t>2)</w:t>
      </w:r>
      <w:r w:rsidRPr="00E6516F">
        <w:tab/>
        <w:t>if the SDS message starts a new conversation, shall set the Conversation ID IE to a newly generated Conversation ID value as specified in subclause 15.2.9;</w:t>
      </w:r>
    </w:p>
    <w:p w14:paraId="36575E2B" w14:textId="77777777" w:rsidR="0071087C" w:rsidRPr="00E6516F" w:rsidRDefault="0071087C" w:rsidP="0071087C">
      <w:pPr>
        <w:pStyle w:val="B10"/>
      </w:pPr>
      <w:r w:rsidRPr="00E6516F">
        <w:lastRenderedPageBreak/>
        <w:t>3)</w:t>
      </w:r>
      <w:r w:rsidRPr="00E6516F">
        <w:tab/>
        <w:t>if the SDS message continues an existing unfinished conversation, shall set the Conversation ID IE to the Conversation ID value of the existing conversation as specified in subclause 15.2.9;</w:t>
      </w:r>
    </w:p>
    <w:p w14:paraId="50C46758" w14:textId="77777777" w:rsidR="0071087C" w:rsidRPr="00E6516F" w:rsidRDefault="0071087C" w:rsidP="0071087C">
      <w:pPr>
        <w:pStyle w:val="B10"/>
      </w:pPr>
      <w:r w:rsidRPr="00E6516F">
        <w:t>4)</w:t>
      </w:r>
      <w:r w:rsidRPr="00E6516F">
        <w:tab/>
        <w:t>shall set the Message ID IE to a newly generated Message ID value as specified in subclause 15.2.10;</w:t>
      </w:r>
    </w:p>
    <w:p w14:paraId="19BD7F00" w14:textId="77777777" w:rsidR="0071087C" w:rsidRPr="00E6516F" w:rsidRDefault="0071087C" w:rsidP="0071087C">
      <w:pPr>
        <w:pStyle w:val="B10"/>
      </w:pPr>
      <w:r w:rsidRPr="00E6516F">
        <w:t>5)</w:t>
      </w:r>
      <w:r w:rsidRPr="00E6516F">
        <w:tab/>
        <w:t>if the SDS message is in reply to a previously received SDS message, shall include the InReplyTo message ID IE with the Message ID value in the previously received SDS message;</w:t>
      </w:r>
    </w:p>
    <w:p w14:paraId="15BDE949" w14:textId="77777777" w:rsidR="0071087C" w:rsidRPr="00E6516F" w:rsidRDefault="0071087C" w:rsidP="0071087C">
      <w:pPr>
        <w:pStyle w:val="B10"/>
      </w:pPr>
      <w:r w:rsidRPr="00E6516F">
        <w:t>6)</w:t>
      </w:r>
      <w:r w:rsidRPr="00E6516F">
        <w:tab/>
        <w:t>if the SDS message is for user consumption, shall not include an Application ID IE as specified in subclause 15.2.7;</w:t>
      </w:r>
    </w:p>
    <w:p w14:paraId="31AB5788" w14:textId="77777777" w:rsidR="0071087C" w:rsidRPr="00E6516F" w:rsidRDefault="0071087C" w:rsidP="0071087C">
      <w:pPr>
        <w:pStyle w:val="B10"/>
      </w:pPr>
      <w:r w:rsidRPr="00E6516F">
        <w:t>7)</w:t>
      </w:r>
      <w:r w:rsidRPr="00E6516F">
        <w:tab/>
        <w:t>if the SDS message is intended for an application on the terminating MCData client, shall include an Application ID IE with an Application ID value representing the intended application as specified in subclause 15.2.7;</w:t>
      </w:r>
    </w:p>
    <w:p w14:paraId="1549D739" w14:textId="77777777" w:rsidR="0071087C" w:rsidRPr="00E6516F" w:rsidRDefault="0071087C" w:rsidP="0071087C">
      <w:pPr>
        <w:pStyle w:val="NO"/>
      </w:pPr>
      <w:r w:rsidRPr="00E6516F">
        <w:t>NOTE:</w:t>
      </w:r>
      <w:r w:rsidRPr="00E6516F">
        <w:tab/>
        <w:t>The value chosen for the Application ID value is decided by the mission critical organisation.</w:t>
      </w:r>
    </w:p>
    <w:p w14:paraId="4CD25EE0" w14:textId="77777777" w:rsidR="0071087C" w:rsidRPr="00E6516F" w:rsidRDefault="0071087C" w:rsidP="0071087C">
      <w:pPr>
        <w:pStyle w:val="B10"/>
      </w:pPr>
      <w:r w:rsidRPr="00E6516F">
        <w:t>8)</w:t>
      </w:r>
      <w:r w:rsidRPr="00E6516F">
        <w:tab/>
        <w:t>if only a delivery disposition notification is required shall include a SDS disposition request type IE set to "DELIVERY" as specified in subclause 15.2.3;</w:t>
      </w:r>
    </w:p>
    <w:p w14:paraId="3D8EA7EB" w14:textId="77777777" w:rsidR="0071087C" w:rsidRPr="00E6516F" w:rsidRDefault="0071087C" w:rsidP="0071087C">
      <w:pPr>
        <w:pStyle w:val="B10"/>
      </w:pPr>
      <w:r w:rsidRPr="00E6516F">
        <w:t>9)</w:t>
      </w:r>
      <w:r w:rsidRPr="00E6516F">
        <w:tab/>
        <w:t>if only a read disposition notification is required shall include a SDS disposition request type IE set to "READ" as specified in subclause 15.2.3; and</w:t>
      </w:r>
    </w:p>
    <w:p w14:paraId="24CCB578" w14:textId="77777777" w:rsidR="0071087C" w:rsidRPr="00E6516F" w:rsidRDefault="0071087C" w:rsidP="0071087C">
      <w:pPr>
        <w:pStyle w:val="B10"/>
      </w:pPr>
      <w:r w:rsidRPr="00E6516F">
        <w:t>10)</w:t>
      </w:r>
      <w:r w:rsidRPr="00E6516F">
        <w:tab/>
        <w:t>if both a delivery and read disposition notification is required shall include a SDS disposition request type IE set to "DELIVERY AND READ" as specified in subclause 15.2.3.</w:t>
      </w:r>
    </w:p>
    <w:p w14:paraId="5C5A80ED" w14:textId="77777777" w:rsidR="0071087C" w:rsidRPr="00E6516F" w:rsidRDefault="0071087C" w:rsidP="0071087C">
      <w:r w:rsidRPr="00E6516F">
        <w:t>When generating an DATA PAYLOAD message for SDS as specified in subclause 15.1.4, the MCData client:</w:t>
      </w:r>
    </w:p>
    <w:p w14:paraId="1710F71E" w14:textId="77777777" w:rsidR="0071087C" w:rsidRPr="00E6516F" w:rsidRDefault="0071087C" w:rsidP="0071087C">
      <w:pPr>
        <w:pStyle w:val="B10"/>
      </w:pPr>
      <w:r w:rsidRPr="00E6516F">
        <w:t>1)</w:t>
      </w:r>
      <w:r w:rsidRPr="00E6516F">
        <w:tab/>
        <w:t>shall set the Number of payloads IE to the number of Payload IEs that needs to be encoded, as specified in subclause 15.2.12;</w:t>
      </w:r>
    </w:p>
    <w:p w14:paraId="00E4E669" w14:textId="77777777" w:rsidR="0071087C" w:rsidRPr="00E6516F" w:rsidRDefault="0071087C" w:rsidP="0071087C">
      <w:pPr>
        <w:pStyle w:val="B10"/>
      </w:pPr>
      <w:r w:rsidRPr="00E6516F">
        <w:t>2)</w:t>
      </w:r>
      <w:r w:rsidRPr="00E6516F">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6867F992" w14:textId="77777777" w:rsidR="0071087C" w:rsidRPr="00E6516F" w:rsidRDefault="0071087C" w:rsidP="0071087C">
      <w:pPr>
        <w:pStyle w:val="B10"/>
      </w:pPr>
      <w:r w:rsidRPr="00E6516F">
        <w:t>3)</w:t>
      </w:r>
      <w:r w:rsidRPr="00E6516F">
        <w:tab/>
        <w:t>for each Payload IE included:</w:t>
      </w:r>
    </w:p>
    <w:p w14:paraId="77DE556A" w14:textId="77777777" w:rsidR="0071087C" w:rsidRPr="00E6516F" w:rsidRDefault="0071087C" w:rsidP="0071087C">
      <w:pPr>
        <w:pStyle w:val="B2"/>
      </w:pPr>
      <w:r w:rsidRPr="00E6516F">
        <w:t>a)</w:t>
      </w:r>
      <w:r w:rsidRPr="00E6516F">
        <w:tab/>
        <w:t>if the payload is text, shall set the Payload content type as "TEXT" as specified in subclause 15.2.13;</w:t>
      </w:r>
    </w:p>
    <w:p w14:paraId="277FC715" w14:textId="77777777" w:rsidR="0071087C" w:rsidRPr="00E6516F" w:rsidRDefault="0071087C" w:rsidP="0071087C">
      <w:pPr>
        <w:pStyle w:val="B2"/>
      </w:pPr>
      <w:r w:rsidRPr="00E6516F">
        <w:t>b)</w:t>
      </w:r>
      <w:r w:rsidRPr="00E6516F">
        <w:tab/>
        <w:t>if the payload is binary data, shall set the Payload content type as "BINARY" as specified in subclause 15.2.13;</w:t>
      </w:r>
    </w:p>
    <w:p w14:paraId="6C0548F8" w14:textId="77777777" w:rsidR="0071087C" w:rsidRPr="00E6516F" w:rsidRDefault="0071087C" w:rsidP="0071087C">
      <w:pPr>
        <w:pStyle w:val="B2"/>
      </w:pPr>
      <w:r w:rsidRPr="00E6516F">
        <w:t>c)</w:t>
      </w:r>
      <w:r w:rsidRPr="00E6516F">
        <w:tab/>
        <w:t>if the payload is hyperlinks, shall set the Payload content type as "HYPERLINKS" as specified in subclause 15.2.13;</w:t>
      </w:r>
    </w:p>
    <w:p w14:paraId="21CD31DB" w14:textId="77777777" w:rsidR="0071087C" w:rsidRPr="00E6516F" w:rsidRDefault="0071087C" w:rsidP="0071087C">
      <w:pPr>
        <w:pStyle w:val="B2"/>
      </w:pPr>
      <w:r w:rsidRPr="00E6516F">
        <w:t>d)</w:t>
      </w:r>
      <w:r w:rsidRPr="00E6516F">
        <w:tab/>
        <w:t>if the payload is location, shall set the Payload content type as "LOCATION" as specified in subclause 15.2.13; and</w:t>
      </w:r>
    </w:p>
    <w:p w14:paraId="57FE576E" w14:textId="77777777" w:rsidR="0071087C" w:rsidRPr="00E6516F" w:rsidRDefault="0071087C" w:rsidP="0071087C">
      <w:pPr>
        <w:pStyle w:val="B2"/>
      </w:pPr>
      <w:r w:rsidRPr="00E6516F">
        <w:t>e)</w:t>
      </w:r>
      <w:r w:rsidRPr="00E6516F">
        <w:tab/>
        <w:t>shall include the data to be sent in the Payload data.</w:t>
      </w:r>
    </w:p>
    <w:p w14:paraId="536CEBA1" w14:textId="77777777" w:rsidR="0071087C" w:rsidRPr="00E6516F" w:rsidRDefault="0071087C" w:rsidP="0071087C">
      <w:r w:rsidRPr="00E6516F">
        <w:t>[TS 24.282, clause 6.2.4.1]</w:t>
      </w:r>
    </w:p>
    <w:p w14:paraId="14986312" w14:textId="77777777" w:rsidR="0071087C" w:rsidRPr="00E6516F" w:rsidRDefault="0071087C" w:rsidP="0071087C">
      <w:pPr>
        <w:rPr>
          <w:rFonts w:eastAsia="SimSun"/>
        </w:rPr>
      </w:pPr>
      <w:r w:rsidRPr="00E6516F">
        <w:rPr>
          <w:rFonts w:eastAsia="SimSun"/>
        </w:rPr>
        <w:t>This subclause is referenced from other procedures.</w:t>
      </w:r>
    </w:p>
    <w:p w14:paraId="351D6C60" w14:textId="77777777" w:rsidR="0071087C" w:rsidRPr="00E6516F" w:rsidRDefault="0071087C" w:rsidP="0071087C">
      <w:r w:rsidRPr="00E6516F">
        <w:t>In a SIP MESSAGE request, the MCData client:</w:t>
      </w:r>
    </w:p>
    <w:p w14:paraId="44D3799D" w14:textId="77777777" w:rsidR="0071087C" w:rsidRPr="00E6516F" w:rsidRDefault="0071087C" w:rsidP="0071087C">
      <w:pPr>
        <w:pStyle w:val="B10"/>
      </w:pPr>
      <w:r w:rsidRPr="00E6516F">
        <w:t>1)</w:t>
      </w:r>
      <w:r w:rsidRPr="00E6516F">
        <w:tab/>
        <w:t>when sending SDS messages or SDS disposition notifications:</w:t>
      </w:r>
    </w:p>
    <w:p w14:paraId="7FED5499" w14:textId="77777777" w:rsidR="0071087C" w:rsidRPr="00E6516F" w:rsidRDefault="0071087C" w:rsidP="0071087C">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4ED3663F" w14:textId="77777777" w:rsidR="0071087C" w:rsidRPr="00E6516F" w:rsidRDefault="0071087C" w:rsidP="0071087C">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F0651AF" w14:textId="77777777" w:rsidR="0071087C" w:rsidRPr="00E6516F" w:rsidRDefault="0071087C" w:rsidP="0071087C">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50787566" w14:textId="77777777" w:rsidR="0071087C" w:rsidRPr="00E6516F" w:rsidRDefault="0071087C" w:rsidP="0071087C">
      <w:pPr>
        <w:pStyle w:val="B2"/>
        <w:rPr>
          <w:lang w:eastAsia="ko-KR"/>
        </w:rPr>
      </w:pPr>
      <w:r w:rsidRPr="00E6516F">
        <w:rPr>
          <w:lang w:eastAsia="ko-KR"/>
        </w:rPr>
        <w:lastRenderedPageBreak/>
        <w:t>…</w:t>
      </w:r>
    </w:p>
    <w:p w14:paraId="383CA731" w14:textId="77777777" w:rsidR="0071087C" w:rsidRPr="00E6516F" w:rsidRDefault="0071087C" w:rsidP="0071087C">
      <w:pPr>
        <w:pStyle w:val="B10"/>
      </w:pPr>
      <w:r w:rsidRPr="00E6516F">
        <w:t>3)</w:t>
      </w:r>
      <w:r w:rsidRPr="00E6516F">
        <w:tab/>
        <w:t>may include a P-Preferred-Identity header field in the SIP MESSAGE request containing a public user identity as specified in 3GPP TS 24.229 [5]; and</w:t>
      </w:r>
    </w:p>
    <w:p w14:paraId="09E6D42D" w14:textId="77777777" w:rsidR="0071087C" w:rsidRPr="00E6516F" w:rsidRDefault="0071087C" w:rsidP="0071087C">
      <w:pPr>
        <w:pStyle w:val="B10"/>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77667FDC" w14:textId="77777777" w:rsidR="0071087C" w:rsidRPr="00E6516F" w:rsidRDefault="0071087C" w:rsidP="0071087C">
      <w:r w:rsidRPr="00E6516F">
        <w:t>[TS 24.282, clause 12.2.1.2]</w:t>
      </w:r>
    </w:p>
    <w:p w14:paraId="32441FFF" w14:textId="77777777" w:rsidR="0071087C" w:rsidRPr="00E6516F" w:rsidRDefault="0071087C" w:rsidP="0071087C">
      <w:pPr>
        <w:rPr>
          <w:rFonts w:eastAsia="SimSun"/>
        </w:rPr>
      </w:pPr>
      <w:r w:rsidRPr="00E6516F">
        <w:rPr>
          <w:rFonts w:eastAsia="SimSun"/>
        </w:rPr>
        <w:t>Upon receipt of a:</w:t>
      </w:r>
    </w:p>
    <w:p w14:paraId="7A8C43E3" w14:textId="77777777" w:rsidR="0071087C" w:rsidRPr="00E6516F" w:rsidRDefault="0071087C" w:rsidP="0071087C">
      <w:pPr>
        <w:pStyle w:val="B10"/>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72155BE4" w14:textId="77777777" w:rsidR="0071087C" w:rsidRPr="00E6516F" w:rsidRDefault="0071087C" w:rsidP="0071087C">
      <w:pPr>
        <w:pStyle w:val="B10"/>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3873208E" w14:textId="77777777" w:rsidR="0071087C" w:rsidRPr="00E6516F" w:rsidRDefault="0071087C" w:rsidP="0071087C">
      <w:pPr>
        <w:rPr>
          <w:rFonts w:eastAsia="SimSun"/>
        </w:rPr>
      </w:pPr>
      <w:r w:rsidRPr="00E6516F">
        <w:rPr>
          <w:rFonts w:eastAsia="SimSun"/>
        </w:rPr>
        <w:t>the MCData client:</w:t>
      </w:r>
    </w:p>
    <w:p w14:paraId="33B4C2A0"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389B4233"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374782B5" w14:textId="77777777" w:rsidR="0071087C" w:rsidRPr="00E6516F" w:rsidRDefault="0071087C" w:rsidP="0071087C">
      <w:pPr>
        <w:pStyle w:val="H6"/>
      </w:pPr>
      <w:bookmarkStart w:id="415" w:name="_Toc52782315"/>
      <w:bookmarkStart w:id="416" w:name="_Toc52782924"/>
      <w:bookmarkStart w:id="417" w:name="_Toc59042793"/>
      <w:r w:rsidRPr="00E6516F">
        <w:t>6.1.1.3</w:t>
      </w:r>
      <w:r w:rsidRPr="00E6516F">
        <w:tab/>
        <w:t>Test description</w:t>
      </w:r>
      <w:bookmarkEnd w:id="415"/>
      <w:bookmarkEnd w:id="416"/>
      <w:bookmarkEnd w:id="417"/>
    </w:p>
    <w:p w14:paraId="4D6E2DF9" w14:textId="77777777" w:rsidR="0071087C" w:rsidRPr="00E6516F" w:rsidRDefault="0071087C" w:rsidP="0071087C">
      <w:pPr>
        <w:pStyle w:val="H6"/>
      </w:pPr>
      <w:bookmarkStart w:id="418" w:name="_Toc52782316"/>
      <w:bookmarkStart w:id="419" w:name="_Toc52782925"/>
      <w:bookmarkStart w:id="420" w:name="_Toc59042794"/>
      <w:r w:rsidRPr="00E6516F">
        <w:t>6.1.1.3.1</w:t>
      </w:r>
      <w:r w:rsidRPr="00E6516F">
        <w:tab/>
        <w:t>Pre-test conditions</w:t>
      </w:r>
      <w:bookmarkEnd w:id="418"/>
      <w:bookmarkEnd w:id="419"/>
      <w:bookmarkEnd w:id="420"/>
    </w:p>
    <w:p w14:paraId="16E68998" w14:textId="77777777" w:rsidR="0071087C" w:rsidRPr="00E6516F" w:rsidRDefault="0071087C" w:rsidP="0071087C">
      <w:pPr>
        <w:pStyle w:val="H6"/>
      </w:pPr>
      <w:r w:rsidRPr="00E6516F">
        <w:t>System Simulator:</w:t>
      </w:r>
    </w:p>
    <w:p w14:paraId="2539416B" w14:textId="77777777" w:rsidR="0071087C" w:rsidRPr="00E6516F" w:rsidRDefault="0071087C" w:rsidP="0071087C">
      <w:pPr>
        <w:pStyle w:val="B10"/>
      </w:pPr>
      <w:r w:rsidRPr="00E6516F">
        <w:t>-</w:t>
      </w:r>
      <w:r w:rsidRPr="00E6516F">
        <w:tab/>
        <w:t>SS (MCDATA Server)</w:t>
      </w:r>
    </w:p>
    <w:p w14:paraId="208F7E5D"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BEF7D1E" w14:textId="77777777" w:rsidR="0071087C" w:rsidRPr="00E6516F" w:rsidRDefault="0071087C" w:rsidP="0071087C">
      <w:pPr>
        <w:pStyle w:val="H6"/>
      </w:pPr>
      <w:r w:rsidRPr="00E6516F">
        <w:t>IUT:</w:t>
      </w:r>
    </w:p>
    <w:p w14:paraId="6D9FBEBD" w14:textId="77777777" w:rsidR="0071087C" w:rsidRPr="00E6516F" w:rsidRDefault="0071087C" w:rsidP="0071087C">
      <w:pPr>
        <w:pStyle w:val="B10"/>
      </w:pPr>
      <w:r w:rsidRPr="00E6516F">
        <w:t>-</w:t>
      </w:r>
      <w:r w:rsidRPr="00E6516F">
        <w:tab/>
        <w:t>UE (MCDATA Client)</w:t>
      </w:r>
    </w:p>
    <w:p w14:paraId="24654682" w14:textId="77777777" w:rsidR="0071087C" w:rsidRPr="00E6516F" w:rsidRDefault="0071087C" w:rsidP="0071087C">
      <w:pPr>
        <w:pStyle w:val="B10"/>
      </w:pPr>
      <w:r w:rsidRPr="00E6516F">
        <w:t>-</w:t>
      </w:r>
      <w:r w:rsidRPr="00E6516F">
        <w:tab/>
        <w:t>The test USIM set as defined in TS 36.579-1 [2], subclause 5.5.10 is inserted.</w:t>
      </w:r>
    </w:p>
    <w:p w14:paraId="5087E3EC" w14:textId="77777777" w:rsidR="0071087C" w:rsidRPr="00E6516F" w:rsidRDefault="0071087C" w:rsidP="0071087C">
      <w:pPr>
        <w:pStyle w:val="H6"/>
      </w:pPr>
      <w:r w:rsidRPr="00E6516F">
        <w:t>Preamble:</w:t>
      </w:r>
    </w:p>
    <w:p w14:paraId="083FB206" w14:textId="77777777" w:rsidR="0071087C" w:rsidRPr="00E6516F" w:rsidRDefault="0071087C" w:rsidP="0071087C">
      <w:pPr>
        <w:pStyle w:val="B10"/>
      </w:pPr>
      <w:r w:rsidRPr="00E6516F">
        <w:t>-</w:t>
      </w:r>
      <w:r w:rsidRPr="00E6516F">
        <w:tab/>
        <w:t>The &lt;max-payload-size-sds-cplane-bytes&gt; element shall not be present in the MCData Service Configuration document so that according to TS 24.484 [24] there is no size limit imposed for the use of C-plane procedures for the SDS message.</w:t>
      </w:r>
    </w:p>
    <w:p w14:paraId="0E9D4921"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430B2C43"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1EADE5CD" w14:textId="77777777" w:rsidR="0071087C" w:rsidRPr="00E6516F" w:rsidRDefault="0071087C" w:rsidP="0071087C">
      <w:pPr>
        <w:pStyle w:val="B10"/>
      </w:pPr>
      <w:r w:rsidRPr="00E6516F">
        <w:t>-</w:t>
      </w:r>
      <w:r w:rsidRPr="00E6516F">
        <w:tab/>
        <w:t>UE States at the end of the preamble</w:t>
      </w:r>
    </w:p>
    <w:p w14:paraId="1055ACB0" w14:textId="77777777" w:rsidR="0071087C" w:rsidRPr="00E6516F" w:rsidRDefault="0071087C" w:rsidP="0071087C">
      <w:pPr>
        <w:pStyle w:val="B2"/>
      </w:pPr>
      <w:r w:rsidRPr="00E6516F">
        <w:t>-</w:t>
      </w:r>
      <w:r w:rsidRPr="00E6516F">
        <w:tab/>
        <w:t>The UE is in E-UTRA Registered, Idle Mode state.</w:t>
      </w:r>
    </w:p>
    <w:p w14:paraId="41CE8CCA"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2BFC0BB5" w14:textId="77777777" w:rsidR="0071087C" w:rsidRPr="00E6516F" w:rsidRDefault="0071087C" w:rsidP="0071087C">
      <w:pPr>
        <w:pStyle w:val="H6"/>
      </w:pPr>
      <w:bookmarkStart w:id="421" w:name="_Toc52782317"/>
      <w:bookmarkStart w:id="422" w:name="_Toc52782926"/>
      <w:bookmarkStart w:id="423" w:name="_Toc59042795"/>
      <w:r w:rsidRPr="00E6516F">
        <w:lastRenderedPageBreak/>
        <w:t>6.1.1.3.2</w:t>
      </w:r>
      <w:r w:rsidRPr="00E6516F">
        <w:tab/>
        <w:t>Test procedure sequence</w:t>
      </w:r>
      <w:bookmarkEnd w:id="421"/>
      <w:bookmarkEnd w:id="422"/>
      <w:bookmarkEnd w:id="423"/>
    </w:p>
    <w:p w14:paraId="7F59EEEC" w14:textId="77777777" w:rsidR="0071087C" w:rsidRPr="00E6516F" w:rsidRDefault="0071087C" w:rsidP="0071087C">
      <w:pPr>
        <w:pStyle w:val="TH"/>
      </w:pPr>
      <w:r w:rsidRPr="00E6516F">
        <w:t>Table 6.1.1.3.2-1: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7DBEB267" w14:textId="77777777" w:rsidTr="00174677">
        <w:tc>
          <w:tcPr>
            <w:tcW w:w="648" w:type="dxa"/>
            <w:tcBorders>
              <w:bottom w:val="nil"/>
            </w:tcBorders>
          </w:tcPr>
          <w:p w14:paraId="382FE193" w14:textId="77777777" w:rsidR="0071087C" w:rsidRPr="00E6516F" w:rsidRDefault="0071087C" w:rsidP="00174677">
            <w:pPr>
              <w:pStyle w:val="TAH"/>
            </w:pPr>
            <w:bookmarkStart w:id="424" w:name="_Hlk40694332"/>
            <w:r w:rsidRPr="00E6516F">
              <w:t>St</w:t>
            </w:r>
          </w:p>
        </w:tc>
        <w:tc>
          <w:tcPr>
            <w:tcW w:w="3969" w:type="dxa"/>
            <w:tcBorders>
              <w:bottom w:val="nil"/>
            </w:tcBorders>
          </w:tcPr>
          <w:p w14:paraId="1FED9866" w14:textId="77777777" w:rsidR="0071087C" w:rsidRPr="00E6516F" w:rsidRDefault="0071087C" w:rsidP="00174677">
            <w:pPr>
              <w:pStyle w:val="TAH"/>
            </w:pPr>
            <w:r w:rsidRPr="00E6516F">
              <w:t>Procedure</w:t>
            </w:r>
          </w:p>
        </w:tc>
        <w:tc>
          <w:tcPr>
            <w:tcW w:w="3686" w:type="dxa"/>
            <w:gridSpan w:val="2"/>
          </w:tcPr>
          <w:p w14:paraId="78FC4C48" w14:textId="77777777" w:rsidR="0071087C" w:rsidRPr="00E6516F" w:rsidRDefault="0071087C" w:rsidP="00174677">
            <w:pPr>
              <w:pStyle w:val="TAH"/>
            </w:pPr>
            <w:r w:rsidRPr="00E6516F">
              <w:t>Message Sequence</w:t>
            </w:r>
          </w:p>
        </w:tc>
        <w:tc>
          <w:tcPr>
            <w:tcW w:w="567" w:type="dxa"/>
            <w:tcBorders>
              <w:bottom w:val="nil"/>
            </w:tcBorders>
          </w:tcPr>
          <w:p w14:paraId="02074E16" w14:textId="77777777" w:rsidR="0071087C" w:rsidRPr="00E6516F" w:rsidRDefault="0071087C" w:rsidP="00174677">
            <w:pPr>
              <w:pStyle w:val="TAH"/>
            </w:pPr>
            <w:r w:rsidRPr="00E6516F">
              <w:t>TP</w:t>
            </w:r>
          </w:p>
        </w:tc>
        <w:tc>
          <w:tcPr>
            <w:tcW w:w="892" w:type="dxa"/>
            <w:tcBorders>
              <w:bottom w:val="nil"/>
            </w:tcBorders>
          </w:tcPr>
          <w:p w14:paraId="6D4B5311" w14:textId="77777777" w:rsidR="0071087C" w:rsidRPr="00E6516F" w:rsidRDefault="0071087C" w:rsidP="00174677">
            <w:pPr>
              <w:pStyle w:val="TAH"/>
            </w:pPr>
            <w:r w:rsidRPr="00E6516F">
              <w:t>Verdict</w:t>
            </w:r>
          </w:p>
        </w:tc>
      </w:tr>
      <w:tr w:rsidR="0071087C" w:rsidRPr="00E6516F" w14:paraId="4B017DD7" w14:textId="77777777" w:rsidTr="00174677">
        <w:tc>
          <w:tcPr>
            <w:tcW w:w="648" w:type="dxa"/>
            <w:tcBorders>
              <w:top w:val="nil"/>
            </w:tcBorders>
          </w:tcPr>
          <w:p w14:paraId="17CF1AAC" w14:textId="77777777" w:rsidR="0071087C" w:rsidRPr="00E6516F" w:rsidRDefault="0071087C" w:rsidP="00174677">
            <w:pPr>
              <w:pStyle w:val="TAH"/>
            </w:pPr>
          </w:p>
        </w:tc>
        <w:tc>
          <w:tcPr>
            <w:tcW w:w="3969" w:type="dxa"/>
            <w:tcBorders>
              <w:top w:val="nil"/>
            </w:tcBorders>
          </w:tcPr>
          <w:p w14:paraId="7F3EF8B2" w14:textId="77777777" w:rsidR="0071087C" w:rsidRPr="00E6516F" w:rsidRDefault="0071087C" w:rsidP="00174677">
            <w:pPr>
              <w:pStyle w:val="TAH"/>
            </w:pPr>
          </w:p>
        </w:tc>
        <w:tc>
          <w:tcPr>
            <w:tcW w:w="709" w:type="dxa"/>
          </w:tcPr>
          <w:p w14:paraId="2DD7B80E" w14:textId="77777777" w:rsidR="0071087C" w:rsidRPr="00E6516F" w:rsidRDefault="0071087C" w:rsidP="00174677">
            <w:pPr>
              <w:pStyle w:val="TAH"/>
            </w:pPr>
            <w:r w:rsidRPr="00E6516F">
              <w:t>U - S</w:t>
            </w:r>
          </w:p>
        </w:tc>
        <w:tc>
          <w:tcPr>
            <w:tcW w:w="2977" w:type="dxa"/>
          </w:tcPr>
          <w:p w14:paraId="47BCC06F" w14:textId="77777777" w:rsidR="0071087C" w:rsidRPr="00E6516F" w:rsidRDefault="0071087C" w:rsidP="00174677">
            <w:pPr>
              <w:pStyle w:val="TAH"/>
            </w:pPr>
            <w:r w:rsidRPr="00E6516F">
              <w:t>Message</w:t>
            </w:r>
          </w:p>
        </w:tc>
        <w:tc>
          <w:tcPr>
            <w:tcW w:w="567" w:type="dxa"/>
            <w:tcBorders>
              <w:top w:val="nil"/>
            </w:tcBorders>
          </w:tcPr>
          <w:p w14:paraId="2F2F49E0" w14:textId="77777777" w:rsidR="0071087C" w:rsidRPr="00E6516F" w:rsidRDefault="0071087C" w:rsidP="00174677">
            <w:pPr>
              <w:pStyle w:val="TAH"/>
            </w:pPr>
          </w:p>
        </w:tc>
        <w:tc>
          <w:tcPr>
            <w:tcW w:w="892" w:type="dxa"/>
            <w:tcBorders>
              <w:top w:val="nil"/>
            </w:tcBorders>
          </w:tcPr>
          <w:p w14:paraId="4431F143" w14:textId="77777777" w:rsidR="0071087C" w:rsidRPr="00E6516F" w:rsidRDefault="0071087C" w:rsidP="00174677">
            <w:pPr>
              <w:pStyle w:val="TAH"/>
            </w:pPr>
          </w:p>
        </w:tc>
      </w:tr>
      <w:tr w:rsidR="0071087C" w:rsidRPr="00E6516F" w14:paraId="58644D8E" w14:textId="77777777" w:rsidTr="00174677">
        <w:tc>
          <w:tcPr>
            <w:tcW w:w="648" w:type="dxa"/>
            <w:shd w:val="clear" w:color="auto" w:fill="auto"/>
          </w:tcPr>
          <w:p w14:paraId="13458D88" w14:textId="77777777" w:rsidR="0071087C" w:rsidRPr="00E6516F" w:rsidRDefault="0071087C" w:rsidP="00174677">
            <w:pPr>
              <w:pStyle w:val="TAC"/>
            </w:pPr>
            <w:r w:rsidRPr="00E6516F">
              <w:t>1</w:t>
            </w:r>
          </w:p>
        </w:tc>
        <w:tc>
          <w:tcPr>
            <w:tcW w:w="3969" w:type="dxa"/>
            <w:shd w:val="clear" w:color="auto" w:fill="auto"/>
          </w:tcPr>
          <w:p w14:paraId="6E534783" w14:textId="6009368B" w:rsidR="0071087C" w:rsidRPr="00E6516F" w:rsidRDefault="0071087C" w:rsidP="00174677">
            <w:pPr>
              <w:pStyle w:val="TAL"/>
            </w:pPr>
            <w:r w:rsidRPr="00E6516F">
              <w:t>Make the MCDATA User request to send a standalone one-to-one SDS message with disposition request "</w:t>
            </w:r>
            <w:r w:rsidRPr="00E6516F">
              <w:rPr>
                <w:b/>
                <w:bCs/>
              </w:rPr>
              <w:t>DELIVERY</w:t>
            </w:r>
            <w:r w:rsidRPr="00E6516F">
              <w:t>".</w:t>
            </w:r>
          </w:p>
          <w:p w14:paraId="0BEB53C5" w14:textId="77777777" w:rsidR="0071087C" w:rsidRPr="00E6516F" w:rsidRDefault="0071087C" w:rsidP="00174677">
            <w:pPr>
              <w:pStyle w:val="TAL"/>
              <w:rPr>
                <w:szCs w:val="18"/>
              </w:rPr>
            </w:pPr>
            <w:r w:rsidRPr="00E6516F">
              <w:t>(NOTE 1)</w:t>
            </w:r>
            <w:r w:rsidRPr="00E6516F" w:rsidDel="000A455F">
              <w:t xml:space="preserve"> </w:t>
            </w:r>
          </w:p>
        </w:tc>
        <w:tc>
          <w:tcPr>
            <w:tcW w:w="709" w:type="dxa"/>
            <w:shd w:val="clear" w:color="auto" w:fill="auto"/>
          </w:tcPr>
          <w:p w14:paraId="5DF964B0" w14:textId="77777777" w:rsidR="0071087C" w:rsidRPr="00E6516F" w:rsidRDefault="0071087C" w:rsidP="00174677">
            <w:pPr>
              <w:pStyle w:val="TAC"/>
            </w:pPr>
            <w:r w:rsidRPr="00E6516F">
              <w:t>-</w:t>
            </w:r>
          </w:p>
        </w:tc>
        <w:tc>
          <w:tcPr>
            <w:tcW w:w="2977" w:type="dxa"/>
            <w:shd w:val="clear" w:color="auto" w:fill="auto"/>
          </w:tcPr>
          <w:p w14:paraId="43988FA6" w14:textId="77777777" w:rsidR="0071087C" w:rsidRPr="00E6516F" w:rsidRDefault="0071087C" w:rsidP="00174677">
            <w:pPr>
              <w:pStyle w:val="TAL"/>
            </w:pPr>
            <w:r w:rsidRPr="00E6516F">
              <w:t>-</w:t>
            </w:r>
          </w:p>
        </w:tc>
        <w:tc>
          <w:tcPr>
            <w:tcW w:w="567" w:type="dxa"/>
            <w:shd w:val="clear" w:color="auto" w:fill="auto"/>
          </w:tcPr>
          <w:p w14:paraId="4ECBB9BB" w14:textId="77777777" w:rsidR="0071087C" w:rsidRPr="00E6516F" w:rsidRDefault="0071087C" w:rsidP="00174677">
            <w:pPr>
              <w:pStyle w:val="TAC"/>
            </w:pPr>
            <w:r w:rsidRPr="00E6516F">
              <w:t>-</w:t>
            </w:r>
          </w:p>
        </w:tc>
        <w:tc>
          <w:tcPr>
            <w:tcW w:w="892" w:type="dxa"/>
            <w:shd w:val="clear" w:color="auto" w:fill="auto"/>
          </w:tcPr>
          <w:p w14:paraId="78A12062" w14:textId="77777777" w:rsidR="0071087C" w:rsidRPr="00E6516F" w:rsidRDefault="0071087C" w:rsidP="00174677">
            <w:pPr>
              <w:pStyle w:val="TAC"/>
            </w:pPr>
            <w:r w:rsidRPr="00E6516F">
              <w:t>-</w:t>
            </w:r>
          </w:p>
        </w:tc>
      </w:tr>
      <w:tr w:rsidR="0071087C" w:rsidRPr="00E6516F" w14:paraId="1C15AC2D" w14:textId="77777777" w:rsidTr="00174677">
        <w:tc>
          <w:tcPr>
            <w:tcW w:w="648" w:type="dxa"/>
            <w:shd w:val="clear" w:color="auto" w:fill="auto"/>
          </w:tcPr>
          <w:p w14:paraId="1D0650FD" w14:textId="77777777" w:rsidR="0071087C" w:rsidRPr="00E6516F" w:rsidRDefault="0071087C" w:rsidP="00174677">
            <w:pPr>
              <w:pStyle w:val="TAC"/>
              <w:rPr>
                <w:rFonts w:cs="Arial"/>
              </w:rPr>
            </w:pPr>
            <w:r w:rsidRPr="00E6516F">
              <w:t>2-2B</w:t>
            </w:r>
          </w:p>
        </w:tc>
        <w:tc>
          <w:tcPr>
            <w:tcW w:w="3969" w:type="dxa"/>
            <w:shd w:val="clear" w:color="auto" w:fill="auto"/>
          </w:tcPr>
          <w:p w14:paraId="165DB5EE" w14:textId="77777777" w:rsidR="0071087C" w:rsidRPr="00E6516F" w:rsidRDefault="0071087C" w:rsidP="00174677">
            <w:pPr>
              <w:pStyle w:val="TAL"/>
            </w:pPr>
            <w:r w:rsidRPr="00E6516F">
              <w:t xml:space="preserve">Check: Does the UE (MCData Client) perform steps 1a1-3 of the procedure for </w:t>
            </w:r>
            <w:r w:rsidRPr="00E6516F">
              <w:rPr>
                <w:b/>
                <w:bCs/>
              </w:rPr>
              <w:t xml:space="preserve">CO MSRP message transfer </w:t>
            </w:r>
            <w:r w:rsidRPr="00E6516F">
              <w:t xml:space="preserve">specified in TS 36.579-1 [2] Table 5.3C.1.3-1 </w:t>
            </w:r>
            <w:r w:rsidRPr="00E6516F">
              <w:rPr>
                <w:b/>
                <w:bCs/>
              </w:rPr>
              <w:t>to send a standalone one-to-one SDS message with disposition request "DELIVERY"</w:t>
            </w:r>
            <w:r w:rsidRPr="00E6516F">
              <w:t>?</w:t>
            </w:r>
          </w:p>
          <w:p w14:paraId="241931E5" w14:textId="77777777" w:rsidR="0071087C" w:rsidRPr="00E6516F" w:rsidRDefault="0071087C" w:rsidP="00174677">
            <w:pPr>
              <w:pStyle w:val="TAL"/>
            </w:pPr>
            <w:r w:rsidRPr="00E6516F">
              <w:t>(NOTE 2)</w:t>
            </w:r>
          </w:p>
        </w:tc>
        <w:tc>
          <w:tcPr>
            <w:tcW w:w="709" w:type="dxa"/>
            <w:shd w:val="clear" w:color="auto" w:fill="auto"/>
          </w:tcPr>
          <w:p w14:paraId="759BEE23" w14:textId="77777777" w:rsidR="0071087C" w:rsidRPr="00E6516F" w:rsidRDefault="0071087C" w:rsidP="00174677">
            <w:pPr>
              <w:pStyle w:val="TAC"/>
            </w:pPr>
            <w:r w:rsidRPr="00E6516F">
              <w:rPr>
                <w:szCs w:val="18"/>
              </w:rPr>
              <w:t>-</w:t>
            </w:r>
          </w:p>
        </w:tc>
        <w:tc>
          <w:tcPr>
            <w:tcW w:w="2977" w:type="dxa"/>
            <w:shd w:val="clear" w:color="auto" w:fill="auto"/>
          </w:tcPr>
          <w:p w14:paraId="7A0BADA5" w14:textId="77777777" w:rsidR="0071087C" w:rsidRPr="00E6516F" w:rsidRDefault="0071087C" w:rsidP="00174677">
            <w:pPr>
              <w:pStyle w:val="TAL"/>
            </w:pPr>
            <w:r w:rsidRPr="00E6516F">
              <w:t>-</w:t>
            </w:r>
          </w:p>
        </w:tc>
        <w:tc>
          <w:tcPr>
            <w:tcW w:w="567" w:type="dxa"/>
            <w:shd w:val="clear" w:color="auto" w:fill="auto"/>
          </w:tcPr>
          <w:p w14:paraId="2D1199BD" w14:textId="77777777" w:rsidR="0071087C" w:rsidRPr="00E6516F" w:rsidRDefault="0071087C" w:rsidP="00174677">
            <w:pPr>
              <w:pStyle w:val="TAC"/>
            </w:pPr>
            <w:r w:rsidRPr="00E6516F">
              <w:t>1</w:t>
            </w:r>
          </w:p>
        </w:tc>
        <w:tc>
          <w:tcPr>
            <w:tcW w:w="892" w:type="dxa"/>
            <w:shd w:val="clear" w:color="auto" w:fill="auto"/>
          </w:tcPr>
          <w:p w14:paraId="1743B8CF" w14:textId="77777777" w:rsidR="0071087C" w:rsidRPr="00E6516F" w:rsidRDefault="0071087C" w:rsidP="00174677">
            <w:pPr>
              <w:pStyle w:val="TAC"/>
            </w:pPr>
            <w:r w:rsidRPr="00E6516F">
              <w:t>P</w:t>
            </w:r>
          </w:p>
        </w:tc>
      </w:tr>
      <w:tr w:rsidR="0071087C" w:rsidRPr="00E6516F" w14:paraId="76535560" w14:textId="77777777" w:rsidTr="00174677">
        <w:tc>
          <w:tcPr>
            <w:tcW w:w="648" w:type="dxa"/>
            <w:shd w:val="clear" w:color="auto" w:fill="auto"/>
          </w:tcPr>
          <w:p w14:paraId="067AFF10" w14:textId="77777777" w:rsidR="0071087C" w:rsidRPr="00E6516F" w:rsidRDefault="0071087C" w:rsidP="00174677">
            <w:pPr>
              <w:pStyle w:val="TAC"/>
              <w:rPr>
                <w:rFonts w:cs="Arial"/>
              </w:rPr>
            </w:pPr>
            <w:r w:rsidRPr="00E6516F">
              <w:t>3</w:t>
            </w:r>
          </w:p>
        </w:tc>
        <w:tc>
          <w:tcPr>
            <w:tcW w:w="3969" w:type="dxa"/>
            <w:shd w:val="clear" w:color="auto" w:fill="auto"/>
          </w:tcPr>
          <w:p w14:paraId="3797AB94" w14:textId="77777777" w:rsidR="0071087C" w:rsidRPr="00E6516F" w:rsidRDefault="0071087C" w:rsidP="00174677">
            <w:pPr>
              <w:pStyle w:val="TAL"/>
            </w:pPr>
            <w:r w:rsidRPr="00E6516F">
              <w:t>Void</w:t>
            </w:r>
          </w:p>
        </w:tc>
        <w:tc>
          <w:tcPr>
            <w:tcW w:w="709" w:type="dxa"/>
            <w:shd w:val="clear" w:color="auto" w:fill="auto"/>
          </w:tcPr>
          <w:p w14:paraId="509E3165" w14:textId="77777777" w:rsidR="0071087C" w:rsidRPr="00E6516F" w:rsidRDefault="0071087C" w:rsidP="00174677">
            <w:pPr>
              <w:pStyle w:val="TAC"/>
            </w:pPr>
            <w:r w:rsidRPr="00E6516F">
              <w:t>-</w:t>
            </w:r>
          </w:p>
        </w:tc>
        <w:tc>
          <w:tcPr>
            <w:tcW w:w="2977" w:type="dxa"/>
            <w:shd w:val="clear" w:color="auto" w:fill="auto"/>
          </w:tcPr>
          <w:p w14:paraId="5FD9C75B" w14:textId="77777777" w:rsidR="0071087C" w:rsidRPr="00E6516F" w:rsidRDefault="0071087C" w:rsidP="00174677">
            <w:pPr>
              <w:pStyle w:val="TAL"/>
            </w:pPr>
            <w:r w:rsidRPr="00E6516F">
              <w:t>-</w:t>
            </w:r>
          </w:p>
        </w:tc>
        <w:tc>
          <w:tcPr>
            <w:tcW w:w="567" w:type="dxa"/>
            <w:shd w:val="clear" w:color="auto" w:fill="auto"/>
          </w:tcPr>
          <w:p w14:paraId="40C1DBD4" w14:textId="77777777" w:rsidR="0071087C" w:rsidRPr="00E6516F" w:rsidRDefault="0071087C" w:rsidP="00174677">
            <w:pPr>
              <w:pStyle w:val="TAC"/>
            </w:pPr>
            <w:r w:rsidRPr="00E6516F">
              <w:t>-</w:t>
            </w:r>
          </w:p>
        </w:tc>
        <w:tc>
          <w:tcPr>
            <w:tcW w:w="892" w:type="dxa"/>
            <w:shd w:val="clear" w:color="auto" w:fill="auto"/>
          </w:tcPr>
          <w:p w14:paraId="681B31D3" w14:textId="77777777" w:rsidR="0071087C" w:rsidRPr="00E6516F" w:rsidRDefault="0071087C" w:rsidP="00174677">
            <w:pPr>
              <w:pStyle w:val="TAC"/>
            </w:pPr>
            <w:r w:rsidRPr="00E6516F">
              <w:t>-</w:t>
            </w:r>
          </w:p>
        </w:tc>
      </w:tr>
      <w:tr w:rsidR="0071087C" w:rsidRPr="00E6516F" w14:paraId="64C6FEBF" w14:textId="77777777" w:rsidTr="00174677">
        <w:tc>
          <w:tcPr>
            <w:tcW w:w="648" w:type="dxa"/>
            <w:shd w:val="clear" w:color="auto" w:fill="auto"/>
          </w:tcPr>
          <w:p w14:paraId="2FDDBC51" w14:textId="77777777" w:rsidR="0071087C" w:rsidRPr="00E6516F" w:rsidRDefault="0071087C" w:rsidP="00174677">
            <w:pPr>
              <w:pStyle w:val="TAC"/>
            </w:pPr>
            <w:r w:rsidRPr="00E6516F">
              <w:t>4</w:t>
            </w:r>
          </w:p>
        </w:tc>
        <w:tc>
          <w:tcPr>
            <w:tcW w:w="3969" w:type="dxa"/>
            <w:shd w:val="clear" w:color="auto" w:fill="auto"/>
          </w:tcPr>
          <w:p w14:paraId="688E42D2" w14:textId="77777777" w:rsidR="0071087C" w:rsidRPr="00E6516F" w:rsidRDefault="0071087C" w:rsidP="00174677">
            <w:pPr>
              <w:pStyle w:val="TAL"/>
            </w:pPr>
            <w:r w:rsidRPr="00E6516F">
              <w:t xml:space="preserve">Check: Does the UE (MCData Client) perform the generic procedure for </w:t>
            </w:r>
            <w:r w:rsidRPr="00E6516F">
              <w:rPr>
                <w:b/>
                <w:bCs/>
              </w:rPr>
              <w:t xml:space="preserve">MCX SIP MESSAGE CT </w:t>
            </w:r>
            <w:r w:rsidRPr="00E6516F">
              <w:t xml:space="preserve">specified in TS 36.579-1 [2] Table 5.3.33.3-1 </w:t>
            </w:r>
            <w:r w:rsidRPr="00E6516F">
              <w:rPr>
                <w:b/>
                <w:bCs/>
              </w:rPr>
              <w:t>to receive the disposition notification</w:t>
            </w:r>
            <w:r w:rsidRPr="00E6516F">
              <w:t xml:space="preserve"> for the SDS message sent at step 2A?</w:t>
            </w:r>
          </w:p>
        </w:tc>
        <w:tc>
          <w:tcPr>
            <w:tcW w:w="709" w:type="dxa"/>
            <w:shd w:val="clear" w:color="auto" w:fill="auto"/>
          </w:tcPr>
          <w:p w14:paraId="34A6527F" w14:textId="77777777" w:rsidR="0071087C" w:rsidRPr="00E6516F" w:rsidRDefault="0071087C" w:rsidP="00174677">
            <w:pPr>
              <w:pStyle w:val="TAC"/>
            </w:pPr>
            <w:r w:rsidRPr="00E6516F">
              <w:t>-</w:t>
            </w:r>
          </w:p>
        </w:tc>
        <w:tc>
          <w:tcPr>
            <w:tcW w:w="2977" w:type="dxa"/>
            <w:shd w:val="clear" w:color="auto" w:fill="auto"/>
          </w:tcPr>
          <w:p w14:paraId="6BB7B4AA" w14:textId="77777777" w:rsidR="0071087C" w:rsidRPr="00E6516F" w:rsidRDefault="0071087C" w:rsidP="00174677">
            <w:pPr>
              <w:pStyle w:val="TAL"/>
            </w:pPr>
            <w:r w:rsidRPr="00E6516F">
              <w:t>-</w:t>
            </w:r>
          </w:p>
        </w:tc>
        <w:tc>
          <w:tcPr>
            <w:tcW w:w="567" w:type="dxa"/>
            <w:shd w:val="clear" w:color="auto" w:fill="auto"/>
          </w:tcPr>
          <w:p w14:paraId="019AD87F" w14:textId="77777777" w:rsidR="0071087C" w:rsidRPr="00E6516F" w:rsidRDefault="0071087C" w:rsidP="00174677">
            <w:pPr>
              <w:pStyle w:val="TAC"/>
            </w:pPr>
            <w:r w:rsidRPr="00E6516F">
              <w:t>2</w:t>
            </w:r>
          </w:p>
        </w:tc>
        <w:tc>
          <w:tcPr>
            <w:tcW w:w="892" w:type="dxa"/>
            <w:shd w:val="clear" w:color="auto" w:fill="auto"/>
          </w:tcPr>
          <w:p w14:paraId="2C7021A2" w14:textId="77777777" w:rsidR="0071087C" w:rsidRPr="00E6516F" w:rsidRDefault="0071087C" w:rsidP="00174677">
            <w:pPr>
              <w:pStyle w:val="TAC"/>
            </w:pPr>
            <w:r w:rsidRPr="00E6516F">
              <w:t>P</w:t>
            </w:r>
          </w:p>
        </w:tc>
      </w:tr>
      <w:tr w:rsidR="0071087C" w:rsidRPr="00E6516F" w14:paraId="77566FC6" w14:textId="77777777" w:rsidTr="00174677">
        <w:tc>
          <w:tcPr>
            <w:tcW w:w="648" w:type="dxa"/>
            <w:shd w:val="clear" w:color="auto" w:fill="auto"/>
          </w:tcPr>
          <w:p w14:paraId="4127C1E3" w14:textId="77777777" w:rsidR="0071087C" w:rsidRPr="00E6516F" w:rsidRDefault="0071087C" w:rsidP="00174677">
            <w:pPr>
              <w:pStyle w:val="TAC"/>
            </w:pPr>
            <w:r w:rsidRPr="00E6516F">
              <w:t>5</w:t>
            </w:r>
          </w:p>
        </w:tc>
        <w:tc>
          <w:tcPr>
            <w:tcW w:w="3969" w:type="dxa"/>
            <w:shd w:val="clear" w:color="auto" w:fill="auto"/>
          </w:tcPr>
          <w:p w14:paraId="2D45F131" w14:textId="77777777" w:rsidR="0071087C" w:rsidRPr="00E6516F" w:rsidRDefault="0071087C" w:rsidP="00174677">
            <w:pPr>
              <w:pStyle w:val="TAL"/>
            </w:pPr>
            <w:r w:rsidRPr="00E6516F">
              <w:t>Void</w:t>
            </w:r>
          </w:p>
        </w:tc>
        <w:tc>
          <w:tcPr>
            <w:tcW w:w="709" w:type="dxa"/>
            <w:shd w:val="clear" w:color="auto" w:fill="auto"/>
          </w:tcPr>
          <w:p w14:paraId="6F42A277" w14:textId="77777777" w:rsidR="0071087C" w:rsidRPr="00E6516F" w:rsidRDefault="0071087C" w:rsidP="00174677">
            <w:pPr>
              <w:pStyle w:val="TAC"/>
            </w:pPr>
            <w:r w:rsidRPr="00E6516F">
              <w:t>-</w:t>
            </w:r>
          </w:p>
        </w:tc>
        <w:tc>
          <w:tcPr>
            <w:tcW w:w="2977" w:type="dxa"/>
            <w:shd w:val="clear" w:color="auto" w:fill="auto"/>
          </w:tcPr>
          <w:p w14:paraId="6A5F9BE0" w14:textId="77777777" w:rsidR="0071087C" w:rsidRPr="00E6516F" w:rsidRDefault="0071087C" w:rsidP="00174677">
            <w:pPr>
              <w:pStyle w:val="TAL"/>
            </w:pPr>
            <w:r w:rsidRPr="00E6516F">
              <w:t>-</w:t>
            </w:r>
          </w:p>
        </w:tc>
        <w:tc>
          <w:tcPr>
            <w:tcW w:w="567" w:type="dxa"/>
            <w:shd w:val="clear" w:color="auto" w:fill="auto"/>
          </w:tcPr>
          <w:p w14:paraId="70EBC8E6" w14:textId="77777777" w:rsidR="0071087C" w:rsidRPr="00E6516F" w:rsidRDefault="0071087C" w:rsidP="00174677">
            <w:pPr>
              <w:pStyle w:val="TAC"/>
            </w:pPr>
            <w:r w:rsidRPr="00E6516F">
              <w:t>-</w:t>
            </w:r>
          </w:p>
        </w:tc>
        <w:tc>
          <w:tcPr>
            <w:tcW w:w="892" w:type="dxa"/>
            <w:shd w:val="clear" w:color="auto" w:fill="auto"/>
          </w:tcPr>
          <w:p w14:paraId="2087084F" w14:textId="77777777" w:rsidR="0071087C" w:rsidRPr="00E6516F" w:rsidRDefault="0071087C" w:rsidP="00174677">
            <w:pPr>
              <w:pStyle w:val="TAC"/>
            </w:pPr>
            <w:r w:rsidRPr="00E6516F">
              <w:t>-</w:t>
            </w:r>
          </w:p>
        </w:tc>
      </w:tr>
      <w:tr w:rsidR="0071087C" w:rsidRPr="00E6516F" w14:paraId="514C04AA" w14:textId="77777777" w:rsidTr="00174677">
        <w:tc>
          <w:tcPr>
            <w:tcW w:w="648" w:type="dxa"/>
            <w:shd w:val="clear" w:color="auto" w:fill="auto"/>
          </w:tcPr>
          <w:p w14:paraId="4A0AFE28" w14:textId="77777777" w:rsidR="0071087C" w:rsidRPr="00E6516F" w:rsidRDefault="0071087C" w:rsidP="00174677">
            <w:pPr>
              <w:pStyle w:val="TAC"/>
            </w:pPr>
            <w:r w:rsidRPr="00E6516F">
              <w:t>6</w:t>
            </w:r>
          </w:p>
        </w:tc>
        <w:tc>
          <w:tcPr>
            <w:tcW w:w="3969" w:type="dxa"/>
            <w:shd w:val="clear" w:color="auto" w:fill="auto"/>
          </w:tcPr>
          <w:p w14:paraId="22C52EDB" w14:textId="1A982404" w:rsidR="0071087C" w:rsidRPr="00E6516F" w:rsidRDefault="0071087C" w:rsidP="00174677">
            <w:pPr>
              <w:pStyle w:val="TAL"/>
              <w:rPr>
                <w:lang w:eastAsia="ko-KR"/>
              </w:rPr>
            </w:pPr>
            <w:r w:rsidRPr="00E6516F">
              <w:t>Check: Does the UE (</w:t>
            </w:r>
            <w:r w:rsidRPr="00E6516F">
              <w:rPr>
                <w:lang w:eastAsia="ko-KR"/>
              </w:rPr>
              <w:t>MCDATA client) deliver the notification to the MCDATA User?</w:t>
            </w:r>
          </w:p>
          <w:p w14:paraId="01A357BC" w14:textId="77777777" w:rsidR="0071087C" w:rsidRPr="00E6516F" w:rsidRDefault="0071087C" w:rsidP="00174677">
            <w:pPr>
              <w:pStyle w:val="TAL"/>
            </w:pPr>
            <w:r w:rsidRPr="00E6516F">
              <w:t>(NOTE 1)</w:t>
            </w:r>
            <w:r w:rsidRPr="00E6516F" w:rsidDel="000A455F">
              <w:t xml:space="preserve"> </w:t>
            </w:r>
          </w:p>
        </w:tc>
        <w:tc>
          <w:tcPr>
            <w:tcW w:w="709" w:type="dxa"/>
            <w:shd w:val="clear" w:color="auto" w:fill="auto"/>
          </w:tcPr>
          <w:p w14:paraId="72698868" w14:textId="77777777" w:rsidR="0071087C" w:rsidRPr="00E6516F" w:rsidRDefault="0071087C" w:rsidP="00174677">
            <w:pPr>
              <w:pStyle w:val="TAC"/>
              <w:rPr>
                <w:szCs w:val="18"/>
              </w:rPr>
            </w:pPr>
            <w:r w:rsidRPr="00E6516F">
              <w:t>-</w:t>
            </w:r>
          </w:p>
        </w:tc>
        <w:tc>
          <w:tcPr>
            <w:tcW w:w="2977" w:type="dxa"/>
            <w:shd w:val="clear" w:color="auto" w:fill="auto"/>
          </w:tcPr>
          <w:p w14:paraId="55A2F810" w14:textId="77777777" w:rsidR="0071087C" w:rsidRPr="00E6516F" w:rsidRDefault="0071087C" w:rsidP="00174677">
            <w:pPr>
              <w:pStyle w:val="TAL"/>
            </w:pPr>
            <w:r w:rsidRPr="00E6516F">
              <w:t>-</w:t>
            </w:r>
          </w:p>
        </w:tc>
        <w:tc>
          <w:tcPr>
            <w:tcW w:w="567" w:type="dxa"/>
            <w:shd w:val="clear" w:color="auto" w:fill="auto"/>
          </w:tcPr>
          <w:p w14:paraId="681373F9" w14:textId="77777777" w:rsidR="0071087C" w:rsidRPr="00E6516F" w:rsidRDefault="0071087C" w:rsidP="00174677">
            <w:pPr>
              <w:pStyle w:val="TAC"/>
            </w:pPr>
            <w:r w:rsidRPr="00E6516F">
              <w:t>2</w:t>
            </w:r>
          </w:p>
        </w:tc>
        <w:tc>
          <w:tcPr>
            <w:tcW w:w="892" w:type="dxa"/>
            <w:shd w:val="clear" w:color="auto" w:fill="auto"/>
          </w:tcPr>
          <w:p w14:paraId="4D550274" w14:textId="77777777" w:rsidR="0071087C" w:rsidRPr="00E6516F" w:rsidRDefault="0071087C" w:rsidP="00174677">
            <w:pPr>
              <w:pStyle w:val="TAC"/>
            </w:pPr>
            <w:r w:rsidRPr="00E6516F">
              <w:t>P</w:t>
            </w:r>
          </w:p>
        </w:tc>
      </w:tr>
      <w:tr w:rsidR="0071087C" w:rsidRPr="00E6516F" w14:paraId="7F25728F" w14:textId="77777777" w:rsidTr="00174677">
        <w:tc>
          <w:tcPr>
            <w:tcW w:w="648" w:type="dxa"/>
            <w:shd w:val="clear" w:color="auto" w:fill="auto"/>
          </w:tcPr>
          <w:p w14:paraId="6C5BD681" w14:textId="77777777" w:rsidR="0071087C" w:rsidRPr="00E6516F" w:rsidRDefault="0071087C" w:rsidP="00174677">
            <w:pPr>
              <w:pStyle w:val="TAC"/>
            </w:pPr>
            <w:r w:rsidRPr="00E6516F">
              <w:t>7</w:t>
            </w:r>
          </w:p>
        </w:tc>
        <w:tc>
          <w:tcPr>
            <w:tcW w:w="3969" w:type="dxa"/>
            <w:shd w:val="clear" w:color="auto" w:fill="auto"/>
          </w:tcPr>
          <w:p w14:paraId="1A411085" w14:textId="2429F393" w:rsidR="0071087C" w:rsidRPr="00E6516F" w:rsidRDefault="0071087C" w:rsidP="00174677">
            <w:pPr>
              <w:pStyle w:val="TAL"/>
            </w:pPr>
            <w:r w:rsidRPr="00E6516F">
              <w:t xml:space="preserve">Make the MCDATA User request to send a standalone one-to-one SDS message with </w:t>
            </w:r>
            <w:r w:rsidR="00DF2F4B" w:rsidRPr="00E6516F">
              <w:t xml:space="preserve">a </w:t>
            </w:r>
            <w:r w:rsidRPr="00E6516F">
              <w:t>disposition request "</w:t>
            </w:r>
            <w:r w:rsidRPr="00E6516F">
              <w:rPr>
                <w:b/>
                <w:bCs/>
              </w:rPr>
              <w:t>READ</w:t>
            </w:r>
            <w:r w:rsidRPr="00E6516F">
              <w:t>".</w:t>
            </w:r>
          </w:p>
          <w:p w14:paraId="4D238952" w14:textId="77777777" w:rsidR="0071087C" w:rsidRPr="00E6516F" w:rsidRDefault="0071087C" w:rsidP="00174677">
            <w:pPr>
              <w:pStyle w:val="TAL"/>
            </w:pPr>
            <w:r w:rsidRPr="00E6516F">
              <w:t>(NOTE 1)</w:t>
            </w:r>
            <w:r w:rsidRPr="00E6516F" w:rsidDel="000A455F">
              <w:t xml:space="preserve"> </w:t>
            </w:r>
          </w:p>
        </w:tc>
        <w:tc>
          <w:tcPr>
            <w:tcW w:w="709" w:type="dxa"/>
            <w:shd w:val="clear" w:color="auto" w:fill="auto"/>
          </w:tcPr>
          <w:p w14:paraId="6757E1CF" w14:textId="77777777" w:rsidR="0071087C" w:rsidRPr="00E6516F" w:rsidRDefault="0071087C" w:rsidP="00174677">
            <w:pPr>
              <w:pStyle w:val="TAC"/>
            </w:pPr>
            <w:r w:rsidRPr="00E6516F">
              <w:t>-</w:t>
            </w:r>
          </w:p>
        </w:tc>
        <w:tc>
          <w:tcPr>
            <w:tcW w:w="2977" w:type="dxa"/>
            <w:shd w:val="clear" w:color="auto" w:fill="auto"/>
          </w:tcPr>
          <w:p w14:paraId="317EA5EE" w14:textId="77777777" w:rsidR="0071087C" w:rsidRPr="00E6516F" w:rsidRDefault="0071087C" w:rsidP="00174677">
            <w:pPr>
              <w:pStyle w:val="TAL"/>
            </w:pPr>
            <w:r w:rsidRPr="00E6516F">
              <w:t>-</w:t>
            </w:r>
          </w:p>
        </w:tc>
        <w:tc>
          <w:tcPr>
            <w:tcW w:w="567" w:type="dxa"/>
            <w:shd w:val="clear" w:color="auto" w:fill="auto"/>
          </w:tcPr>
          <w:p w14:paraId="62B06C3B" w14:textId="77777777" w:rsidR="0071087C" w:rsidRPr="00E6516F" w:rsidRDefault="0071087C" w:rsidP="00174677">
            <w:pPr>
              <w:pStyle w:val="TAC"/>
            </w:pPr>
            <w:r w:rsidRPr="00E6516F">
              <w:t>-</w:t>
            </w:r>
          </w:p>
        </w:tc>
        <w:tc>
          <w:tcPr>
            <w:tcW w:w="892" w:type="dxa"/>
            <w:shd w:val="clear" w:color="auto" w:fill="auto"/>
          </w:tcPr>
          <w:p w14:paraId="25350C4B" w14:textId="77777777" w:rsidR="0071087C" w:rsidRPr="00E6516F" w:rsidRDefault="0071087C" w:rsidP="00174677">
            <w:pPr>
              <w:pStyle w:val="TAC"/>
            </w:pPr>
            <w:r w:rsidRPr="00E6516F">
              <w:t>-</w:t>
            </w:r>
          </w:p>
        </w:tc>
      </w:tr>
      <w:tr w:rsidR="0071087C" w:rsidRPr="00E6516F" w14:paraId="6BDE4BEF" w14:textId="77777777" w:rsidTr="00174677">
        <w:tc>
          <w:tcPr>
            <w:tcW w:w="648" w:type="dxa"/>
            <w:shd w:val="clear" w:color="auto" w:fill="auto"/>
          </w:tcPr>
          <w:p w14:paraId="6E489647" w14:textId="77777777" w:rsidR="0071087C" w:rsidRPr="00E6516F" w:rsidRDefault="0071087C" w:rsidP="00174677">
            <w:pPr>
              <w:pStyle w:val="TAC"/>
            </w:pPr>
            <w:r w:rsidRPr="00E6516F">
              <w:t>8</w:t>
            </w:r>
          </w:p>
        </w:tc>
        <w:tc>
          <w:tcPr>
            <w:tcW w:w="3969" w:type="dxa"/>
            <w:shd w:val="clear" w:color="auto" w:fill="auto"/>
          </w:tcPr>
          <w:p w14:paraId="71BA0D3D" w14:textId="77777777" w:rsidR="0071087C" w:rsidRPr="00E6516F" w:rsidRDefault="0071087C" w:rsidP="00174677">
            <w:pPr>
              <w:pStyle w:val="TAL"/>
            </w:pPr>
            <w:r w:rsidRPr="00E6516F">
              <w:t xml:space="preserve">Check: Does the UE (MCData Client) perform the procedure for </w:t>
            </w:r>
            <w:r w:rsidRPr="00E6516F">
              <w:rPr>
                <w:b/>
                <w:bCs/>
              </w:rPr>
              <w:t>CO MSRP message transfer</w:t>
            </w:r>
            <w:r w:rsidRPr="00E6516F">
              <w:t xml:space="preserve"> specified in TS 36.579-1 [2] Table 5.3C.1.3-1 </w:t>
            </w:r>
            <w:r w:rsidRPr="00E6516F">
              <w:rPr>
                <w:b/>
                <w:bCs/>
              </w:rPr>
              <w:t>to send a standalone one-to-one SDS message with disposition request "READ"</w:t>
            </w:r>
            <w:r w:rsidRPr="00E6516F">
              <w:t>?</w:t>
            </w:r>
          </w:p>
        </w:tc>
        <w:tc>
          <w:tcPr>
            <w:tcW w:w="709" w:type="dxa"/>
            <w:shd w:val="clear" w:color="auto" w:fill="auto"/>
          </w:tcPr>
          <w:p w14:paraId="099AC949" w14:textId="77777777" w:rsidR="0071087C" w:rsidRPr="00E6516F" w:rsidRDefault="0071087C" w:rsidP="00174677">
            <w:pPr>
              <w:pStyle w:val="TAC"/>
            </w:pPr>
            <w:r w:rsidRPr="00E6516F">
              <w:rPr>
                <w:szCs w:val="18"/>
              </w:rPr>
              <w:t>-</w:t>
            </w:r>
          </w:p>
        </w:tc>
        <w:tc>
          <w:tcPr>
            <w:tcW w:w="2977" w:type="dxa"/>
            <w:shd w:val="clear" w:color="auto" w:fill="auto"/>
          </w:tcPr>
          <w:p w14:paraId="1228AD32" w14:textId="77777777" w:rsidR="0071087C" w:rsidRPr="00E6516F" w:rsidRDefault="0071087C" w:rsidP="00174677">
            <w:pPr>
              <w:pStyle w:val="TAL"/>
            </w:pPr>
            <w:r w:rsidRPr="00E6516F">
              <w:t>-</w:t>
            </w:r>
          </w:p>
        </w:tc>
        <w:tc>
          <w:tcPr>
            <w:tcW w:w="567" w:type="dxa"/>
            <w:shd w:val="clear" w:color="auto" w:fill="auto"/>
          </w:tcPr>
          <w:p w14:paraId="3D890911" w14:textId="77777777" w:rsidR="0071087C" w:rsidRPr="00E6516F" w:rsidRDefault="0071087C" w:rsidP="00174677">
            <w:pPr>
              <w:pStyle w:val="TAC"/>
            </w:pPr>
            <w:r w:rsidRPr="00E6516F">
              <w:t>3</w:t>
            </w:r>
          </w:p>
        </w:tc>
        <w:tc>
          <w:tcPr>
            <w:tcW w:w="892" w:type="dxa"/>
            <w:shd w:val="clear" w:color="auto" w:fill="auto"/>
          </w:tcPr>
          <w:p w14:paraId="4D2DA9F7" w14:textId="77777777" w:rsidR="0071087C" w:rsidRPr="00E6516F" w:rsidRDefault="0071087C" w:rsidP="00174677">
            <w:pPr>
              <w:pStyle w:val="TAC"/>
            </w:pPr>
            <w:r w:rsidRPr="00E6516F">
              <w:t>P</w:t>
            </w:r>
          </w:p>
        </w:tc>
      </w:tr>
      <w:tr w:rsidR="0071087C" w:rsidRPr="00E6516F" w14:paraId="6A5D0414" w14:textId="77777777" w:rsidTr="00174677">
        <w:tc>
          <w:tcPr>
            <w:tcW w:w="648" w:type="dxa"/>
            <w:shd w:val="clear" w:color="auto" w:fill="auto"/>
          </w:tcPr>
          <w:p w14:paraId="4A13FC8B" w14:textId="77777777" w:rsidR="0071087C" w:rsidRPr="00E6516F" w:rsidRDefault="0071087C" w:rsidP="00174677">
            <w:pPr>
              <w:pStyle w:val="TAC"/>
            </w:pPr>
            <w:r w:rsidRPr="00E6516F">
              <w:t>9</w:t>
            </w:r>
          </w:p>
        </w:tc>
        <w:tc>
          <w:tcPr>
            <w:tcW w:w="3969" w:type="dxa"/>
            <w:shd w:val="clear" w:color="auto" w:fill="auto"/>
          </w:tcPr>
          <w:p w14:paraId="7BCC4FE9" w14:textId="77777777" w:rsidR="0071087C" w:rsidRPr="00E6516F" w:rsidRDefault="0071087C" w:rsidP="00174677">
            <w:pPr>
              <w:pStyle w:val="TAL"/>
            </w:pPr>
            <w:r w:rsidRPr="00E6516F">
              <w:t>Void</w:t>
            </w:r>
          </w:p>
        </w:tc>
        <w:tc>
          <w:tcPr>
            <w:tcW w:w="709" w:type="dxa"/>
            <w:shd w:val="clear" w:color="auto" w:fill="auto"/>
          </w:tcPr>
          <w:p w14:paraId="6822A1AB" w14:textId="77777777" w:rsidR="0071087C" w:rsidRPr="00E6516F" w:rsidRDefault="0071087C" w:rsidP="00174677">
            <w:pPr>
              <w:pStyle w:val="TAC"/>
            </w:pPr>
            <w:r w:rsidRPr="00E6516F">
              <w:t>-</w:t>
            </w:r>
          </w:p>
        </w:tc>
        <w:tc>
          <w:tcPr>
            <w:tcW w:w="2977" w:type="dxa"/>
            <w:shd w:val="clear" w:color="auto" w:fill="auto"/>
          </w:tcPr>
          <w:p w14:paraId="13A0F910" w14:textId="77777777" w:rsidR="0071087C" w:rsidRPr="00E6516F" w:rsidRDefault="0071087C" w:rsidP="00174677">
            <w:pPr>
              <w:pStyle w:val="TAL"/>
            </w:pPr>
            <w:r w:rsidRPr="00E6516F">
              <w:t>-</w:t>
            </w:r>
          </w:p>
        </w:tc>
        <w:tc>
          <w:tcPr>
            <w:tcW w:w="567" w:type="dxa"/>
            <w:shd w:val="clear" w:color="auto" w:fill="auto"/>
          </w:tcPr>
          <w:p w14:paraId="217F896C" w14:textId="77777777" w:rsidR="0071087C" w:rsidRPr="00E6516F" w:rsidRDefault="0071087C" w:rsidP="00174677">
            <w:pPr>
              <w:pStyle w:val="TAC"/>
            </w:pPr>
            <w:r w:rsidRPr="00E6516F">
              <w:t>-</w:t>
            </w:r>
          </w:p>
        </w:tc>
        <w:tc>
          <w:tcPr>
            <w:tcW w:w="892" w:type="dxa"/>
            <w:shd w:val="clear" w:color="auto" w:fill="auto"/>
          </w:tcPr>
          <w:p w14:paraId="34C7A6F6" w14:textId="77777777" w:rsidR="0071087C" w:rsidRPr="00E6516F" w:rsidRDefault="0071087C" w:rsidP="00174677">
            <w:pPr>
              <w:pStyle w:val="TAC"/>
            </w:pPr>
            <w:r w:rsidRPr="00E6516F">
              <w:t>-</w:t>
            </w:r>
          </w:p>
        </w:tc>
      </w:tr>
      <w:tr w:rsidR="0071087C" w:rsidRPr="00E6516F" w14:paraId="66CA8B95" w14:textId="77777777" w:rsidTr="00174677">
        <w:tc>
          <w:tcPr>
            <w:tcW w:w="648" w:type="dxa"/>
            <w:shd w:val="clear" w:color="auto" w:fill="auto"/>
          </w:tcPr>
          <w:p w14:paraId="3D3F1A54" w14:textId="77777777" w:rsidR="0071087C" w:rsidRPr="00E6516F" w:rsidRDefault="0071087C" w:rsidP="00174677">
            <w:pPr>
              <w:pStyle w:val="TAC"/>
            </w:pPr>
            <w:r w:rsidRPr="00E6516F">
              <w:t>10</w:t>
            </w:r>
          </w:p>
        </w:tc>
        <w:tc>
          <w:tcPr>
            <w:tcW w:w="3969" w:type="dxa"/>
            <w:shd w:val="clear" w:color="auto" w:fill="auto"/>
          </w:tcPr>
          <w:p w14:paraId="38E1DF95" w14:textId="77777777" w:rsidR="0071087C" w:rsidRPr="00E6516F"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the disposition notification</w:t>
            </w:r>
            <w:r w:rsidRPr="00E6516F">
              <w:t xml:space="preserve"> for the SDS message sent at step 8?</w:t>
            </w:r>
          </w:p>
        </w:tc>
        <w:tc>
          <w:tcPr>
            <w:tcW w:w="709" w:type="dxa"/>
            <w:shd w:val="clear" w:color="auto" w:fill="auto"/>
          </w:tcPr>
          <w:p w14:paraId="4C4B3384" w14:textId="77777777" w:rsidR="0071087C" w:rsidRPr="00E6516F" w:rsidRDefault="0071087C" w:rsidP="00174677">
            <w:pPr>
              <w:pStyle w:val="TAC"/>
            </w:pPr>
            <w:r w:rsidRPr="00E6516F">
              <w:t>-</w:t>
            </w:r>
          </w:p>
        </w:tc>
        <w:tc>
          <w:tcPr>
            <w:tcW w:w="2977" w:type="dxa"/>
            <w:shd w:val="clear" w:color="auto" w:fill="auto"/>
          </w:tcPr>
          <w:p w14:paraId="7C04275D" w14:textId="77777777" w:rsidR="0071087C" w:rsidRPr="00E6516F" w:rsidRDefault="0071087C" w:rsidP="00174677">
            <w:pPr>
              <w:pStyle w:val="TAL"/>
            </w:pPr>
            <w:r w:rsidRPr="00E6516F">
              <w:t>-</w:t>
            </w:r>
          </w:p>
        </w:tc>
        <w:tc>
          <w:tcPr>
            <w:tcW w:w="567" w:type="dxa"/>
            <w:shd w:val="clear" w:color="auto" w:fill="auto"/>
          </w:tcPr>
          <w:p w14:paraId="466727E0" w14:textId="77777777" w:rsidR="0071087C" w:rsidRPr="00E6516F" w:rsidRDefault="0071087C" w:rsidP="00174677">
            <w:pPr>
              <w:pStyle w:val="TAC"/>
            </w:pPr>
            <w:r w:rsidRPr="00E6516F">
              <w:t>2</w:t>
            </w:r>
          </w:p>
        </w:tc>
        <w:tc>
          <w:tcPr>
            <w:tcW w:w="892" w:type="dxa"/>
            <w:shd w:val="clear" w:color="auto" w:fill="auto"/>
          </w:tcPr>
          <w:p w14:paraId="7E719769" w14:textId="77777777" w:rsidR="0071087C" w:rsidRPr="00E6516F" w:rsidRDefault="0071087C" w:rsidP="00174677">
            <w:pPr>
              <w:pStyle w:val="TAC"/>
            </w:pPr>
            <w:r w:rsidRPr="00E6516F">
              <w:t>P</w:t>
            </w:r>
          </w:p>
        </w:tc>
      </w:tr>
      <w:tr w:rsidR="0071087C" w:rsidRPr="00E6516F" w14:paraId="28526209" w14:textId="77777777" w:rsidTr="00174677">
        <w:tc>
          <w:tcPr>
            <w:tcW w:w="648" w:type="dxa"/>
            <w:shd w:val="clear" w:color="auto" w:fill="auto"/>
          </w:tcPr>
          <w:p w14:paraId="0359B776" w14:textId="77777777" w:rsidR="0071087C" w:rsidRPr="00E6516F" w:rsidRDefault="0071087C" w:rsidP="00174677">
            <w:pPr>
              <w:pStyle w:val="TAC"/>
            </w:pPr>
            <w:r w:rsidRPr="00E6516F">
              <w:t>11</w:t>
            </w:r>
          </w:p>
        </w:tc>
        <w:tc>
          <w:tcPr>
            <w:tcW w:w="3969" w:type="dxa"/>
            <w:shd w:val="clear" w:color="auto" w:fill="auto"/>
          </w:tcPr>
          <w:p w14:paraId="23DFE5A9" w14:textId="77777777" w:rsidR="0071087C" w:rsidRPr="00E6516F" w:rsidRDefault="0071087C" w:rsidP="00174677">
            <w:pPr>
              <w:pStyle w:val="TAL"/>
            </w:pPr>
            <w:r w:rsidRPr="00E6516F">
              <w:t>Void</w:t>
            </w:r>
          </w:p>
        </w:tc>
        <w:tc>
          <w:tcPr>
            <w:tcW w:w="709" w:type="dxa"/>
            <w:shd w:val="clear" w:color="auto" w:fill="auto"/>
          </w:tcPr>
          <w:p w14:paraId="5F7A5C49" w14:textId="77777777" w:rsidR="0071087C" w:rsidRPr="00E6516F" w:rsidRDefault="0071087C" w:rsidP="00174677">
            <w:pPr>
              <w:pStyle w:val="TAC"/>
            </w:pPr>
            <w:r w:rsidRPr="00E6516F">
              <w:t>-</w:t>
            </w:r>
          </w:p>
        </w:tc>
        <w:tc>
          <w:tcPr>
            <w:tcW w:w="2977" w:type="dxa"/>
            <w:shd w:val="clear" w:color="auto" w:fill="auto"/>
          </w:tcPr>
          <w:p w14:paraId="743338D4" w14:textId="77777777" w:rsidR="0071087C" w:rsidRPr="00E6516F" w:rsidRDefault="0071087C" w:rsidP="00174677">
            <w:pPr>
              <w:pStyle w:val="TAL"/>
            </w:pPr>
            <w:r w:rsidRPr="00E6516F">
              <w:t>-</w:t>
            </w:r>
          </w:p>
        </w:tc>
        <w:tc>
          <w:tcPr>
            <w:tcW w:w="567" w:type="dxa"/>
            <w:shd w:val="clear" w:color="auto" w:fill="auto"/>
          </w:tcPr>
          <w:p w14:paraId="6C1814D3" w14:textId="77777777" w:rsidR="0071087C" w:rsidRPr="00E6516F" w:rsidRDefault="0071087C" w:rsidP="00174677">
            <w:pPr>
              <w:pStyle w:val="TAC"/>
            </w:pPr>
            <w:r w:rsidRPr="00E6516F">
              <w:t>-</w:t>
            </w:r>
          </w:p>
        </w:tc>
        <w:tc>
          <w:tcPr>
            <w:tcW w:w="892" w:type="dxa"/>
            <w:shd w:val="clear" w:color="auto" w:fill="auto"/>
          </w:tcPr>
          <w:p w14:paraId="72E3CD92" w14:textId="77777777" w:rsidR="0071087C" w:rsidRPr="00E6516F" w:rsidRDefault="0071087C" w:rsidP="00174677">
            <w:pPr>
              <w:pStyle w:val="TAC"/>
            </w:pPr>
            <w:r w:rsidRPr="00E6516F">
              <w:t>-</w:t>
            </w:r>
          </w:p>
        </w:tc>
      </w:tr>
      <w:tr w:rsidR="0071087C" w:rsidRPr="00E6516F" w14:paraId="69216320" w14:textId="77777777" w:rsidTr="00174677">
        <w:tc>
          <w:tcPr>
            <w:tcW w:w="648" w:type="dxa"/>
            <w:shd w:val="clear" w:color="auto" w:fill="auto"/>
          </w:tcPr>
          <w:p w14:paraId="7B87C0D1" w14:textId="77777777" w:rsidR="0071087C" w:rsidRPr="00E6516F" w:rsidRDefault="0071087C" w:rsidP="00174677">
            <w:pPr>
              <w:pStyle w:val="TAC"/>
            </w:pPr>
            <w:r w:rsidRPr="00E6516F">
              <w:t>12</w:t>
            </w:r>
          </w:p>
        </w:tc>
        <w:tc>
          <w:tcPr>
            <w:tcW w:w="3969" w:type="dxa"/>
            <w:shd w:val="clear" w:color="auto" w:fill="auto"/>
          </w:tcPr>
          <w:p w14:paraId="21FD120E"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to the MCDATA User?</w:t>
            </w:r>
          </w:p>
          <w:p w14:paraId="04AA6DF1" w14:textId="77777777" w:rsidR="0071087C" w:rsidRPr="00E6516F" w:rsidRDefault="0071087C" w:rsidP="00174677">
            <w:pPr>
              <w:pStyle w:val="TAL"/>
            </w:pPr>
            <w:r w:rsidRPr="00E6516F">
              <w:t>(NOTE 1)</w:t>
            </w:r>
            <w:r w:rsidRPr="00E6516F" w:rsidDel="000A455F">
              <w:t xml:space="preserve"> </w:t>
            </w:r>
          </w:p>
        </w:tc>
        <w:tc>
          <w:tcPr>
            <w:tcW w:w="709" w:type="dxa"/>
            <w:shd w:val="clear" w:color="auto" w:fill="auto"/>
          </w:tcPr>
          <w:p w14:paraId="19487BA3" w14:textId="77777777" w:rsidR="0071087C" w:rsidRPr="00E6516F" w:rsidRDefault="0071087C" w:rsidP="00174677">
            <w:pPr>
              <w:pStyle w:val="TAC"/>
            </w:pPr>
            <w:r w:rsidRPr="00E6516F">
              <w:t>-</w:t>
            </w:r>
          </w:p>
        </w:tc>
        <w:tc>
          <w:tcPr>
            <w:tcW w:w="2977" w:type="dxa"/>
            <w:shd w:val="clear" w:color="auto" w:fill="auto"/>
          </w:tcPr>
          <w:p w14:paraId="0CBBE1D4" w14:textId="77777777" w:rsidR="0071087C" w:rsidRPr="00E6516F" w:rsidRDefault="0071087C" w:rsidP="00174677">
            <w:pPr>
              <w:pStyle w:val="TAL"/>
            </w:pPr>
            <w:r w:rsidRPr="00E6516F">
              <w:t>-</w:t>
            </w:r>
          </w:p>
        </w:tc>
        <w:tc>
          <w:tcPr>
            <w:tcW w:w="567" w:type="dxa"/>
            <w:shd w:val="clear" w:color="auto" w:fill="auto"/>
          </w:tcPr>
          <w:p w14:paraId="1ED32BAE" w14:textId="77777777" w:rsidR="0071087C" w:rsidRPr="00E6516F" w:rsidRDefault="0071087C" w:rsidP="00174677">
            <w:pPr>
              <w:pStyle w:val="TAC"/>
            </w:pPr>
            <w:r w:rsidRPr="00E6516F">
              <w:t>2</w:t>
            </w:r>
          </w:p>
        </w:tc>
        <w:tc>
          <w:tcPr>
            <w:tcW w:w="892" w:type="dxa"/>
            <w:shd w:val="clear" w:color="auto" w:fill="auto"/>
          </w:tcPr>
          <w:p w14:paraId="263F6564" w14:textId="77777777" w:rsidR="0071087C" w:rsidRPr="00E6516F" w:rsidRDefault="0071087C" w:rsidP="00174677">
            <w:pPr>
              <w:pStyle w:val="TAC"/>
            </w:pPr>
            <w:r w:rsidRPr="00E6516F">
              <w:t>P</w:t>
            </w:r>
          </w:p>
        </w:tc>
      </w:tr>
      <w:tr w:rsidR="0071087C" w:rsidRPr="00E6516F" w14:paraId="444D85E6" w14:textId="77777777" w:rsidTr="00174677">
        <w:tc>
          <w:tcPr>
            <w:tcW w:w="648" w:type="dxa"/>
            <w:shd w:val="clear" w:color="auto" w:fill="auto"/>
          </w:tcPr>
          <w:p w14:paraId="40E4AC80" w14:textId="77777777" w:rsidR="0071087C" w:rsidRPr="00E6516F" w:rsidRDefault="0071087C" w:rsidP="00174677">
            <w:pPr>
              <w:pStyle w:val="TAC"/>
            </w:pPr>
            <w:r w:rsidRPr="00E6516F">
              <w:t>13</w:t>
            </w:r>
          </w:p>
        </w:tc>
        <w:tc>
          <w:tcPr>
            <w:tcW w:w="3969" w:type="dxa"/>
            <w:shd w:val="clear" w:color="auto" w:fill="auto"/>
          </w:tcPr>
          <w:p w14:paraId="1FBA773B" w14:textId="03B484EF" w:rsidR="0071087C" w:rsidRPr="00E6516F" w:rsidRDefault="0071087C" w:rsidP="00174677">
            <w:pPr>
              <w:pStyle w:val="TAL"/>
            </w:pPr>
            <w:r w:rsidRPr="00E6516F">
              <w:t>Make the MCDATA User request to send a standalone one-to-one SDS message with disposition request "</w:t>
            </w:r>
            <w:r w:rsidRPr="00E6516F">
              <w:rPr>
                <w:b/>
                <w:bCs/>
              </w:rPr>
              <w:t>DELIVERY AND READ</w:t>
            </w:r>
            <w:r w:rsidRPr="00E6516F">
              <w:t>".</w:t>
            </w:r>
          </w:p>
          <w:p w14:paraId="4F7CC5E9" w14:textId="77777777" w:rsidR="0071087C" w:rsidRPr="00E6516F" w:rsidRDefault="0071087C" w:rsidP="00174677">
            <w:pPr>
              <w:pStyle w:val="TAL"/>
            </w:pPr>
            <w:r w:rsidRPr="00E6516F">
              <w:t>(NOTE 1)</w:t>
            </w:r>
            <w:r w:rsidRPr="00E6516F" w:rsidDel="000A455F">
              <w:t xml:space="preserve"> </w:t>
            </w:r>
          </w:p>
        </w:tc>
        <w:tc>
          <w:tcPr>
            <w:tcW w:w="709" w:type="dxa"/>
            <w:shd w:val="clear" w:color="auto" w:fill="auto"/>
          </w:tcPr>
          <w:p w14:paraId="00C14D52" w14:textId="77777777" w:rsidR="0071087C" w:rsidRPr="00E6516F" w:rsidRDefault="0071087C" w:rsidP="00174677">
            <w:pPr>
              <w:pStyle w:val="TAC"/>
            </w:pPr>
            <w:r w:rsidRPr="00E6516F">
              <w:t>-</w:t>
            </w:r>
          </w:p>
        </w:tc>
        <w:tc>
          <w:tcPr>
            <w:tcW w:w="2977" w:type="dxa"/>
            <w:shd w:val="clear" w:color="auto" w:fill="auto"/>
          </w:tcPr>
          <w:p w14:paraId="12BFF5D1" w14:textId="77777777" w:rsidR="0071087C" w:rsidRPr="00E6516F" w:rsidRDefault="0071087C" w:rsidP="00174677">
            <w:pPr>
              <w:pStyle w:val="TAL"/>
            </w:pPr>
            <w:r w:rsidRPr="00E6516F">
              <w:t>-</w:t>
            </w:r>
          </w:p>
        </w:tc>
        <w:tc>
          <w:tcPr>
            <w:tcW w:w="567" w:type="dxa"/>
            <w:shd w:val="clear" w:color="auto" w:fill="auto"/>
          </w:tcPr>
          <w:p w14:paraId="69462126" w14:textId="77777777" w:rsidR="0071087C" w:rsidRPr="00E6516F" w:rsidRDefault="0071087C" w:rsidP="00174677">
            <w:pPr>
              <w:pStyle w:val="TAC"/>
            </w:pPr>
            <w:r w:rsidRPr="00E6516F">
              <w:t>-</w:t>
            </w:r>
          </w:p>
        </w:tc>
        <w:tc>
          <w:tcPr>
            <w:tcW w:w="892" w:type="dxa"/>
            <w:shd w:val="clear" w:color="auto" w:fill="auto"/>
          </w:tcPr>
          <w:p w14:paraId="4272AC6C" w14:textId="77777777" w:rsidR="0071087C" w:rsidRPr="00E6516F" w:rsidRDefault="0071087C" w:rsidP="00174677">
            <w:pPr>
              <w:pStyle w:val="TAC"/>
            </w:pPr>
            <w:r w:rsidRPr="00E6516F">
              <w:t>-</w:t>
            </w:r>
          </w:p>
        </w:tc>
      </w:tr>
      <w:tr w:rsidR="0071087C" w:rsidRPr="00E6516F" w14:paraId="202D5D37" w14:textId="77777777" w:rsidTr="00174677">
        <w:tc>
          <w:tcPr>
            <w:tcW w:w="648" w:type="dxa"/>
            <w:shd w:val="clear" w:color="auto" w:fill="auto"/>
          </w:tcPr>
          <w:p w14:paraId="01661B99" w14:textId="77777777" w:rsidR="0071087C" w:rsidRPr="00E6516F" w:rsidRDefault="0071087C" w:rsidP="00174677">
            <w:pPr>
              <w:pStyle w:val="TAC"/>
            </w:pPr>
            <w:r w:rsidRPr="00E6516F">
              <w:t>14</w:t>
            </w:r>
          </w:p>
        </w:tc>
        <w:tc>
          <w:tcPr>
            <w:tcW w:w="3969" w:type="dxa"/>
            <w:shd w:val="clear" w:color="auto" w:fill="auto"/>
          </w:tcPr>
          <w:p w14:paraId="453D6BB6" w14:textId="77777777" w:rsidR="0071087C" w:rsidRPr="00E6516F" w:rsidRDefault="0071087C" w:rsidP="00174677">
            <w:pPr>
              <w:pStyle w:val="TAL"/>
            </w:pPr>
            <w:r w:rsidRPr="00E6516F">
              <w:t xml:space="preserve">Check: Does the UE (MCData Client) perform the procedure for </w:t>
            </w:r>
            <w:r w:rsidRPr="00E6516F">
              <w:rPr>
                <w:b/>
                <w:bCs/>
              </w:rPr>
              <w:t>CO SDS or FD message transfer</w:t>
            </w:r>
            <w:r w:rsidRPr="00E6516F">
              <w:t xml:space="preserve"> using signalling plane specified in TS 36.579-1 [2] Table 5.3C.1.3-1 </w:t>
            </w:r>
            <w:r w:rsidRPr="00E6516F">
              <w:rPr>
                <w:b/>
                <w:bCs/>
              </w:rPr>
              <w:t>to send a standalone one-to-one SDS message with disposition request "DELIVERY AND READ"</w:t>
            </w:r>
            <w:r w:rsidRPr="00E6516F">
              <w:t>?</w:t>
            </w:r>
          </w:p>
        </w:tc>
        <w:tc>
          <w:tcPr>
            <w:tcW w:w="709" w:type="dxa"/>
            <w:shd w:val="clear" w:color="auto" w:fill="auto"/>
          </w:tcPr>
          <w:p w14:paraId="605A089F" w14:textId="77777777" w:rsidR="0071087C" w:rsidRPr="00E6516F" w:rsidRDefault="0071087C" w:rsidP="00174677">
            <w:pPr>
              <w:pStyle w:val="TAC"/>
            </w:pPr>
            <w:r w:rsidRPr="00E6516F">
              <w:rPr>
                <w:szCs w:val="18"/>
              </w:rPr>
              <w:t>-</w:t>
            </w:r>
          </w:p>
        </w:tc>
        <w:tc>
          <w:tcPr>
            <w:tcW w:w="2977" w:type="dxa"/>
            <w:shd w:val="clear" w:color="auto" w:fill="auto"/>
          </w:tcPr>
          <w:p w14:paraId="7909A974" w14:textId="77777777" w:rsidR="0071087C" w:rsidRPr="00E6516F" w:rsidRDefault="0071087C" w:rsidP="00174677">
            <w:pPr>
              <w:pStyle w:val="TAL"/>
            </w:pPr>
            <w:r w:rsidRPr="00E6516F">
              <w:t>-</w:t>
            </w:r>
          </w:p>
        </w:tc>
        <w:tc>
          <w:tcPr>
            <w:tcW w:w="567" w:type="dxa"/>
            <w:shd w:val="clear" w:color="auto" w:fill="auto"/>
          </w:tcPr>
          <w:p w14:paraId="02B6C45A" w14:textId="77777777" w:rsidR="0071087C" w:rsidRPr="00E6516F" w:rsidRDefault="0071087C" w:rsidP="00174677">
            <w:pPr>
              <w:pStyle w:val="TAC"/>
            </w:pPr>
            <w:r w:rsidRPr="00E6516F">
              <w:t>4</w:t>
            </w:r>
          </w:p>
        </w:tc>
        <w:tc>
          <w:tcPr>
            <w:tcW w:w="892" w:type="dxa"/>
            <w:shd w:val="clear" w:color="auto" w:fill="auto"/>
          </w:tcPr>
          <w:p w14:paraId="389751E4" w14:textId="77777777" w:rsidR="0071087C" w:rsidRPr="00E6516F" w:rsidRDefault="0071087C" w:rsidP="00174677">
            <w:pPr>
              <w:pStyle w:val="TAC"/>
            </w:pPr>
            <w:r w:rsidRPr="00E6516F">
              <w:t>P</w:t>
            </w:r>
          </w:p>
        </w:tc>
      </w:tr>
      <w:tr w:rsidR="0071087C" w:rsidRPr="00E6516F" w14:paraId="4A694CEB" w14:textId="77777777" w:rsidTr="00174677">
        <w:tc>
          <w:tcPr>
            <w:tcW w:w="648" w:type="dxa"/>
            <w:shd w:val="clear" w:color="auto" w:fill="auto"/>
          </w:tcPr>
          <w:p w14:paraId="075DD91B" w14:textId="77777777" w:rsidR="0071087C" w:rsidRPr="00E6516F" w:rsidRDefault="0071087C" w:rsidP="00174677">
            <w:pPr>
              <w:pStyle w:val="TAC"/>
            </w:pPr>
            <w:r w:rsidRPr="00E6516F">
              <w:t>15</w:t>
            </w:r>
          </w:p>
        </w:tc>
        <w:tc>
          <w:tcPr>
            <w:tcW w:w="3969" w:type="dxa"/>
            <w:shd w:val="clear" w:color="auto" w:fill="auto"/>
          </w:tcPr>
          <w:p w14:paraId="365E9748" w14:textId="77777777" w:rsidR="0071087C" w:rsidRPr="00E6516F" w:rsidRDefault="0071087C" w:rsidP="00174677">
            <w:pPr>
              <w:pStyle w:val="TAL"/>
            </w:pPr>
            <w:r w:rsidRPr="00E6516F">
              <w:t>Void</w:t>
            </w:r>
          </w:p>
        </w:tc>
        <w:tc>
          <w:tcPr>
            <w:tcW w:w="709" w:type="dxa"/>
            <w:shd w:val="clear" w:color="auto" w:fill="auto"/>
          </w:tcPr>
          <w:p w14:paraId="65DE8104" w14:textId="77777777" w:rsidR="0071087C" w:rsidRPr="00E6516F" w:rsidRDefault="0071087C" w:rsidP="00174677">
            <w:pPr>
              <w:pStyle w:val="TAC"/>
            </w:pPr>
            <w:r w:rsidRPr="00E6516F">
              <w:t>-</w:t>
            </w:r>
          </w:p>
        </w:tc>
        <w:tc>
          <w:tcPr>
            <w:tcW w:w="2977" w:type="dxa"/>
            <w:shd w:val="clear" w:color="auto" w:fill="auto"/>
          </w:tcPr>
          <w:p w14:paraId="24086AD2" w14:textId="77777777" w:rsidR="0071087C" w:rsidRPr="00E6516F" w:rsidRDefault="0071087C" w:rsidP="00174677">
            <w:pPr>
              <w:pStyle w:val="TAL"/>
            </w:pPr>
            <w:r w:rsidRPr="00E6516F">
              <w:t>-</w:t>
            </w:r>
          </w:p>
        </w:tc>
        <w:tc>
          <w:tcPr>
            <w:tcW w:w="567" w:type="dxa"/>
            <w:shd w:val="clear" w:color="auto" w:fill="auto"/>
          </w:tcPr>
          <w:p w14:paraId="71F6B122" w14:textId="77777777" w:rsidR="0071087C" w:rsidRPr="00E6516F" w:rsidRDefault="0071087C" w:rsidP="00174677">
            <w:pPr>
              <w:pStyle w:val="TAC"/>
            </w:pPr>
            <w:r w:rsidRPr="00E6516F">
              <w:t>-</w:t>
            </w:r>
          </w:p>
        </w:tc>
        <w:tc>
          <w:tcPr>
            <w:tcW w:w="892" w:type="dxa"/>
            <w:shd w:val="clear" w:color="auto" w:fill="auto"/>
          </w:tcPr>
          <w:p w14:paraId="1FF6640F" w14:textId="77777777" w:rsidR="0071087C" w:rsidRPr="00E6516F" w:rsidRDefault="0071087C" w:rsidP="00174677">
            <w:pPr>
              <w:pStyle w:val="TAC"/>
            </w:pPr>
            <w:r w:rsidRPr="00E6516F">
              <w:t>-</w:t>
            </w:r>
          </w:p>
        </w:tc>
      </w:tr>
      <w:tr w:rsidR="0071087C" w:rsidRPr="00E6516F" w14:paraId="2529DDC5" w14:textId="77777777" w:rsidTr="00174677">
        <w:tc>
          <w:tcPr>
            <w:tcW w:w="648" w:type="dxa"/>
            <w:shd w:val="clear" w:color="auto" w:fill="auto"/>
          </w:tcPr>
          <w:p w14:paraId="0AD3921C" w14:textId="77777777" w:rsidR="0071087C" w:rsidRPr="00E6516F" w:rsidRDefault="0071087C" w:rsidP="00174677">
            <w:pPr>
              <w:pStyle w:val="TAC"/>
            </w:pPr>
            <w:r w:rsidRPr="00E6516F">
              <w:t>16</w:t>
            </w:r>
          </w:p>
        </w:tc>
        <w:tc>
          <w:tcPr>
            <w:tcW w:w="3969" w:type="dxa"/>
            <w:shd w:val="clear" w:color="auto" w:fill="auto"/>
          </w:tcPr>
          <w:p w14:paraId="7198FD5B" w14:textId="77777777" w:rsidR="0071087C" w:rsidRPr="00E6516F" w:rsidRDefault="0071087C" w:rsidP="00174677">
            <w:pPr>
              <w:pStyle w:val="TAL"/>
            </w:pPr>
            <w:r w:rsidRPr="00E6516F">
              <w:t xml:space="preserve">Check: Does the UE (MCData Client) perform the procedure for </w:t>
            </w:r>
            <w:r w:rsidRPr="00E6516F">
              <w:rPr>
                <w:b/>
                <w:bCs/>
              </w:rPr>
              <w:t>MCX SIP MESSAGE CT</w:t>
            </w:r>
            <w:r w:rsidRPr="00E6516F">
              <w:t xml:space="preserve"> specified in TS 36.579-1 [2] Table 5.3.33.3-1 </w:t>
            </w:r>
            <w:r w:rsidRPr="00E6516F">
              <w:rPr>
                <w:b/>
                <w:bCs/>
              </w:rPr>
              <w:t>to receive the disposition notification</w:t>
            </w:r>
            <w:r w:rsidRPr="00E6516F">
              <w:t xml:space="preserve"> for the SDS message sent at step 8?</w:t>
            </w:r>
          </w:p>
        </w:tc>
        <w:tc>
          <w:tcPr>
            <w:tcW w:w="709" w:type="dxa"/>
            <w:shd w:val="clear" w:color="auto" w:fill="auto"/>
          </w:tcPr>
          <w:p w14:paraId="153C8D50" w14:textId="77777777" w:rsidR="0071087C" w:rsidRPr="00E6516F" w:rsidRDefault="0071087C" w:rsidP="00174677">
            <w:pPr>
              <w:pStyle w:val="TAC"/>
            </w:pPr>
            <w:r w:rsidRPr="00E6516F">
              <w:t>-</w:t>
            </w:r>
          </w:p>
        </w:tc>
        <w:tc>
          <w:tcPr>
            <w:tcW w:w="2977" w:type="dxa"/>
            <w:shd w:val="clear" w:color="auto" w:fill="auto"/>
          </w:tcPr>
          <w:p w14:paraId="4F05F647" w14:textId="77777777" w:rsidR="0071087C" w:rsidRPr="00E6516F" w:rsidRDefault="0071087C" w:rsidP="00174677">
            <w:pPr>
              <w:pStyle w:val="TAL"/>
            </w:pPr>
            <w:r w:rsidRPr="00E6516F">
              <w:t>-</w:t>
            </w:r>
          </w:p>
        </w:tc>
        <w:tc>
          <w:tcPr>
            <w:tcW w:w="567" w:type="dxa"/>
            <w:shd w:val="clear" w:color="auto" w:fill="auto"/>
          </w:tcPr>
          <w:p w14:paraId="32C5CED2" w14:textId="77777777" w:rsidR="0071087C" w:rsidRPr="00E6516F" w:rsidRDefault="0071087C" w:rsidP="00174677">
            <w:pPr>
              <w:pStyle w:val="TAC"/>
            </w:pPr>
            <w:r w:rsidRPr="00E6516F">
              <w:t>2</w:t>
            </w:r>
          </w:p>
        </w:tc>
        <w:tc>
          <w:tcPr>
            <w:tcW w:w="892" w:type="dxa"/>
            <w:shd w:val="clear" w:color="auto" w:fill="auto"/>
          </w:tcPr>
          <w:p w14:paraId="699C1DA3" w14:textId="77777777" w:rsidR="0071087C" w:rsidRPr="00E6516F" w:rsidRDefault="0071087C" w:rsidP="00174677">
            <w:pPr>
              <w:pStyle w:val="TAC"/>
            </w:pPr>
            <w:r w:rsidRPr="00E6516F">
              <w:t>P</w:t>
            </w:r>
          </w:p>
        </w:tc>
      </w:tr>
      <w:tr w:rsidR="0071087C" w:rsidRPr="00E6516F" w14:paraId="3AC72D7C" w14:textId="77777777" w:rsidTr="00174677">
        <w:tc>
          <w:tcPr>
            <w:tcW w:w="648" w:type="dxa"/>
            <w:shd w:val="clear" w:color="auto" w:fill="auto"/>
          </w:tcPr>
          <w:p w14:paraId="522D8317" w14:textId="77777777" w:rsidR="0071087C" w:rsidRPr="00E6516F" w:rsidRDefault="0071087C" w:rsidP="00174677">
            <w:pPr>
              <w:pStyle w:val="TAC"/>
            </w:pPr>
            <w:r w:rsidRPr="00E6516F">
              <w:t>17</w:t>
            </w:r>
          </w:p>
        </w:tc>
        <w:tc>
          <w:tcPr>
            <w:tcW w:w="3969" w:type="dxa"/>
            <w:shd w:val="clear" w:color="auto" w:fill="auto"/>
          </w:tcPr>
          <w:p w14:paraId="370AEFDC" w14:textId="77777777" w:rsidR="0071087C" w:rsidRPr="00E6516F" w:rsidRDefault="0071087C" w:rsidP="00174677">
            <w:pPr>
              <w:pStyle w:val="TAL"/>
            </w:pPr>
            <w:r w:rsidRPr="00E6516F">
              <w:t>Void</w:t>
            </w:r>
          </w:p>
        </w:tc>
        <w:tc>
          <w:tcPr>
            <w:tcW w:w="709" w:type="dxa"/>
            <w:shd w:val="clear" w:color="auto" w:fill="auto"/>
          </w:tcPr>
          <w:p w14:paraId="39A090FB" w14:textId="77777777" w:rsidR="0071087C" w:rsidRPr="00E6516F" w:rsidRDefault="0071087C" w:rsidP="00174677">
            <w:pPr>
              <w:pStyle w:val="TAC"/>
            </w:pPr>
            <w:r w:rsidRPr="00E6516F">
              <w:t>-</w:t>
            </w:r>
          </w:p>
        </w:tc>
        <w:tc>
          <w:tcPr>
            <w:tcW w:w="2977" w:type="dxa"/>
            <w:shd w:val="clear" w:color="auto" w:fill="auto"/>
          </w:tcPr>
          <w:p w14:paraId="5FE6C0A7" w14:textId="77777777" w:rsidR="0071087C" w:rsidRPr="00E6516F" w:rsidRDefault="0071087C" w:rsidP="00174677">
            <w:pPr>
              <w:pStyle w:val="TAL"/>
            </w:pPr>
            <w:r w:rsidRPr="00E6516F">
              <w:t>-</w:t>
            </w:r>
          </w:p>
        </w:tc>
        <w:tc>
          <w:tcPr>
            <w:tcW w:w="567" w:type="dxa"/>
            <w:shd w:val="clear" w:color="auto" w:fill="auto"/>
          </w:tcPr>
          <w:p w14:paraId="3279ADD8" w14:textId="77777777" w:rsidR="0071087C" w:rsidRPr="00E6516F" w:rsidRDefault="0071087C" w:rsidP="00174677">
            <w:pPr>
              <w:pStyle w:val="TAC"/>
            </w:pPr>
            <w:r w:rsidRPr="00E6516F">
              <w:t>-</w:t>
            </w:r>
          </w:p>
        </w:tc>
        <w:tc>
          <w:tcPr>
            <w:tcW w:w="892" w:type="dxa"/>
            <w:shd w:val="clear" w:color="auto" w:fill="auto"/>
          </w:tcPr>
          <w:p w14:paraId="010F15E2" w14:textId="77777777" w:rsidR="0071087C" w:rsidRPr="00E6516F" w:rsidRDefault="0071087C" w:rsidP="00174677">
            <w:pPr>
              <w:pStyle w:val="TAC"/>
            </w:pPr>
            <w:r w:rsidRPr="00E6516F">
              <w:t>-</w:t>
            </w:r>
          </w:p>
        </w:tc>
      </w:tr>
      <w:tr w:rsidR="0071087C" w:rsidRPr="00E6516F" w14:paraId="102C40E3" w14:textId="77777777" w:rsidTr="00174677">
        <w:tc>
          <w:tcPr>
            <w:tcW w:w="648" w:type="dxa"/>
            <w:shd w:val="clear" w:color="auto" w:fill="auto"/>
          </w:tcPr>
          <w:p w14:paraId="0628B23D" w14:textId="77777777" w:rsidR="0071087C" w:rsidRPr="00E6516F" w:rsidRDefault="0071087C" w:rsidP="00174677">
            <w:pPr>
              <w:pStyle w:val="TAC"/>
            </w:pPr>
            <w:r w:rsidRPr="00E6516F">
              <w:t>18</w:t>
            </w:r>
          </w:p>
        </w:tc>
        <w:tc>
          <w:tcPr>
            <w:tcW w:w="3969" w:type="dxa"/>
            <w:shd w:val="clear" w:color="auto" w:fill="auto"/>
          </w:tcPr>
          <w:p w14:paraId="624A71F9"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to the MCDATA User?</w:t>
            </w:r>
          </w:p>
          <w:p w14:paraId="5D0356EA" w14:textId="77777777" w:rsidR="0071087C" w:rsidRPr="00E6516F" w:rsidRDefault="0071087C" w:rsidP="00174677">
            <w:pPr>
              <w:pStyle w:val="TAL"/>
            </w:pPr>
            <w:r w:rsidRPr="00E6516F">
              <w:lastRenderedPageBreak/>
              <w:t>(NOTE 1)</w:t>
            </w:r>
          </w:p>
        </w:tc>
        <w:tc>
          <w:tcPr>
            <w:tcW w:w="709" w:type="dxa"/>
            <w:shd w:val="clear" w:color="auto" w:fill="auto"/>
          </w:tcPr>
          <w:p w14:paraId="642A39B4" w14:textId="77777777" w:rsidR="0071087C" w:rsidRPr="00E6516F" w:rsidRDefault="0071087C" w:rsidP="00174677">
            <w:pPr>
              <w:pStyle w:val="TAC"/>
            </w:pPr>
            <w:r w:rsidRPr="00E6516F">
              <w:lastRenderedPageBreak/>
              <w:t>-</w:t>
            </w:r>
          </w:p>
        </w:tc>
        <w:tc>
          <w:tcPr>
            <w:tcW w:w="2977" w:type="dxa"/>
            <w:shd w:val="clear" w:color="auto" w:fill="auto"/>
          </w:tcPr>
          <w:p w14:paraId="42F4A168" w14:textId="77777777" w:rsidR="0071087C" w:rsidRPr="00E6516F" w:rsidRDefault="0071087C" w:rsidP="00174677">
            <w:pPr>
              <w:pStyle w:val="TAL"/>
            </w:pPr>
            <w:r w:rsidRPr="00E6516F">
              <w:t>-</w:t>
            </w:r>
          </w:p>
        </w:tc>
        <w:tc>
          <w:tcPr>
            <w:tcW w:w="567" w:type="dxa"/>
            <w:shd w:val="clear" w:color="auto" w:fill="auto"/>
          </w:tcPr>
          <w:p w14:paraId="3DE0E5A7" w14:textId="77777777" w:rsidR="0071087C" w:rsidRPr="00E6516F" w:rsidRDefault="0071087C" w:rsidP="00174677">
            <w:pPr>
              <w:pStyle w:val="TAC"/>
            </w:pPr>
            <w:r w:rsidRPr="00E6516F">
              <w:t>2</w:t>
            </w:r>
          </w:p>
        </w:tc>
        <w:tc>
          <w:tcPr>
            <w:tcW w:w="892" w:type="dxa"/>
            <w:shd w:val="clear" w:color="auto" w:fill="auto"/>
          </w:tcPr>
          <w:p w14:paraId="77D70D75" w14:textId="77777777" w:rsidR="0071087C" w:rsidRPr="00E6516F" w:rsidRDefault="0071087C" w:rsidP="00174677">
            <w:pPr>
              <w:pStyle w:val="TAC"/>
            </w:pPr>
            <w:r w:rsidRPr="00E6516F">
              <w:t>P</w:t>
            </w:r>
          </w:p>
        </w:tc>
      </w:tr>
      <w:tr w:rsidR="0071087C" w:rsidRPr="00E6516F" w14:paraId="3A4779E8" w14:textId="77777777" w:rsidTr="00174677">
        <w:tc>
          <w:tcPr>
            <w:tcW w:w="9762" w:type="dxa"/>
            <w:gridSpan w:val="6"/>
            <w:shd w:val="clear" w:color="auto" w:fill="auto"/>
          </w:tcPr>
          <w:p w14:paraId="0CC1EFDA" w14:textId="77777777" w:rsidR="0071087C" w:rsidRPr="00E6516F" w:rsidRDefault="0071087C" w:rsidP="00174677">
            <w:pPr>
              <w:pStyle w:val="TAN"/>
            </w:pPr>
            <w:r w:rsidRPr="00E6516F">
              <w:t>NOTE 1:</w:t>
            </w:r>
            <w:r w:rsidRPr="00E6516F">
              <w:tab/>
              <w:t>This is expected to be done via a suitable implementation dependent MMI.</w:t>
            </w:r>
          </w:p>
          <w:p w14:paraId="071B3832" w14:textId="77777777" w:rsidR="0071087C" w:rsidRPr="00E6516F" w:rsidRDefault="0071087C" w:rsidP="00174677">
            <w:pPr>
              <w:pStyle w:val="TAN"/>
            </w:pPr>
            <w:r w:rsidRPr="00E6516F">
              <w:t>NOTE 2:</w:t>
            </w:r>
            <w:r w:rsidRPr="00E6516F">
              <w:tab/>
              <w:t>The RRC connection is not released at the end of the procedure.</w:t>
            </w:r>
          </w:p>
        </w:tc>
      </w:tr>
      <w:bookmarkEnd w:id="424"/>
    </w:tbl>
    <w:p w14:paraId="631C8568" w14:textId="77777777" w:rsidR="0071087C" w:rsidRPr="00E6516F" w:rsidRDefault="0071087C" w:rsidP="0071087C"/>
    <w:p w14:paraId="5836D599" w14:textId="77777777" w:rsidR="0071087C" w:rsidRPr="00E6516F" w:rsidRDefault="0071087C" w:rsidP="0071087C">
      <w:pPr>
        <w:pStyle w:val="H6"/>
      </w:pPr>
      <w:bookmarkStart w:id="425" w:name="_Toc52782318"/>
      <w:bookmarkStart w:id="426" w:name="_Toc52782927"/>
      <w:bookmarkStart w:id="427" w:name="_Toc59042796"/>
      <w:r w:rsidRPr="00E6516F">
        <w:t>6.1.1.3.3</w:t>
      </w:r>
      <w:r w:rsidRPr="00E6516F">
        <w:tab/>
        <w:t>Specific message contents</w:t>
      </w:r>
      <w:bookmarkEnd w:id="425"/>
      <w:bookmarkEnd w:id="426"/>
      <w:bookmarkEnd w:id="427"/>
    </w:p>
    <w:p w14:paraId="4AAD4139" w14:textId="59AA5DDB" w:rsidR="0071087C" w:rsidRPr="00E6516F" w:rsidRDefault="0071087C" w:rsidP="0071087C">
      <w:pPr>
        <w:pStyle w:val="TH"/>
      </w:pPr>
      <w:bookmarkStart w:id="428" w:name="_Toc25610652"/>
      <w:r w:rsidRPr="00E6516F">
        <w:t>Table 6.1.1.3.3-1: SIP MESSAGE (step 2A, Table 6.1.1.3.2-1;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283FEF7B" w14:textId="77777777" w:rsidTr="00174677">
        <w:tc>
          <w:tcPr>
            <w:tcW w:w="9639" w:type="dxa"/>
            <w:gridSpan w:val="5"/>
          </w:tcPr>
          <w:p w14:paraId="73ABFE19" w14:textId="3F5C850A" w:rsidR="0071087C" w:rsidRPr="00E6516F" w:rsidRDefault="0071087C" w:rsidP="00174677">
            <w:pPr>
              <w:pStyle w:val="TAL"/>
              <w:rPr>
                <w:rFonts w:cs="Arial"/>
                <w:szCs w:val="18"/>
              </w:rPr>
            </w:pPr>
            <w:r w:rsidRPr="00E6516F">
              <w:rPr>
                <w:rFonts w:cs="Arial"/>
                <w:szCs w:val="18"/>
              </w:rPr>
              <w:t>Derivation Path: TS 36.579-1 [2], Table 5.5.2.7.1-1, condition MCDATA_SDS, RESOURCE_LISTS, MIKEY, MCDATA_SIGNALLING, MCDATA_PAYLOAD</w:t>
            </w:r>
          </w:p>
        </w:tc>
      </w:tr>
      <w:tr w:rsidR="0071087C" w:rsidRPr="00E6516F" w14:paraId="20B56F6E" w14:textId="77777777" w:rsidTr="00174677">
        <w:tc>
          <w:tcPr>
            <w:tcW w:w="2835" w:type="dxa"/>
          </w:tcPr>
          <w:p w14:paraId="37D318D3" w14:textId="77777777" w:rsidR="0071087C" w:rsidRPr="00E6516F" w:rsidRDefault="0071087C" w:rsidP="00174677">
            <w:pPr>
              <w:pStyle w:val="TAH"/>
              <w:rPr>
                <w:bCs/>
              </w:rPr>
            </w:pPr>
            <w:r w:rsidRPr="00E6516F">
              <w:rPr>
                <w:bCs/>
              </w:rPr>
              <w:t>Information Element</w:t>
            </w:r>
          </w:p>
        </w:tc>
        <w:tc>
          <w:tcPr>
            <w:tcW w:w="2126" w:type="dxa"/>
          </w:tcPr>
          <w:p w14:paraId="386C3A02" w14:textId="77777777" w:rsidR="0071087C" w:rsidRPr="00E6516F" w:rsidRDefault="0071087C" w:rsidP="00174677">
            <w:pPr>
              <w:pStyle w:val="TAH"/>
              <w:rPr>
                <w:bCs/>
              </w:rPr>
            </w:pPr>
            <w:r w:rsidRPr="00E6516F">
              <w:rPr>
                <w:bCs/>
              </w:rPr>
              <w:t>Value/remark</w:t>
            </w:r>
          </w:p>
        </w:tc>
        <w:tc>
          <w:tcPr>
            <w:tcW w:w="2126" w:type="dxa"/>
          </w:tcPr>
          <w:p w14:paraId="2AFA3306" w14:textId="77777777" w:rsidR="0071087C" w:rsidRPr="00E6516F" w:rsidRDefault="0071087C" w:rsidP="00174677">
            <w:pPr>
              <w:pStyle w:val="TAH"/>
              <w:rPr>
                <w:bCs/>
              </w:rPr>
            </w:pPr>
            <w:r w:rsidRPr="00E6516F">
              <w:rPr>
                <w:bCs/>
              </w:rPr>
              <w:t>Comment</w:t>
            </w:r>
          </w:p>
        </w:tc>
        <w:tc>
          <w:tcPr>
            <w:tcW w:w="1418" w:type="dxa"/>
          </w:tcPr>
          <w:p w14:paraId="5B842DEB" w14:textId="77777777" w:rsidR="0071087C" w:rsidRPr="00E6516F" w:rsidRDefault="0071087C" w:rsidP="00174677">
            <w:pPr>
              <w:pStyle w:val="TAH"/>
              <w:rPr>
                <w:bCs/>
              </w:rPr>
            </w:pPr>
            <w:r w:rsidRPr="00E6516F">
              <w:rPr>
                <w:bCs/>
              </w:rPr>
              <w:t>Reference</w:t>
            </w:r>
          </w:p>
        </w:tc>
        <w:tc>
          <w:tcPr>
            <w:tcW w:w="1134" w:type="dxa"/>
          </w:tcPr>
          <w:p w14:paraId="78E267CF" w14:textId="77777777" w:rsidR="0071087C" w:rsidRPr="00E6516F" w:rsidRDefault="0071087C" w:rsidP="00174677">
            <w:pPr>
              <w:pStyle w:val="TAH"/>
              <w:rPr>
                <w:bCs/>
              </w:rPr>
            </w:pPr>
            <w:r w:rsidRPr="00E6516F">
              <w:rPr>
                <w:bCs/>
              </w:rPr>
              <w:t>Condition</w:t>
            </w:r>
          </w:p>
        </w:tc>
      </w:tr>
      <w:tr w:rsidR="0071087C" w:rsidRPr="00E6516F" w14:paraId="19B91698" w14:textId="77777777" w:rsidTr="00174677">
        <w:tc>
          <w:tcPr>
            <w:tcW w:w="2835" w:type="dxa"/>
            <w:vAlign w:val="center"/>
          </w:tcPr>
          <w:p w14:paraId="6B8092EB" w14:textId="77777777" w:rsidR="0071087C" w:rsidRPr="00E6516F" w:rsidRDefault="0071087C" w:rsidP="00174677">
            <w:pPr>
              <w:pStyle w:val="TAL"/>
              <w:rPr>
                <w:b/>
                <w:bCs/>
              </w:rPr>
            </w:pPr>
            <w:r w:rsidRPr="00E6516F">
              <w:rPr>
                <w:b/>
                <w:bCs/>
              </w:rPr>
              <w:t>Message-body</w:t>
            </w:r>
          </w:p>
        </w:tc>
        <w:tc>
          <w:tcPr>
            <w:tcW w:w="2126" w:type="dxa"/>
          </w:tcPr>
          <w:p w14:paraId="3E9137E8" w14:textId="77777777" w:rsidR="0071087C" w:rsidRPr="00E6516F" w:rsidRDefault="0071087C" w:rsidP="00174677">
            <w:pPr>
              <w:pStyle w:val="TAL"/>
              <w:rPr>
                <w:iCs/>
              </w:rPr>
            </w:pPr>
          </w:p>
        </w:tc>
        <w:tc>
          <w:tcPr>
            <w:tcW w:w="2126" w:type="dxa"/>
          </w:tcPr>
          <w:p w14:paraId="641AA6E8" w14:textId="77777777" w:rsidR="0071087C" w:rsidRPr="00E6516F" w:rsidRDefault="0071087C" w:rsidP="00174677">
            <w:pPr>
              <w:pStyle w:val="TAL"/>
            </w:pPr>
          </w:p>
        </w:tc>
        <w:tc>
          <w:tcPr>
            <w:tcW w:w="1418" w:type="dxa"/>
          </w:tcPr>
          <w:p w14:paraId="6D81F423" w14:textId="77777777" w:rsidR="0071087C" w:rsidRPr="00E6516F" w:rsidRDefault="0071087C" w:rsidP="00174677">
            <w:pPr>
              <w:pStyle w:val="TAL"/>
            </w:pPr>
          </w:p>
        </w:tc>
        <w:tc>
          <w:tcPr>
            <w:tcW w:w="1134" w:type="dxa"/>
            <w:vAlign w:val="bottom"/>
          </w:tcPr>
          <w:p w14:paraId="2D7FC519" w14:textId="77777777" w:rsidR="0071087C" w:rsidRPr="00E6516F" w:rsidRDefault="0071087C" w:rsidP="00174677">
            <w:pPr>
              <w:pStyle w:val="TAL"/>
            </w:pPr>
          </w:p>
        </w:tc>
      </w:tr>
      <w:tr w:rsidR="0071087C" w:rsidRPr="00E6516F" w14:paraId="5F3CF289" w14:textId="77777777" w:rsidTr="00174677">
        <w:tc>
          <w:tcPr>
            <w:tcW w:w="2835" w:type="dxa"/>
            <w:vAlign w:val="center"/>
          </w:tcPr>
          <w:p w14:paraId="6CA475C5" w14:textId="77777777" w:rsidR="0071087C" w:rsidRPr="00E6516F" w:rsidRDefault="0071087C" w:rsidP="00174677">
            <w:pPr>
              <w:pStyle w:val="TAL"/>
              <w:rPr>
                <w:b/>
                <w:bCs/>
              </w:rPr>
            </w:pPr>
            <w:r w:rsidRPr="00E6516F">
              <w:t xml:space="preserve">  MIME body part</w:t>
            </w:r>
          </w:p>
        </w:tc>
        <w:tc>
          <w:tcPr>
            <w:tcW w:w="2126" w:type="dxa"/>
            <w:vAlign w:val="center"/>
          </w:tcPr>
          <w:p w14:paraId="7C46FB60" w14:textId="77777777" w:rsidR="0071087C" w:rsidRPr="00E6516F" w:rsidRDefault="0071087C" w:rsidP="00174677">
            <w:pPr>
              <w:pStyle w:val="TAL"/>
              <w:rPr>
                <w:iCs/>
              </w:rPr>
            </w:pPr>
          </w:p>
        </w:tc>
        <w:tc>
          <w:tcPr>
            <w:tcW w:w="2126" w:type="dxa"/>
          </w:tcPr>
          <w:p w14:paraId="4A2698F8" w14:textId="5B689DA8" w:rsidR="0071087C" w:rsidRPr="00E6516F" w:rsidRDefault="0071087C" w:rsidP="00174677">
            <w:pPr>
              <w:pStyle w:val="TAL"/>
              <w:rPr>
                <w:b/>
                <w:bCs/>
              </w:rPr>
            </w:pPr>
            <w:r w:rsidRPr="00E6516F">
              <w:rPr>
                <w:b/>
                <w:bCs/>
              </w:rPr>
              <w:t>MCData-Info</w:t>
            </w:r>
          </w:p>
        </w:tc>
        <w:tc>
          <w:tcPr>
            <w:tcW w:w="1418" w:type="dxa"/>
          </w:tcPr>
          <w:p w14:paraId="45C74F1D" w14:textId="77777777" w:rsidR="0071087C" w:rsidRPr="00E6516F" w:rsidRDefault="0071087C" w:rsidP="00174677">
            <w:pPr>
              <w:pStyle w:val="TAL"/>
            </w:pPr>
          </w:p>
        </w:tc>
        <w:tc>
          <w:tcPr>
            <w:tcW w:w="1134" w:type="dxa"/>
          </w:tcPr>
          <w:p w14:paraId="0A32F064" w14:textId="77777777" w:rsidR="0071087C" w:rsidRPr="00E6516F" w:rsidRDefault="0071087C" w:rsidP="00174677">
            <w:pPr>
              <w:pStyle w:val="TAL"/>
            </w:pPr>
          </w:p>
        </w:tc>
      </w:tr>
      <w:tr w:rsidR="0071087C" w:rsidRPr="00E6516F" w14:paraId="0EE5E9FB" w14:textId="77777777" w:rsidTr="00174677">
        <w:tc>
          <w:tcPr>
            <w:tcW w:w="2835" w:type="dxa"/>
          </w:tcPr>
          <w:p w14:paraId="4031532D" w14:textId="77777777" w:rsidR="0071087C" w:rsidRPr="00E6516F" w:rsidRDefault="0071087C" w:rsidP="00174677">
            <w:pPr>
              <w:pStyle w:val="TAL"/>
              <w:tabs>
                <w:tab w:val="left" w:pos="754"/>
              </w:tabs>
              <w:rPr>
                <w:b/>
                <w:bCs/>
              </w:rPr>
            </w:pPr>
            <w:r w:rsidRPr="00E6516F">
              <w:t xml:space="preserve">    MIME-part-body</w:t>
            </w:r>
          </w:p>
        </w:tc>
        <w:tc>
          <w:tcPr>
            <w:tcW w:w="2126" w:type="dxa"/>
          </w:tcPr>
          <w:p w14:paraId="3F50C448" w14:textId="77777777" w:rsidR="0071087C" w:rsidRPr="00E6516F" w:rsidRDefault="0071087C" w:rsidP="00174677">
            <w:pPr>
              <w:pStyle w:val="TAL"/>
              <w:rPr>
                <w:iCs/>
              </w:rPr>
            </w:pPr>
            <w:r w:rsidRPr="00E6516F">
              <w:t>MCData-Info as described in Table 6.1.1.3.3-2</w:t>
            </w:r>
          </w:p>
        </w:tc>
        <w:tc>
          <w:tcPr>
            <w:tcW w:w="2126" w:type="dxa"/>
          </w:tcPr>
          <w:p w14:paraId="1886DD51" w14:textId="77777777" w:rsidR="0071087C" w:rsidRPr="00E6516F" w:rsidRDefault="0071087C" w:rsidP="00174677">
            <w:pPr>
              <w:pStyle w:val="TAL"/>
            </w:pPr>
          </w:p>
        </w:tc>
        <w:tc>
          <w:tcPr>
            <w:tcW w:w="1418" w:type="dxa"/>
          </w:tcPr>
          <w:p w14:paraId="08E53A21" w14:textId="77777777" w:rsidR="0071087C" w:rsidRPr="00E6516F" w:rsidRDefault="0071087C" w:rsidP="00174677">
            <w:pPr>
              <w:pStyle w:val="TAL"/>
            </w:pPr>
          </w:p>
        </w:tc>
        <w:tc>
          <w:tcPr>
            <w:tcW w:w="1134" w:type="dxa"/>
          </w:tcPr>
          <w:p w14:paraId="5CF3C553" w14:textId="77777777" w:rsidR="0071087C" w:rsidRPr="00E6516F" w:rsidRDefault="0071087C" w:rsidP="00174677">
            <w:pPr>
              <w:pStyle w:val="TAL"/>
            </w:pPr>
          </w:p>
        </w:tc>
      </w:tr>
      <w:tr w:rsidR="0071087C" w:rsidRPr="00E6516F" w14:paraId="385FE9F1" w14:textId="77777777" w:rsidTr="00174677">
        <w:tc>
          <w:tcPr>
            <w:tcW w:w="2835" w:type="dxa"/>
            <w:vAlign w:val="center"/>
          </w:tcPr>
          <w:p w14:paraId="254DFA15" w14:textId="77777777" w:rsidR="0071087C" w:rsidRPr="00E6516F" w:rsidRDefault="0071087C" w:rsidP="00174677">
            <w:pPr>
              <w:pStyle w:val="TAL"/>
              <w:rPr>
                <w:b/>
                <w:bCs/>
              </w:rPr>
            </w:pPr>
            <w:r w:rsidRPr="00E6516F">
              <w:t xml:space="preserve">  MIME body part</w:t>
            </w:r>
          </w:p>
        </w:tc>
        <w:tc>
          <w:tcPr>
            <w:tcW w:w="2126" w:type="dxa"/>
          </w:tcPr>
          <w:p w14:paraId="3B7FBE70" w14:textId="77777777" w:rsidR="0071087C" w:rsidRPr="00E6516F" w:rsidRDefault="0071087C" w:rsidP="00174677">
            <w:pPr>
              <w:pStyle w:val="TAL"/>
              <w:rPr>
                <w:iCs/>
              </w:rPr>
            </w:pPr>
          </w:p>
        </w:tc>
        <w:tc>
          <w:tcPr>
            <w:tcW w:w="2126" w:type="dxa"/>
          </w:tcPr>
          <w:p w14:paraId="2EB99B1E" w14:textId="77777777" w:rsidR="0071087C" w:rsidRPr="00E6516F" w:rsidRDefault="0071087C" w:rsidP="00174677">
            <w:pPr>
              <w:pStyle w:val="TAL"/>
              <w:rPr>
                <w:b/>
                <w:bCs/>
              </w:rPr>
            </w:pPr>
            <w:r w:rsidRPr="00E6516F">
              <w:rPr>
                <w:rFonts w:cs="Arial"/>
                <w:b/>
                <w:bCs/>
                <w:szCs w:val="18"/>
              </w:rPr>
              <w:t>MCData Data signalling message</w:t>
            </w:r>
          </w:p>
        </w:tc>
        <w:tc>
          <w:tcPr>
            <w:tcW w:w="1418" w:type="dxa"/>
          </w:tcPr>
          <w:p w14:paraId="21808BDE" w14:textId="77777777" w:rsidR="0071087C" w:rsidRPr="00E6516F" w:rsidRDefault="0071087C" w:rsidP="00174677">
            <w:pPr>
              <w:pStyle w:val="TAL"/>
            </w:pPr>
          </w:p>
        </w:tc>
        <w:tc>
          <w:tcPr>
            <w:tcW w:w="1134" w:type="dxa"/>
          </w:tcPr>
          <w:p w14:paraId="5B827F71" w14:textId="77777777" w:rsidR="0071087C" w:rsidRPr="00E6516F" w:rsidRDefault="0071087C" w:rsidP="00174677">
            <w:pPr>
              <w:pStyle w:val="TAL"/>
            </w:pPr>
          </w:p>
        </w:tc>
      </w:tr>
      <w:tr w:rsidR="0071087C" w:rsidRPr="00E6516F" w14:paraId="5A32CD7E" w14:textId="77777777" w:rsidTr="00174677">
        <w:tc>
          <w:tcPr>
            <w:tcW w:w="2835" w:type="dxa"/>
          </w:tcPr>
          <w:p w14:paraId="529E9EDD" w14:textId="77777777" w:rsidR="0071087C" w:rsidRPr="00E6516F" w:rsidRDefault="0071087C" w:rsidP="00174677">
            <w:pPr>
              <w:pStyle w:val="TAL"/>
              <w:rPr>
                <w:b/>
                <w:bCs/>
              </w:rPr>
            </w:pPr>
            <w:r w:rsidRPr="00E6516F">
              <w:t xml:space="preserve">    MIME-part-body</w:t>
            </w:r>
          </w:p>
        </w:tc>
        <w:tc>
          <w:tcPr>
            <w:tcW w:w="2126" w:type="dxa"/>
          </w:tcPr>
          <w:p w14:paraId="2A4155BC" w14:textId="77777777" w:rsidR="0071087C" w:rsidRPr="00E6516F" w:rsidRDefault="0071087C" w:rsidP="00174677">
            <w:pPr>
              <w:pStyle w:val="TAL"/>
              <w:rPr>
                <w:iCs/>
              </w:rPr>
            </w:pPr>
            <w:r w:rsidRPr="00E6516F">
              <w:t>MCData Protected Payload Message containing SDS SIGNALLING PAYLOAD as described in Table 6.1.1.3.3-3</w:t>
            </w:r>
          </w:p>
        </w:tc>
        <w:tc>
          <w:tcPr>
            <w:tcW w:w="2126" w:type="dxa"/>
          </w:tcPr>
          <w:p w14:paraId="2782D1C8" w14:textId="77777777" w:rsidR="0071087C" w:rsidRPr="00E6516F" w:rsidRDefault="0071087C" w:rsidP="00174677">
            <w:pPr>
              <w:pStyle w:val="TAL"/>
            </w:pPr>
          </w:p>
        </w:tc>
        <w:tc>
          <w:tcPr>
            <w:tcW w:w="1418" w:type="dxa"/>
          </w:tcPr>
          <w:p w14:paraId="60B6C03E" w14:textId="77777777" w:rsidR="0071087C" w:rsidRPr="00E6516F" w:rsidRDefault="0071087C" w:rsidP="00174677">
            <w:pPr>
              <w:pStyle w:val="TAL"/>
            </w:pPr>
          </w:p>
        </w:tc>
        <w:tc>
          <w:tcPr>
            <w:tcW w:w="1134" w:type="dxa"/>
          </w:tcPr>
          <w:p w14:paraId="5DF9FB84" w14:textId="77777777" w:rsidR="0071087C" w:rsidRPr="00E6516F" w:rsidRDefault="0071087C" w:rsidP="00174677">
            <w:pPr>
              <w:pStyle w:val="TAL"/>
            </w:pPr>
          </w:p>
        </w:tc>
      </w:tr>
      <w:tr w:rsidR="0071087C" w:rsidRPr="00E6516F" w14:paraId="5A545546" w14:textId="77777777" w:rsidTr="00174677">
        <w:tc>
          <w:tcPr>
            <w:tcW w:w="2835" w:type="dxa"/>
            <w:vAlign w:val="center"/>
          </w:tcPr>
          <w:p w14:paraId="6A02531B" w14:textId="77777777" w:rsidR="0071087C" w:rsidRPr="00E6516F" w:rsidRDefault="0071087C" w:rsidP="00174677">
            <w:pPr>
              <w:pStyle w:val="TAL"/>
              <w:rPr>
                <w:b/>
                <w:bCs/>
              </w:rPr>
            </w:pPr>
            <w:r w:rsidRPr="00E6516F">
              <w:t xml:space="preserve">  MIME body part</w:t>
            </w:r>
          </w:p>
        </w:tc>
        <w:tc>
          <w:tcPr>
            <w:tcW w:w="2126" w:type="dxa"/>
          </w:tcPr>
          <w:p w14:paraId="763B2812" w14:textId="77777777" w:rsidR="0071087C" w:rsidRPr="00E6516F" w:rsidRDefault="0071087C" w:rsidP="00174677">
            <w:pPr>
              <w:pStyle w:val="TAL"/>
              <w:rPr>
                <w:iCs/>
              </w:rPr>
            </w:pPr>
          </w:p>
        </w:tc>
        <w:tc>
          <w:tcPr>
            <w:tcW w:w="2126" w:type="dxa"/>
          </w:tcPr>
          <w:p w14:paraId="567D1EA4" w14:textId="77777777" w:rsidR="0071087C" w:rsidRPr="00E6516F" w:rsidRDefault="0071087C" w:rsidP="00174677">
            <w:pPr>
              <w:pStyle w:val="TAL"/>
              <w:rPr>
                <w:b/>
                <w:bCs/>
              </w:rPr>
            </w:pPr>
            <w:r w:rsidRPr="00E6516F">
              <w:rPr>
                <w:b/>
                <w:bCs/>
              </w:rPr>
              <w:t>MCData Data message</w:t>
            </w:r>
          </w:p>
        </w:tc>
        <w:tc>
          <w:tcPr>
            <w:tcW w:w="1418" w:type="dxa"/>
          </w:tcPr>
          <w:p w14:paraId="190D6D32" w14:textId="77777777" w:rsidR="0071087C" w:rsidRPr="00E6516F" w:rsidRDefault="0071087C" w:rsidP="00174677">
            <w:pPr>
              <w:pStyle w:val="TAL"/>
            </w:pPr>
          </w:p>
        </w:tc>
        <w:tc>
          <w:tcPr>
            <w:tcW w:w="1134" w:type="dxa"/>
          </w:tcPr>
          <w:p w14:paraId="3322D50E" w14:textId="77777777" w:rsidR="0071087C" w:rsidRPr="00E6516F" w:rsidRDefault="0071087C" w:rsidP="00174677">
            <w:pPr>
              <w:pStyle w:val="TAL"/>
            </w:pPr>
          </w:p>
        </w:tc>
      </w:tr>
      <w:tr w:rsidR="0071087C" w:rsidRPr="00E6516F" w14:paraId="23285D31" w14:textId="77777777" w:rsidTr="00174677">
        <w:tc>
          <w:tcPr>
            <w:tcW w:w="2835" w:type="dxa"/>
          </w:tcPr>
          <w:p w14:paraId="70583A70" w14:textId="77777777" w:rsidR="0071087C" w:rsidRPr="00E6516F" w:rsidRDefault="0071087C" w:rsidP="00174677">
            <w:pPr>
              <w:pStyle w:val="TAL"/>
              <w:rPr>
                <w:b/>
                <w:bCs/>
              </w:rPr>
            </w:pPr>
            <w:r w:rsidRPr="00E6516F">
              <w:t xml:space="preserve">    MIME-part-body</w:t>
            </w:r>
          </w:p>
        </w:tc>
        <w:tc>
          <w:tcPr>
            <w:tcW w:w="2126" w:type="dxa"/>
          </w:tcPr>
          <w:p w14:paraId="03C6DCFE" w14:textId="77777777" w:rsidR="0071087C" w:rsidRPr="00E6516F" w:rsidRDefault="0071087C" w:rsidP="00174677">
            <w:pPr>
              <w:pStyle w:val="TAL"/>
              <w:rPr>
                <w:iCs/>
              </w:rPr>
            </w:pPr>
            <w:r w:rsidRPr="00E6516F">
              <w:t>DATA PAYLOAD as described in Table 6.1.1.3.3-4</w:t>
            </w:r>
          </w:p>
        </w:tc>
        <w:tc>
          <w:tcPr>
            <w:tcW w:w="2126" w:type="dxa"/>
          </w:tcPr>
          <w:p w14:paraId="7F18AAF3" w14:textId="77777777" w:rsidR="0071087C" w:rsidRPr="00E6516F" w:rsidRDefault="0071087C" w:rsidP="00174677">
            <w:pPr>
              <w:pStyle w:val="TAL"/>
            </w:pPr>
          </w:p>
        </w:tc>
        <w:tc>
          <w:tcPr>
            <w:tcW w:w="1418" w:type="dxa"/>
          </w:tcPr>
          <w:p w14:paraId="706332B2" w14:textId="77777777" w:rsidR="0071087C" w:rsidRPr="00E6516F" w:rsidRDefault="0071087C" w:rsidP="00174677">
            <w:pPr>
              <w:pStyle w:val="TAL"/>
            </w:pPr>
          </w:p>
        </w:tc>
        <w:tc>
          <w:tcPr>
            <w:tcW w:w="1134" w:type="dxa"/>
          </w:tcPr>
          <w:p w14:paraId="289CD1C6" w14:textId="77777777" w:rsidR="0071087C" w:rsidRPr="00E6516F" w:rsidRDefault="0071087C" w:rsidP="00174677">
            <w:pPr>
              <w:pStyle w:val="TAL"/>
            </w:pPr>
          </w:p>
        </w:tc>
      </w:tr>
    </w:tbl>
    <w:p w14:paraId="5E8BE67C" w14:textId="77777777" w:rsidR="0071087C" w:rsidRPr="00E6516F" w:rsidRDefault="0071087C" w:rsidP="0071087C"/>
    <w:p w14:paraId="3815FA0A" w14:textId="77777777" w:rsidR="0071087C" w:rsidRPr="00E6516F" w:rsidRDefault="0071087C" w:rsidP="0071087C">
      <w:pPr>
        <w:pStyle w:val="TH"/>
      </w:pPr>
      <w:r w:rsidRPr="00E6516F">
        <w:t>Table 6.1.1.3.3-2: MCDATA-Info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58B4FA42" w14:textId="77777777" w:rsidTr="00174677">
        <w:trPr>
          <w:cantSplit/>
        </w:trPr>
        <w:tc>
          <w:tcPr>
            <w:tcW w:w="9639" w:type="dxa"/>
          </w:tcPr>
          <w:p w14:paraId="3E26270D" w14:textId="77777777" w:rsidR="0071087C" w:rsidRPr="00E6516F" w:rsidRDefault="0071087C" w:rsidP="00174677">
            <w:pPr>
              <w:pStyle w:val="TAL"/>
              <w:rPr>
                <w:rFonts w:cs="Arial"/>
                <w:szCs w:val="18"/>
              </w:rPr>
            </w:pPr>
            <w:r w:rsidRPr="00E6516F">
              <w:rPr>
                <w:rFonts w:cs="Arial"/>
                <w:szCs w:val="18"/>
              </w:rPr>
              <w:t>Derivation Path: TS 36.579-1 [2], Table 5.5.3.2.1-3, condition MCD_1to1</w:t>
            </w:r>
          </w:p>
        </w:tc>
      </w:tr>
    </w:tbl>
    <w:p w14:paraId="31F19C54" w14:textId="77777777" w:rsidR="0071087C" w:rsidRPr="00E6516F" w:rsidRDefault="0071087C" w:rsidP="0071087C"/>
    <w:p w14:paraId="1D072101" w14:textId="77777777" w:rsidR="0071087C" w:rsidRPr="00E6516F" w:rsidRDefault="0071087C" w:rsidP="0071087C">
      <w:pPr>
        <w:pStyle w:val="TH"/>
      </w:pPr>
      <w:r w:rsidRPr="00E6516F">
        <w:t>Table 6.1.1.3.3-3: SDS SIGNALLING PAYLOAD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044BA48C" w14:textId="77777777" w:rsidTr="00174677">
        <w:trPr>
          <w:cantSplit/>
        </w:trPr>
        <w:tc>
          <w:tcPr>
            <w:tcW w:w="9639" w:type="dxa"/>
          </w:tcPr>
          <w:p w14:paraId="3589D8B7" w14:textId="77777777" w:rsidR="0071087C" w:rsidRPr="00E6516F" w:rsidRDefault="0071087C" w:rsidP="00174677">
            <w:pPr>
              <w:pStyle w:val="TAL"/>
              <w:rPr>
                <w:rFonts w:cs="Arial"/>
                <w:szCs w:val="18"/>
              </w:rPr>
            </w:pPr>
            <w:r w:rsidRPr="00E6516F">
              <w:rPr>
                <w:rFonts w:cs="Arial"/>
                <w:szCs w:val="18"/>
              </w:rPr>
              <w:t>Derivation Path: TS 36.579-1 [2], Table 5.5.3.8.1-1, condition DELIVERED</w:t>
            </w:r>
          </w:p>
        </w:tc>
      </w:tr>
    </w:tbl>
    <w:p w14:paraId="64F44DF2" w14:textId="77777777" w:rsidR="0071087C" w:rsidRPr="00E6516F" w:rsidRDefault="0071087C" w:rsidP="0071087C"/>
    <w:p w14:paraId="0B5F3ADF" w14:textId="77777777" w:rsidR="0071087C" w:rsidRPr="00E6516F" w:rsidRDefault="0071087C" w:rsidP="0071087C">
      <w:pPr>
        <w:pStyle w:val="TH"/>
      </w:pPr>
      <w:r w:rsidRPr="00E6516F">
        <w:t>Table 6.1.1.3.3-4: DATA PAYLOAD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56DC46B5" w14:textId="77777777" w:rsidTr="00174677">
        <w:trPr>
          <w:cantSplit/>
        </w:trPr>
        <w:tc>
          <w:tcPr>
            <w:tcW w:w="9639" w:type="dxa"/>
          </w:tcPr>
          <w:p w14:paraId="5F623D73" w14:textId="77777777" w:rsidR="0071087C" w:rsidRPr="00E6516F" w:rsidRDefault="0071087C" w:rsidP="00174677">
            <w:pPr>
              <w:pStyle w:val="TAL"/>
              <w:rPr>
                <w:rFonts w:cs="Arial"/>
                <w:szCs w:val="18"/>
              </w:rPr>
            </w:pPr>
            <w:r w:rsidRPr="00E6516F">
              <w:rPr>
                <w:rFonts w:cs="Arial"/>
                <w:szCs w:val="18"/>
              </w:rPr>
              <w:t>Derivation Path: TS 36.579-1 [2], Table 5.5.3.9.2-1</w:t>
            </w:r>
          </w:p>
        </w:tc>
      </w:tr>
    </w:tbl>
    <w:p w14:paraId="5B91771A" w14:textId="77777777" w:rsidR="0071087C" w:rsidRPr="00E6516F" w:rsidRDefault="0071087C" w:rsidP="0071087C"/>
    <w:p w14:paraId="7693091E" w14:textId="77DF816F" w:rsidR="0071087C" w:rsidRPr="00E6516F" w:rsidRDefault="0071087C" w:rsidP="0071087C">
      <w:pPr>
        <w:pStyle w:val="TH"/>
      </w:pPr>
      <w:r w:rsidRPr="00E6516F">
        <w:t>Table 6.1.1.3.3-5: SIP MESSAGE (step 4, Table 6.1.1.3.2-1;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65EFDB8A" w14:textId="77777777" w:rsidTr="00174677">
        <w:tc>
          <w:tcPr>
            <w:tcW w:w="9639" w:type="dxa"/>
            <w:gridSpan w:val="5"/>
          </w:tcPr>
          <w:p w14:paraId="01D1BA97" w14:textId="57752BBE" w:rsidR="0071087C" w:rsidRPr="00E6516F" w:rsidRDefault="0071087C" w:rsidP="00174677">
            <w:pPr>
              <w:pStyle w:val="TAL"/>
              <w:rPr>
                <w:rFonts w:cs="Arial"/>
                <w:szCs w:val="18"/>
              </w:rPr>
            </w:pPr>
            <w:r w:rsidRPr="00E6516F">
              <w:rPr>
                <w:rFonts w:cs="Arial"/>
                <w:szCs w:val="18"/>
              </w:rPr>
              <w:t>Derivation Path: TS 36.579-1 [2], Table 5.5.2.7.2-1, condition MCDATA_SDS, MCDATA_SIGNALLING</w:t>
            </w:r>
          </w:p>
        </w:tc>
      </w:tr>
      <w:tr w:rsidR="0071087C" w:rsidRPr="00E6516F" w14:paraId="170B307B" w14:textId="77777777" w:rsidTr="00174677">
        <w:tc>
          <w:tcPr>
            <w:tcW w:w="2835" w:type="dxa"/>
          </w:tcPr>
          <w:p w14:paraId="3DC62F2D" w14:textId="77777777" w:rsidR="0071087C" w:rsidRPr="00E6516F" w:rsidRDefault="0071087C" w:rsidP="00174677">
            <w:pPr>
              <w:pStyle w:val="TAH"/>
              <w:rPr>
                <w:bCs/>
              </w:rPr>
            </w:pPr>
            <w:r w:rsidRPr="00E6516F">
              <w:rPr>
                <w:bCs/>
              </w:rPr>
              <w:t>Information Element</w:t>
            </w:r>
          </w:p>
        </w:tc>
        <w:tc>
          <w:tcPr>
            <w:tcW w:w="2126" w:type="dxa"/>
          </w:tcPr>
          <w:p w14:paraId="770CAD5B" w14:textId="77777777" w:rsidR="0071087C" w:rsidRPr="00E6516F" w:rsidRDefault="0071087C" w:rsidP="00174677">
            <w:pPr>
              <w:pStyle w:val="TAH"/>
              <w:rPr>
                <w:bCs/>
              </w:rPr>
            </w:pPr>
            <w:r w:rsidRPr="00E6516F">
              <w:rPr>
                <w:bCs/>
              </w:rPr>
              <w:t>Value/remark</w:t>
            </w:r>
          </w:p>
        </w:tc>
        <w:tc>
          <w:tcPr>
            <w:tcW w:w="2126" w:type="dxa"/>
          </w:tcPr>
          <w:p w14:paraId="3C637E5C" w14:textId="77777777" w:rsidR="0071087C" w:rsidRPr="00E6516F" w:rsidRDefault="0071087C" w:rsidP="00174677">
            <w:pPr>
              <w:pStyle w:val="TAH"/>
              <w:rPr>
                <w:bCs/>
              </w:rPr>
            </w:pPr>
            <w:r w:rsidRPr="00E6516F">
              <w:rPr>
                <w:bCs/>
              </w:rPr>
              <w:t>Comment</w:t>
            </w:r>
          </w:p>
        </w:tc>
        <w:tc>
          <w:tcPr>
            <w:tcW w:w="1418" w:type="dxa"/>
          </w:tcPr>
          <w:p w14:paraId="4FF36477" w14:textId="77777777" w:rsidR="0071087C" w:rsidRPr="00E6516F" w:rsidRDefault="0071087C" w:rsidP="00174677">
            <w:pPr>
              <w:pStyle w:val="TAH"/>
              <w:rPr>
                <w:bCs/>
              </w:rPr>
            </w:pPr>
            <w:r w:rsidRPr="00E6516F">
              <w:rPr>
                <w:bCs/>
              </w:rPr>
              <w:t>Reference</w:t>
            </w:r>
          </w:p>
        </w:tc>
        <w:tc>
          <w:tcPr>
            <w:tcW w:w="1134" w:type="dxa"/>
          </w:tcPr>
          <w:p w14:paraId="4762094A" w14:textId="77777777" w:rsidR="0071087C" w:rsidRPr="00E6516F" w:rsidRDefault="0071087C" w:rsidP="00174677">
            <w:pPr>
              <w:pStyle w:val="TAH"/>
              <w:rPr>
                <w:bCs/>
              </w:rPr>
            </w:pPr>
            <w:r w:rsidRPr="00E6516F">
              <w:rPr>
                <w:bCs/>
              </w:rPr>
              <w:t>Condition</w:t>
            </w:r>
          </w:p>
        </w:tc>
      </w:tr>
      <w:tr w:rsidR="0071087C" w:rsidRPr="00E6516F" w14:paraId="35020C80" w14:textId="77777777" w:rsidTr="00174677">
        <w:tc>
          <w:tcPr>
            <w:tcW w:w="2835" w:type="dxa"/>
            <w:vAlign w:val="center"/>
          </w:tcPr>
          <w:p w14:paraId="234F94EF" w14:textId="77777777" w:rsidR="0071087C" w:rsidRPr="00E6516F" w:rsidRDefault="0071087C" w:rsidP="00174677">
            <w:pPr>
              <w:pStyle w:val="TAL"/>
              <w:rPr>
                <w:b/>
                <w:bCs/>
              </w:rPr>
            </w:pPr>
            <w:r w:rsidRPr="00E6516F">
              <w:rPr>
                <w:b/>
                <w:bCs/>
              </w:rPr>
              <w:t>Message-body</w:t>
            </w:r>
          </w:p>
        </w:tc>
        <w:tc>
          <w:tcPr>
            <w:tcW w:w="2126" w:type="dxa"/>
          </w:tcPr>
          <w:p w14:paraId="3F115BC8" w14:textId="77777777" w:rsidR="0071087C" w:rsidRPr="00E6516F" w:rsidRDefault="0071087C" w:rsidP="00174677">
            <w:pPr>
              <w:pStyle w:val="TAL"/>
            </w:pPr>
          </w:p>
        </w:tc>
        <w:tc>
          <w:tcPr>
            <w:tcW w:w="2126" w:type="dxa"/>
          </w:tcPr>
          <w:p w14:paraId="17FAE206" w14:textId="77777777" w:rsidR="0071087C" w:rsidRPr="00E6516F" w:rsidRDefault="0071087C" w:rsidP="00174677">
            <w:pPr>
              <w:pStyle w:val="TAL"/>
            </w:pPr>
          </w:p>
        </w:tc>
        <w:tc>
          <w:tcPr>
            <w:tcW w:w="1418" w:type="dxa"/>
          </w:tcPr>
          <w:p w14:paraId="0EBDB5E8" w14:textId="451BFF93" w:rsidR="0071087C" w:rsidRPr="00E6516F" w:rsidRDefault="0071087C" w:rsidP="00174677">
            <w:pPr>
              <w:pStyle w:val="TAL"/>
            </w:pPr>
          </w:p>
        </w:tc>
        <w:tc>
          <w:tcPr>
            <w:tcW w:w="1134" w:type="dxa"/>
            <w:vAlign w:val="bottom"/>
          </w:tcPr>
          <w:p w14:paraId="1EF841D3" w14:textId="77777777" w:rsidR="0071087C" w:rsidRPr="00E6516F" w:rsidRDefault="0071087C" w:rsidP="00174677">
            <w:pPr>
              <w:pStyle w:val="TAL"/>
            </w:pPr>
          </w:p>
        </w:tc>
      </w:tr>
      <w:tr w:rsidR="0071087C" w:rsidRPr="00E6516F" w14:paraId="6B396F03" w14:textId="77777777" w:rsidTr="00174677">
        <w:tc>
          <w:tcPr>
            <w:tcW w:w="2835" w:type="dxa"/>
            <w:vAlign w:val="center"/>
          </w:tcPr>
          <w:p w14:paraId="2AA663F7" w14:textId="77777777" w:rsidR="0071087C" w:rsidRPr="00E6516F" w:rsidDel="003F59FF" w:rsidRDefault="0071087C" w:rsidP="00174677">
            <w:pPr>
              <w:pStyle w:val="TAL"/>
            </w:pPr>
            <w:r w:rsidRPr="00E6516F">
              <w:t xml:space="preserve">  MIME body part</w:t>
            </w:r>
          </w:p>
        </w:tc>
        <w:tc>
          <w:tcPr>
            <w:tcW w:w="2126" w:type="dxa"/>
            <w:vAlign w:val="center"/>
          </w:tcPr>
          <w:p w14:paraId="4C55CFEC" w14:textId="77777777" w:rsidR="0071087C" w:rsidRPr="00E6516F" w:rsidRDefault="0071087C" w:rsidP="00174677">
            <w:pPr>
              <w:pStyle w:val="TAL"/>
            </w:pPr>
          </w:p>
        </w:tc>
        <w:tc>
          <w:tcPr>
            <w:tcW w:w="2126" w:type="dxa"/>
          </w:tcPr>
          <w:p w14:paraId="13167EBB" w14:textId="77777777" w:rsidR="0071087C" w:rsidRPr="00E6516F" w:rsidRDefault="0071087C" w:rsidP="00174677">
            <w:pPr>
              <w:pStyle w:val="TAL"/>
              <w:rPr>
                <w:b/>
                <w:bCs/>
              </w:rPr>
            </w:pPr>
            <w:r w:rsidRPr="00E6516F">
              <w:rPr>
                <w:b/>
                <w:bCs/>
              </w:rPr>
              <w:t>MCData Data signalling message</w:t>
            </w:r>
          </w:p>
        </w:tc>
        <w:tc>
          <w:tcPr>
            <w:tcW w:w="1418" w:type="dxa"/>
          </w:tcPr>
          <w:p w14:paraId="61089849" w14:textId="77777777" w:rsidR="0071087C" w:rsidRPr="00E6516F" w:rsidRDefault="0071087C" w:rsidP="00174677">
            <w:pPr>
              <w:pStyle w:val="TAL"/>
            </w:pPr>
          </w:p>
        </w:tc>
        <w:tc>
          <w:tcPr>
            <w:tcW w:w="1134" w:type="dxa"/>
          </w:tcPr>
          <w:p w14:paraId="21C705E2" w14:textId="77777777" w:rsidR="0071087C" w:rsidRPr="00E6516F" w:rsidRDefault="0071087C" w:rsidP="00174677">
            <w:pPr>
              <w:pStyle w:val="TAL"/>
            </w:pPr>
          </w:p>
        </w:tc>
      </w:tr>
      <w:tr w:rsidR="0071087C" w:rsidRPr="00E6516F" w14:paraId="3ADE8257" w14:textId="77777777" w:rsidTr="00174677">
        <w:tc>
          <w:tcPr>
            <w:tcW w:w="2835" w:type="dxa"/>
          </w:tcPr>
          <w:p w14:paraId="1564C3F9" w14:textId="77777777" w:rsidR="0071087C" w:rsidRPr="00E6516F" w:rsidRDefault="0071087C" w:rsidP="00174677">
            <w:pPr>
              <w:pStyle w:val="TAL"/>
            </w:pPr>
            <w:r w:rsidRPr="00E6516F">
              <w:t xml:space="preserve">    MIME-part-body</w:t>
            </w:r>
          </w:p>
        </w:tc>
        <w:tc>
          <w:tcPr>
            <w:tcW w:w="2126" w:type="dxa"/>
          </w:tcPr>
          <w:p w14:paraId="55BEE0ED" w14:textId="77777777" w:rsidR="0071087C" w:rsidRPr="00E6516F" w:rsidRDefault="0071087C" w:rsidP="00174677">
            <w:pPr>
              <w:pStyle w:val="TAL"/>
              <w:rPr>
                <w:iCs/>
              </w:rPr>
            </w:pPr>
            <w:r w:rsidRPr="00E6516F">
              <w:t>MCData Protected Payload Message containing SDS NOTIFICATION as described in Table 6.1.1.3.3-7</w:t>
            </w:r>
          </w:p>
        </w:tc>
        <w:tc>
          <w:tcPr>
            <w:tcW w:w="2126" w:type="dxa"/>
          </w:tcPr>
          <w:p w14:paraId="16C7CA27" w14:textId="77777777" w:rsidR="0071087C" w:rsidRPr="00E6516F" w:rsidRDefault="0071087C" w:rsidP="00174677">
            <w:pPr>
              <w:pStyle w:val="TAL"/>
            </w:pPr>
          </w:p>
        </w:tc>
        <w:tc>
          <w:tcPr>
            <w:tcW w:w="1418" w:type="dxa"/>
          </w:tcPr>
          <w:p w14:paraId="09A2FCC8" w14:textId="77777777" w:rsidR="0071087C" w:rsidRPr="00E6516F" w:rsidRDefault="0071087C" w:rsidP="00174677">
            <w:pPr>
              <w:pStyle w:val="TAL"/>
            </w:pPr>
          </w:p>
        </w:tc>
        <w:tc>
          <w:tcPr>
            <w:tcW w:w="1134" w:type="dxa"/>
          </w:tcPr>
          <w:p w14:paraId="4CC84A7D" w14:textId="77777777" w:rsidR="0071087C" w:rsidRPr="00E6516F" w:rsidRDefault="0071087C" w:rsidP="00174677">
            <w:pPr>
              <w:pStyle w:val="TAL"/>
            </w:pPr>
          </w:p>
        </w:tc>
      </w:tr>
    </w:tbl>
    <w:p w14:paraId="053B10C9" w14:textId="77777777" w:rsidR="0071087C" w:rsidRPr="00E6516F" w:rsidRDefault="0071087C" w:rsidP="0071087C"/>
    <w:p w14:paraId="45FFA5F1" w14:textId="77777777" w:rsidR="0071087C" w:rsidRPr="00E6516F" w:rsidRDefault="0071087C" w:rsidP="0071087C">
      <w:pPr>
        <w:pStyle w:val="TH"/>
      </w:pPr>
      <w:r w:rsidRPr="00E6516F">
        <w:lastRenderedPageBreak/>
        <w:t>Table 6.1.1.3.3-6: Void</w:t>
      </w:r>
    </w:p>
    <w:p w14:paraId="5494E5BB" w14:textId="77777777" w:rsidR="00B93CA2" w:rsidRPr="00E6516F" w:rsidRDefault="00B93CA2" w:rsidP="00B93CA2"/>
    <w:p w14:paraId="0EEAEC90" w14:textId="77777777" w:rsidR="0071087C" w:rsidRPr="00E6516F" w:rsidRDefault="0071087C" w:rsidP="0071087C">
      <w:pPr>
        <w:pStyle w:val="TH"/>
      </w:pPr>
      <w:r w:rsidRPr="00E6516F">
        <w:t>Table 6.1.1.3.3-7: SDS NOTIFICATION (Table 6.1.1.3.3-5)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48B2A43A" w14:textId="77777777" w:rsidTr="00174677">
        <w:tc>
          <w:tcPr>
            <w:tcW w:w="9639" w:type="dxa"/>
          </w:tcPr>
          <w:p w14:paraId="6582097B" w14:textId="77777777" w:rsidR="0071087C" w:rsidRPr="00E6516F" w:rsidRDefault="0071087C" w:rsidP="00174677">
            <w:pPr>
              <w:pStyle w:val="TAL"/>
              <w:rPr>
                <w:rFonts w:cs="Arial"/>
                <w:szCs w:val="18"/>
              </w:rPr>
            </w:pPr>
            <w:r w:rsidRPr="00E6516F">
              <w:rPr>
                <w:rFonts w:cs="Arial"/>
                <w:szCs w:val="18"/>
              </w:rPr>
              <w:t>Derivation Path: TS 36.579-1 [2], Table 5.5.3.8.4-1, condition DELIVERED</w:t>
            </w:r>
          </w:p>
        </w:tc>
      </w:tr>
    </w:tbl>
    <w:p w14:paraId="0853182B" w14:textId="77777777" w:rsidR="0071087C" w:rsidRPr="00E6516F" w:rsidRDefault="0071087C" w:rsidP="0071087C"/>
    <w:p w14:paraId="76D2EDF4" w14:textId="77777777" w:rsidR="0071087C" w:rsidRPr="00E6516F" w:rsidRDefault="0071087C" w:rsidP="0071087C">
      <w:pPr>
        <w:pStyle w:val="TH"/>
      </w:pPr>
      <w:r w:rsidRPr="00E6516F">
        <w:t>Table 6.1.1.3.3-8: Void</w:t>
      </w:r>
    </w:p>
    <w:p w14:paraId="6F3E0AA0" w14:textId="77777777" w:rsidR="00B93CA2" w:rsidRPr="00E6516F" w:rsidRDefault="00B93CA2" w:rsidP="007D5D76"/>
    <w:p w14:paraId="2D29ABFA" w14:textId="54756839" w:rsidR="0071087C" w:rsidRPr="00E6516F" w:rsidRDefault="0071087C" w:rsidP="0071087C">
      <w:pPr>
        <w:pStyle w:val="TH"/>
      </w:pPr>
      <w:r w:rsidRPr="00E6516F">
        <w:t>Table 6.1.1.3.3-9: SIP MESSAGE (step 8, Table 6.1.1.3.2-1;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42B39306" w14:textId="77777777" w:rsidTr="00174677">
        <w:tc>
          <w:tcPr>
            <w:tcW w:w="9639" w:type="dxa"/>
            <w:gridSpan w:val="5"/>
          </w:tcPr>
          <w:p w14:paraId="32B77295" w14:textId="5E28854A" w:rsidR="0071087C" w:rsidRPr="00E6516F" w:rsidRDefault="0071087C" w:rsidP="00174677">
            <w:pPr>
              <w:pStyle w:val="TAL"/>
              <w:rPr>
                <w:rFonts w:cs="Arial"/>
                <w:szCs w:val="18"/>
              </w:rPr>
            </w:pPr>
            <w:r w:rsidRPr="00E6516F">
              <w:rPr>
                <w:rFonts w:cs="Arial"/>
                <w:szCs w:val="18"/>
              </w:rPr>
              <w:t>Derivation Path: TS 36.579-1 [2], Table 5.5.2.7.1-1, condition MCDATA_SDS, RESOURCE_LISTS, MIKEY, MCDATA_SIGNALLING, MCDATA_PAYLOAD</w:t>
            </w:r>
          </w:p>
        </w:tc>
      </w:tr>
      <w:tr w:rsidR="0071087C" w:rsidRPr="00E6516F" w14:paraId="76A6E536" w14:textId="77777777" w:rsidTr="00174677">
        <w:tc>
          <w:tcPr>
            <w:tcW w:w="2835" w:type="dxa"/>
          </w:tcPr>
          <w:p w14:paraId="7E1C1F4C" w14:textId="77777777" w:rsidR="0071087C" w:rsidRPr="00E6516F" w:rsidRDefault="0071087C" w:rsidP="00174677">
            <w:pPr>
              <w:pStyle w:val="TAH"/>
              <w:rPr>
                <w:bCs/>
              </w:rPr>
            </w:pPr>
            <w:r w:rsidRPr="00E6516F">
              <w:rPr>
                <w:bCs/>
              </w:rPr>
              <w:t>Information Element</w:t>
            </w:r>
          </w:p>
        </w:tc>
        <w:tc>
          <w:tcPr>
            <w:tcW w:w="2126" w:type="dxa"/>
          </w:tcPr>
          <w:p w14:paraId="17E9A9D0"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7A244622" w14:textId="77777777" w:rsidR="0071087C" w:rsidRPr="00E6516F" w:rsidRDefault="0071087C" w:rsidP="00174677">
            <w:pPr>
              <w:pStyle w:val="TAH"/>
              <w:rPr>
                <w:bCs/>
              </w:rPr>
            </w:pPr>
            <w:r w:rsidRPr="00E6516F">
              <w:rPr>
                <w:bCs/>
              </w:rPr>
              <w:t>Comment</w:t>
            </w:r>
          </w:p>
        </w:tc>
        <w:tc>
          <w:tcPr>
            <w:tcW w:w="1418" w:type="dxa"/>
          </w:tcPr>
          <w:p w14:paraId="5CA381AF" w14:textId="77777777" w:rsidR="0071087C" w:rsidRPr="00E6516F" w:rsidRDefault="0071087C" w:rsidP="00174677">
            <w:pPr>
              <w:pStyle w:val="TAH"/>
              <w:rPr>
                <w:bCs/>
              </w:rPr>
            </w:pPr>
            <w:r w:rsidRPr="00E6516F">
              <w:rPr>
                <w:bCs/>
              </w:rPr>
              <w:t>Reference</w:t>
            </w:r>
          </w:p>
        </w:tc>
        <w:tc>
          <w:tcPr>
            <w:tcW w:w="1134" w:type="dxa"/>
          </w:tcPr>
          <w:p w14:paraId="07B2EFD1" w14:textId="77777777" w:rsidR="0071087C" w:rsidRPr="00E6516F" w:rsidRDefault="0071087C" w:rsidP="00174677">
            <w:pPr>
              <w:pStyle w:val="TAH"/>
              <w:rPr>
                <w:bCs/>
              </w:rPr>
            </w:pPr>
            <w:r w:rsidRPr="00E6516F">
              <w:rPr>
                <w:bCs/>
              </w:rPr>
              <w:t>Condition</w:t>
            </w:r>
          </w:p>
        </w:tc>
      </w:tr>
      <w:tr w:rsidR="0071087C" w:rsidRPr="00E6516F" w14:paraId="143E5C4B" w14:textId="77777777" w:rsidTr="00174677">
        <w:tc>
          <w:tcPr>
            <w:tcW w:w="2835" w:type="dxa"/>
            <w:vAlign w:val="center"/>
          </w:tcPr>
          <w:p w14:paraId="7BB442F9" w14:textId="77777777" w:rsidR="0071087C" w:rsidRPr="00E6516F" w:rsidRDefault="0071087C" w:rsidP="00174677">
            <w:pPr>
              <w:pStyle w:val="TAL"/>
              <w:rPr>
                <w:b/>
                <w:bCs/>
              </w:rPr>
            </w:pPr>
            <w:r w:rsidRPr="00E6516F">
              <w:rPr>
                <w:b/>
                <w:bCs/>
              </w:rPr>
              <w:t>Message-body</w:t>
            </w:r>
          </w:p>
        </w:tc>
        <w:tc>
          <w:tcPr>
            <w:tcW w:w="2126" w:type="dxa"/>
          </w:tcPr>
          <w:p w14:paraId="4D7A3C1F" w14:textId="77777777" w:rsidR="0071087C" w:rsidRPr="00E6516F" w:rsidRDefault="0071087C" w:rsidP="00174677">
            <w:pPr>
              <w:pStyle w:val="TAL"/>
              <w:rPr>
                <w:iCs/>
              </w:rPr>
            </w:pPr>
          </w:p>
        </w:tc>
        <w:tc>
          <w:tcPr>
            <w:tcW w:w="2126" w:type="dxa"/>
            <w:tcBorders>
              <w:bottom w:val="single" w:sz="4" w:space="0" w:color="auto"/>
            </w:tcBorders>
          </w:tcPr>
          <w:p w14:paraId="6561603B" w14:textId="77777777" w:rsidR="0071087C" w:rsidRPr="00E6516F" w:rsidRDefault="0071087C" w:rsidP="00174677">
            <w:pPr>
              <w:pStyle w:val="TAL"/>
            </w:pPr>
          </w:p>
        </w:tc>
        <w:tc>
          <w:tcPr>
            <w:tcW w:w="1418" w:type="dxa"/>
          </w:tcPr>
          <w:p w14:paraId="63B591A5" w14:textId="77777777" w:rsidR="0071087C" w:rsidRPr="00E6516F" w:rsidRDefault="0071087C" w:rsidP="00174677">
            <w:pPr>
              <w:pStyle w:val="TAL"/>
            </w:pPr>
          </w:p>
        </w:tc>
        <w:tc>
          <w:tcPr>
            <w:tcW w:w="1134" w:type="dxa"/>
            <w:vAlign w:val="bottom"/>
          </w:tcPr>
          <w:p w14:paraId="47A15B74" w14:textId="77777777" w:rsidR="0071087C" w:rsidRPr="00E6516F" w:rsidRDefault="0071087C" w:rsidP="00174677">
            <w:pPr>
              <w:pStyle w:val="TAL"/>
            </w:pPr>
          </w:p>
        </w:tc>
      </w:tr>
      <w:tr w:rsidR="0071087C" w:rsidRPr="00E6516F" w14:paraId="4AFA6E2E" w14:textId="77777777" w:rsidTr="00174677">
        <w:tc>
          <w:tcPr>
            <w:tcW w:w="2835" w:type="dxa"/>
            <w:vAlign w:val="center"/>
          </w:tcPr>
          <w:p w14:paraId="376752FB" w14:textId="77777777" w:rsidR="0071087C" w:rsidRPr="00E6516F" w:rsidRDefault="0071087C" w:rsidP="00174677">
            <w:pPr>
              <w:pStyle w:val="TAL"/>
              <w:rPr>
                <w:b/>
                <w:bCs/>
              </w:rPr>
            </w:pPr>
            <w:r w:rsidRPr="00E6516F">
              <w:t xml:space="preserve">  MIME body part</w:t>
            </w:r>
          </w:p>
        </w:tc>
        <w:tc>
          <w:tcPr>
            <w:tcW w:w="2126" w:type="dxa"/>
            <w:vAlign w:val="center"/>
          </w:tcPr>
          <w:p w14:paraId="11E747B2" w14:textId="77777777" w:rsidR="0071087C" w:rsidRPr="00E6516F" w:rsidRDefault="0071087C" w:rsidP="00174677">
            <w:pPr>
              <w:pStyle w:val="TAL"/>
              <w:rPr>
                <w:iCs/>
              </w:rPr>
            </w:pPr>
          </w:p>
        </w:tc>
        <w:tc>
          <w:tcPr>
            <w:tcW w:w="2126" w:type="dxa"/>
            <w:tcBorders>
              <w:bottom w:val="single" w:sz="4" w:space="0" w:color="auto"/>
            </w:tcBorders>
          </w:tcPr>
          <w:p w14:paraId="70B62957" w14:textId="538E4E62" w:rsidR="0071087C" w:rsidRPr="00E6516F" w:rsidRDefault="0071087C" w:rsidP="00174677">
            <w:pPr>
              <w:pStyle w:val="TAL"/>
              <w:rPr>
                <w:b/>
                <w:bCs/>
              </w:rPr>
            </w:pPr>
            <w:r w:rsidRPr="00E6516F">
              <w:rPr>
                <w:b/>
                <w:bCs/>
              </w:rPr>
              <w:t>MCData-Info</w:t>
            </w:r>
          </w:p>
        </w:tc>
        <w:tc>
          <w:tcPr>
            <w:tcW w:w="1418" w:type="dxa"/>
          </w:tcPr>
          <w:p w14:paraId="175CD8DB" w14:textId="77777777" w:rsidR="0071087C" w:rsidRPr="00E6516F" w:rsidRDefault="0071087C" w:rsidP="00174677">
            <w:pPr>
              <w:pStyle w:val="TAL"/>
            </w:pPr>
          </w:p>
        </w:tc>
        <w:tc>
          <w:tcPr>
            <w:tcW w:w="1134" w:type="dxa"/>
          </w:tcPr>
          <w:p w14:paraId="5FF812E9" w14:textId="77777777" w:rsidR="0071087C" w:rsidRPr="00E6516F" w:rsidRDefault="0071087C" w:rsidP="00174677">
            <w:pPr>
              <w:pStyle w:val="TAL"/>
            </w:pPr>
          </w:p>
        </w:tc>
      </w:tr>
      <w:tr w:rsidR="0071087C" w:rsidRPr="00E6516F" w14:paraId="53BEF3B0" w14:textId="77777777" w:rsidTr="00174677">
        <w:tc>
          <w:tcPr>
            <w:tcW w:w="2835" w:type="dxa"/>
          </w:tcPr>
          <w:p w14:paraId="0461A605" w14:textId="77777777" w:rsidR="0071087C" w:rsidRPr="00E6516F" w:rsidRDefault="0071087C" w:rsidP="00174677">
            <w:pPr>
              <w:pStyle w:val="TAL"/>
              <w:rPr>
                <w:b/>
                <w:bCs/>
              </w:rPr>
            </w:pPr>
            <w:r w:rsidRPr="00E6516F">
              <w:t xml:space="preserve">    MIME-part-body</w:t>
            </w:r>
          </w:p>
        </w:tc>
        <w:tc>
          <w:tcPr>
            <w:tcW w:w="2126" w:type="dxa"/>
          </w:tcPr>
          <w:p w14:paraId="312AAFFC" w14:textId="77777777" w:rsidR="0071087C" w:rsidRPr="00E6516F" w:rsidRDefault="0071087C" w:rsidP="00174677">
            <w:pPr>
              <w:pStyle w:val="TAL"/>
              <w:rPr>
                <w:iCs/>
              </w:rPr>
            </w:pPr>
            <w:r w:rsidRPr="00E6516F">
              <w:t>As described in Table 6.1.1.3.3-3</w:t>
            </w:r>
          </w:p>
        </w:tc>
        <w:tc>
          <w:tcPr>
            <w:tcW w:w="2126" w:type="dxa"/>
            <w:tcBorders>
              <w:bottom w:val="single" w:sz="4" w:space="0" w:color="auto"/>
            </w:tcBorders>
          </w:tcPr>
          <w:p w14:paraId="4DAE29CB" w14:textId="77777777" w:rsidR="0071087C" w:rsidRPr="00E6516F" w:rsidRDefault="0071087C" w:rsidP="00174677">
            <w:pPr>
              <w:pStyle w:val="TAL"/>
            </w:pPr>
          </w:p>
        </w:tc>
        <w:tc>
          <w:tcPr>
            <w:tcW w:w="1418" w:type="dxa"/>
          </w:tcPr>
          <w:p w14:paraId="2D862305" w14:textId="77777777" w:rsidR="0071087C" w:rsidRPr="00E6516F" w:rsidRDefault="0071087C" w:rsidP="00174677">
            <w:pPr>
              <w:pStyle w:val="TAL"/>
            </w:pPr>
          </w:p>
        </w:tc>
        <w:tc>
          <w:tcPr>
            <w:tcW w:w="1134" w:type="dxa"/>
          </w:tcPr>
          <w:p w14:paraId="0DFA3B3B" w14:textId="77777777" w:rsidR="0071087C" w:rsidRPr="00E6516F" w:rsidRDefault="0071087C" w:rsidP="00174677">
            <w:pPr>
              <w:pStyle w:val="TAL"/>
            </w:pPr>
          </w:p>
        </w:tc>
      </w:tr>
      <w:tr w:rsidR="0071087C" w:rsidRPr="00E6516F" w14:paraId="1ED97EA5" w14:textId="77777777" w:rsidTr="00174677">
        <w:tc>
          <w:tcPr>
            <w:tcW w:w="2835" w:type="dxa"/>
            <w:vAlign w:val="center"/>
          </w:tcPr>
          <w:p w14:paraId="5F979C0C" w14:textId="77777777" w:rsidR="0071087C" w:rsidRPr="00E6516F" w:rsidRDefault="0071087C" w:rsidP="00174677">
            <w:pPr>
              <w:pStyle w:val="TAL"/>
            </w:pPr>
            <w:r w:rsidRPr="00E6516F">
              <w:t xml:space="preserve">  MIME body part</w:t>
            </w:r>
          </w:p>
        </w:tc>
        <w:tc>
          <w:tcPr>
            <w:tcW w:w="2126" w:type="dxa"/>
          </w:tcPr>
          <w:p w14:paraId="564A74E4" w14:textId="77777777" w:rsidR="0071087C" w:rsidRPr="00E6516F" w:rsidRDefault="0071087C" w:rsidP="00174677">
            <w:pPr>
              <w:pStyle w:val="TAL"/>
              <w:rPr>
                <w:iCs/>
              </w:rPr>
            </w:pPr>
          </w:p>
        </w:tc>
        <w:tc>
          <w:tcPr>
            <w:tcW w:w="2126" w:type="dxa"/>
            <w:tcBorders>
              <w:bottom w:val="single" w:sz="4" w:space="0" w:color="auto"/>
            </w:tcBorders>
          </w:tcPr>
          <w:p w14:paraId="01732453" w14:textId="77777777" w:rsidR="0071087C" w:rsidRPr="00E6516F" w:rsidRDefault="0071087C" w:rsidP="00174677">
            <w:pPr>
              <w:pStyle w:val="TAL"/>
              <w:rPr>
                <w:b/>
                <w:bCs/>
              </w:rPr>
            </w:pPr>
            <w:r w:rsidRPr="00E6516F">
              <w:rPr>
                <w:b/>
                <w:bCs/>
              </w:rPr>
              <w:t>MCData Data signalling message</w:t>
            </w:r>
          </w:p>
        </w:tc>
        <w:tc>
          <w:tcPr>
            <w:tcW w:w="1418" w:type="dxa"/>
          </w:tcPr>
          <w:p w14:paraId="3945414B" w14:textId="77777777" w:rsidR="0071087C" w:rsidRPr="00E6516F" w:rsidRDefault="0071087C" w:rsidP="00174677">
            <w:pPr>
              <w:pStyle w:val="TAL"/>
            </w:pPr>
          </w:p>
        </w:tc>
        <w:tc>
          <w:tcPr>
            <w:tcW w:w="1134" w:type="dxa"/>
          </w:tcPr>
          <w:p w14:paraId="30E6BC7B" w14:textId="77777777" w:rsidR="0071087C" w:rsidRPr="00E6516F" w:rsidRDefault="0071087C" w:rsidP="00174677">
            <w:pPr>
              <w:pStyle w:val="TAL"/>
            </w:pPr>
          </w:p>
        </w:tc>
      </w:tr>
      <w:tr w:rsidR="0071087C" w:rsidRPr="00E6516F" w14:paraId="05B23C3C" w14:textId="77777777" w:rsidTr="00174677">
        <w:tc>
          <w:tcPr>
            <w:tcW w:w="2835" w:type="dxa"/>
          </w:tcPr>
          <w:p w14:paraId="18DC501E" w14:textId="77777777" w:rsidR="0071087C" w:rsidRPr="00E6516F" w:rsidRDefault="0071087C" w:rsidP="00174677">
            <w:pPr>
              <w:pStyle w:val="TAL"/>
            </w:pPr>
            <w:r w:rsidRPr="00E6516F">
              <w:t xml:space="preserve">    MIME-part-body</w:t>
            </w:r>
          </w:p>
        </w:tc>
        <w:tc>
          <w:tcPr>
            <w:tcW w:w="2126" w:type="dxa"/>
          </w:tcPr>
          <w:p w14:paraId="56FA5003" w14:textId="77777777" w:rsidR="0071087C" w:rsidRPr="00E6516F" w:rsidRDefault="0071087C" w:rsidP="00174677">
            <w:pPr>
              <w:pStyle w:val="TAL"/>
              <w:rPr>
                <w:iCs/>
              </w:rPr>
            </w:pPr>
            <w:r w:rsidRPr="00E6516F">
              <w:t>MCData Protected Payload Message containing SDS SIGNALLING PAYLOAD as described in Table 6.1.1.3.3-10</w:t>
            </w:r>
          </w:p>
        </w:tc>
        <w:tc>
          <w:tcPr>
            <w:tcW w:w="2126" w:type="dxa"/>
            <w:tcBorders>
              <w:bottom w:val="single" w:sz="4" w:space="0" w:color="auto"/>
            </w:tcBorders>
          </w:tcPr>
          <w:p w14:paraId="5BDC5702" w14:textId="77777777" w:rsidR="0071087C" w:rsidRPr="00E6516F" w:rsidRDefault="0071087C" w:rsidP="00174677">
            <w:pPr>
              <w:pStyle w:val="TAL"/>
            </w:pPr>
          </w:p>
        </w:tc>
        <w:tc>
          <w:tcPr>
            <w:tcW w:w="1418" w:type="dxa"/>
          </w:tcPr>
          <w:p w14:paraId="2F02D25A" w14:textId="77777777" w:rsidR="0071087C" w:rsidRPr="00E6516F" w:rsidRDefault="0071087C" w:rsidP="00174677">
            <w:pPr>
              <w:pStyle w:val="TAL"/>
            </w:pPr>
          </w:p>
        </w:tc>
        <w:tc>
          <w:tcPr>
            <w:tcW w:w="1134" w:type="dxa"/>
          </w:tcPr>
          <w:p w14:paraId="1A4C8C62" w14:textId="77777777" w:rsidR="0071087C" w:rsidRPr="00E6516F" w:rsidRDefault="0071087C" w:rsidP="00174677">
            <w:pPr>
              <w:pStyle w:val="TAL"/>
            </w:pPr>
          </w:p>
        </w:tc>
      </w:tr>
      <w:tr w:rsidR="0071087C" w:rsidRPr="00E6516F" w14:paraId="5A57BF1C" w14:textId="77777777" w:rsidTr="00174677">
        <w:tc>
          <w:tcPr>
            <w:tcW w:w="2835" w:type="dxa"/>
            <w:vAlign w:val="center"/>
          </w:tcPr>
          <w:p w14:paraId="21BD78DB" w14:textId="77777777" w:rsidR="0071087C" w:rsidRPr="00E6516F" w:rsidRDefault="0071087C" w:rsidP="00174677">
            <w:pPr>
              <w:pStyle w:val="TAL"/>
              <w:rPr>
                <w:b/>
                <w:bCs/>
              </w:rPr>
            </w:pPr>
            <w:r w:rsidRPr="00E6516F">
              <w:t xml:space="preserve">  MIME body part</w:t>
            </w:r>
          </w:p>
        </w:tc>
        <w:tc>
          <w:tcPr>
            <w:tcW w:w="2126" w:type="dxa"/>
          </w:tcPr>
          <w:p w14:paraId="7CD21FBA" w14:textId="77777777" w:rsidR="0071087C" w:rsidRPr="00E6516F" w:rsidRDefault="0071087C" w:rsidP="00174677">
            <w:pPr>
              <w:pStyle w:val="TAL"/>
              <w:rPr>
                <w:iCs/>
              </w:rPr>
            </w:pPr>
          </w:p>
        </w:tc>
        <w:tc>
          <w:tcPr>
            <w:tcW w:w="2126" w:type="dxa"/>
            <w:tcBorders>
              <w:bottom w:val="single" w:sz="4" w:space="0" w:color="auto"/>
            </w:tcBorders>
          </w:tcPr>
          <w:p w14:paraId="24182F4A" w14:textId="77777777" w:rsidR="0071087C" w:rsidRPr="00E6516F" w:rsidRDefault="0071087C" w:rsidP="00174677">
            <w:pPr>
              <w:pStyle w:val="TAL"/>
              <w:rPr>
                <w:b/>
                <w:bCs/>
              </w:rPr>
            </w:pPr>
            <w:r w:rsidRPr="00E6516F">
              <w:rPr>
                <w:b/>
                <w:bCs/>
              </w:rPr>
              <w:t>MCData Data message</w:t>
            </w:r>
          </w:p>
        </w:tc>
        <w:tc>
          <w:tcPr>
            <w:tcW w:w="1418" w:type="dxa"/>
          </w:tcPr>
          <w:p w14:paraId="4EDAE227" w14:textId="77777777" w:rsidR="0071087C" w:rsidRPr="00E6516F" w:rsidRDefault="0071087C" w:rsidP="00174677">
            <w:pPr>
              <w:pStyle w:val="TAL"/>
            </w:pPr>
          </w:p>
        </w:tc>
        <w:tc>
          <w:tcPr>
            <w:tcW w:w="1134" w:type="dxa"/>
          </w:tcPr>
          <w:p w14:paraId="3E22DBD1" w14:textId="77777777" w:rsidR="0071087C" w:rsidRPr="00E6516F" w:rsidRDefault="0071087C" w:rsidP="00174677">
            <w:pPr>
              <w:pStyle w:val="TAL"/>
            </w:pPr>
          </w:p>
        </w:tc>
      </w:tr>
      <w:tr w:rsidR="0071087C" w:rsidRPr="00E6516F" w14:paraId="63F7758C" w14:textId="77777777" w:rsidTr="00174677">
        <w:tc>
          <w:tcPr>
            <w:tcW w:w="2835" w:type="dxa"/>
          </w:tcPr>
          <w:p w14:paraId="734B7B5F" w14:textId="77777777" w:rsidR="0071087C" w:rsidRPr="00E6516F" w:rsidRDefault="0071087C" w:rsidP="00174677">
            <w:pPr>
              <w:pStyle w:val="TAL"/>
              <w:rPr>
                <w:b/>
                <w:bCs/>
              </w:rPr>
            </w:pPr>
            <w:r w:rsidRPr="00E6516F">
              <w:t xml:space="preserve">    MIME-part-body</w:t>
            </w:r>
          </w:p>
        </w:tc>
        <w:tc>
          <w:tcPr>
            <w:tcW w:w="2126" w:type="dxa"/>
          </w:tcPr>
          <w:p w14:paraId="31C8E26D" w14:textId="77777777" w:rsidR="0071087C" w:rsidRPr="00E6516F" w:rsidRDefault="0071087C" w:rsidP="00174677">
            <w:pPr>
              <w:pStyle w:val="TAL"/>
              <w:rPr>
                <w:iCs/>
              </w:rPr>
            </w:pPr>
            <w:r w:rsidRPr="00E6516F">
              <w:t>DATA PAYLOAD as described in Table 6.1.1.3.3-4</w:t>
            </w:r>
          </w:p>
        </w:tc>
        <w:tc>
          <w:tcPr>
            <w:tcW w:w="2126" w:type="dxa"/>
            <w:tcBorders>
              <w:bottom w:val="single" w:sz="4" w:space="0" w:color="auto"/>
            </w:tcBorders>
          </w:tcPr>
          <w:p w14:paraId="02A32D45" w14:textId="77777777" w:rsidR="0071087C" w:rsidRPr="00E6516F" w:rsidRDefault="0071087C" w:rsidP="00174677">
            <w:pPr>
              <w:pStyle w:val="TAL"/>
            </w:pPr>
          </w:p>
        </w:tc>
        <w:tc>
          <w:tcPr>
            <w:tcW w:w="1418" w:type="dxa"/>
          </w:tcPr>
          <w:p w14:paraId="490C4FFC" w14:textId="77777777" w:rsidR="0071087C" w:rsidRPr="00E6516F" w:rsidRDefault="0071087C" w:rsidP="00174677">
            <w:pPr>
              <w:pStyle w:val="TAL"/>
            </w:pPr>
          </w:p>
        </w:tc>
        <w:tc>
          <w:tcPr>
            <w:tcW w:w="1134" w:type="dxa"/>
          </w:tcPr>
          <w:p w14:paraId="78655EEC" w14:textId="77777777" w:rsidR="0071087C" w:rsidRPr="00E6516F" w:rsidRDefault="0071087C" w:rsidP="00174677">
            <w:pPr>
              <w:pStyle w:val="TAL"/>
            </w:pPr>
          </w:p>
        </w:tc>
      </w:tr>
    </w:tbl>
    <w:p w14:paraId="276578C4" w14:textId="77777777" w:rsidR="0071087C" w:rsidRPr="00E6516F" w:rsidRDefault="0071087C" w:rsidP="0071087C"/>
    <w:p w14:paraId="7AD6C92C" w14:textId="77777777" w:rsidR="0071087C" w:rsidRPr="00E6516F" w:rsidRDefault="0071087C" w:rsidP="0071087C">
      <w:pPr>
        <w:pStyle w:val="TH"/>
      </w:pPr>
      <w:r w:rsidRPr="00E6516F">
        <w:t>Table 6.1.1.3.3-10: SDS SIGNALLING PAYLOAD (Table 6.1.1.3.3-9)</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54275F11" w14:textId="77777777" w:rsidTr="00174677">
        <w:tc>
          <w:tcPr>
            <w:tcW w:w="9644" w:type="dxa"/>
          </w:tcPr>
          <w:p w14:paraId="1CF09240"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5.5.3.8.1-1 condition READ</w:t>
            </w:r>
          </w:p>
        </w:tc>
      </w:tr>
    </w:tbl>
    <w:p w14:paraId="0576E366" w14:textId="77777777" w:rsidR="0071087C" w:rsidRPr="00E6516F" w:rsidRDefault="0071087C" w:rsidP="0071087C"/>
    <w:p w14:paraId="3CFE79D3" w14:textId="372C37F0" w:rsidR="0071087C" w:rsidRPr="00E6516F" w:rsidRDefault="0071087C" w:rsidP="0071087C">
      <w:pPr>
        <w:pStyle w:val="TH"/>
      </w:pPr>
      <w:r w:rsidRPr="00E6516F">
        <w:t>Table 6.1.1.3.3-11: SIP MESSAGE (step 10, Table 6.1.1.3.2-1;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1E7B6979" w14:textId="77777777" w:rsidTr="00174677">
        <w:tc>
          <w:tcPr>
            <w:tcW w:w="9639" w:type="dxa"/>
            <w:gridSpan w:val="5"/>
          </w:tcPr>
          <w:p w14:paraId="09946F38" w14:textId="1561F207" w:rsidR="0071087C" w:rsidRPr="00E6516F" w:rsidRDefault="0071087C" w:rsidP="00174677">
            <w:pPr>
              <w:pStyle w:val="TAL"/>
              <w:rPr>
                <w:rFonts w:cs="Arial"/>
                <w:szCs w:val="18"/>
              </w:rPr>
            </w:pPr>
            <w:r w:rsidRPr="00E6516F">
              <w:rPr>
                <w:rFonts w:cs="Arial"/>
                <w:szCs w:val="18"/>
              </w:rPr>
              <w:t>Derivation Path: TS 36.579-1 [2], Table 5.5.2.7.2-1, condition MCDATA_SDS, MCDATA_SIGNALLING</w:t>
            </w:r>
          </w:p>
        </w:tc>
      </w:tr>
      <w:tr w:rsidR="0071087C" w:rsidRPr="00E6516F" w14:paraId="0DE26513" w14:textId="77777777" w:rsidTr="00174677">
        <w:tc>
          <w:tcPr>
            <w:tcW w:w="2835" w:type="dxa"/>
          </w:tcPr>
          <w:p w14:paraId="7F8A0E49" w14:textId="77777777" w:rsidR="0071087C" w:rsidRPr="00E6516F" w:rsidRDefault="0071087C" w:rsidP="00174677">
            <w:pPr>
              <w:pStyle w:val="TAH"/>
              <w:rPr>
                <w:bCs/>
              </w:rPr>
            </w:pPr>
            <w:r w:rsidRPr="00E6516F">
              <w:rPr>
                <w:bCs/>
              </w:rPr>
              <w:t>Information Element</w:t>
            </w:r>
          </w:p>
        </w:tc>
        <w:tc>
          <w:tcPr>
            <w:tcW w:w="2126" w:type="dxa"/>
          </w:tcPr>
          <w:p w14:paraId="6E5303B9"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01C2BE22" w14:textId="77777777" w:rsidR="0071087C" w:rsidRPr="00E6516F" w:rsidRDefault="0071087C" w:rsidP="00174677">
            <w:pPr>
              <w:pStyle w:val="TAH"/>
              <w:rPr>
                <w:bCs/>
              </w:rPr>
            </w:pPr>
            <w:r w:rsidRPr="00E6516F">
              <w:rPr>
                <w:bCs/>
              </w:rPr>
              <w:t>Comment</w:t>
            </w:r>
          </w:p>
        </w:tc>
        <w:tc>
          <w:tcPr>
            <w:tcW w:w="1418" w:type="dxa"/>
          </w:tcPr>
          <w:p w14:paraId="2704BD73" w14:textId="77777777" w:rsidR="0071087C" w:rsidRPr="00E6516F" w:rsidRDefault="0071087C" w:rsidP="00174677">
            <w:pPr>
              <w:pStyle w:val="TAH"/>
              <w:rPr>
                <w:bCs/>
              </w:rPr>
            </w:pPr>
            <w:r w:rsidRPr="00E6516F">
              <w:rPr>
                <w:bCs/>
              </w:rPr>
              <w:t>Reference</w:t>
            </w:r>
          </w:p>
        </w:tc>
        <w:tc>
          <w:tcPr>
            <w:tcW w:w="1134" w:type="dxa"/>
          </w:tcPr>
          <w:p w14:paraId="7BE4A6DD" w14:textId="77777777" w:rsidR="0071087C" w:rsidRPr="00E6516F" w:rsidRDefault="0071087C" w:rsidP="00174677">
            <w:pPr>
              <w:pStyle w:val="TAH"/>
              <w:rPr>
                <w:bCs/>
              </w:rPr>
            </w:pPr>
            <w:r w:rsidRPr="00E6516F">
              <w:rPr>
                <w:bCs/>
              </w:rPr>
              <w:t>Condition</w:t>
            </w:r>
          </w:p>
        </w:tc>
      </w:tr>
      <w:tr w:rsidR="0071087C" w:rsidRPr="00E6516F" w14:paraId="5EFFECA8" w14:textId="77777777" w:rsidTr="00174677">
        <w:tc>
          <w:tcPr>
            <w:tcW w:w="2835" w:type="dxa"/>
            <w:vAlign w:val="center"/>
          </w:tcPr>
          <w:p w14:paraId="414C35E3" w14:textId="77777777" w:rsidR="0071087C" w:rsidRPr="00E6516F" w:rsidRDefault="0071087C" w:rsidP="00174677">
            <w:pPr>
              <w:pStyle w:val="TAL"/>
              <w:rPr>
                <w:b/>
                <w:bCs/>
              </w:rPr>
            </w:pPr>
            <w:r w:rsidRPr="00E6516F">
              <w:rPr>
                <w:b/>
                <w:bCs/>
              </w:rPr>
              <w:t>Message-body</w:t>
            </w:r>
          </w:p>
        </w:tc>
        <w:tc>
          <w:tcPr>
            <w:tcW w:w="2126" w:type="dxa"/>
          </w:tcPr>
          <w:p w14:paraId="23BC10D8" w14:textId="77777777" w:rsidR="0071087C" w:rsidRPr="00E6516F" w:rsidRDefault="0071087C" w:rsidP="00174677">
            <w:pPr>
              <w:pStyle w:val="TAL"/>
            </w:pPr>
          </w:p>
        </w:tc>
        <w:tc>
          <w:tcPr>
            <w:tcW w:w="2126" w:type="dxa"/>
            <w:tcBorders>
              <w:bottom w:val="single" w:sz="4" w:space="0" w:color="auto"/>
            </w:tcBorders>
          </w:tcPr>
          <w:p w14:paraId="00DEFDF9" w14:textId="77777777" w:rsidR="0071087C" w:rsidRPr="00E6516F" w:rsidRDefault="0071087C" w:rsidP="00174677">
            <w:pPr>
              <w:pStyle w:val="TAL"/>
            </w:pPr>
          </w:p>
        </w:tc>
        <w:tc>
          <w:tcPr>
            <w:tcW w:w="1418" w:type="dxa"/>
          </w:tcPr>
          <w:p w14:paraId="05C1E239" w14:textId="698EA3A6" w:rsidR="0071087C" w:rsidRPr="00E6516F" w:rsidRDefault="0071087C" w:rsidP="00174677">
            <w:pPr>
              <w:pStyle w:val="TAL"/>
            </w:pPr>
          </w:p>
        </w:tc>
        <w:tc>
          <w:tcPr>
            <w:tcW w:w="1134" w:type="dxa"/>
            <w:vAlign w:val="bottom"/>
          </w:tcPr>
          <w:p w14:paraId="7A1050FD" w14:textId="77777777" w:rsidR="0071087C" w:rsidRPr="00E6516F" w:rsidRDefault="0071087C" w:rsidP="00174677">
            <w:pPr>
              <w:pStyle w:val="TAL"/>
            </w:pPr>
          </w:p>
        </w:tc>
      </w:tr>
      <w:tr w:rsidR="0071087C" w:rsidRPr="00E6516F" w14:paraId="2CFCF241" w14:textId="77777777" w:rsidTr="00174677">
        <w:tc>
          <w:tcPr>
            <w:tcW w:w="2835" w:type="dxa"/>
            <w:vAlign w:val="center"/>
          </w:tcPr>
          <w:p w14:paraId="1B26D574" w14:textId="77777777" w:rsidR="0071087C" w:rsidRPr="00E6516F" w:rsidDel="003F59FF" w:rsidRDefault="0071087C" w:rsidP="00174677">
            <w:pPr>
              <w:pStyle w:val="TAL"/>
            </w:pPr>
            <w:r w:rsidRPr="00E6516F">
              <w:t xml:space="preserve">  MIME body part</w:t>
            </w:r>
          </w:p>
        </w:tc>
        <w:tc>
          <w:tcPr>
            <w:tcW w:w="2126" w:type="dxa"/>
            <w:vAlign w:val="center"/>
          </w:tcPr>
          <w:p w14:paraId="3BD7969C" w14:textId="77777777" w:rsidR="0071087C" w:rsidRPr="00E6516F" w:rsidRDefault="0071087C" w:rsidP="00174677">
            <w:pPr>
              <w:pStyle w:val="TAL"/>
            </w:pPr>
          </w:p>
        </w:tc>
        <w:tc>
          <w:tcPr>
            <w:tcW w:w="2126" w:type="dxa"/>
            <w:tcBorders>
              <w:bottom w:val="single" w:sz="4" w:space="0" w:color="auto"/>
            </w:tcBorders>
          </w:tcPr>
          <w:p w14:paraId="58B9C5D9" w14:textId="77777777" w:rsidR="0071087C" w:rsidRPr="00E6516F" w:rsidRDefault="0071087C" w:rsidP="00174677">
            <w:pPr>
              <w:pStyle w:val="TAL"/>
              <w:rPr>
                <w:b/>
                <w:bCs/>
              </w:rPr>
            </w:pPr>
            <w:r w:rsidRPr="00E6516F">
              <w:rPr>
                <w:b/>
                <w:bCs/>
              </w:rPr>
              <w:t>MCData Data signalling message</w:t>
            </w:r>
          </w:p>
        </w:tc>
        <w:tc>
          <w:tcPr>
            <w:tcW w:w="1418" w:type="dxa"/>
          </w:tcPr>
          <w:p w14:paraId="69E7F43D" w14:textId="77777777" w:rsidR="0071087C" w:rsidRPr="00E6516F" w:rsidRDefault="0071087C" w:rsidP="00174677">
            <w:pPr>
              <w:pStyle w:val="TAL"/>
            </w:pPr>
          </w:p>
        </w:tc>
        <w:tc>
          <w:tcPr>
            <w:tcW w:w="1134" w:type="dxa"/>
          </w:tcPr>
          <w:p w14:paraId="0291C345" w14:textId="77777777" w:rsidR="0071087C" w:rsidRPr="00E6516F" w:rsidRDefault="0071087C" w:rsidP="00174677">
            <w:pPr>
              <w:pStyle w:val="TAL"/>
            </w:pPr>
          </w:p>
        </w:tc>
      </w:tr>
      <w:tr w:rsidR="0071087C" w:rsidRPr="00E6516F" w14:paraId="263EF7C0" w14:textId="77777777" w:rsidTr="00174677">
        <w:tc>
          <w:tcPr>
            <w:tcW w:w="2835" w:type="dxa"/>
          </w:tcPr>
          <w:p w14:paraId="7EE66654" w14:textId="77777777" w:rsidR="0071087C" w:rsidRPr="00E6516F" w:rsidRDefault="0071087C" w:rsidP="00174677">
            <w:pPr>
              <w:pStyle w:val="TAL"/>
            </w:pPr>
            <w:r w:rsidRPr="00E6516F">
              <w:t xml:space="preserve">    MIME-part-body</w:t>
            </w:r>
          </w:p>
        </w:tc>
        <w:tc>
          <w:tcPr>
            <w:tcW w:w="2126" w:type="dxa"/>
          </w:tcPr>
          <w:p w14:paraId="67F096A1" w14:textId="77777777" w:rsidR="0071087C" w:rsidRPr="00E6516F" w:rsidRDefault="0071087C" w:rsidP="00174677">
            <w:pPr>
              <w:pStyle w:val="TAL"/>
              <w:rPr>
                <w:iCs/>
              </w:rPr>
            </w:pPr>
            <w:r w:rsidRPr="00E6516F">
              <w:t>MCData Protected Payload Message containing SDS NOTIFICATION as described in Table 6.1.1.3.3-12</w:t>
            </w:r>
          </w:p>
        </w:tc>
        <w:tc>
          <w:tcPr>
            <w:tcW w:w="2126" w:type="dxa"/>
          </w:tcPr>
          <w:p w14:paraId="13CF90E8" w14:textId="77777777" w:rsidR="0071087C" w:rsidRPr="00E6516F" w:rsidRDefault="0071087C" w:rsidP="00174677">
            <w:pPr>
              <w:pStyle w:val="TAL"/>
            </w:pPr>
          </w:p>
        </w:tc>
        <w:tc>
          <w:tcPr>
            <w:tcW w:w="1418" w:type="dxa"/>
          </w:tcPr>
          <w:p w14:paraId="1CF6D5C5" w14:textId="77777777" w:rsidR="0071087C" w:rsidRPr="00E6516F" w:rsidRDefault="0071087C" w:rsidP="00174677">
            <w:pPr>
              <w:pStyle w:val="TAL"/>
            </w:pPr>
          </w:p>
        </w:tc>
        <w:tc>
          <w:tcPr>
            <w:tcW w:w="1134" w:type="dxa"/>
          </w:tcPr>
          <w:p w14:paraId="4473B6F7" w14:textId="77777777" w:rsidR="0071087C" w:rsidRPr="00E6516F" w:rsidRDefault="0071087C" w:rsidP="00174677">
            <w:pPr>
              <w:pStyle w:val="TAL"/>
            </w:pPr>
          </w:p>
        </w:tc>
      </w:tr>
    </w:tbl>
    <w:p w14:paraId="58B3484E" w14:textId="77777777" w:rsidR="0071087C" w:rsidRPr="00E6516F" w:rsidRDefault="0071087C" w:rsidP="0071087C"/>
    <w:p w14:paraId="70E9C415" w14:textId="77777777" w:rsidR="0071087C" w:rsidRPr="00E6516F" w:rsidRDefault="0071087C" w:rsidP="0071087C">
      <w:pPr>
        <w:pStyle w:val="TH"/>
      </w:pPr>
      <w:r w:rsidRPr="00E6516F">
        <w:t>Table 6.1.1.3.3-12: SDS NOTIFICATION (Table 6.1.1.3.3-11)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4A2C8726" w14:textId="77777777" w:rsidTr="00174677">
        <w:tc>
          <w:tcPr>
            <w:tcW w:w="9639" w:type="dxa"/>
          </w:tcPr>
          <w:p w14:paraId="53143B1C" w14:textId="77777777" w:rsidR="0071087C" w:rsidRPr="00E6516F" w:rsidRDefault="0071087C" w:rsidP="00174677">
            <w:pPr>
              <w:pStyle w:val="TAL"/>
              <w:rPr>
                <w:rFonts w:cs="Arial"/>
                <w:szCs w:val="18"/>
              </w:rPr>
            </w:pPr>
            <w:r w:rsidRPr="00E6516F">
              <w:rPr>
                <w:rFonts w:cs="Arial"/>
                <w:szCs w:val="18"/>
              </w:rPr>
              <w:t>Derivation Path: TS 36.579-1 [2], Table 5.5.3.8.4-1, condition READ</w:t>
            </w:r>
          </w:p>
        </w:tc>
      </w:tr>
    </w:tbl>
    <w:p w14:paraId="29499ED0" w14:textId="77777777" w:rsidR="0071087C" w:rsidRPr="00E6516F" w:rsidRDefault="0071087C" w:rsidP="0071087C"/>
    <w:p w14:paraId="085E5B85" w14:textId="366AB4E0" w:rsidR="0071087C" w:rsidRPr="00E6516F" w:rsidRDefault="0071087C" w:rsidP="0071087C">
      <w:pPr>
        <w:pStyle w:val="TH"/>
      </w:pPr>
      <w:r w:rsidRPr="00E6516F">
        <w:lastRenderedPageBreak/>
        <w:t>Table 6.1.1.3.3-13: SIP MESSAGE (step 14, Table 6.1.1.3.2-1;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6FCB3AEC" w14:textId="77777777" w:rsidTr="00174677">
        <w:tc>
          <w:tcPr>
            <w:tcW w:w="9639" w:type="dxa"/>
            <w:gridSpan w:val="5"/>
          </w:tcPr>
          <w:p w14:paraId="26E9BB82" w14:textId="2028FE7C" w:rsidR="0071087C" w:rsidRPr="00E6516F" w:rsidRDefault="0071087C" w:rsidP="00174677">
            <w:pPr>
              <w:pStyle w:val="TAL"/>
              <w:rPr>
                <w:rFonts w:cs="Arial"/>
                <w:szCs w:val="18"/>
              </w:rPr>
            </w:pPr>
            <w:r w:rsidRPr="00E6516F">
              <w:rPr>
                <w:rFonts w:cs="Arial"/>
                <w:szCs w:val="18"/>
              </w:rPr>
              <w:t>Derivation Path: TS 36.579-1 [2], Table 5.5.2.7.1-1, condition MCDATA_SDS, RESOURCE_LISTS, MIKEY, MCDATA_SIGNALLING, MCDATA_PAYLOAD</w:t>
            </w:r>
          </w:p>
        </w:tc>
      </w:tr>
      <w:tr w:rsidR="0071087C" w:rsidRPr="00E6516F" w14:paraId="7EEBEB0F" w14:textId="77777777" w:rsidTr="00174677">
        <w:tc>
          <w:tcPr>
            <w:tcW w:w="2835" w:type="dxa"/>
          </w:tcPr>
          <w:p w14:paraId="62A061A0" w14:textId="77777777" w:rsidR="0071087C" w:rsidRPr="00E6516F" w:rsidRDefault="0071087C" w:rsidP="00174677">
            <w:pPr>
              <w:pStyle w:val="TAH"/>
              <w:rPr>
                <w:bCs/>
              </w:rPr>
            </w:pPr>
            <w:r w:rsidRPr="00E6516F">
              <w:rPr>
                <w:bCs/>
              </w:rPr>
              <w:t>Information Element</w:t>
            </w:r>
          </w:p>
        </w:tc>
        <w:tc>
          <w:tcPr>
            <w:tcW w:w="2126" w:type="dxa"/>
          </w:tcPr>
          <w:p w14:paraId="3DCE1490"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25F79F32" w14:textId="77777777" w:rsidR="0071087C" w:rsidRPr="00E6516F" w:rsidRDefault="0071087C" w:rsidP="00174677">
            <w:pPr>
              <w:pStyle w:val="TAH"/>
              <w:rPr>
                <w:bCs/>
              </w:rPr>
            </w:pPr>
            <w:r w:rsidRPr="00E6516F">
              <w:rPr>
                <w:bCs/>
              </w:rPr>
              <w:t>Comment</w:t>
            </w:r>
          </w:p>
        </w:tc>
        <w:tc>
          <w:tcPr>
            <w:tcW w:w="1418" w:type="dxa"/>
          </w:tcPr>
          <w:p w14:paraId="27A31490" w14:textId="77777777" w:rsidR="0071087C" w:rsidRPr="00E6516F" w:rsidRDefault="0071087C" w:rsidP="00174677">
            <w:pPr>
              <w:pStyle w:val="TAH"/>
              <w:rPr>
                <w:bCs/>
              </w:rPr>
            </w:pPr>
            <w:r w:rsidRPr="00E6516F">
              <w:rPr>
                <w:bCs/>
              </w:rPr>
              <w:t>Reference</w:t>
            </w:r>
          </w:p>
        </w:tc>
        <w:tc>
          <w:tcPr>
            <w:tcW w:w="1134" w:type="dxa"/>
          </w:tcPr>
          <w:p w14:paraId="36589228" w14:textId="77777777" w:rsidR="0071087C" w:rsidRPr="00E6516F" w:rsidRDefault="0071087C" w:rsidP="00174677">
            <w:pPr>
              <w:pStyle w:val="TAH"/>
              <w:rPr>
                <w:bCs/>
              </w:rPr>
            </w:pPr>
            <w:r w:rsidRPr="00E6516F">
              <w:rPr>
                <w:bCs/>
              </w:rPr>
              <w:t>Condition</w:t>
            </w:r>
          </w:p>
        </w:tc>
      </w:tr>
      <w:tr w:rsidR="0071087C" w:rsidRPr="00E6516F" w14:paraId="5ACD142D" w14:textId="77777777" w:rsidTr="00174677">
        <w:tc>
          <w:tcPr>
            <w:tcW w:w="2835" w:type="dxa"/>
            <w:vAlign w:val="center"/>
          </w:tcPr>
          <w:p w14:paraId="3BA5992F" w14:textId="77777777" w:rsidR="0071087C" w:rsidRPr="00E6516F" w:rsidRDefault="0071087C" w:rsidP="00174677">
            <w:pPr>
              <w:pStyle w:val="TAL"/>
              <w:rPr>
                <w:b/>
                <w:bCs/>
              </w:rPr>
            </w:pPr>
            <w:r w:rsidRPr="00E6516F">
              <w:rPr>
                <w:b/>
                <w:bCs/>
              </w:rPr>
              <w:t>Message-body</w:t>
            </w:r>
          </w:p>
        </w:tc>
        <w:tc>
          <w:tcPr>
            <w:tcW w:w="2126" w:type="dxa"/>
          </w:tcPr>
          <w:p w14:paraId="5AF267EE" w14:textId="77777777" w:rsidR="0071087C" w:rsidRPr="00E6516F" w:rsidRDefault="0071087C" w:rsidP="00174677">
            <w:pPr>
              <w:pStyle w:val="TAL"/>
              <w:rPr>
                <w:iCs/>
              </w:rPr>
            </w:pPr>
          </w:p>
        </w:tc>
        <w:tc>
          <w:tcPr>
            <w:tcW w:w="2126" w:type="dxa"/>
            <w:tcBorders>
              <w:bottom w:val="single" w:sz="4" w:space="0" w:color="auto"/>
            </w:tcBorders>
          </w:tcPr>
          <w:p w14:paraId="2089F6B8" w14:textId="77777777" w:rsidR="0071087C" w:rsidRPr="00E6516F" w:rsidRDefault="0071087C" w:rsidP="00174677">
            <w:pPr>
              <w:pStyle w:val="TAL"/>
            </w:pPr>
          </w:p>
        </w:tc>
        <w:tc>
          <w:tcPr>
            <w:tcW w:w="1418" w:type="dxa"/>
          </w:tcPr>
          <w:p w14:paraId="67CAC1D7" w14:textId="77777777" w:rsidR="0071087C" w:rsidRPr="00E6516F" w:rsidRDefault="0071087C" w:rsidP="00174677">
            <w:pPr>
              <w:pStyle w:val="TAL"/>
            </w:pPr>
          </w:p>
        </w:tc>
        <w:tc>
          <w:tcPr>
            <w:tcW w:w="1134" w:type="dxa"/>
            <w:vAlign w:val="bottom"/>
          </w:tcPr>
          <w:p w14:paraId="687B3C81" w14:textId="77777777" w:rsidR="0071087C" w:rsidRPr="00E6516F" w:rsidRDefault="0071087C" w:rsidP="00174677">
            <w:pPr>
              <w:pStyle w:val="TAL"/>
            </w:pPr>
          </w:p>
        </w:tc>
      </w:tr>
      <w:tr w:rsidR="0071087C" w:rsidRPr="00E6516F" w14:paraId="3C9CF857" w14:textId="77777777" w:rsidTr="00174677">
        <w:tc>
          <w:tcPr>
            <w:tcW w:w="2835" w:type="dxa"/>
            <w:vAlign w:val="center"/>
          </w:tcPr>
          <w:p w14:paraId="088BF118" w14:textId="77777777" w:rsidR="0071087C" w:rsidRPr="00E6516F" w:rsidRDefault="0071087C" w:rsidP="00174677">
            <w:pPr>
              <w:pStyle w:val="TAL"/>
              <w:rPr>
                <w:b/>
                <w:bCs/>
              </w:rPr>
            </w:pPr>
            <w:r w:rsidRPr="00E6516F">
              <w:t xml:space="preserve">  MIME body part</w:t>
            </w:r>
          </w:p>
        </w:tc>
        <w:tc>
          <w:tcPr>
            <w:tcW w:w="2126" w:type="dxa"/>
            <w:vAlign w:val="center"/>
          </w:tcPr>
          <w:p w14:paraId="7BACEB06" w14:textId="77777777" w:rsidR="0071087C" w:rsidRPr="00E6516F" w:rsidRDefault="0071087C" w:rsidP="00174677">
            <w:pPr>
              <w:pStyle w:val="TAL"/>
              <w:rPr>
                <w:iCs/>
              </w:rPr>
            </w:pPr>
          </w:p>
        </w:tc>
        <w:tc>
          <w:tcPr>
            <w:tcW w:w="2126" w:type="dxa"/>
            <w:tcBorders>
              <w:bottom w:val="single" w:sz="4" w:space="0" w:color="auto"/>
            </w:tcBorders>
          </w:tcPr>
          <w:p w14:paraId="33C1460F" w14:textId="5FB79317" w:rsidR="0071087C" w:rsidRPr="00E6516F" w:rsidRDefault="0071087C" w:rsidP="00174677">
            <w:pPr>
              <w:pStyle w:val="TAL"/>
              <w:rPr>
                <w:b/>
                <w:bCs/>
              </w:rPr>
            </w:pPr>
            <w:r w:rsidRPr="00E6516F">
              <w:rPr>
                <w:b/>
                <w:bCs/>
              </w:rPr>
              <w:t>MCData-Info</w:t>
            </w:r>
          </w:p>
        </w:tc>
        <w:tc>
          <w:tcPr>
            <w:tcW w:w="1418" w:type="dxa"/>
          </w:tcPr>
          <w:p w14:paraId="18A9711D" w14:textId="77777777" w:rsidR="0071087C" w:rsidRPr="00E6516F" w:rsidRDefault="0071087C" w:rsidP="00174677">
            <w:pPr>
              <w:pStyle w:val="TAL"/>
            </w:pPr>
          </w:p>
        </w:tc>
        <w:tc>
          <w:tcPr>
            <w:tcW w:w="1134" w:type="dxa"/>
          </w:tcPr>
          <w:p w14:paraId="376519D6" w14:textId="77777777" w:rsidR="0071087C" w:rsidRPr="00E6516F" w:rsidRDefault="0071087C" w:rsidP="00174677">
            <w:pPr>
              <w:pStyle w:val="TAL"/>
            </w:pPr>
          </w:p>
        </w:tc>
      </w:tr>
      <w:tr w:rsidR="0071087C" w:rsidRPr="00E6516F" w14:paraId="516BE602" w14:textId="77777777" w:rsidTr="00174677">
        <w:tc>
          <w:tcPr>
            <w:tcW w:w="2835" w:type="dxa"/>
          </w:tcPr>
          <w:p w14:paraId="6CEFF406" w14:textId="77777777" w:rsidR="0071087C" w:rsidRPr="00E6516F" w:rsidRDefault="0071087C" w:rsidP="00174677">
            <w:pPr>
              <w:pStyle w:val="TAL"/>
              <w:tabs>
                <w:tab w:val="left" w:pos="754"/>
              </w:tabs>
              <w:rPr>
                <w:b/>
                <w:bCs/>
              </w:rPr>
            </w:pPr>
            <w:r w:rsidRPr="00E6516F">
              <w:t xml:space="preserve">    MIME-part-body</w:t>
            </w:r>
          </w:p>
        </w:tc>
        <w:tc>
          <w:tcPr>
            <w:tcW w:w="2126" w:type="dxa"/>
          </w:tcPr>
          <w:p w14:paraId="4C7182E4" w14:textId="77777777" w:rsidR="0071087C" w:rsidRPr="00E6516F" w:rsidRDefault="0071087C" w:rsidP="00174677">
            <w:pPr>
              <w:pStyle w:val="TAL"/>
              <w:rPr>
                <w:iCs/>
              </w:rPr>
            </w:pPr>
            <w:r w:rsidRPr="00E6516F">
              <w:t>MCData-Info as described in Table 6.1.1.3.3-2</w:t>
            </w:r>
          </w:p>
        </w:tc>
        <w:tc>
          <w:tcPr>
            <w:tcW w:w="2126" w:type="dxa"/>
            <w:tcBorders>
              <w:bottom w:val="single" w:sz="4" w:space="0" w:color="auto"/>
            </w:tcBorders>
          </w:tcPr>
          <w:p w14:paraId="39B73048" w14:textId="77777777" w:rsidR="0071087C" w:rsidRPr="00E6516F" w:rsidRDefault="0071087C" w:rsidP="00174677">
            <w:pPr>
              <w:pStyle w:val="TAL"/>
            </w:pPr>
          </w:p>
        </w:tc>
        <w:tc>
          <w:tcPr>
            <w:tcW w:w="1418" w:type="dxa"/>
          </w:tcPr>
          <w:p w14:paraId="43C410A0" w14:textId="77777777" w:rsidR="0071087C" w:rsidRPr="00E6516F" w:rsidRDefault="0071087C" w:rsidP="00174677">
            <w:pPr>
              <w:pStyle w:val="TAL"/>
            </w:pPr>
          </w:p>
        </w:tc>
        <w:tc>
          <w:tcPr>
            <w:tcW w:w="1134" w:type="dxa"/>
          </w:tcPr>
          <w:p w14:paraId="53BE9521" w14:textId="77777777" w:rsidR="0071087C" w:rsidRPr="00E6516F" w:rsidRDefault="0071087C" w:rsidP="00174677">
            <w:pPr>
              <w:pStyle w:val="TAL"/>
            </w:pPr>
          </w:p>
        </w:tc>
      </w:tr>
      <w:tr w:rsidR="0071087C" w:rsidRPr="00E6516F" w14:paraId="098D1AE6" w14:textId="77777777" w:rsidTr="00174677">
        <w:tc>
          <w:tcPr>
            <w:tcW w:w="2835" w:type="dxa"/>
            <w:vAlign w:val="center"/>
          </w:tcPr>
          <w:p w14:paraId="3363BE75" w14:textId="77777777" w:rsidR="0071087C" w:rsidRPr="00E6516F" w:rsidRDefault="0071087C" w:rsidP="00174677">
            <w:pPr>
              <w:pStyle w:val="TAL"/>
            </w:pPr>
            <w:r w:rsidRPr="00E6516F">
              <w:t xml:space="preserve">  MIME body part</w:t>
            </w:r>
          </w:p>
        </w:tc>
        <w:tc>
          <w:tcPr>
            <w:tcW w:w="2126" w:type="dxa"/>
          </w:tcPr>
          <w:p w14:paraId="148E5F48" w14:textId="77777777" w:rsidR="0071087C" w:rsidRPr="00E6516F" w:rsidRDefault="0071087C" w:rsidP="00174677">
            <w:pPr>
              <w:pStyle w:val="TAL"/>
              <w:rPr>
                <w:iCs/>
              </w:rPr>
            </w:pPr>
          </w:p>
        </w:tc>
        <w:tc>
          <w:tcPr>
            <w:tcW w:w="2126" w:type="dxa"/>
            <w:tcBorders>
              <w:bottom w:val="single" w:sz="4" w:space="0" w:color="auto"/>
            </w:tcBorders>
          </w:tcPr>
          <w:p w14:paraId="34E9F94A" w14:textId="77777777" w:rsidR="0071087C" w:rsidRPr="00E6516F" w:rsidRDefault="0071087C" w:rsidP="00174677">
            <w:pPr>
              <w:pStyle w:val="TAL"/>
              <w:rPr>
                <w:b/>
                <w:bCs/>
              </w:rPr>
            </w:pPr>
            <w:r w:rsidRPr="00E6516F">
              <w:rPr>
                <w:b/>
                <w:bCs/>
              </w:rPr>
              <w:t>MCData Data signalling message</w:t>
            </w:r>
          </w:p>
        </w:tc>
        <w:tc>
          <w:tcPr>
            <w:tcW w:w="1418" w:type="dxa"/>
          </w:tcPr>
          <w:p w14:paraId="0F0D6533" w14:textId="77777777" w:rsidR="0071087C" w:rsidRPr="00E6516F" w:rsidRDefault="0071087C" w:rsidP="00174677">
            <w:pPr>
              <w:pStyle w:val="TAL"/>
            </w:pPr>
          </w:p>
        </w:tc>
        <w:tc>
          <w:tcPr>
            <w:tcW w:w="1134" w:type="dxa"/>
          </w:tcPr>
          <w:p w14:paraId="0FF01CCA" w14:textId="77777777" w:rsidR="0071087C" w:rsidRPr="00E6516F" w:rsidRDefault="0071087C" w:rsidP="00174677">
            <w:pPr>
              <w:pStyle w:val="TAL"/>
            </w:pPr>
          </w:p>
        </w:tc>
      </w:tr>
      <w:tr w:rsidR="0071087C" w:rsidRPr="00E6516F" w14:paraId="4D128D43" w14:textId="77777777" w:rsidTr="00174677">
        <w:tc>
          <w:tcPr>
            <w:tcW w:w="2835" w:type="dxa"/>
          </w:tcPr>
          <w:p w14:paraId="054D8ECC" w14:textId="77777777" w:rsidR="0071087C" w:rsidRPr="00E6516F" w:rsidRDefault="0071087C" w:rsidP="00174677">
            <w:pPr>
              <w:pStyle w:val="TAL"/>
            </w:pPr>
            <w:r w:rsidRPr="00E6516F">
              <w:t xml:space="preserve">    MIME-part-body</w:t>
            </w:r>
          </w:p>
        </w:tc>
        <w:tc>
          <w:tcPr>
            <w:tcW w:w="2126" w:type="dxa"/>
          </w:tcPr>
          <w:p w14:paraId="0B6BE627" w14:textId="77777777" w:rsidR="0071087C" w:rsidRPr="00E6516F" w:rsidRDefault="0071087C" w:rsidP="00174677">
            <w:pPr>
              <w:pStyle w:val="TAL"/>
              <w:rPr>
                <w:iCs/>
              </w:rPr>
            </w:pPr>
            <w:r w:rsidRPr="00E6516F">
              <w:t>MCData Protected Payload Message containing SDS SIGNALLING PAYLOAD as described in Table 6.1.1.3.3-14</w:t>
            </w:r>
          </w:p>
        </w:tc>
        <w:tc>
          <w:tcPr>
            <w:tcW w:w="2126" w:type="dxa"/>
            <w:tcBorders>
              <w:bottom w:val="single" w:sz="4" w:space="0" w:color="auto"/>
            </w:tcBorders>
          </w:tcPr>
          <w:p w14:paraId="456928EE" w14:textId="77777777" w:rsidR="0071087C" w:rsidRPr="00E6516F" w:rsidRDefault="0071087C" w:rsidP="00174677">
            <w:pPr>
              <w:pStyle w:val="TAL"/>
            </w:pPr>
          </w:p>
        </w:tc>
        <w:tc>
          <w:tcPr>
            <w:tcW w:w="1418" w:type="dxa"/>
          </w:tcPr>
          <w:p w14:paraId="6E54063A" w14:textId="77777777" w:rsidR="0071087C" w:rsidRPr="00E6516F" w:rsidRDefault="0071087C" w:rsidP="00174677">
            <w:pPr>
              <w:pStyle w:val="TAL"/>
            </w:pPr>
          </w:p>
        </w:tc>
        <w:tc>
          <w:tcPr>
            <w:tcW w:w="1134" w:type="dxa"/>
          </w:tcPr>
          <w:p w14:paraId="287FE21F" w14:textId="77777777" w:rsidR="0071087C" w:rsidRPr="00E6516F" w:rsidRDefault="0071087C" w:rsidP="00174677">
            <w:pPr>
              <w:pStyle w:val="TAL"/>
            </w:pPr>
          </w:p>
        </w:tc>
      </w:tr>
      <w:tr w:rsidR="0071087C" w:rsidRPr="00E6516F" w14:paraId="1ABC8362" w14:textId="77777777" w:rsidTr="00174677">
        <w:tc>
          <w:tcPr>
            <w:tcW w:w="2835" w:type="dxa"/>
            <w:vAlign w:val="center"/>
          </w:tcPr>
          <w:p w14:paraId="5BC2208D" w14:textId="77777777" w:rsidR="0071087C" w:rsidRPr="00E6516F" w:rsidRDefault="0071087C" w:rsidP="00174677">
            <w:pPr>
              <w:pStyle w:val="TAL"/>
              <w:rPr>
                <w:b/>
                <w:bCs/>
              </w:rPr>
            </w:pPr>
            <w:r w:rsidRPr="00E6516F">
              <w:t xml:space="preserve">  MIME body part</w:t>
            </w:r>
          </w:p>
        </w:tc>
        <w:tc>
          <w:tcPr>
            <w:tcW w:w="2126" w:type="dxa"/>
          </w:tcPr>
          <w:p w14:paraId="41679990" w14:textId="77777777" w:rsidR="0071087C" w:rsidRPr="00E6516F" w:rsidRDefault="0071087C" w:rsidP="00174677">
            <w:pPr>
              <w:pStyle w:val="TAL"/>
              <w:rPr>
                <w:iCs/>
              </w:rPr>
            </w:pPr>
          </w:p>
        </w:tc>
        <w:tc>
          <w:tcPr>
            <w:tcW w:w="2126" w:type="dxa"/>
            <w:tcBorders>
              <w:bottom w:val="single" w:sz="4" w:space="0" w:color="auto"/>
            </w:tcBorders>
          </w:tcPr>
          <w:p w14:paraId="3E7B0912" w14:textId="77777777" w:rsidR="0071087C" w:rsidRPr="00E6516F" w:rsidRDefault="0071087C" w:rsidP="00174677">
            <w:pPr>
              <w:pStyle w:val="TAL"/>
              <w:rPr>
                <w:b/>
                <w:bCs/>
              </w:rPr>
            </w:pPr>
            <w:r w:rsidRPr="00E6516F">
              <w:rPr>
                <w:b/>
                <w:bCs/>
              </w:rPr>
              <w:t>MCData Data message</w:t>
            </w:r>
          </w:p>
        </w:tc>
        <w:tc>
          <w:tcPr>
            <w:tcW w:w="1418" w:type="dxa"/>
          </w:tcPr>
          <w:p w14:paraId="1117D6A0" w14:textId="77777777" w:rsidR="0071087C" w:rsidRPr="00E6516F" w:rsidRDefault="0071087C" w:rsidP="00174677">
            <w:pPr>
              <w:pStyle w:val="TAL"/>
            </w:pPr>
          </w:p>
        </w:tc>
        <w:tc>
          <w:tcPr>
            <w:tcW w:w="1134" w:type="dxa"/>
          </w:tcPr>
          <w:p w14:paraId="5A917EDB" w14:textId="77777777" w:rsidR="0071087C" w:rsidRPr="00E6516F" w:rsidRDefault="0071087C" w:rsidP="00174677">
            <w:pPr>
              <w:pStyle w:val="TAL"/>
            </w:pPr>
          </w:p>
        </w:tc>
      </w:tr>
      <w:tr w:rsidR="0071087C" w:rsidRPr="00E6516F" w14:paraId="79D20038" w14:textId="77777777" w:rsidTr="00174677">
        <w:tc>
          <w:tcPr>
            <w:tcW w:w="2835" w:type="dxa"/>
          </w:tcPr>
          <w:p w14:paraId="4D0908B0" w14:textId="77777777" w:rsidR="0071087C" w:rsidRPr="00E6516F" w:rsidRDefault="0071087C" w:rsidP="00174677">
            <w:pPr>
              <w:pStyle w:val="TAL"/>
              <w:rPr>
                <w:b/>
                <w:bCs/>
              </w:rPr>
            </w:pPr>
            <w:r w:rsidRPr="00E6516F">
              <w:t xml:space="preserve">    MIME-part-body</w:t>
            </w:r>
          </w:p>
        </w:tc>
        <w:tc>
          <w:tcPr>
            <w:tcW w:w="2126" w:type="dxa"/>
          </w:tcPr>
          <w:p w14:paraId="6E9F29B7" w14:textId="77777777" w:rsidR="0071087C" w:rsidRPr="00E6516F" w:rsidRDefault="0071087C" w:rsidP="00174677">
            <w:pPr>
              <w:pStyle w:val="TAL"/>
              <w:rPr>
                <w:iCs/>
              </w:rPr>
            </w:pPr>
            <w:r w:rsidRPr="00E6516F">
              <w:t>DATA PAYLOAD as described in Table 6.1.1.3.3-4</w:t>
            </w:r>
          </w:p>
        </w:tc>
        <w:tc>
          <w:tcPr>
            <w:tcW w:w="2126" w:type="dxa"/>
            <w:tcBorders>
              <w:bottom w:val="single" w:sz="4" w:space="0" w:color="auto"/>
            </w:tcBorders>
          </w:tcPr>
          <w:p w14:paraId="6B105341" w14:textId="77777777" w:rsidR="0071087C" w:rsidRPr="00E6516F" w:rsidRDefault="0071087C" w:rsidP="00174677">
            <w:pPr>
              <w:pStyle w:val="TAL"/>
            </w:pPr>
          </w:p>
        </w:tc>
        <w:tc>
          <w:tcPr>
            <w:tcW w:w="1418" w:type="dxa"/>
          </w:tcPr>
          <w:p w14:paraId="6C56D587" w14:textId="77777777" w:rsidR="0071087C" w:rsidRPr="00E6516F" w:rsidRDefault="0071087C" w:rsidP="00174677">
            <w:pPr>
              <w:pStyle w:val="TAL"/>
            </w:pPr>
          </w:p>
        </w:tc>
        <w:tc>
          <w:tcPr>
            <w:tcW w:w="1134" w:type="dxa"/>
          </w:tcPr>
          <w:p w14:paraId="5A4A920E" w14:textId="77777777" w:rsidR="0071087C" w:rsidRPr="00E6516F" w:rsidRDefault="0071087C" w:rsidP="00174677">
            <w:pPr>
              <w:pStyle w:val="TAL"/>
            </w:pPr>
          </w:p>
        </w:tc>
      </w:tr>
    </w:tbl>
    <w:p w14:paraId="085F5C15" w14:textId="77777777" w:rsidR="0071087C" w:rsidRPr="00E6516F" w:rsidRDefault="0071087C" w:rsidP="0071087C"/>
    <w:p w14:paraId="4D5C4F4B" w14:textId="77777777" w:rsidR="0071087C" w:rsidRPr="00E6516F" w:rsidRDefault="0071087C" w:rsidP="0071087C">
      <w:pPr>
        <w:pStyle w:val="TH"/>
      </w:pPr>
      <w:r w:rsidRPr="00E6516F">
        <w:t>Table 6.1.1.3.3-14: SDS SIGNALLING PAYLOAD (Table 6.1.1.3.3-13)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5DD8FF34" w14:textId="77777777" w:rsidTr="00174677">
        <w:tc>
          <w:tcPr>
            <w:tcW w:w="9644" w:type="dxa"/>
          </w:tcPr>
          <w:p w14:paraId="695ADCE4"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5.5.3.8.1-1 condition DELIVERED_READ</w:t>
            </w:r>
          </w:p>
        </w:tc>
      </w:tr>
    </w:tbl>
    <w:p w14:paraId="68C348B4" w14:textId="77777777" w:rsidR="0071087C" w:rsidRPr="00E6516F" w:rsidRDefault="0071087C" w:rsidP="0071087C"/>
    <w:p w14:paraId="26C900ED" w14:textId="36A9C22D" w:rsidR="0071087C" w:rsidRPr="00E6516F" w:rsidRDefault="0071087C" w:rsidP="0071087C">
      <w:pPr>
        <w:pStyle w:val="TH"/>
      </w:pPr>
      <w:r w:rsidRPr="00E6516F">
        <w:t>Table 6.1.1.3.3-15: SIP MESSAGE (step 16, Table 6.1.1.3.2-1;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0008CCE5" w14:textId="77777777" w:rsidTr="00174677">
        <w:tc>
          <w:tcPr>
            <w:tcW w:w="9639" w:type="dxa"/>
            <w:gridSpan w:val="5"/>
          </w:tcPr>
          <w:p w14:paraId="08354E48" w14:textId="2092D477" w:rsidR="0071087C" w:rsidRPr="00E6516F" w:rsidRDefault="0071087C" w:rsidP="00174677">
            <w:pPr>
              <w:pStyle w:val="TAL"/>
              <w:rPr>
                <w:rFonts w:cs="Arial"/>
                <w:szCs w:val="18"/>
              </w:rPr>
            </w:pPr>
            <w:r w:rsidRPr="00E6516F">
              <w:rPr>
                <w:rFonts w:cs="Arial"/>
                <w:szCs w:val="18"/>
              </w:rPr>
              <w:t>Derivation Path: TS 36.579-1 [2], Table 5.5.2.7.2-1, condition MCDATA_SDS, MCDATA_SIGNALLING</w:t>
            </w:r>
          </w:p>
        </w:tc>
      </w:tr>
      <w:tr w:rsidR="0071087C" w:rsidRPr="00E6516F" w14:paraId="7A0F1A45" w14:textId="77777777" w:rsidTr="00174677">
        <w:tc>
          <w:tcPr>
            <w:tcW w:w="2835" w:type="dxa"/>
          </w:tcPr>
          <w:p w14:paraId="6CA90B29" w14:textId="77777777" w:rsidR="0071087C" w:rsidRPr="00E6516F" w:rsidRDefault="0071087C" w:rsidP="00174677">
            <w:pPr>
              <w:pStyle w:val="TAH"/>
              <w:rPr>
                <w:bCs/>
              </w:rPr>
            </w:pPr>
            <w:r w:rsidRPr="00E6516F">
              <w:rPr>
                <w:bCs/>
              </w:rPr>
              <w:t>Information Element</w:t>
            </w:r>
          </w:p>
        </w:tc>
        <w:tc>
          <w:tcPr>
            <w:tcW w:w="2126" w:type="dxa"/>
          </w:tcPr>
          <w:p w14:paraId="2C1E16EA"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1961C93B" w14:textId="77777777" w:rsidR="0071087C" w:rsidRPr="00E6516F" w:rsidRDefault="0071087C" w:rsidP="00174677">
            <w:pPr>
              <w:pStyle w:val="TAH"/>
              <w:rPr>
                <w:bCs/>
              </w:rPr>
            </w:pPr>
            <w:r w:rsidRPr="00E6516F">
              <w:rPr>
                <w:bCs/>
              </w:rPr>
              <w:t>Comment</w:t>
            </w:r>
          </w:p>
        </w:tc>
        <w:tc>
          <w:tcPr>
            <w:tcW w:w="1418" w:type="dxa"/>
          </w:tcPr>
          <w:p w14:paraId="57719514" w14:textId="77777777" w:rsidR="0071087C" w:rsidRPr="00E6516F" w:rsidRDefault="0071087C" w:rsidP="00174677">
            <w:pPr>
              <w:pStyle w:val="TAH"/>
              <w:rPr>
                <w:bCs/>
              </w:rPr>
            </w:pPr>
            <w:r w:rsidRPr="00E6516F">
              <w:rPr>
                <w:bCs/>
              </w:rPr>
              <w:t>Reference</w:t>
            </w:r>
          </w:p>
        </w:tc>
        <w:tc>
          <w:tcPr>
            <w:tcW w:w="1134" w:type="dxa"/>
          </w:tcPr>
          <w:p w14:paraId="3B710665" w14:textId="77777777" w:rsidR="0071087C" w:rsidRPr="00E6516F" w:rsidRDefault="0071087C" w:rsidP="00174677">
            <w:pPr>
              <w:pStyle w:val="TAH"/>
              <w:rPr>
                <w:bCs/>
              </w:rPr>
            </w:pPr>
            <w:r w:rsidRPr="00E6516F">
              <w:rPr>
                <w:bCs/>
              </w:rPr>
              <w:t>Condition</w:t>
            </w:r>
          </w:p>
        </w:tc>
      </w:tr>
      <w:tr w:rsidR="0071087C" w:rsidRPr="00E6516F" w14:paraId="148EA562" w14:textId="77777777" w:rsidTr="00174677">
        <w:tc>
          <w:tcPr>
            <w:tcW w:w="2835" w:type="dxa"/>
            <w:vAlign w:val="center"/>
          </w:tcPr>
          <w:p w14:paraId="306FB125" w14:textId="77777777" w:rsidR="0071087C" w:rsidRPr="00E6516F" w:rsidRDefault="0071087C" w:rsidP="00174677">
            <w:pPr>
              <w:pStyle w:val="TAL"/>
              <w:rPr>
                <w:b/>
                <w:bCs/>
              </w:rPr>
            </w:pPr>
            <w:r w:rsidRPr="00E6516F">
              <w:rPr>
                <w:b/>
                <w:bCs/>
              </w:rPr>
              <w:t>Message-body</w:t>
            </w:r>
          </w:p>
        </w:tc>
        <w:tc>
          <w:tcPr>
            <w:tcW w:w="2126" w:type="dxa"/>
          </w:tcPr>
          <w:p w14:paraId="47EB9775" w14:textId="77777777" w:rsidR="0071087C" w:rsidRPr="00E6516F" w:rsidRDefault="0071087C" w:rsidP="00174677">
            <w:pPr>
              <w:pStyle w:val="TAL"/>
            </w:pPr>
          </w:p>
        </w:tc>
        <w:tc>
          <w:tcPr>
            <w:tcW w:w="2126" w:type="dxa"/>
            <w:tcBorders>
              <w:bottom w:val="single" w:sz="4" w:space="0" w:color="auto"/>
            </w:tcBorders>
          </w:tcPr>
          <w:p w14:paraId="341E3421" w14:textId="77777777" w:rsidR="0071087C" w:rsidRPr="00E6516F" w:rsidRDefault="0071087C" w:rsidP="00174677">
            <w:pPr>
              <w:pStyle w:val="TAL"/>
            </w:pPr>
          </w:p>
        </w:tc>
        <w:tc>
          <w:tcPr>
            <w:tcW w:w="1418" w:type="dxa"/>
          </w:tcPr>
          <w:p w14:paraId="05C29A8D" w14:textId="3BED9D6A" w:rsidR="0071087C" w:rsidRPr="00E6516F" w:rsidRDefault="0071087C" w:rsidP="00174677">
            <w:pPr>
              <w:pStyle w:val="TAL"/>
            </w:pPr>
          </w:p>
        </w:tc>
        <w:tc>
          <w:tcPr>
            <w:tcW w:w="1134" w:type="dxa"/>
            <w:vAlign w:val="bottom"/>
          </w:tcPr>
          <w:p w14:paraId="15AFCE6B" w14:textId="77777777" w:rsidR="0071087C" w:rsidRPr="00E6516F" w:rsidRDefault="0071087C" w:rsidP="00174677">
            <w:pPr>
              <w:pStyle w:val="TAL"/>
            </w:pPr>
          </w:p>
        </w:tc>
      </w:tr>
      <w:tr w:rsidR="0071087C" w:rsidRPr="00E6516F" w14:paraId="177B4A2C" w14:textId="77777777" w:rsidTr="00174677">
        <w:tc>
          <w:tcPr>
            <w:tcW w:w="2835" w:type="dxa"/>
            <w:vAlign w:val="center"/>
          </w:tcPr>
          <w:p w14:paraId="3F6B5128" w14:textId="77777777" w:rsidR="0071087C" w:rsidRPr="00E6516F" w:rsidDel="003F59FF" w:rsidRDefault="0071087C" w:rsidP="00174677">
            <w:pPr>
              <w:pStyle w:val="TAL"/>
            </w:pPr>
            <w:r w:rsidRPr="00E6516F">
              <w:t xml:space="preserve">  MIME body part</w:t>
            </w:r>
          </w:p>
        </w:tc>
        <w:tc>
          <w:tcPr>
            <w:tcW w:w="2126" w:type="dxa"/>
            <w:vAlign w:val="center"/>
          </w:tcPr>
          <w:p w14:paraId="131539FC" w14:textId="77777777" w:rsidR="0071087C" w:rsidRPr="00E6516F" w:rsidRDefault="0071087C" w:rsidP="00174677">
            <w:pPr>
              <w:pStyle w:val="TAL"/>
            </w:pPr>
          </w:p>
        </w:tc>
        <w:tc>
          <w:tcPr>
            <w:tcW w:w="2126" w:type="dxa"/>
            <w:tcBorders>
              <w:bottom w:val="single" w:sz="4" w:space="0" w:color="auto"/>
            </w:tcBorders>
          </w:tcPr>
          <w:p w14:paraId="305E32D8" w14:textId="77777777" w:rsidR="0071087C" w:rsidRPr="00E6516F" w:rsidRDefault="0071087C" w:rsidP="00174677">
            <w:pPr>
              <w:pStyle w:val="TAL"/>
              <w:rPr>
                <w:b/>
                <w:bCs/>
              </w:rPr>
            </w:pPr>
            <w:r w:rsidRPr="00E6516F">
              <w:rPr>
                <w:b/>
                <w:bCs/>
              </w:rPr>
              <w:t>MCData Data signalling message</w:t>
            </w:r>
          </w:p>
        </w:tc>
        <w:tc>
          <w:tcPr>
            <w:tcW w:w="1418" w:type="dxa"/>
          </w:tcPr>
          <w:p w14:paraId="28D14816" w14:textId="77777777" w:rsidR="0071087C" w:rsidRPr="00E6516F" w:rsidRDefault="0071087C" w:rsidP="00174677">
            <w:pPr>
              <w:pStyle w:val="TAL"/>
            </w:pPr>
          </w:p>
        </w:tc>
        <w:tc>
          <w:tcPr>
            <w:tcW w:w="1134" w:type="dxa"/>
          </w:tcPr>
          <w:p w14:paraId="7FC72FA2" w14:textId="77777777" w:rsidR="0071087C" w:rsidRPr="00E6516F" w:rsidRDefault="0071087C" w:rsidP="00174677">
            <w:pPr>
              <w:pStyle w:val="TAL"/>
            </w:pPr>
          </w:p>
        </w:tc>
      </w:tr>
      <w:tr w:rsidR="0071087C" w:rsidRPr="00E6516F" w14:paraId="71666011" w14:textId="77777777" w:rsidTr="00174677">
        <w:tc>
          <w:tcPr>
            <w:tcW w:w="2835" w:type="dxa"/>
          </w:tcPr>
          <w:p w14:paraId="6FD9383F" w14:textId="77777777" w:rsidR="0071087C" w:rsidRPr="00E6516F" w:rsidRDefault="0071087C" w:rsidP="00174677">
            <w:pPr>
              <w:pStyle w:val="TAL"/>
            </w:pPr>
            <w:r w:rsidRPr="00E6516F">
              <w:t xml:space="preserve">    MIME-part-body</w:t>
            </w:r>
          </w:p>
        </w:tc>
        <w:tc>
          <w:tcPr>
            <w:tcW w:w="2126" w:type="dxa"/>
          </w:tcPr>
          <w:p w14:paraId="7B4FC6EA" w14:textId="25BCD097" w:rsidR="0071087C" w:rsidRPr="00E6516F" w:rsidRDefault="0071087C" w:rsidP="00174677">
            <w:pPr>
              <w:pStyle w:val="TAL"/>
              <w:rPr>
                <w:iCs/>
              </w:rPr>
            </w:pPr>
            <w:r w:rsidRPr="00E6516F">
              <w:t>MCData Protected Payload Message containing SDS NOTIFICATION  described in Table 6.1.1.3.3-16</w:t>
            </w:r>
          </w:p>
        </w:tc>
        <w:tc>
          <w:tcPr>
            <w:tcW w:w="2126" w:type="dxa"/>
          </w:tcPr>
          <w:p w14:paraId="3E8EECEE" w14:textId="77777777" w:rsidR="0071087C" w:rsidRPr="00E6516F" w:rsidRDefault="0071087C" w:rsidP="00174677">
            <w:pPr>
              <w:pStyle w:val="TAL"/>
            </w:pPr>
          </w:p>
        </w:tc>
        <w:tc>
          <w:tcPr>
            <w:tcW w:w="1418" w:type="dxa"/>
          </w:tcPr>
          <w:p w14:paraId="0C242BEC" w14:textId="77777777" w:rsidR="0071087C" w:rsidRPr="00E6516F" w:rsidRDefault="0071087C" w:rsidP="00174677">
            <w:pPr>
              <w:pStyle w:val="TAL"/>
            </w:pPr>
          </w:p>
        </w:tc>
        <w:tc>
          <w:tcPr>
            <w:tcW w:w="1134" w:type="dxa"/>
          </w:tcPr>
          <w:p w14:paraId="62B5BED2" w14:textId="77777777" w:rsidR="0071087C" w:rsidRPr="00E6516F" w:rsidRDefault="0071087C" w:rsidP="00174677">
            <w:pPr>
              <w:pStyle w:val="TAL"/>
            </w:pPr>
          </w:p>
        </w:tc>
      </w:tr>
    </w:tbl>
    <w:p w14:paraId="7F806DF3" w14:textId="77777777" w:rsidR="0071087C" w:rsidRPr="00E6516F" w:rsidRDefault="0071087C" w:rsidP="0071087C"/>
    <w:p w14:paraId="7D06F431" w14:textId="77777777" w:rsidR="0071087C" w:rsidRPr="00E6516F" w:rsidRDefault="0071087C" w:rsidP="0071087C">
      <w:pPr>
        <w:pStyle w:val="TH"/>
      </w:pPr>
      <w:r w:rsidRPr="00E6516F">
        <w:t>Table 6.1.1.3.3-16: SDS NOTIFICATION (Table 6.1.1.3.3-15)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4D9395B3" w14:textId="77777777" w:rsidTr="00174677">
        <w:tc>
          <w:tcPr>
            <w:tcW w:w="9639" w:type="dxa"/>
          </w:tcPr>
          <w:p w14:paraId="0ED2F1D1" w14:textId="77777777" w:rsidR="0071087C" w:rsidRPr="00E6516F" w:rsidRDefault="0071087C" w:rsidP="00174677">
            <w:pPr>
              <w:pStyle w:val="TAL"/>
              <w:rPr>
                <w:rFonts w:cs="Arial"/>
                <w:szCs w:val="18"/>
              </w:rPr>
            </w:pPr>
            <w:r w:rsidRPr="00E6516F">
              <w:rPr>
                <w:rFonts w:cs="Arial"/>
                <w:szCs w:val="18"/>
              </w:rPr>
              <w:t>Derivation Path: TS 36.579-1 [2], Table 5.5.3.8.4-1, condition DELIVERED_READ</w:t>
            </w:r>
          </w:p>
        </w:tc>
      </w:tr>
    </w:tbl>
    <w:p w14:paraId="31E2C567" w14:textId="77777777" w:rsidR="0071087C" w:rsidRPr="00E6516F" w:rsidRDefault="0071087C" w:rsidP="0071087C"/>
    <w:p w14:paraId="63BBBDEF" w14:textId="77777777" w:rsidR="0071087C" w:rsidRPr="00E6516F" w:rsidRDefault="0071087C" w:rsidP="0071087C">
      <w:pPr>
        <w:pStyle w:val="Heading3"/>
      </w:pPr>
      <w:bookmarkStart w:id="429" w:name="_Toc42507346"/>
      <w:bookmarkStart w:id="430" w:name="_Toc52307877"/>
      <w:bookmarkStart w:id="431" w:name="_Toc52782319"/>
      <w:bookmarkStart w:id="432" w:name="_Toc52782928"/>
      <w:bookmarkStart w:id="433" w:name="_Toc59042797"/>
      <w:bookmarkStart w:id="434" w:name="_Toc75459138"/>
      <w:bookmarkStart w:id="435" w:name="_Toc90630578"/>
      <w:bookmarkStart w:id="436" w:name="_Toc100778785"/>
      <w:bookmarkStart w:id="437" w:name="_Toc101286116"/>
      <w:bookmarkStart w:id="438" w:name="_Toc106817702"/>
      <w:bookmarkStart w:id="439" w:name="_Toc106817827"/>
      <w:r w:rsidRPr="00E6516F">
        <w:t>6.1.2</w:t>
      </w:r>
      <w:r w:rsidRPr="00E6516F">
        <w:tab/>
        <w:t>On-network / Short Data Service (SDS) / Standalone SDS Using Signalling Control Plane / One-to-one Standalone SDS / Client Terminated (CT)</w:t>
      </w:r>
      <w:bookmarkEnd w:id="411"/>
      <w:bookmarkEnd w:id="428"/>
      <w:bookmarkEnd w:id="429"/>
      <w:bookmarkEnd w:id="430"/>
      <w:bookmarkEnd w:id="431"/>
      <w:bookmarkEnd w:id="432"/>
      <w:bookmarkEnd w:id="433"/>
      <w:bookmarkEnd w:id="434"/>
      <w:bookmarkEnd w:id="435"/>
      <w:bookmarkEnd w:id="436"/>
      <w:bookmarkEnd w:id="437"/>
      <w:bookmarkEnd w:id="438"/>
      <w:bookmarkEnd w:id="439"/>
    </w:p>
    <w:p w14:paraId="34725889" w14:textId="77777777" w:rsidR="0071087C" w:rsidRPr="00E6516F" w:rsidRDefault="0071087C" w:rsidP="0071087C">
      <w:pPr>
        <w:pStyle w:val="H6"/>
      </w:pPr>
      <w:bookmarkStart w:id="440" w:name="_Toc52782320"/>
      <w:bookmarkStart w:id="441" w:name="_Toc52782929"/>
      <w:bookmarkStart w:id="442" w:name="_Toc59042798"/>
      <w:bookmarkStart w:id="443" w:name="_Toc522499800"/>
      <w:r w:rsidRPr="00E6516F">
        <w:t>6.1.2.1</w:t>
      </w:r>
      <w:r w:rsidRPr="00E6516F">
        <w:tab/>
        <w:t>Test Purpose (TP)</w:t>
      </w:r>
      <w:bookmarkEnd w:id="440"/>
      <w:bookmarkEnd w:id="441"/>
      <w:bookmarkEnd w:id="442"/>
    </w:p>
    <w:p w14:paraId="21BB4A07" w14:textId="77777777" w:rsidR="0071087C" w:rsidRPr="00E6516F" w:rsidRDefault="0071087C" w:rsidP="0071087C">
      <w:pPr>
        <w:pStyle w:val="H6"/>
      </w:pPr>
      <w:r w:rsidRPr="00E6516F">
        <w:t>(1)</w:t>
      </w:r>
    </w:p>
    <w:p w14:paraId="2913A23F"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71440B19"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5A6AB178" w14:textId="77777777" w:rsidR="0071087C" w:rsidRPr="00E6516F" w:rsidRDefault="0071087C" w:rsidP="0071087C">
      <w:pPr>
        <w:pStyle w:val="PL"/>
        <w:rPr>
          <w:noProof w:val="0"/>
        </w:rPr>
      </w:pPr>
      <w:r w:rsidRPr="00E6516F">
        <w:rPr>
          <w:noProof w:val="0"/>
        </w:rPr>
        <w:lastRenderedPageBreak/>
        <w:t xml:space="preserve">  </w:t>
      </w:r>
      <w:r w:rsidRPr="00E6516F">
        <w:rPr>
          <w:b/>
          <w:noProof w:val="0"/>
        </w:rPr>
        <w:t>when</w:t>
      </w:r>
      <w:r w:rsidRPr="00E6516F">
        <w:rPr>
          <w:noProof w:val="0"/>
        </w:rPr>
        <w:t xml:space="preserve"> { the MCDATA User receives a standalone one-to-one SDS message with a disposition request of "DELIVERY" }</w:t>
      </w:r>
    </w:p>
    <w:p w14:paraId="4A273E4E"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confirms the reception of the SDS message by sending a SIP 200 (OK) message, followed by a SIP MESSAGE with a disposition notification of "DELIVERED" </w:t>
      </w:r>
      <w:r w:rsidRPr="00E6516F">
        <w:rPr>
          <w:b/>
          <w:noProof w:val="0"/>
        </w:rPr>
        <w:t>and</w:t>
      </w:r>
      <w:r w:rsidRPr="00E6516F">
        <w:rPr>
          <w:noProof w:val="0"/>
        </w:rPr>
        <w:t xml:space="preserve"> </w:t>
      </w:r>
      <w:r w:rsidRPr="00E6516F">
        <w:rPr>
          <w:rFonts w:eastAsia="Malgun Gothic"/>
          <w:noProof w:val="0"/>
        </w:rPr>
        <w:t>renders the contents of the Payload IE to the MCDATA User</w:t>
      </w:r>
      <w:r w:rsidRPr="00E6516F">
        <w:rPr>
          <w:noProof w:val="0"/>
        </w:rPr>
        <w:t xml:space="preserve"> }</w:t>
      </w:r>
    </w:p>
    <w:p w14:paraId="5E8E1DE3" w14:textId="77777777" w:rsidR="0071087C" w:rsidRPr="00E6516F" w:rsidRDefault="0071087C" w:rsidP="0071087C">
      <w:pPr>
        <w:pStyle w:val="PL"/>
        <w:rPr>
          <w:noProof w:val="0"/>
        </w:rPr>
      </w:pPr>
      <w:r w:rsidRPr="00E6516F">
        <w:rPr>
          <w:noProof w:val="0"/>
        </w:rPr>
        <w:t xml:space="preserve">            }</w:t>
      </w:r>
    </w:p>
    <w:p w14:paraId="0D1D685B" w14:textId="77777777" w:rsidR="0071087C" w:rsidRPr="00E6516F" w:rsidRDefault="0071087C" w:rsidP="0071087C">
      <w:pPr>
        <w:pStyle w:val="PL"/>
        <w:rPr>
          <w:noProof w:val="0"/>
        </w:rPr>
      </w:pPr>
    </w:p>
    <w:p w14:paraId="3C392B33" w14:textId="77777777" w:rsidR="0071087C" w:rsidRPr="00E6516F" w:rsidRDefault="0071087C" w:rsidP="0071087C">
      <w:pPr>
        <w:pStyle w:val="H6"/>
      </w:pPr>
      <w:r w:rsidRPr="00E6516F">
        <w:t>(2)</w:t>
      </w:r>
    </w:p>
    <w:p w14:paraId="783B0995"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0BEB92F7"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6771CEB1"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receives a standalone one-to-one SDS message with a disposition request of "READ" }</w:t>
      </w:r>
    </w:p>
    <w:p w14:paraId="141348A6"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confirms the reception of the SDS message by sending a SIP 200 (OK) message, </w:t>
      </w:r>
      <w:r w:rsidRPr="00E6516F">
        <w:rPr>
          <w:b/>
          <w:bCs/>
          <w:noProof w:val="0"/>
        </w:rPr>
        <w:t>and,</w:t>
      </w:r>
      <w:r w:rsidRPr="00E6516F">
        <w:rPr>
          <w:noProof w:val="0"/>
        </w:rPr>
        <w:t xml:space="preserve"> </w:t>
      </w:r>
      <w:r w:rsidRPr="00E6516F">
        <w:rPr>
          <w:rFonts w:eastAsia="Malgun Gothic"/>
          <w:noProof w:val="0"/>
        </w:rPr>
        <w:t>renders the contents of the Payload IE to the MCDATA User</w:t>
      </w:r>
      <w:r w:rsidRPr="00E6516F">
        <w:rPr>
          <w:b/>
          <w:noProof w:val="0"/>
        </w:rPr>
        <w:t>,</w:t>
      </w:r>
      <w:r w:rsidRPr="00E6516F">
        <w:rPr>
          <w:noProof w:val="0"/>
        </w:rPr>
        <w:t xml:space="preserve"> </w:t>
      </w:r>
      <w:r w:rsidRPr="00E6516F">
        <w:rPr>
          <w:b/>
          <w:noProof w:val="0"/>
        </w:rPr>
        <w:t>and,</w:t>
      </w:r>
      <w:r w:rsidRPr="00E6516F">
        <w:rPr>
          <w:noProof w:val="0"/>
        </w:rPr>
        <w:t xml:space="preserve"> then sends a SIP MESSAGE message with a disposition notification of "READ" }</w:t>
      </w:r>
    </w:p>
    <w:p w14:paraId="42D6D4CE" w14:textId="77777777" w:rsidR="0071087C" w:rsidRPr="00E6516F" w:rsidRDefault="0071087C" w:rsidP="0071087C">
      <w:pPr>
        <w:pStyle w:val="PL"/>
        <w:rPr>
          <w:noProof w:val="0"/>
        </w:rPr>
      </w:pPr>
      <w:r w:rsidRPr="00E6516F">
        <w:rPr>
          <w:noProof w:val="0"/>
        </w:rPr>
        <w:t xml:space="preserve">            }</w:t>
      </w:r>
    </w:p>
    <w:p w14:paraId="46AECE22" w14:textId="77777777" w:rsidR="0071087C" w:rsidRPr="00E6516F" w:rsidRDefault="0071087C" w:rsidP="0071087C">
      <w:pPr>
        <w:pStyle w:val="PL"/>
        <w:rPr>
          <w:noProof w:val="0"/>
        </w:rPr>
      </w:pPr>
    </w:p>
    <w:p w14:paraId="3B26CC63" w14:textId="77777777" w:rsidR="0071087C" w:rsidRPr="00E6516F" w:rsidRDefault="0071087C" w:rsidP="0071087C">
      <w:pPr>
        <w:pStyle w:val="H6"/>
      </w:pPr>
      <w:r w:rsidRPr="00E6516F">
        <w:t>(3)</w:t>
      </w:r>
    </w:p>
    <w:p w14:paraId="5A7BCA3B"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5A0A1239"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4F69F7E9"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receives a standalone one-to-one SDS message with a disposition request of "DELIVERY AND READ" with pre-set </w:t>
      </w:r>
      <w:r w:rsidRPr="00E6516F">
        <w:rPr>
          <w:rFonts w:eastAsia="Malgun Gothic"/>
          <w:noProof w:val="0"/>
        </w:rPr>
        <w:t xml:space="preserve">timer TDU1 (delivery and read) </w:t>
      </w:r>
      <w:r w:rsidRPr="00E6516F">
        <w:rPr>
          <w:noProof w:val="0"/>
        </w:rPr>
        <w:t>}</w:t>
      </w:r>
    </w:p>
    <w:p w14:paraId="2F58925E"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delivered and read notification after the message is rendered to the user if the timer TDU1 (delivery and read) has not expired at this time, </w:t>
      </w:r>
      <w:r w:rsidRPr="00E6516F">
        <w:rPr>
          <w:b/>
          <w:noProof w:val="0"/>
        </w:rPr>
        <w:t>or</w:t>
      </w:r>
      <w:r w:rsidRPr="00E6516F">
        <w:rPr>
          <w:noProof w:val="0"/>
        </w:rPr>
        <w:t>, if the timer TDU1 (delivery and read) expires before the message is rendered to the user sends first a delivered notification and after the message is rendered to the user a read notification }</w:t>
      </w:r>
    </w:p>
    <w:p w14:paraId="73F3E920" w14:textId="77777777" w:rsidR="0071087C" w:rsidRPr="00E6516F" w:rsidRDefault="0071087C" w:rsidP="0071087C">
      <w:pPr>
        <w:pStyle w:val="PL"/>
        <w:rPr>
          <w:noProof w:val="0"/>
        </w:rPr>
      </w:pPr>
      <w:r w:rsidRPr="00E6516F">
        <w:rPr>
          <w:noProof w:val="0"/>
        </w:rPr>
        <w:t xml:space="preserve">            }</w:t>
      </w:r>
    </w:p>
    <w:p w14:paraId="6F436DAE" w14:textId="77777777" w:rsidR="0071087C" w:rsidRPr="00E6516F" w:rsidRDefault="0071087C" w:rsidP="0071087C">
      <w:pPr>
        <w:pStyle w:val="PL"/>
        <w:rPr>
          <w:noProof w:val="0"/>
        </w:rPr>
      </w:pPr>
    </w:p>
    <w:p w14:paraId="08D38C33" w14:textId="77777777" w:rsidR="0071087C" w:rsidRPr="00E6516F" w:rsidRDefault="0071087C" w:rsidP="0071087C">
      <w:pPr>
        <w:pStyle w:val="H6"/>
      </w:pPr>
      <w:bookmarkStart w:id="444" w:name="_Toc52782321"/>
      <w:bookmarkStart w:id="445" w:name="_Toc52782930"/>
      <w:bookmarkStart w:id="446" w:name="_Toc59042799"/>
      <w:r w:rsidRPr="00E6516F">
        <w:t>6.1.2.2</w:t>
      </w:r>
      <w:r w:rsidRPr="00E6516F">
        <w:tab/>
        <w:t>Conformance requirements</w:t>
      </w:r>
      <w:bookmarkEnd w:id="444"/>
      <w:bookmarkEnd w:id="445"/>
      <w:bookmarkEnd w:id="446"/>
    </w:p>
    <w:p w14:paraId="36B627DE" w14:textId="77777777" w:rsidR="0071087C" w:rsidRPr="00E6516F" w:rsidRDefault="0071087C" w:rsidP="0071087C">
      <w:r w:rsidRPr="00E6516F">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52430FD" w14:textId="77777777" w:rsidR="0071087C" w:rsidRPr="00E6516F" w:rsidRDefault="0071087C" w:rsidP="0071087C">
      <w:r w:rsidRPr="00E6516F">
        <w:t>[TS 24.282, clause 9.2.2.2.2]</w:t>
      </w:r>
    </w:p>
    <w:p w14:paraId="58781C5F" w14:textId="77777777" w:rsidR="0071087C" w:rsidRPr="00E6516F" w:rsidRDefault="0071087C" w:rsidP="0071087C">
      <w:r w:rsidRPr="00E6516F">
        <w:t>Upon receipt of a "SIP MESSAGE request for standalone SDS for terminating MCData client", the MCData client:</w:t>
      </w:r>
    </w:p>
    <w:p w14:paraId="12E546C6" w14:textId="77777777" w:rsidR="0071087C" w:rsidRPr="00E6516F" w:rsidRDefault="0071087C" w:rsidP="0071087C">
      <w:pPr>
        <w:pStyle w:val="B10"/>
      </w:pPr>
      <w:r w:rsidRPr="00E6516F">
        <w:t>1)</w:t>
      </w:r>
      <w:r w:rsidRPr="00E6516F">
        <w:tab/>
        <w:t>may reject the SIP MESSAGE request if there are not enough resources to handle the SIP MESSAGE request;</w:t>
      </w:r>
    </w:p>
    <w:p w14:paraId="00D8E0BE" w14:textId="77777777" w:rsidR="0071087C" w:rsidRPr="00E6516F" w:rsidRDefault="0071087C" w:rsidP="0071087C">
      <w:pPr>
        <w:pStyle w:val="B10"/>
        <w:rPr>
          <w:lang w:eastAsia="ko-KR"/>
        </w:rPr>
      </w:pPr>
      <w:r w:rsidRPr="00E6516F">
        <w:rPr>
          <w:lang w:eastAsia="ko-KR"/>
        </w:rPr>
        <w:t>2)</w:t>
      </w:r>
      <w:r w:rsidRPr="00E6516F">
        <w:rPr>
          <w:lang w:eastAsia="ko-KR"/>
        </w:rPr>
        <w:tab/>
        <w:t>if the SIP MESSAGE request is rejected in step 1), shall respond toward participating MCData function with a SIP 480 (Temporarily unavailable) response and skip the rest of the steps of this subclause;</w:t>
      </w:r>
    </w:p>
    <w:p w14:paraId="1B327F17" w14:textId="77777777" w:rsidR="0071087C" w:rsidRPr="00E6516F" w:rsidRDefault="0071087C" w:rsidP="0071087C">
      <w:pPr>
        <w:pStyle w:val="B10"/>
      </w:pPr>
      <w:r w:rsidRPr="00E6516F">
        <w:t>3)</w:t>
      </w:r>
      <w:r w:rsidRPr="00E6516F">
        <w:tab/>
        <w:t>if the SIP MESSAGE request contains an application/mikey MIME body containing a MIKEY-SAKKE I_MESSAGE:</w:t>
      </w:r>
    </w:p>
    <w:p w14:paraId="7B425352" w14:textId="77777777" w:rsidR="0071087C" w:rsidRPr="00E6516F" w:rsidRDefault="0071087C" w:rsidP="0071087C">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3A835E73" w14:textId="77777777" w:rsidR="0071087C" w:rsidRPr="00E6516F" w:rsidRDefault="0071087C" w:rsidP="0071087C">
      <w:pPr>
        <w:pStyle w:val="B2"/>
      </w:pPr>
      <w:r w:rsidRPr="00E6516F">
        <w:t>b)</w:t>
      </w:r>
      <w:r w:rsidRPr="00E6516F">
        <w:tab/>
        <w:t>shall convert the MCData ID to a UID as described in 3GPP TS 33.180 [26];</w:t>
      </w:r>
    </w:p>
    <w:p w14:paraId="5CCB21FD" w14:textId="77777777" w:rsidR="0071087C" w:rsidRPr="00E6516F" w:rsidRDefault="0071087C" w:rsidP="0071087C">
      <w:pPr>
        <w:pStyle w:val="B2"/>
      </w:pPr>
      <w:r w:rsidRPr="00E6516F">
        <w:t>c)</w:t>
      </w:r>
      <w:r w:rsidRPr="00E6516F">
        <w:tab/>
        <w:t>shall use the UID to validate the signature of the MIKEY-SAKKE I_MESSAGE as described in 3GPP TS 33.180 [26];</w:t>
      </w:r>
    </w:p>
    <w:p w14:paraId="77E3DA4C" w14:textId="77777777" w:rsidR="0071087C" w:rsidRPr="00E6516F" w:rsidRDefault="0071087C" w:rsidP="0071087C">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MESSAGE request with a SIP 606 (Not Acceptable) response,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7B3A8B52" w14:textId="77777777" w:rsidR="0071087C" w:rsidRPr="00E6516F" w:rsidRDefault="0071087C" w:rsidP="0071087C">
      <w:pPr>
        <w:pStyle w:val="B2"/>
      </w:pPr>
      <w:r w:rsidRPr="00E6516F">
        <w:t>e)</w:t>
      </w:r>
      <w:r w:rsidRPr="00E6516F">
        <w:tab/>
        <w:t>if the signature of the MIKEY-SAKKE I_MESSAGE was successfully validated:</w:t>
      </w:r>
    </w:p>
    <w:p w14:paraId="0FFFB06B" w14:textId="77777777" w:rsidR="0071087C" w:rsidRPr="00E6516F" w:rsidRDefault="0071087C" w:rsidP="0071087C">
      <w:pPr>
        <w:pStyle w:val="B3"/>
      </w:pPr>
      <w:r w:rsidRPr="00E6516F">
        <w:t>i)</w:t>
      </w:r>
      <w:r w:rsidRPr="00E6516F">
        <w:tab/>
        <w:t>shall extract and decrypt the encapsulated PCK using the terminating user's (KMS provisioned) UID key as described in 3GPP TS 33.180 [26]; and</w:t>
      </w:r>
    </w:p>
    <w:p w14:paraId="5F1FB470" w14:textId="77777777" w:rsidR="0071087C" w:rsidRPr="00E6516F" w:rsidRDefault="0071087C" w:rsidP="0071087C">
      <w:pPr>
        <w:pStyle w:val="B3"/>
      </w:pPr>
      <w:r w:rsidRPr="00E6516F">
        <w:t>ii)</w:t>
      </w:r>
      <w:r w:rsidRPr="00E6516F">
        <w:tab/>
        <w:t>shall extract the PCK-ID, from the payload as specified in 3GPP TS 33.180 [26];</w:t>
      </w:r>
    </w:p>
    <w:p w14:paraId="5E5A1609" w14:textId="77777777" w:rsidR="0071087C" w:rsidRPr="00E6516F" w:rsidRDefault="0071087C" w:rsidP="0071087C">
      <w:pPr>
        <w:pStyle w:val="NO"/>
      </w:pPr>
      <w:r w:rsidRPr="00E6516F">
        <w:lastRenderedPageBreak/>
        <w:t>NOTE:</w:t>
      </w:r>
      <w:r w:rsidRPr="00E6516F">
        <w:tab/>
        <w:t>With the PCK successfully shared between the originating MCData client and the terminating MCData client, both clients are able to exchange end-to-end secure message.</w:t>
      </w:r>
    </w:p>
    <w:p w14:paraId="410C3FF2" w14:textId="77777777" w:rsidR="0071087C" w:rsidRPr="00E6516F" w:rsidRDefault="0071087C" w:rsidP="0071087C">
      <w:pPr>
        <w:pStyle w:val="B10"/>
      </w:pPr>
      <w:r w:rsidRPr="00E6516F">
        <w:t>4</w:t>
      </w:r>
      <w:r w:rsidRPr="00E6516F">
        <w:rPr>
          <w:lang w:eastAsia="ko-KR"/>
        </w:rPr>
        <w:t>)</w:t>
      </w:r>
      <w:r w:rsidRPr="00E6516F">
        <w:tab/>
        <w:t>shall generate a SIP 200 (OK) response according to rules and procedures of 3GPP TS 24.229 [5];</w:t>
      </w:r>
    </w:p>
    <w:p w14:paraId="0DFDF73E" w14:textId="77777777" w:rsidR="0071087C" w:rsidRPr="00E6516F" w:rsidRDefault="0071087C" w:rsidP="0071087C">
      <w:pPr>
        <w:pStyle w:val="B10"/>
      </w:pPr>
      <w:r w:rsidRPr="00E6516F">
        <w:rPr>
          <w:lang w:eastAsia="ko-KR"/>
        </w:rPr>
        <w:t>5)</w:t>
      </w:r>
      <w:r w:rsidRPr="00E6516F">
        <w:rPr>
          <w:lang w:eastAsia="ko-KR"/>
        </w:rPr>
        <w:tab/>
        <w:t>shall send the SIP 200 (OK) response towards the MCData server according to rules and procedures of 3GPP TS 24.229 [5]; and</w:t>
      </w:r>
    </w:p>
    <w:p w14:paraId="6302AE35" w14:textId="77777777" w:rsidR="0071087C" w:rsidRPr="00E6516F" w:rsidRDefault="0071087C" w:rsidP="0071087C">
      <w:pPr>
        <w:pStyle w:val="B10"/>
      </w:pPr>
      <w:r w:rsidRPr="00E6516F">
        <w:rPr>
          <w:lang w:eastAsia="ko-KR"/>
        </w:rPr>
        <w:t>6)</w:t>
      </w:r>
      <w:r w:rsidRPr="00E6516F">
        <w:rPr>
          <w:lang w:eastAsia="ko-KR"/>
        </w:rPr>
        <w:tab/>
      </w:r>
      <w:r w:rsidRPr="00E6516F">
        <w:t>shall handle the received message as specified in subclause 9.2.1.2.</w:t>
      </w:r>
    </w:p>
    <w:p w14:paraId="78E2194B" w14:textId="77777777" w:rsidR="0071087C" w:rsidRPr="00E6516F" w:rsidRDefault="0071087C" w:rsidP="0071087C">
      <w:r w:rsidRPr="00E6516F">
        <w:t>[TS 24.282, clause 9.2.1.2]</w:t>
      </w:r>
    </w:p>
    <w:p w14:paraId="14F13D9F" w14:textId="77777777" w:rsidR="0071087C" w:rsidRPr="00E6516F" w:rsidRDefault="0071087C" w:rsidP="0071087C">
      <w:pPr>
        <w:rPr>
          <w:rFonts w:eastAsia="Malgun Gothic"/>
        </w:rPr>
      </w:pPr>
      <w:r w:rsidRPr="00E6516F">
        <w:rPr>
          <w:rFonts w:eastAsia="Malgun Gothic"/>
        </w:rPr>
        <w:t>When a MCData client has received a SIP request containing:</w:t>
      </w:r>
    </w:p>
    <w:p w14:paraId="05D5BB7B" w14:textId="77777777" w:rsidR="0071087C" w:rsidRPr="00E6516F" w:rsidRDefault="0071087C" w:rsidP="0071087C">
      <w:pPr>
        <w:pStyle w:val="B10"/>
      </w:pPr>
      <w:r w:rsidRPr="00E6516F">
        <w:rPr>
          <w:rFonts w:eastAsia="Malgun Gothic"/>
        </w:rPr>
        <w:t>-</w:t>
      </w:r>
      <w:r w:rsidRPr="00E6516F">
        <w:rPr>
          <w:rFonts w:eastAsia="Malgun Gothic"/>
        </w:rPr>
        <w:tab/>
        <w:t xml:space="preserve">an </w:t>
      </w:r>
      <w:r w:rsidRPr="00E6516F">
        <w:t>application/vnd.3gpp.mcdata-signalling MIME body as specified in subclause E.1; and</w:t>
      </w:r>
    </w:p>
    <w:p w14:paraId="7386126E" w14:textId="77777777" w:rsidR="0071087C" w:rsidRPr="00E6516F" w:rsidRDefault="0071087C" w:rsidP="0071087C">
      <w:pPr>
        <w:pStyle w:val="B10"/>
        <w:rPr>
          <w:rFonts w:eastAsia="Malgun Gothic"/>
        </w:rPr>
      </w:pPr>
      <w:r w:rsidRPr="00E6516F">
        <w:rPr>
          <w:rFonts w:eastAsia="Malgun Gothic"/>
        </w:rPr>
        <w:t>-</w:t>
      </w:r>
      <w:r w:rsidRPr="00E6516F">
        <w:rPr>
          <w:rFonts w:eastAsia="Malgun Gothic"/>
        </w:rPr>
        <w:tab/>
      </w:r>
      <w:r w:rsidRPr="00E6516F">
        <w:t>an application/vnd.3gpp.mcdata-payload MIME body as specified in subclause E.2</w:t>
      </w:r>
      <w:r w:rsidRPr="00E6516F">
        <w:rPr>
          <w:rFonts w:eastAsia="Malgun Gothic"/>
        </w:rPr>
        <w:t>;</w:t>
      </w:r>
    </w:p>
    <w:p w14:paraId="797E015D" w14:textId="77777777" w:rsidR="0071087C" w:rsidRPr="00E6516F" w:rsidRDefault="0071087C" w:rsidP="0071087C">
      <w:pPr>
        <w:rPr>
          <w:rFonts w:eastAsia="Malgun Gothic"/>
        </w:rPr>
      </w:pPr>
      <w:r w:rsidRPr="00E6516F">
        <w:rPr>
          <w:rFonts w:eastAsia="Malgun Gothic"/>
        </w:rPr>
        <w:t>the MCData Client:</w:t>
      </w:r>
    </w:p>
    <w:p w14:paraId="72075347"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1E12CCCC" w14:textId="77777777" w:rsidR="0071087C" w:rsidRPr="00E6516F" w:rsidRDefault="0071087C" w:rsidP="0071087C">
      <w:pPr>
        <w:pStyle w:val="B10"/>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52476747" w14:textId="77777777" w:rsidR="0071087C" w:rsidRPr="00E6516F" w:rsidRDefault="0071087C" w:rsidP="0071087C">
      <w:pPr>
        <w:pStyle w:val="B10"/>
        <w:rPr>
          <w:rFonts w:eastAsia="Malgun Gothic"/>
        </w:rPr>
      </w:pPr>
      <w:r w:rsidRPr="00E6516F">
        <w:rPr>
          <w:rFonts w:eastAsia="Malgun Gothic"/>
        </w:rPr>
        <w:t>3)</w:t>
      </w:r>
      <w:r w:rsidRPr="00E6516F">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1851FF57" w14:textId="77777777" w:rsidR="0071087C" w:rsidRPr="00E6516F" w:rsidRDefault="0071087C" w:rsidP="0071087C">
      <w:pPr>
        <w:pStyle w:val="B10"/>
        <w:rPr>
          <w:rFonts w:eastAsia="Malgun Gothic"/>
        </w:rPr>
      </w:pPr>
      <w:r w:rsidRPr="00E6516F">
        <w:rPr>
          <w:rFonts w:eastAsia="Malgun Gothic"/>
        </w:rPr>
        <w:t>4)</w:t>
      </w:r>
      <w:r w:rsidRPr="00E6516F">
        <w:rPr>
          <w:rFonts w:eastAsia="Malgun Gothic"/>
        </w:rPr>
        <w:tab/>
        <w:t>if the SDS SIGNALLING PAYLOAD message contains an existing Conversation ID and:</w:t>
      </w:r>
    </w:p>
    <w:p w14:paraId="1CBD5957"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if the SDS SIGNALLING PAYLOAD message does not contain an InReplyTo message ID, shall use the Message ID in the SDS SIGNALLING PAYLOAD to identify a new message in the existing conversation thread; and</w:t>
      </w:r>
    </w:p>
    <w:p w14:paraId="271922F1"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rsidRPr="00E6516F">
        <w:t>and use the Message ID in the SDS SIGNALLING PAYLOAD to identify the new message</w:t>
      </w:r>
      <w:r w:rsidRPr="00E6516F">
        <w:rPr>
          <w:rFonts w:eastAsia="Malgun Gothic"/>
        </w:rPr>
        <w:t>;</w:t>
      </w:r>
    </w:p>
    <w:p w14:paraId="0A5E4435" w14:textId="77777777" w:rsidR="0071087C" w:rsidRPr="00E6516F" w:rsidRDefault="0071087C" w:rsidP="0071087C">
      <w:pPr>
        <w:pStyle w:val="B10"/>
        <w:rPr>
          <w:rFonts w:eastAsia="Malgun Gothic"/>
        </w:rPr>
      </w:pPr>
      <w:r w:rsidRPr="00E6516F">
        <w:rPr>
          <w:rFonts w:eastAsia="Malgun Gothic"/>
        </w:rPr>
        <w:t>5)</w:t>
      </w:r>
      <w:r w:rsidRPr="00E6516F">
        <w:rPr>
          <w:rFonts w:eastAsia="Malgun Gothic"/>
        </w:rPr>
        <w:tab/>
        <w:t>shall identify the number of Payload IEs in the DATA PAYLOAD message from the Number of payloads IE in the DATA PAYLOAD message;</w:t>
      </w:r>
    </w:p>
    <w:p w14:paraId="5D6B51C3" w14:textId="77777777" w:rsidR="0071087C" w:rsidRPr="00E6516F" w:rsidRDefault="0071087C" w:rsidP="0071087C">
      <w:pPr>
        <w:pStyle w:val="B10"/>
        <w:rPr>
          <w:rFonts w:eastAsia="Malgun Gothic"/>
        </w:rPr>
      </w:pPr>
      <w:r w:rsidRPr="00E6516F">
        <w:rPr>
          <w:rFonts w:eastAsia="Malgun Gothic"/>
        </w:rPr>
        <w:t>6)</w:t>
      </w:r>
      <w:r w:rsidRPr="00E6516F">
        <w:rPr>
          <w:rFonts w:eastAsia="Malgun Gothic"/>
        </w:rPr>
        <w:tab/>
        <w:t>if the SDS SIGNALLING PAYLOAD message does not contain an Application ID IE:</w:t>
      </w:r>
    </w:p>
    <w:p w14:paraId="792C7BA1"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 xml:space="preserve">shall determine that the payload contained in the DATA PAYLOAD message is for user consumption </w:t>
      </w:r>
    </w:p>
    <w:p w14:paraId="3A8FCEDE"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may notify the MCData user; and</w:t>
      </w:r>
    </w:p>
    <w:p w14:paraId="39FFEC65" w14:textId="77777777" w:rsidR="0071087C" w:rsidRPr="00E6516F" w:rsidRDefault="0071087C" w:rsidP="0071087C">
      <w:pPr>
        <w:pStyle w:val="B2"/>
        <w:rPr>
          <w:rFonts w:eastAsia="Malgun Gothic"/>
        </w:rPr>
      </w:pPr>
      <w:r w:rsidRPr="00E6516F">
        <w:rPr>
          <w:rFonts w:eastAsia="Malgun Gothic"/>
        </w:rPr>
        <w:t>c)</w:t>
      </w:r>
      <w:r w:rsidRPr="00E6516F">
        <w:rPr>
          <w:rFonts w:eastAsia="Malgun Gothic"/>
        </w:rPr>
        <w:tab/>
        <w:t>shall render the contents of the Payload IE(s) to the MCData user;</w:t>
      </w:r>
    </w:p>
    <w:p w14:paraId="2A1CBF0D" w14:textId="77777777" w:rsidR="0071087C" w:rsidRPr="00E6516F" w:rsidRDefault="0071087C" w:rsidP="0071087C">
      <w:pPr>
        <w:pStyle w:val="B10"/>
        <w:rPr>
          <w:rFonts w:eastAsia="Malgun Gothic"/>
        </w:rPr>
      </w:pPr>
      <w:r w:rsidRPr="00E6516F">
        <w:rPr>
          <w:rFonts w:eastAsia="Malgun Gothic"/>
        </w:rPr>
        <w:t>7)</w:t>
      </w:r>
      <w:r w:rsidRPr="00E6516F">
        <w:rPr>
          <w:rFonts w:eastAsia="Malgun Gothic"/>
        </w:rPr>
        <w:tab/>
        <w:t>if the SDS SIGNALLING PAYLOAD message contains an Application ID IE:</w:t>
      </w:r>
    </w:p>
    <w:p w14:paraId="2BDA1FD4"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6A03D424"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shall not notify the MCData user;</w:t>
      </w:r>
    </w:p>
    <w:p w14:paraId="2FEE57E6" w14:textId="77777777" w:rsidR="0071087C" w:rsidRPr="00E6516F" w:rsidRDefault="0071087C" w:rsidP="0071087C">
      <w:pPr>
        <w:pStyle w:val="B2"/>
        <w:rPr>
          <w:rFonts w:eastAsia="Malgun Gothic"/>
        </w:rPr>
      </w:pPr>
      <w:r w:rsidRPr="00E6516F">
        <w:rPr>
          <w:rFonts w:eastAsia="Malgun Gothic"/>
        </w:rPr>
        <w:t>c)</w:t>
      </w:r>
      <w:r w:rsidRPr="00E6516F">
        <w:rPr>
          <w:rFonts w:eastAsia="Malgun Gothic"/>
        </w:rPr>
        <w:tab/>
        <w:t>if the Application ID value is unknown, shall discard the SDS message; and</w:t>
      </w:r>
    </w:p>
    <w:p w14:paraId="65AEDED4" w14:textId="77777777" w:rsidR="0071087C" w:rsidRPr="00E6516F" w:rsidRDefault="0071087C" w:rsidP="0071087C">
      <w:pPr>
        <w:pStyle w:val="B2"/>
        <w:rPr>
          <w:rFonts w:eastAsia="Malgun Gothic"/>
        </w:rPr>
      </w:pPr>
      <w:r w:rsidRPr="00E6516F">
        <w:rPr>
          <w:rFonts w:eastAsia="Malgun Gothic"/>
        </w:rPr>
        <w:t>d)</w:t>
      </w:r>
      <w:r w:rsidRPr="00E6516F">
        <w:rPr>
          <w:rFonts w:eastAsia="Malgun Gothic"/>
        </w:rPr>
        <w:tab/>
        <w:t>if the Application ID value is known, shall deliver the contents of the Payload IE(s) to the identified application;</w:t>
      </w:r>
    </w:p>
    <w:p w14:paraId="00A767C7" w14:textId="77777777" w:rsidR="0071087C" w:rsidRPr="00E6516F" w:rsidRDefault="0071087C" w:rsidP="0071087C">
      <w:pPr>
        <w:pStyle w:val="NO"/>
      </w:pPr>
      <w:r w:rsidRPr="00E6516F">
        <w:t>NOTE 1:</w:t>
      </w:r>
      <w:r w:rsidRPr="00E6516F">
        <w:tab/>
        <w:t>If required, the MCData client decrypts the Payload IEs before rendering the SDS message to the user or delivering the SDS message to the application.</w:t>
      </w:r>
    </w:p>
    <w:p w14:paraId="3144DAF7" w14:textId="77777777" w:rsidR="0071087C" w:rsidRPr="00E6516F" w:rsidRDefault="0071087C" w:rsidP="0071087C">
      <w:pPr>
        <w:pStyle w:val="NO"/>
      </w:pPr>
      <w:r w:rsidRPr="00E6516F">
        <w:lastRenderedPageBreak/>
        <w:t>NOTE 2:</w:t>
      </w:r>
      <w:r w:rsidRPr="00E6516F">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39910CE0" w14:textId="77777777" w:rsidR="0071087C" w:rsidRPr="00E6516F" w:rsidRDefault="0071087C" w:rsidP="0071087C">
      <w:pPr>
        <w:pStyle w:val="NO"/>
      </w:pPr>
      <w:r w:rsidRPr="00E6516F">
        <w:t>NOTE 3:</w:t>
      </w:r>
      <w:r w:rsidRPr="00E6516F">
        <w:tab/>
        <w:t>User consent is not required before accepting the data.</w:t>
      </w:r>
    </w:p>
    <w:p w14:paraId="0CA7B5DF" w14:textId="77777777" w:rsidR="0071087C" w:rsidRPr="00E6516F" w:rsidRDefault="0071087C" w:rsidP="0071087C">
      <w:pPr>
        <w:pStyle w:val="B10"/>
        <w:rPr>
          <w:rFonts w:eastAsia="Malgun Gothic"/>
        </w:rPr>
      </w:pPr>
      <w:r w:rsidRPr="00E6516F">
        <w:rPr>
          <w:rFonts w:eastAsia="Malgun Gothic"/>
        </w:rPr>
        <w:t>8)</w:t>
      </w:r>
      <w:r w:rsidRPr="00E6516F">
        <w:rPr>
          <w:rFonts w:eastAsia="Malgun Gothic"/>
        </w:rPr>
        <w:tab/>
        <w:t>may store the message payload in local storage along with the Conversation ID, Message ID, InReplyTo message ID and Date and time; and</w:t>
      </w:r>
    </w:p>
    <w:p w14:paraId="18F8E88E" w14:textId="77777777" w:rsidR="0071087C" w:rsidRPr="00E6516F" w:rsidRDefault="0071087C" w:rsidP="0071087C">
      <w:pPr>
        <w:pStyle w:val="B10"/>
        <w:rPr>
          <w:rFonts w:eastAsia="Malgun Gothic"/>
        </w:rPr>
      </w:pPr>
      <w:r w:rsidRPr="00E6516F">
        <w:rPr>
          <w:rFonts w:eastAsia="Malgun Gothic"/>
        </w:rPr>
        <w:t>9)</w:t>
      </w:r>
      <w:r w:rsidRPr="00E6516F">
        <w:rPr>
          <w:rFonts w:eastAsia="Malgun Gothic"/>
        </w:rPr>
        <w:tab/>
        <w:t>if the received SDS SIGNALLING PAYLOAD message contains an SDS</w:t>
      </w:r>
      <w:r w:rsidRPr="00E6516F">
        <w:t xml:space="preserve"> disposition request type</w:t>
      </w:r>
      <w:r w:rsidRPr="00E6516F">
        <w:rPr>
          <w:rFonts w:eastAsia="Malgun Gothic"/>
        </w:rPr>
        <w:t xml:space="preserve"> IE shall follow the procedures in subclause 9.2.1.3.</w:t>
      </w:r>
    </w:p>
    <w:p w14:paraId="1FFE6070" w14:textId="77777777" w:rsidR="0071087C" w:rsidRPr="00E6516F" w:rsidRDefault="0071087C" w:rsidP="0071087C">
      <w:r w:rsidRPr="00E6516F">
        <w:t>[TS 24.282, clause 9.2.1.3]</w:t>
      </w:r>
    </w:p>
    <w:p w14:paraId="7CC65BC9" w14:textId="77777777" w:rsidR="0071087C" w:rsidRPr="00E6516F" w:rsidRDefault="0071087C" w:rsidP="0071087C">
      <w:pPr>
        <w:rPr>
          <w:rFonts w:eastAsia="Malgun Gothic"/>
        </w:rPr>
      </w:pPr>
      <w:r w:rsidRPr="00E6516F">
        <w:rPr>
          <w:rFonts w:eastAsia="Malgun Gothic"/>
        </w:rPr>
        <w:t>To handle the disposition requests, the MCData client:</w:t>
      </w:r>
    </w:p>
    <w:p w14:paraId="60BC2993"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 xml:space="preserve">If the SDS disposition request type IE is set to: </w:t>
      </w:r>
    </w:p>
    <w:p w14:paraId="2D93DA79" w14:textId="77777777" w:rsidR="0071087C" w:rsidRPr="00E6516F" w:rsidRDefault="0071087C" w:rsidP="0071087C">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1C312748" w14:textId="77777777" w:rsidR="0071087C" w:rsidRPr="00E6516F" w:rsidRDefault="0071087C" w:rsidP="0071087C">
      <w:pPr>
        <w:pStyle w:val="B2"/>
      </w:pPr>
      <w:r w:rsidRPr="00E6516F">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24BCA809" w14:textId="77777777" w:rsidR="0071087C" w:rsidRPr="00E6516F" w:rsidRDefault="0071087C" w:rsidP="0071087C">
      <w:pPr>
        <w:pStyle w:val="B2"/>
      </w:pPr>
      <w:r w:rsidRPr="00E6516F">
        <w:t>c)</w:t>
      </w:r>
      <w:r w:rsidRPr="00E6516F">
        <w:tab/>
        <w:t>"DELIVERY AND READ" then, shall start timer TDU1 (delivery and read).</w:t>
      </w:r>
    </w:p>
    <w:p w14:paraId="7487218E" w14:textId="77777777" w:rsidR="0071087C" w:rsidRPr="00E6516F" w:rsidRDefault="0071087C" w:rsidP="0071087C">
      <w:r w:rsidRPr="00E6516F">
        <w:t>Upon receiving a display indication before timer TDU1 (delivery and read) expires, the MCData client:</w:t>
      </w:r>
    </w:p>
    <w:p w14:paraId="7F1F3EF1" w14:textId="77777777" w:rsidR="0071087C" w:rsidRPr="00E6516F" w:rsidRDefault="0071087C" w:rsidP="0071087C">
      <w:pPr>
        <w:pStyle w:val="B10"/>
      </w:pPr>
      <w:r w:rsidRPr="00E6516F">
        <w:t>1)</w:t>
      </w:r>
      <w:r w:rsidRPr="00E6516F">
        <w:tab/>
        <w:t>shall stop timer TDU1 (delivery and read); and</w:t>
      </w:r>
    </w:p>
    <w:p w14:paraId="6CBE9537" w14:textId="77777777" w:rsidR="0071087C" w:rsidRPr="00E6516F" w:rsidRDefault="0071087C" w:rsidP="0071087C">
      <w:pPr>
        <w:pStyle w:val="B10"/>
      </w:pPr>
      <w:r w:rsidRPr="00E6516F">
        <w:t>2)</w:t>
      </w:r>
      <w:r w:rsidRPr="00E6516F">
        <w:tab/>
        <w:t>shall send a delivered and read notification as described in subclause </w:t>
      </w:r>
      <w:r w:rsidRPr="00E6516F">
        <w:rPr>
          <w:rFonts w:eastAsia="Malgun Gothic"/>
        </w:rPr>
        <w:t>12.2.1.1</w:t>
      </w:r>
      <w:r w:rsidRPr="00E6516F">
        <w:t>.</w:t>
      </w:r>
    </w:p>
    <w:p w14:paraId="666F4DF2" w14:textId="77777777" w:rsidR="0071087C" w:rsidRPr="00E6516F" w:rsidRDefault="0071087C" w:rsidP="0071087C">
      <w:r w:rsidRPr="00E6516F">
        <w:t>Upon expiry of timer TDU1 (delivery and read), the MCData client:</w:t>
      </w:r>
    </w:p>
    <w:p w14:paraId="570E3D91" w14:textId="77777777" w:rsidR="0071087C" w:rsidRPr="00E6516F" w:rsidRDefault="0071087C" w:rsidP="0071087C">
      <w:pPr>
        <w:pStyle w:val="B10"/>
      </w:pPr>
      <w:r w:rsidRPr="00E6516F">
        <w:t>1)</w:t>
      </w:r>
      <w:r w:rsidRPr="00E6516F">
        <w:tab/>
        <w:t>shall send a delivered notification as described in subclause </w:t>
      </w:r>
      <w:r w:rsidRPr="00E6516F">
        <w:rPr>
          <w:rFonts w:eastAsia="Malgun Gothic"/>
        </w:rPr>
        <w:t>12.2.1.1</w:t>
      </w:r>
      <w:r w:rsidRPr="00E6516F">
        <w:t>; and</w:t>
      </w:r>
    </w:p>
    <w:p w14:paraId="585CB8CB" w14:textId="77777777" w:rsidR="0071087C" w:rsidRPr="00E6516F" w:rsidRDefault="0071087C" w:rsidP="0071087C">
      <w:pPr>
        <w:pStyle w:val="B10"/>
      </w:pPr>
      <w:r w:rsidRPr="00E6516F">
        <w:t>2)</w:t>
      </w:r>
      <w:r w:rsidRPr="00E6516F">
        <w:tab/>
        <w:t>upon receiving a display indication, send a read notification as described in subclause </w:t>
      </w:r>
      <w:r w:rsidRPr="00E6516F">
        <w:rPr>
          <w:rFonts w:eastAsia="Malgun Gothic"/>
        </w:rPr>
        <w:t>12.2.1.1</w:t>
      </w:r>
      <w:r w:rsidRPr="00E6516F">
        <w:t>.</w:t>
      </w:r>
    </w:p>
    <w:p w14:paraId="782A2AC5" w14:textId="77777777" w:rsidR="0071087C" w:rsidRPr="00E6516F" w:rsidRDefault="0071087C" w:rsidP="0071087C">
      <w:r w:rsidRPr="00E6516F">
        <w:t>[TS 24.282, clause 12.2.1.1]</w:t>
      </w:r>
    </w:p>
    <w:p w14:paraId="04B7BE68" w14:textId="77777777" w:rsidR="0071087C" w:rsidRPr="00E6516F" w:rsidRDefault="0071087C" w:rsidP="0071087C">
      <w:r w:rsidRPr="00E6516F">
        <w:t>The MCData client shall follow the procedures in this subclause to:</w:t>
      </w:r>
    </w:p>
    <w:p w14:paraId="1810528E" w14:textId="77777777" w:rsidR="0071087C" w:rsidRPr="00E6516F" w:rsidRDefault="0071087C" w:rsidP="0071087C">
      <w:pPr>
        <w:pStyle w:val="B10"/>
      </w:pPr>
      <w:r w:rsidRPr="00E6516F">
        <w:t>-</w:t>
      </w:r>
      <w:r w:rsidRPr="00E6516F">
        <w:tab/>
        <w:t xml:space="preserve">indicate to an MCData client that an SDS message was delivered, read or delivered and read when the originating client requested a delivery, read or delivery and read report; </w:t>
      </w:r>
    </w:p>
    <w:p w14:paraId="453BE2F5" w14:textId="77777777" w:rsidR="0071087C" w:rsidRPr="00E6516F" w:rsidRDefault="0071087C" w:rsidP="0071087C">
      <w:pPr>
        <w:pStyle w:val="B10"/>
      </w:pPr>
      <w:r w:rsidRPr="00E6516F">
        <w:t>-</w:t>
      </w:r>
      <w:r w:rsidRPr="00E6516F">
        <w:tab/>
        <w:t>indicate to the participating MCData function serving the MCData user that an SDS message was undelivered. The participating MCData function can store the message for later re-delivery;</w:t>
      </w:r>
    </w:p>
    <w:p w14:paraId="257EB4E3" w14:textId="77777777" w:rsidR="0071087C" w:rsidRPr="00E6516F" w:rsidRDefault="0071087C" w:rsidP="0071087C">
      <w:pPr>
        <w:pStyle w:val="B10"/>
      </w:pPr>
      <w:r w:rsidRPr="00E6516F">
        <w:t>-</w:t>
      </w:r>
      <w:r w:rsidRPr="00E6516F">
        <w:tab/>
        <w:t>indicate to an MCData client that a request for FD was accepted, deferred or rejected; or</w:t>
      </w:r>
    </w:p>
    <w:p w14:paraId="08EE20D1" w14:textId="77777777" w:rsidR="0071087C" w:rsidRPr="00E6516F" w:rsidRDefault="0071087C" w:rsidP="0071087C">
      <w:pPr>
        <w:pStyle w:val="B10"/>
      </w:pPr>
      <w:r w:rsidRPr="00E6516F">
        <w:t>-</w:t>
      </w:r>
      <w:r w:rsidRPr="00E6516F">
        <w:tab/>
        <w:t>indicate to an MCData client that a file download has been completed;</w:t>
      </w:r>
    </w:p>
    <w:p w14:paraId="326D95D1" w14:textId="77777777" w:rsidR="0071087C" w:rsidRPr="00E6516F" w:rsidRDefault="0071087C" w:rsidP="0071087C">
      <w:r w:rsidRPr="00E6516F">
        <w:t>Before sending a disposition notification the MCData client needs to determine:</w:t>
      </w:r>
    </w:p>
    <w:p w14:paraId="31194CFE" w14:textId="77777777" w:rsidR="0071087C" w:rsidRPr="00E6516F" w:rsidRDefault="0071087C" w:rsidP="0071087C">
      <w:pPr>
        <w:pStyle w:val="B10"/>
      </w:pPr>
      <w:r w:rsidRPr="00E6516F">
        <w:t>-</w:t>
      </w:r>
      <w:r w:rsidRPr="00E6516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32AB6C7D" w14:textId="77777777" w:rsidR="0071087C" w:rsidRPr="00E6516F" w:rsidRDefault="0071087C" w:rsidP="0071087C">
      <w:pPr>
        <w:pStyle w:val="B10"/>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56DC46F" w14:textId="77777777" w:rsidR="0071087C" w:rsidRPr="00E6516F" w:rsidRDefault="0071087C" w:rsidP="0071087C">
      <w:pPr>
        <w:pStyle w:val="B10"/>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F15CC0A" w14:textId="77777777" w:rsidR="0071087C" w:rsidRPr="00E6516F" w:rsidRDefault="0071087C" w:rsidP="0071087C">
      <w:r w:rsidRPr="00E6516F">
        <w:lastRenderedPageBreak/>
        <w:t>The MCData client shall generate a SIP MESSAGE request in accordance with 3GPP TS 24.229 [5] and IETF RFC 3428 [6] with the clarifications given below.</w:t>
      </w:r>
    </w:p>
    <w:p w14:paraId="52415CE5" w14:textId="77777777" w:rsidR="0071087C" w:rsidRPr="00E6516F" w:rsidRDefault="0071087C" w:rsidP="0071087C">
      <w:r w:rsidRPr="00E6516F">
        <w:t>The MCData client:</w:t>
      </w:r>
    </w:p>
    <w:p w14:paraId="30959F0D" w14:textId="77777777" w:rsidR="0071087C" w:rsidRPr="00E6516F" w:rsidRDefault="0071087C" w:rsidP="0071087C">
      <w:pPr>
        <w:pStyle w:val="B10"/>
      </w:pPr>
      <w:r w:rsidRPr="00E6516F">
        <w:t>1)</w:t>
      </w:r>
      <w:r w:rsidRPr="00E6516F">
        <w:tab/>
        <w:t>shall build the SIP MESSAGE request as specified in subclause 6.2.4.1;</w:t>
      </w:r>
    </w:p>
    <w:p w14:paraId="770371BD"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5A2F4C74" w14:textId="77777777" w:rsidR="0071087C" w:rsidRPr="00E6516F" w:rsidRDefault="0071087C" w:rsidP="0071087C">
      <w:pPr>
        <w:pStyle w:val="B10"/>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6394F473" w14:textId="77777777" w:rsidR="0071087C" w:rsidRPr="00E6516F" w:rsidRDefault="0071087C" w:rsidP="0071087C">
      <w:pPr>
        <w:pStyle w:val="B10"/>
        <w:rPr>
          <w:lang w:eastAsia="ko-KR"/>
        </w:rPr>
      </w:pPr>
      <w:r w:rsidRPr="00E6516F">
        <w:rPr>
          <w:lang w:eastAsia="ko-KR"/>
        </w:rPr>
        <w:t>4)</w:t>
      </w:r>
      <w:r w:rsidRPr="00E6516F">
        <w:rPr>
          <w:lang w:eastAsia="ko-KR"/>
        </w:rPr>
        <w:tab/>
        <w:t>shall insert in the SIP MESSAGE request an application/vnd.3gpp.mcdata-info+xml MIME body with an &lt;mcdata-controller-psi&gt; element containing the PSI of the controlling MCData function;</w:t>
      </w:r>
    </w:p>
    <w:p w14:paraId="6472D8B6" w14:textId="77777777" w:rsidR="0071087C" w:rsidRPr="00E6516F" w:rsidRDefault="0071087C" w:rsidP="0071087C">
      <w:pPr>
        <w:pStyle w:val="B10"/>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24F09E67" w14:textId="77777777" w:rsidR="0071087C" w:rsidRPr="00E6516F" w:rsidRDefault="0071087C" w:rsidP="0071087C">
      <w:pPr>
        <w:pStyle w:val="B10"/>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3DF9988E" w14:textId="77777777" w:rsidR="0071087C" w:rsidRPr="00E6516F" w:rsidRDefault="0071087C" w:rsidP="0071087C">
      <w:pPr>
        <w:pStyle w:val="B10"/>
      </w:pPr>
      <w:r w:rsidRPr="00E6516F">
        <w:t>7)</w:t>
      </w:r>
      <w:r w:rsidRPr="00E6516F">
        <w:tab/>
        <w:t>if requiring to send an FD notification, shall generate an FD NOTIFICATION message and include it in the SIP MESSAGE request as specified in subclause 6.2.3.2; and</w:t>
      </w:r>
    </w:p>
    <w:p w14:paraId="2B5E4FD6" w14:textId="77777777" w:rsidR="0071087C" w:rsidRPr="00E6516F" w:rsidRDefault="0071087C" w:rsidP="0071087C">
      <w:pPr>
        <w:pStyle w:val="B10"/>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5C298CD2" w14:textId="77777777" w:rsidR="0071087C" w:rsidRPr="00E6516F" w:rsidRDefault="0071087C" w:rsidP="0071087C">
      <w:r w:rsidRPr="00E6516F">
        <w:t>[TS 24.282, clause 6.2.3.1]</w:t>
      </w:r>
    </w:p>
    <w:p w14:paraId="410C4A74" w14:textId="77777777" w:rsidR="0071087C" w:rsidRPr="00E6516F" w:rsidRDefault="0071087C" w:rsidP="0071087C">
      <w:r w:rsidRPr="00E6516F">
        <w:t>In order to generate an SDS notification, the MCData client:</w:t>
      </w:r>
    </w:p>
    <w:p w14:paraId="0F9108C7" w14:textId="77777777" w:rsidR="0071087C" w:rsidRPr="00E6516F" w:rsidRDefault="0071087C" w:rsidP="0071087C">
      <w:pPr>
        <w:pStyle w:val="B10"/>
      </w:pPr>
      <w:r w:rsidRPr="00E6516F">
        <w:t>1)</w:t>
      </w:r>
      <w:r w:rsidRPr="00E6516F">
        <w:tab/>
        <w:t>shall generate an SDS NOTIFICATION message as specified in subclause 15.1.5; and</w:t>
      </w:r>
    </w:p>
    <w:p w14:paraId="4A0A7C74" w14:textId="77777777" w:rsidR="0071087C" w:rsidRPr="00E6516F" w:rsidRDefault="0071087C" w:rsidP="0071087C">
      <w:pPr>
        <w:pStyle w:val="B10"/>
      </w:pPr>
      <w:r w:rsidRPr="00E6516F">
        <w:t>2)</w:t>
      </w:r>
      <w:r w:rsidRPr="00E6516F">
        <w:tab/>
        <w:t>shall include in the SIP request, the SDS NOTIFICATION message in an application/vnd.3gpp.mcdata-signalling MIME body as specified in subclause E.1.</w:t>
      </w:r>
    </w:p>
    <w:p w14:paraId="0F5556E5" w14:textId="77777777" w:rsidR="0071087C" w:rsidRPr="00E6516F" w:rsidRDefault="0071087C" w:rsidP="0071087C">
      <w:r w:rsidRPr="00E6516F">
        <w:t>When generating an SDS NOTIFICATION message as specified in subclause 15.1.5, the MCData client:</w:t>
      </w:r>
    </w:p>
    <w:p w14:paraId="57F3401E" w14:textId="77777777" w:rsidR="0071087C" w:rsidRPr="00E6516F" w:rsidRDefault="0071087C" w:rsidP="0071087C">
      <w:pPr>
        <w:pStyle w:val="B10"/>
      </w:pPr>
      <w:r w:rsidRPr="00E6516F">
        <w:t>1)</w:t>
      </w:r>
      <w:r w:rsidRPr="00E6516F">
        <w:tab/>
        <w:t>if sending a delivered notification, shall set the SDS disposition notification type IE as "DELIVERED" as specified in subclause 15.2.5;</w:t>
      </w:r>
    </w:p>
    <w:p w14:paraId="29EFB031" w14:textId="77777777" w:rsidR="0071087C" w:rsidRPr="00E6516F" w:rsidRDefault="0071087C" w:rsidP="0071087C">
      <w:pPr>
        <w:pStyle w:val="B10"/>
      </w:pPr>
      <w:r w:rsidRPr="00E6516F">
        <w:t>2)</w:t>
      </w:r>
      <w:r w:rsidRPr="00E6516F">
        <w:tab/>
        <w:t>if sending a read notification, shall set the SDS disposition notification type IE as "READ" as specified in subclause 15.2.5;</w:t>
      </w:r>
    </w:p>
    <w:p w14:paraId="6B4713DA" w14:textId="77777777" w:rsidR="0071087C" w:rsidRPr="00E6516F" w:rsidRDefault="0071087C" w:rsidP="0071087C">
      <w:pPr>
        <w:pStyle w:val="B10"/>
      </w:pPr>
      <w:r w:rsidRPr="00E6516F">
        <w:t>3)</w:t>
      </w:r>
      <w:r w:rsidRPr="00E6516F">
        <w:tab/>
        <w:t>if sending a delivered and read notification, shall set the SDS disposition notification type IE as "DELIVERED AND READ" as specified in subclause 15.2.5;</w:t>
      </w:r>
    </w:p>
    <w:p w14:paraId="20D17A0C" w14:textId="77777777" w:rsidR="0071087C" w:rsidRPr="00E6516F" w:rsidRDefault="0071087C" w:rsidP="0071087C">
      <w:pPr>
        <w:pStyle w:val="B10"/>
      </w:pPr>
      <w:r w:rsidRPr="00E6516F">
        <w:t>4)</w:t>
      </w:r>
      <w:r w:rsidRPr="00E6516F">
        <w:tab/>
        <w:t>if the SDS message could not be delivered to the user or application (e.g. due to lack of storage), shall set the SDS disposition notification type IE as "UNDELIVERED" as specified in subclause 15.2.5;</w:t>
      </w:r>
    </w:p>
    <w:p w14:paraId="1F43EEE9" w14:textId="77777777" w:rsidR="0071087C" w:rsidRPr="00E6516F" w:rsidRDefault="0071087C" w:rsidP="0071087C">
      <w:pPr>
        <w:pStyle w:val="B10"/>
      </w:pPr>
      <w:r w:rsidRPr="00E6516F">
        <w:t>5)</w:t>
      </w:r>
      <w:r w:rsidRPr="00E6516F">
        <w:tab/>
        <w:t>shall set the Date and time IE to the current time to as specified in subclause 15.2.8;</w:t>
      </w:r>
    </w:p>
    <w:p w14:paraId="0C311E3D" w14:textId="77777777" w:rsidR="0071087C" w:rsidRPr="00E6516F" w:rsidRDefault="0071087C" w:rsidP="0071087C">
      <w:pPr>
        <w:pStyle w:val="B10"/>
      </w:pPr>
      <w:r w:rsidRPr="00E6516F">
        <w:t>6)</w:t>
      </w:r>
      <w:r w:rsidRPr="00E6516F">
        <w:tab/>
        <w:t>shall set the Conversation ID to the value of the Conversation ID that was received in the SDS message as specified in subclause 15.2.9;</w:t>
      </w:r>
    </w:p>
    <w:p w14:paraId="5361C979" w14:textId="77777777" w:rsidR="0071087C" w:rsidRPr="00E6516F" w:rsidRDefault="0071087C" w:rsidP="0071087C">
      <w:pPr>
        <w:pStyle w:val="B10"/>
      </w:pPr>
      <w:r w:rsidRPr="00E6516F">
        <w:t>7)</w:t>
      </w:r>
      <w:r w:rsidRPr="00E6516F">
        <w:tab/>
        <w:t>shall set the Message ID to the value of the Message ID that was received in the SDS message as specified in subclause 15.2.10;</w:t>
      </w:r>
    </w:p>
    <w:p w14:paraId="697B1373" w14:textId="77777777" w:rsidR="0071087C" w:rsidRPr="00E6516F" w:rsidRDefault="0071087C" w:rsidP="0071087C">
      <w:pPr>
        <w:pStyle w:val="B10"/>
      </w:pPr>
      <w:r w:rsidRPr="00E6516F">
        <w:t>8)</w:t>
      </w:r>
      <w:r w:rsidRPr="00E6516F">
        <w:tab/>
        <w:t>if the SDS message was destined for the user, shall not include an Application ID IE as specified in subclause 15.2.7; and</w:t>
      </w:r>
    </w:p>
    <w:p w14:paraId="31A62395" w14:textId="77777777" w:rsidR="0071087C" w:rsidRPr="00E6516F" w:rsidRDefault="0071087C" w:rsidP="0071087C">
      <w:pPr>
        <w:pStyle w:val="B10"/>
      </w:pPr>
      <w:r w:rsidRPr="00E6516F">
        <w:t>9)</w:t>
      </w:r>
      <w:r w:rsidRPr="00E6516F">
        <w:tab/>
        <w:t>if the SDS message was destined for an application, shall include an Application ID IE set to the value of the Application ID that was included in the SDS message as specified in subclause 15.2.3.</w:t>
      </w:r>
    </w:p>
    <w:p w14:paraId="4DAFC7D2" w14:textId="77777777" w:rsidR="0071087C" w:rsidRPr="00E6516F" w:rsidRDefault="0071087C" w:rsidP="0071087C">
      <w:r w:rsidRPr="00E6516F">
        <w:t>[TS 24.282, clause 6.2.4.1]</w:t>
      </w:r>
    </w:p>
    <w:p w14:paraId="6B91A212" w14:textId="77777777" w:rsidR="0071087C" w:rsidRPr="00E6516F" w:rsidRDefault="0071087C" w:rsidP="0071087C">
      <w:pPr>
        <w:rPr>
          <w:rFonts w:eastAsia="SimSun"/>
        </w:rPr>
      </w:pPr>
      <w:r w:rsidRPr="00E6516F">
        <w:rPr>
          <w:rFonts w:eastAsia="SimSun"/>
        </w:rPr>
        <w:lastRenderedPageBreak/>
        <w:t>This subclause is referenced from other procedures.</w:t>
      </w:r>
    </w:p>
    <w:p w14:paraId="4D038420" w14:textId="77777777" w:rsidR="0071087C" w:rsidRPr="00E6516F" w:rsidRDefault="0071087C" w:rsidP="0071087C">
      <w:r w:rsidRPr="00E6516F">
        <w:t>In a SIP MESSAGE request, the MCData client:</w:t>
      </w:r>
    </w:p>
    <w:p w14:paraId="1AF09592" w14:textId="77777777" w:rsidR="0071087C" w:rsidRPr="00E6516F" w:rsidRDefault="0071087C" w:rsidP="0071087C">
      <w:pPr>
        <w:pStyle w:val="B10"/>
      </w:pPr>
      <w:r w:rsidRPr="00E6516F">
        <w:t>1)</w:t>
      </w:r>
      <w:r w:rsidRPr="00E6516F">
        <w:tab/>
        <w:t>when sending SDS messages or SDS disposition notifications:</w:t>
      </w:r>
    </w:p>
    <w:p w14:paraId="1AA6C2A1" w14:textId="77777777" w:rsidR="0071087C" w:rsidRPr="00E6516F" w:rsidRDefault="0071087C" w:rsidP="0071087C">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0A8563FF" w14:textId="77777777" w:rsidR="0071087C" w:rsidRPr="00E6516F" w:rsidRDefault="0071087C" w:rsidP="0071087C">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3A59E862" w14:textId="77777777" w:rsidR="0071087C" w:rsidRPr="00E6516F" w:rsidRDefault="0071087C" w:rsidP="0071087C">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2634BAAA" w14:textId="77777777" w:rsidR="0071087C" w:rsidRPr="00E6516F" w:rsidRDefault="0071087C" w:rsidP="0071087C">
      <w:r w:rsidRPr="00E6516F">
        <w:t>…</w:t>
      </w:r>
    </w:p>
    <w:p w14:paraId="4FE9D509" w14:textId="77777777" w:rsidR="0071087C" w:rsidRPr="00E6516F" w:rsidRDefault="0071087C" w:rsidP="0071087C">
      <w:pPr>
        <w:pStyle w:val="B10"/>
      </w:pPr>
      <w:r w:rsidRPr="00E6516F">
        <w:t>3)</w:t>
      </w:r>
      <w:r w:rsidRPr="00E6516F">
        <w:tab/>
        <w:t>may include a P-Preferred-Identity header field in the SIP MESSAGE request containing a public user identity as specified in 3GPP TS 24.229 [5]; and</w:t>
      </w:r>
    </w:p>
    <w:p w14:paraId="589EACD5" w14:textId="77777777" w:rsidR="0071087C" w:rsidRPr="00E6516F" w:rsidRDefault="0071087C" w:rsidP="0071087C">
      <w:pPr>
        <w:pStyle w:val="B10"/>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5A595D2A" w14:textId="77777777" w:rsidR="0071087C" w:rsidRPr="00E6516F" w:rsidRDefault="0071087C" w:rsidP="0071087C">
      <w:pPr>
        <w:pStyle w:val="H6"/>
      </w:pPr>
      <w:bookmarkStart w:id="447" w:name="_Toc52782322"/>
      <w:bookmarkStart w:id="448" w:name="_Toc52782931"/>
      <w:bookmarkStart w:id="449" w:name="_Toc59042800"/>
      <w:r w:rsidRPr="00E6516F">
        <w:t>6.1.2.3</w:t>
      </w:r>
      <w:r w:rsidRPr="00E6516F">
        <w:tab/>
        <w:t>Test description</w:t>
      </w:r>
      <w:bookmarkEnd w:id="447"/>
      <w:bookmarkEnd w:id="448"/>
      <w:bookmarkEnd w:id="449"/>
    </w:p>
    <w:p w14:paraId="315802C7" w14:textId="77777777" w:rsidR="0071087C" w:rsidRPr="00E6516F" w:rsidRDefault="0071087C" w:rsidP="0071087C">
      <w:pPr>
        <w:pStyle w:val="H6"/>
      </w:pPr>
      <w:bookmarkStart w:id="450" w:name="_Toc52782323"/>
      <w:bookmarkStart w:id="451" w:name="_Toc52782932"/>
      <w:bookmarkStart w:id="452" w:name="_Toc59042801"/>
      <w:r w:rsidRPr="00E6516F">
        <w:t>6.1.2.3.1</w:t>
      </w:r>
      <w:r w:rsidRPr="00E6516F">
        <w:tab/>
        <w:t>Pre-test conditions</w:t>
      </w:r>
      <w:bookmarkEnd w:id="450"/>
      <w:bookmarkEnd w:id="451"/>
      <w:bookmarkEnd w:id="452"/>
    </w:p>
    <w:p w14:paraId="186F6310" w14:textId="77777777" w:rsidR="0071087C" w:rsidRPr="00E6516F" w:rsidRDefault="0071087C" w:rsidP="0071087C">
      <w:pPr>
        <w:pStyle w:val="H6"/>
      </w:pPr>
      <w:r w:rsidRPr="00E6516F">
        <w:t>System Simulator:</w:t>
      </w:r>
    </w:p>
    <w:p w14:paraId="04381D54" w14:textId="77777777" w:rsidR="0071087C" w:rsidRPr="00E6516F" w:rsidRDefault="0071087C" w:rsidP="0071087C">
      <w:pPr>
        <w:pStyle w:val="B10"/>
      </w:pPr>
      <w:r w:rsidRPr="00E6516F">
        <w:t>-</w:t>
      </w:r>
      <w:r w:rsidRPr="00E6516F">
        <w:tab/>
        <w:t>SS (MCDATA Server)</w:t>
      </w:r>
    </w:p>
    <w:p w14:paraId="77C9E20D"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6F1F1F4" w14:textId="77777777" w:rsidR="0071087C" w:rsidRPr="00E6516F" w:rsidRDefault="0071087C" w:rsidP="0071087C">
      <w:pPr>
        <w:pStyle w:val="H6"/>
      </w:pPr>
      <w:r w:rsidRPr="00E6516F">
        <w:t>IUT:</w:t>
      </w:r>
    </w:p>
    <w:p w14:paraId="5ADBE067" w14:textId="44AFA5E7" w:rsidR="0071087C" w:rsidRPr="00E6516F" w:rsidRDefault="0071087C" w:rsidP="0071087C">
      <w:pPr>
        <w:pStyle w:val="B10"/>
      </w:pPr>
      <w:r w:rsidRPr="00E6516F">
        <w:t>-</w:t>
      </w:r>
      <w:r w:rsidRPr="00E6516F">
        <w:tab/>
        <w:t>UE (MCDATA Client)</w:t>
      </w:r>
    </w:p>
    <w:p w14:paraId="403CA330" w14:textId="77777777" w:rsidR="0071087C" w:rsidRPr="00E6516F" w:rsidRDefault="0071087C" w:rsidP="0071087C">
      <w:pPr>
        <w:pStyle w:val="B10"/>
      </w:pPr>
      <w:r w:rsidRPr="00E6516F">
        <w:t>-</w:t>
      </w:r>
      <w:r w:rsidRPr="00E6516F">
        <w:tab/>
        <w:t>The test USIM set as defined in TS 36.579-1 [2], subclause 5.5.10 is inserted.</w:t>
      </w:r>
    </w:p>
    <w:p w14:paraId="3C61AA8D" w14:textId="77777777" w:rsidR="0071087C" w:rsidRPr="00E6516F" w:rsidRDefault="0071087C" w:rsidP="0071087C">
      <w:pPr>
        <w:pStyle w:val="H6"/>
      </w:pPr>
      <w:r w:rsidRPr="00E6516F">
        <w:t>Preamble:</w:t>
      </w:r>
    </w:p>
    <w:p w14:paraId="09D8B978" w14:textId="77777777" w:rsidR="0071087C" w:rsidRPr="00E6516F" w:rsidRDefault="0071087C" w:rsidP="0071087C">
      <w:pPr>
        <w:pStyle w:val="B10"/>
      </w:pPr>
      <w:r w:rsidRPr="00E6516F">
        <w:t>-</w:t>
      </w:r>
      <w:r w:rsidRPr="00E6516F">
        <w:tab/>
        <w:t>The &lt;max-payload-size-sds-cplane-bytes&gt; element shall not be present in the MCData Service Configuration document so that according to TS 24.484 [24] there is no size limit imposed for the use of C-plane procedures for the SDS message.</w:t>
      </w:r>
    </w:p>
    <w:p w14:paraId="5A4FE6B1"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4651F3AF"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50FE632E" w14:textId="77777777" w:rsidR="0071087C" w:rsidRPr="00E6516F" w:rsidRDefault="0071087C" w:rsidP="0071087C">
      <w:pPr>
        <w:pStyle w:val="B10"/>
      </w:pPr>
      <w:r w:rsidRPr="00E6516F">
        <w:t>-</w:t>
      </w:r>
      <w:r w:rsidRPr="00E6516F">
        <w:tab/>
        <w:t>UE States at the end of the preamble</w:t>
      </w:r>
    </w:p>
    <w:p w14:paraId="4A2FB70C" w14:textId="77777777" w:rsidR="0071087C" w:rsidRPr="00E6516F" w:rsidRDefault="0071087C" w:rsidP="0071087C">
      <w:pPr>
        <w:pStyle w:val="B2"/>
      </w:pPr>
      <w:r w:rsidRPr="00E6516F">
        <w:t>-</w:t>
      </w:r>
      <w:r w:rsidRPr="00E6516F">
        <w:tab/>
        <w:t>The UE is in E-UTRA Registered, Idle Mode state.</w:t>
      </w:r>
    </w:p>
    <w:p w14:paraId="238E314F"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21067765" w14:textId="77777777" w:rsidR="0071087C" w:rsidRPr="00E6516F" w:rsidRDefault="0071087C" w:rsidP="0071087C">
      <w:pPr>
        <w:pStyle w:val="H6"/>
      </w:pPr>
      <w:bookmarkStart w:id="453" w:name="_Toc52782324"/>
      <w:bookmarkStart w:id="454" w:name="_Toc52782933"/>
      <w:bookmarkStart w:id="455" w:name="_Toc59042802"/>
      <w:r w:rsidRPr="00E6516F">
        <w:lastRenderedPageBreak/>
        <w:t>6.1.2.3.2</w:t>
      </w:r>
      <w:r w:rsidRPr="00E6516F">
        <w:tab/>
        <w:t>Test procedure sequence</w:t>
      </w:r>
      <w:bookmarkEnd w:id="453"/>
      <w:bookmarkEnd w:id="454"/>
      <w:bookmarkEnd w:id="455"/>
    </w:p>
    <w:p w14:paraId="101F336A" w14:textId="77777777" w:rsidR="0071087C" w:rsidRPr="00E6516F" w:rsidRDefault="0071087C" w:rsidP="0071087C">
      <w:pPr>
        <w:pStyle w:val="TH"/>
      </w:pPr>
      <w:r w:rsidRPr="00E6516F">
        <w:t>Table 6.1.2.3.2-1: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5279F5CB" w14:textId="77777777" w:rsidTr="004312E8">
        <w:tc>
          <w:tcPr>
            <w:tcW w:w="648" w:type="dxa"/>
            <w:tcBorders>
              <w:bottom w:val="nil"/>
            </w:tcBorders>
          </w:tcPr>
          <w:p w14:paraId="18041532" w14:textId="77777777" w:rsidR="0071087C" w:rsidRPr="00E6516F" w:rsidRDefault="0071087C" w:rsidP="00174677">
            <w:pPr>
              <w:pStyle w:val="TAH"/>
            </w:pPr>
            <w:r w:rsidRPr="00E6516F">
              <w:t>St</w:t>
            </w:r>
          </w:p>
        </w:tc>
        <w:tc>
          <w:tcPr>
            <w:tcW w:w="3969" w:type="dxa"/>
            <w:tcBorders>
              <w:bottom w:val="nil"/>
            </w:tcBorders>
          </w:tcPr>
          <w:p w14:paraId="6FADCEAB" w14:textId="77777777" w:rsidR="0071087C" w:rsidRPr="00E6516F" w:rsidRDefault="0071087C" w:rsidP="00174677">
            <w:pPr>
              <w:pStyle w:val="TAH"/>
            </w:pPr>
            <w:r w:rsidRPr="00E6516F">
              <w:t>Procedure</w:t>
            </w:r>
          </w:p>
        </w:tc>
        <w:tc>
          <w:tcPr>
            <w:tcW w:w="3686" w:type="dxa"/>
            <w:gridSpan w:val="2"/>
          </w:tcPr>
          <w:p w14:paraId="79DE561A" w14:textId="77777777" w:rsidR="0071087C" w:rsidRPr="00E6516F" w:rsidRDefault="0071087C" w:rsidP="00174677">
            <w:pPr>
              <w:pStyle w:val="TAH"/>
            </w:pPr>
            <w:r w:rsidRPr="00E6516F">
              <w:t>Message Sequence</w:t>
            </w:r>
          </w:p>
        </w:tc>
        <w:tc>
          <w:tcPr>
            <w:tcW w:w="567" w:type="dxa"/>
            <w:tcBorders>
              <w:bottom w:val="nil"/>
            </w:tcBorders>
          </w:tcPr>
          <w:p w14:paraId="619A1782" w14:textId="77777777" w:rsidR="0071087C" w:rsidRPr="00E6516F" w:rsidRDefault="0071087C" w:rsidP="00174677">
            <w:pPr>
              <w:pStyle w:val="TAH"/>
            </w:pPr>
            <w:r w:rsidRPr="00E6516F">
              <w:t>TP</w:t>
            </w:r>
          </w:p>
        </w:tc>
        <w:tc>
          <w:tcPr>
            <w:tcW w:w="892" w:type="dxa"/>
            <w:tcBorders>
              <w:bottom w:val="nil"/>
            </w:tcBorders>
          </w:tcPr>
          <w:p w14:paraId="6F84BE00" w14:textId="77777777" w:rsidR="0071087C" w:rsidRPr="00E6516F" w:rsidRDefault="0071087C" w:rsidP="00174677">
            <w:pPr>
              <w:pStyle w:val="TAH"/>
            </w:pPr>
            <w:r w:rsidRPr="00E6516F">
              <w:t>Verdict</w:t>
            </w:r>
          </w:p>
        </w:tc>
      </w:tr>
      <w:tr w:rsidR="0071087C" w:rsidRPr="00E6516F" w14:paraId="04329604" w14:textId="77777777" w:rsidTr="004312E8">
        <w:tc>
          <w:tcPr>
            <w:tcW w:w="648" w:type="dxa"/>
            <w:tcBorders>
              <w:top w:val="nil"/>
            </w:tcBorders>
          </w:tcPr>
          <w:p w14:paraId="2BD746E3" w14:textId="77777777" w:rsidR="0071087C" w:rsidRPr="00E6516F" w:rsidRDefault="0071087C" w:rsidP="00174677">
            <w:pPr>
              <w:pStyle w:val="TAH"/>
            </w:pPr>
          </w:p>
        </w:tc>
        <w:tc>
          <w:tcPr>
            <w:tcW w:w="3969" w:type="dxa"/>
            <w:tcBorders>
              <w:top w:val="nil"/>
            </w:tcBorders>
          </w:tcPr>
          <w:p w14:paraId="7CC739A5" w14:textId="77777777" w:rsidR="0071087C" w:rsidRPr="00E6516F" w:rsidRDefault="0071087C" w:rsidP="00174677">
            <w:pPr>
              <w:pStyle w:val="TAH"/>
            </w:pPr>
          </w:p>
        </w:tc>
        <w:tc>
          <w:tcPr>
            <w:tcW w:w="709" w:type="dxa"/>
          </w:tcPr>
          <w:p w14:paraId="01FB5E37" w14:textId="77777777" w:rsidR="0071087C" w:rsidRPr="00E6516F" w:rsidRDefault="0071087C" w:rsidP="00174677">
            <w:pPr>
              <w:pStyle w:val="TAH"/>
            </w:pPr>
            <w:r w:rsidRPr="00E6516F">
              <w:t>U - S</w:t>
            </w:r>
          </w:p>
        </w:tc>
        <w:tc>
          <w:tcPr>
            <w:tcW w:w="2977" w:type="dxa"/>
          </w:tcPr>
          <w:p w14:paraId="235A0D6B" w14:textId="77777777" w:rsidR="0071087C" w:rsidRPr="00E6516F" w:rsidRDefault="0071087C" w:rsidP="00174677">
            <w:pPr>
              <w:pStyle w:val="TAH"/>
            </w:pPr>
            <w:r w:rsidRPr="00E6516F">
              <w:t>Message</w:t>
            </w:r>
          </w:p>
        </w:tc>
        <w:tc>
          <w:tcPr>
            <w:tcW w:w="567" w:type="dxa"/>
            <w:tcBorders>
              <w:top w:val="nil"/>
            </w:tcBorders>
          </w:tcPr>
          <w:p w14:paraId="50C18682" w14:textId="77777777" w:rsidR="0071087C" w:rsidRPr="00E6516F" w:rsidRDefault="0071087C" w:rsidP="00174677">
            <w:pPr>
              <w:pStyle w:val="TAH"/>
            </w:pPr>
          </w:p>
        </w:tc>
        <w:tc>
          <w:tcPr>
            <w:tcW w:w="892" w:type="dxa"/>
            <w:tcBorders>
              <w:top w:val="nil"/>
            </w:tcBorders>
          </w:tcPr>
          <w:p w14:paraId="2B520265" w14:textId="77777777" w:rsidR="0071087C" w:rsidRPr="00E6516F" w:rsidRDefault="0071087C" w:rsidP="00174677">
            <w:pPr>
              <w:pStyle w:val="TAH"/>
            </w:pPr>
          </w:p>
        </w:tc>
      </w:tr>
      <w:tr w:rsidR="0071087C" w:rsidRPr="00E6516F" w14:paraId="5D3BCABD" w14:textId="77777777" w:rsidTr="004312E8">
        <w:tc>
          <w:tcPr>
            <w:tcW w:w="648" w:type="dxa"/>
            <w:shd w:val="clear" w:color="auto" w:fill="auto"/>
          </w:tcPr>
          <w:p w14:paraId="33093838" w14:textId="77777777" w:rsidR="0071087C" w:rsidRPr="00E6516F" w:rsidRDefault="0071087C" w:rsidP="00174677">
            <w:pPr>
              <w:pStyle w:val="TAC"/>
              <w:rPr>
                <w:rFonts w:cs="Arial"/>
              </w:rPr>
            </w:pPr>
            <w:r w:rsidRPr="00E6516F">
              <w:t>1-1B</w:t>
            </w:r>
          </w:p>
        </w:tc>
        <w:tc>
          <w:tcPr>
            <w:tcW w:w="3969" w:type="dxa"/>
            <w:shd w:val="clear" w:color="auto" w:fill="auto"/>
          </w:tcPr>
          <w:p w14:paraId="03BE8A7F" w14:textId="77777777" w:rsidR="0071087C" w:rsidRPr="00E6516F" w:rsidRDefault="0071087C" w:rsidP="00174677">
            <w:pPr>
              <w:pStyle w:val="TAL"/>
            </w:pPr>
            <w:r w:rsidRPr="00E6516F">
              <w:t xml:space="preserve">Check: Does the UE (MCData Client) perform steps 1a1-3 of the procedure for </w:t>
            </w:r>
            <w:r w:rsidRPr="00E6516F">
              <w:rPr>
                <w:b/>
                <w:bCs/>
              </w:rPr>
              <w:t>MCX SIP MESSAGE CT</w:t>
            </w:r>
            <w:r w:rsidRPr="00E6516F">
              <w:t xml:space="preserve"> specified in TS 36.579-1 [2] Table 5.3.33.3-1 </w:t>
            </w:r>
            <w:r w:rsidRPr="00E6516F">
              <w:rPr>
                <w:b/>
                <w:bCs/>
              </w:rPr>
              <w:t>to receive a standalone one-to-one SDS message with disposition request "DELIVERY"</w:t>
            </w:r>
            <w:r w:rsidRPr="00E6516F">
              <w:t>?</w:t>
            </w:r>
          </w:p>
          <w:p w14:paraId="3FD3EEEC" w14:textId="77777777" w:rsidR="0071087C" w:rsidRPr="00E6516F" w:rsidRDefault="0071087C" w:rsidP="00174677">
            <w:pPr>
              <w:pStyle w:val="TAL"/>
            </w:pPr>
            <w:r w:rsidRPr="00E6516F">
              <w:t>(NOTE 3)</w:t>
            </w:r>
          </w:p>
        </w:tc>
        <w:tc>
          <w:tcPr>
            <w:tcW w:w="709" w:type="dxa"/>
            <w:shd w:val="clear" w:color="auto" w:fill="auto"/>
          </w:tcPr>
          <w:p w14:paraId="4081A3D5" w14:textId="77777777" w:rsidR="0071087C" w:rsidRPr="00E6516F" w:rsidRDefault="0071087C" w:rsidP="00174677">
            <w:pPr>
              <w:pStyle w:val="TAC"/>
              <w:rPr>
                <w:szCs w:val="18"/>
              </w:rPr>
            </w:pPr>
            <w:r w:rsidRPr="00E6516F">
              <w:t>-</w:t>
            </w:r>
          </w:p>
        </w:tc>
        <w:tc>
          <w:tcPr>
            <w:tcW w:w="2977" w:type="dxa"/>
            <w:shd w:val="clear" w:color="auto" w:fill="auto"/>
          </w:tcPr>
          <w:p w14:paraId="487702E3" w14:textId="77777777" w:rsidR="0071087C" w:rsidRPr="00E6516F" w:rsidRDefault="0071087C" w:rsidP="00174677">
            <w:pPr>
              <w:pStyle w:val="TAL"/>
            </w:pPr>
            <w:r w:rsidRPr="00E6516F">
              <w:t>-</w:t>
            </w:r>
          </w:p>
        </w:tc>
        <w:tc>
          <w:tcPr>
            <w:tcW w:w="567" w:type="dxa"/>
            <w:shd w:val="clear" w:color="auto" w:fill="auto"/>
          </w:tcPr>
          <w:p w14:paraId="18B69682" w14:textId="77777777" w:rsidR="0071087C" w:rsidRPr="00E6516F" w:rsidRDefault="0071087C" w:rsidP="00174677">
            <w:pPr>
              <w:pStyle w:val="TAC"/>
            </w:pPr>
            <w:r w:rsidRPr="00E6516F">
              <w:t>1</w:t>
            </w:r>
          </w:p>
        </w:tc>
        <w:tc>
          <w:tcPr>
            <w:tcW w:w="892" w:type="dxa"/>
            <w:shd w:val="clear" w:color="auto" w:fill="auto"/>
          </w:tcPr>
          <w:p w14:paraId="2FB8BD1D" w14:textId="77777777" w:rsidR="0071087C" w:rsidRPr="00E6516F" w:rsidRDefault="0071087C" w:rsidP="00174677">
            <w:pPr>
              <w:pStyle w:val="TAC"/>
            </w:pPr>
            <w:r w:rsidRPr="00E6516F">
              <w:t>P</w:t>
            </w:r>
          </w:p>
        </w:tc>
      </w:tr>
      <w:tr w:rsidR="0071087C" w:rsidRPr="00E6516F" w14:paraId="70F3D759" w14:textId="77777777" w:rsidTr="004312E8">
        <w:tc>
          <w:tcPr>
            <w:tcW w:w="648" w:type="dxa"/>
            <w:shd w:val="clear" w:color="auto" w:fill="auto"/>
          </w:tcPr>
          <w:p w14:paraId="59DDA042" w14:textId="77777777" w:rsidR="0071087C" w:rsidRPr="00E6516F" w:rsidRDefault="0071087C" w:rsidP="00174677">
            <w:pPr>
              <w:pStyle w:val="TAC"/>
              <w:rPr>
                <w:rFonts w:cs="Arial"/>
              </w:rPr>
            </w:pPr>
            <w:r w:rsidRPr="00E6516F">
              <w:t>2</w:t>
            </w:r>
          </w:p>
        </w:tc>
        <w:tc>
          <w:tcPr>
            <w:tcW w:w="3969" w:type="dxa"/>
            <w:shd w:val="clear" w:color="auto" w:fill="auto"/>
          </w:tcPr>
          <w:p w14:paraId="2659D786" w14:textId="77777777" w:rsidR="0071087C" w:rsidRPr="00E6516F" w:rsidRDefault="0071087C" w:rsidP="00174677">
            <w:pPr>
              <w:pStyle w:val="TAL"/>
            </w:pPr>
            <w:r w:rsidRPr="00E6516F">
              <w:t>Void</w:t>
            </w:r>
          </w:p>
        </w:tc>
        <w:tc>
          <w:tcPr>
            <w:tcW w:w="709" w:type="dxa"/>
            <w:shd w:val="clear" w:color="auto" w:fill="auto"/>
          </w:tcPr>
          <w:p w14:paraId="5FADF776" w14:textId="77777777" w:rsidR="0071087C" w:rsidRPr="00E6516F" w:rsidRDefault="0071087C" w:rsidP="00174677">
            <w:pPr>
              <w:pStyle w:val="TAC"/>
              <w:rPr>
                <w:szCs w:val="18"/>
              </w:rPr>
            </w:pPr>
            <w:r w:rsidRPr="00E6516F">
              <w:t>-</w:t>
            </w:r>
          </w:p>
        </w:tc>
        <w:tc>
          <w:tcPr>
            <w:tcW w:w="2977" w:type="dxa"/>
            <w:shd w:val="clear" w:color="auto" w:fill="auto"/>
          </w:tcPr>
          <w:p w14:paraId="2FFB4428" w14:textId="77777777" w:rsidR="0071087C" w:rsidRPr="00E6516F" w:rsidRDefault="0071087C" w:rsidP="00174677">
            <w:pPr>
              <w:pStyle w:val="TAL"/>
            </w:pPr>
            <w:r w:rsidRPr="00E6516F">
              <w:t>-</w:t>
            </w:r>
          </w:p>
        </w:tc>
        <w:tc>
          <w:tcPr>
            <w:tcW w:w="567" w:type="dxa"/>
            <w:shd w:val="clear" w:color="auto" w:fill="auto"/>
          </w:tcPr>
          <w:p w14:paraId="557287A6" w14:textId="77777777" w:rsidR="0071087C" w:rsidRPr="00E6516F" w:rsidRDefault="0071087C" w:rsidP="00174677">
            <w:pPr>
              <w:pStyle w:val="TAC"/>
            </w:pPr>
            <w:r w:rsidRPr="00E6516F">
              <w:t>-</w:t>
            </w:r>
          </w:p>
        </w:tc>
        <w:tc>
          <w:tcPr>
            <w:tcW w:w="892" w:type="dxa"/>
            <w:shd w:val="clear" w:color="auto" w:fill="auto"/>
          </w:tcPr>
          <w:p w14:paraId="25CAD255" w14:textId="77777777" w:rsidR="0071087C" w:rsidRPr="00E6516F" w:rsidRDefault="0071087C" w:rsidP="00174677">
            <w:pPr>
              <w:pStyle w:val="TAC"/>
            </w:pPr>
            <w:r w:rsidRPr="00E6516F">
              <w:t>-</w:t>
            </w:r>
          </w:p>
        </w:tc>
      </w:tr>
      <w:tr w:rsidR="0071087C" w:rsidRPr="00E6516F" w14:paraId="54C98A93" w14:textId="77777777" w:rsidTr="004312E8">
        <w:tc>
          <w:tcPr>
            <w:tcW w:w="648" w:type="dxa"/>
            <w:shd w:val="clear" w:color="auto" w:fill="auto"/>
          </w:tcPr>
          <w:p w14:paraId="3A7EC6DC" w14:textId="77777777" w:rsidR="0071087C" w:rsidRPr="00E6516F" w:rsidRDefault="0071087C" w:rsidP="00174677">
            <w:pPr>
              <w:pStyle w:val="TAC"/>
            </w:pPr>
            <w:r w:rsidRPr="00E6516F">
              <w:t>3</w:t>
            </w:r>
          </w:p>
        </w:tc>
        <w:tc>
          <w:tcPr>
            <w:tcW w:w="3969" w:type="dxa"/>
            <w:shd w:val="clear" w:color="auto" w:fill="auto"/>
          </w:tcPr>
          <w:p w14:paraId="2C9FC3BC" w14:textId="77777777" w:rsidR="0071087C" w:rsidRPr="00E6516F" w:rsidRDefault="0071087C" w:rsidP="00174677">
            <w:pPr>
              <w:pStyle w:val="TAL"/>
            </w:pPr>
            <w:r w:rsidRPr="00E6516F">
              <w:t xml:space="preserve">Check: Does the UE (MCData Client) perform the procedure for </w:t>
            </w:r>
            <w:r w:rsidRPr="00E6516F">
              <w:rPr>
                <w:b/>
                <w:bCs/>
              </w:rPr>
              <w:t>CO SDS or FD message transfer using signalling plane</w:t>
            </w:r>
            <w:r w:rsidRPr="00E6516F">
              <w:t xml:space="preserve"> specified in TS 36.579-1 [2] Table 5.3C.1.3-1 </w:t>
            </w:r>
            <w:r w:rsidRPr="00E6516F">
              <w:rPr>
                <w:b/>
                <w:bCs/>
              </w:rPr>
              <w:t>to send a disposition notification of "DELIVERED"</w:t>
            </w:r>
            <w:r w:rsidRPr="00E6516F">
              <w:t>?</w:t>
            </w:r>
          </w:p>
        </w:tc>
        <w:tc>
          <w:tcPr>
            <w:tcW w:w="709" w:type="dxa"/>
            <w:shd w:val="clear" w:color="auto" w:fill="auto"/>
          </w:tcPr>
          <w:p w14:paraId="0824C6A9" w14:textId="77777777" w:rsidR="0071087C" w:rsidRPr="00E6516F" w:rsidRDefault="0071087C" w:rsidP="00174677">
            <w:pPr>
              <w:pStyle w:val="TAC"/>
            </w:pPr>
            <w:r w:rsidRPr="00E6516F">
              <w:rPr>
                <w:szCs w:val="18"/>
              </w:rPr>
              <w:t>-</w:t>
            </w:r>
          </w:p>
        </w:tc>
        <w:tc>
          <w:tcPr>
            <w:tcW w:w="2977" w:type="dxa"/>
            <w:shd w:val="clear" w:color="auto" w:fill="auto"/>
          </w:tcPr>
          <w:p w14:paraId="05E60030" w14:textId="77777777" w:rsidR="0071087C" w:rsidRPr="00E6516F" w:rsidRDefault="0071087C" w:rsidP="00174677">
            <w:pPr>
              <w:pStyle w:val="TAL"/>
            </w:pPr>
            <w:r w:rsidRPr="00E6516F">
              <w:t>-</w:t>
            </w:r>
          </w:p>
        </w:tc>
        <w:tc>
          <w:tcPr>
            <w:tcW w:w="567" w:type="dxa"/>
            <w:shd w:val="clear" w:color="auto" w:fill="auto"/>
          </w:tcPr>
          <w:p w14:paraId="63A1ED27" w14:textId="77777777" w:rsidR="0071087C" w:rsidRPr="00E6516F" w:rsidRDefault="0071087C" w:rsidP="00174677">
            <w:pPr>
              <w:pStyle w:val="TAC"/>
            </w:pPr>
            <w:r w:rsidRPr="00E6516F">
              <w:t>1</w:t>
            </w:r>
          </w:p>
        </w:tc>
        <w:tc>
          <w:tcPr>
            <w:tcW w:w="892" w:type="dxa"/>
            <w:shd w:val="clear" w:color="auto" w:fill="auto"/>
          </w:tcPr>
          <w:p w14:paraId="5613E874" w14:textId="77777777" w:rsidR="0071087C" w:rsidRPr="00E6516F" w:rsidRDefault="0071087C" w:rsidP="00174677">
            <w:pPr>
              <w:pStyle w:val="TAC"/>
            </w:pPr>
            <w:r w:rsidRPr="00E6516F">
              <w:t>P</w:t>
            </w:r>
          </w:p>
        </w:tc>
      </w:tr>
      <w:tr w:rsidR="0071087C" w:rsidRPr="00E6516F" w14:paraId="7C15E73A" w14:textId="77777777" w:rsidTr="004312E8">
        <w:tc>
          <w:tcPr>
            <w:tcW w:w="648" w:type="dxa"/>
            <w:shd w:val="clear" w:color="auto" w:fill="auto"/>
          </w:tcPr>
          <w:p w14:paraId="52D5FA79" w14:textId="77777777" w:rsidR="0071087C" w:rsidRPr="00E6516F" w:rsidRDefault="0071087C" w:rsidP="00174677">
            <w:pPr>
              <w:pStyle w:val="TAC"/>
            </w:pPr>
            <w:r w:rsidRPr="00E6516F">
              <w:t>4</w:t>
            </w:r>
          </w:p>
        </w:tc>
        <w:tc>
          <w:tcPr>
            <w:tcW w:w="3969" w:type="dxa"/>
            <w:shd w:val="clear" w:color="auto" w:fill="auto"/>
          </w:tcPr>
          <w:p w14:paraId="75F6E253" w14:textId="77777777" w:rsidR="0071087C" w:rsidRPr="00E6516F" w:rsidRDefault="0071087C" w:rsidP="00174677">
            <w:pPr>
              <w:pStyle w:val="TAL"/>
            </w:pPr>
            <w:r w:rsidRPr="00E6516F">
              <w:t>Void</w:t>
            </w:r>
          </w:p>
        </w:tc>
        <w:tc>
          <w:tcPr>
            <w:tcW w:w="709" w:type="dxa"/>
            <w:shd w:val="clear" w:color="auto" w:fill="auto"/>
          </w:tcPr>
          <w:p w14:paraId="1B557959" w14:textId="77777777" w:rsidR="0071087C" w:rsidRPr="00E6516F" w:rsidRDefault="0071087C" w:rsidP="00174677">
            <w:pPr>
              <w:pStyle w:val="TAC"/>
            </w:pPr>
            <w:r w:rsidRPr="00E6516F">
              <w:t>-</w:t>
            </w:r>
          </w:p>
        </w:tc>
        <w:tc>
          <w:tcPr>
            <w:tcW w:w="2977" w:type="dxa"/>
            <w:shd w:val="clear" w:color="auto" w:fill="auto"/>
          </w:tcPr>
          <w:p w14:paraId="391D1417" w14:textId="77777777" w:rsidR="0071087C" w:rsidRPr="00E6516F" w:rsidRDefault="0071087C" w:rsidP="00174677">
            <w:pPr>
              <w:pStyle w:val="TAL"/>
            </w:pPr>
            <w:r w:rsidRPr="00E6516F">
              <w:t>-</w:t>
            </w:r>
          </w:p>
        </w:tc>
        <w:tc>
          <w:tcPr>
            <w:tcW w:w="567" w:type="dxa"/>
            <w:shd w:val="clear" w:color="auto" w:fill="auto"/>
          </w:tcPr>
          <w:p w14:paraId="2B987825" w14:textId="77777777" w:rsidR="0071087C" w:rsidRPr="00E6516F" w:rsidRDefault="0071087C" w:rsidP="00174677">
            <w:pPr>
              <w:pStyle w:val="TAC"/>
            </w:pPr>
            <w:r w:rsidRPr="00E6516F">
              <w:t>-</w:t>
            </w:r>
          </w:p>
        </w:tc>
        <w:tc>
          <w:tcPr>
            <w:tcW w:w="892" w:type="dxa"/>
            <w:shd w:val="clear" w:color="auto" w:fill="auto"/>
          </w:tcPr>
          <w:p w14:paraId="1345E95A" w14:textId="77777777" w:rsidR="0071087C" w:rsidRPr="00E6516F" w:rsidRDefault="0071087C" w:rsidP="00174677">
            <w:pPr>
              <w:pStyle w:val="TAC"/>
            </w:pPr>
            <w:r w:rsidRPr="00E6516F">
              <w:t>-</w:t>
            </w:r>
          </w:p>
        </w:tc>
      </w:tr>
      <w:tr w:rsidR="0071087C" w:rsidRPr="00E6516F" w14:paraId="06DE4D70" w14:textId="77777777" w:rsidTr="004312E8">
        <w:trPr>
          <w:trHeight w:val="467"/>
        </w:trPr>
        <w:tc>
          <w:tcPr>
            <w:tcW w:w="648" w:type="dxa"/>
            <w:shd w:val="clear" w:color="auto" w:fill="auto"/>
          </w:tcPr>
          <w:p w14:paraId="6F548B7C" w14:textId="77777777" w:rsidR="0071087C" w:rsidRPr="00E6516F" w:rsidRDefault="0071087C" w:rsidP="00174677">
            <w:pPr>
              <w:pStyle w:val="TAC"/>
            </w:pPr>
            <w:r w:rsidRPr="00E6516F">
              <w:t>5</w:t>
            </w:r>
          </w:p>
        </w:tc>
        <w:tc>
          <w:tcPr>
            <w:tcW w:w="3969" w:type="dxa"/>
            <w:shd w:val="clear" w:color="auto" w:fill="auto"/>
          </w:tcPr>
          <w:p w14:paraId="19781826" w14:textId="77777777" w:rsidR="0071087C" w:rsidRPr="00E6516F" w:rsidRDefault="0071087C" w:rsidP="00174677">
            <w:pPr>
              <w:pStyle w:val="TAL"/>
              <w:rPr>
                <w:rFonts w:eastAsia="Malgun Gothic"/>
              </w:rPr>
            </w:pPr>
            <w:r w:rsidRPr="00E6516F">
              <w:t>Check: Does the UE (MCDATA Client)</w:t>
            </w:r>
            <w:r w:rsidRPr="00E6516F">
              <w:rPr>
                <w:lang w:eastAsia="ko-KR"/>
              </w:rPr>
              <w:t xml:space="preserve"> </w:t>
            </w:r>
            <w:r w:rsidRPr="00E6516F">
              <w:rPr>
                <w:rFonts w:eastAsia="Malgun Gothic"/>
              </w:rPr>
              <w:t>render the contents of the Payload IE to the MCDATA User? (NOTE 2)</w:t>
            </w:r>
          </w:p>
          <w:p w14:paraId="2F432646" w14:textId="77777777" w:rsidR="0071087C" w:rsidRPr="00E6516F" w:rsidRDefault="0071087C" w:rsidP="00174677">
            <w:pPr>
              <w:pStyle w:val="TAL"/>
            </w:pPr>
            <w:r w:rsidRPr="00E6516F">
              <w:t>The exact expected content is specified in TS 36.579-1 [2], Table 5.5.3.10-2</w:t>
            </w:r>
          </w:p>
        </w:tc>
        <w:tc>
          <w:tcPr>
            <w:tcW w:w="709" w:type="dxa"/>
            <w:shd w:val="clear" w:color="auto" w:fill="auto"/>
          </w:tcPr>
          <w:p w14:paraId="3E20154F" w14:textId="77777777" w:rsidR="0071087C" w:rsidRPr="00E6516F" w:rsidRDefault="0071087C" w:rsidP="00174677">
            <w:pPr>
              <w:pStyle w:val="TAC"/>
            </w:pPr>
            <w:r w:rsidRPr="00E6516F">
              <w:t>-</w:t>
            </w:r>
          </w:p>
        </w:tc>
        <w:tc>
          <w:tcPr>
            <w:tcW w:w="2977" w:type="dxa"/>
            <w:shd w:val="clear" w:color="auto" w:fill="auto"/>
          </w:tcPr>
          <w:p w14:paraId="6FDE5548" w14:textId="77777777" w:rsidR="0071087C" w:rsidRPr="00E6516F" w:rsidRDefault="0071087C" w:rsidP="00174677">
            <w:pPr>
              <w:pStyle w:val="TAL"/>
            </w:pPr>
            <w:r w:rsidRPr="00E6516F">
              <w:t>-</w:t>
            </w:r>
          </w:p>
        </w:tc>
        <w:tc>
          <w:tcPr>
            <w:tcW w:w="567" w:type="dxa"/>
            <w:shd w:val="clear" w:color="auto" w:fill="auto"/>
          </w:tcPr>
          <w:p w14:paraId="3F7AA657" w14:textId="77777777" w:rsidR="0071087C" w:rsidRPr="00E6516F" w:rsidRDefault="0071087C" w:rsidP="00174677">
            <w:pPr>
              <w:pStyle w:val="TAC"/>
            </w:pPr>
            <w:r w:rsidRPr="00E6516F">
              <w:t>1</w:t>
            </w:r>
          </w:p>
        </w:tc>
        <w:tc>
          <w:tcPr>
            <w:tcW w:w="892" w:type="dxa"/>
            <w:shd w:val="clear" w:color="auto" w:fill="auto"/>
          </w:tcPr>
          <w:p w14:paraId="5F4C22C2" w14:textId="77777777" w:rsidR="0071087C" w:rsidRPr="00E6516F" w:rsidRDefault="0071087C" w:rsidP="00174677">
            <w:pPr>
              <w:pStyle w:val="TAC"/>
            </w:pPr>
            <w:r w:rsidRPr="00E6516F">
              <w:t>P</w:t>
            </w:r>
          </w:p>
        </w:tc>
      </w:tr>
      <w:tr w:rsidR="0071087C" w:rsidRPr="00E6516F" w14:paraId="16CB9C2A" w14:textId="77777777" w:rsidTr="004312E8">
        <w:trPr>
          <w:trHeight w:val="467"/>
        </w:trPr>
        <w:tc>
          <w:tcPr>
            <w:tcW w:w="648" w:type="dxa"/>
            <w:shd w:val="clear" w:color="auto" w:fill="auto"/>
          </w:tcPr>
          <w:p w14:paraId="194D76D0" w14:textId="77777777" w:rsidR="0071087C" w:rsidRPr="00E6516F" w:rsidRDefault="0071087C" w:rsidP="00174677">
            <w:pPr>
              <w:keepNext/>
              <w:keepLines/>
              <w:spacing w:after="0"/>
              <w:jc w:val="center"/>
              <w:rPr>
                <w:rFonts w:ascii="Arial" w:hAnsi="Arial"/>
                <w:sz w:val="18"/>
              </w:rPr>
            </w:pPr>
            <w:r w:rsidRPr="00E6516F">
              <w:rPr>
                <w:rFonts w:ascii="Arial" w:hAnsi="Arial"/>
                <w:sz w:val="18"/>
              </w:rPr>
              <w:t>6</w:t>
            </w:r>
          </w:p>
        </w:tc>
        <w:tc>
          <w:tcPr>
            <w:tcW w:w="3969" w:type="dxa"/>
            <w:shd w:val="clear" w:color="auto" w:fill="auto"/>
          </w:tcPr>
          <w:p w14:paraId="4BD3DB16" w14:textId="77777777" w:rsidR="0071087C" w:rsidRPr="00E6516F" w:rsidRDefault="0071087C" w:rsidP="00174677">
            <w:pPr>
              <w:keepNext/>
              <w:keepLines/>
              <w:spacing w:after="0"/>
              <w:rPr>
                <w:rFonts w:ascii="Arial" w:hAnsi="Arial"/>
                <w:sz w:val="18"/>
              </w:rPr>
            </w:pPr>
            <w:r w:rsidRPr="00E6516F">
              <w:rPr>
                <w:rFonts w:ascii="Arial" w:hAnsi="Arial"/>
                <w:sz w:val="18"/>
              </w:rPr>
              <w:t>Make the MCDATA User close the message application to avoid unexpected behaviour when a subsequent message is sent in step 7.</w:t>
            </w:r>
          </w:p>
          <w:p w14:paraId="1988A673" w14:textId="77777777" w:rsidR="0071087C" w:rsidRPr="00E6516F" w:rsidRDefault="0071087C" w:rsidP="00174677">
            <w:pPr>
              <w:keepNext/>
              <w:keepLines/>
              <w:spacing w:after="0"/>
              <w:rPr>
                <w:rFonts w:ascii="Arial" w:hAnsi="Arial"/>
                <w:sz w:val="18"/>
              </w:rPr>
            </w:pPr>
            <w:r w:rsidRPr="00E6516F">
              <w:rPr>
                <w:rFonts w:ascii="Arial" w:eastAsia="Malgun Gothic" w:hAnsi="Arial"/>
                <w:sz w:val="18"/>
              </w:rPr>
              <w:t>(NOTE 2)</w:t>
            </w:r>
          </w:p>
        </w:tc>
        <w:tc>
          <w:tcPr>
            <w:tcW w:w="709" w:type="dxa"/>
            <w:shd w:val="clear" w:color="auto" w:fill="auto"/>
          </w:tcPr>
          <w:p w14:paraId="2A6639E2" w14:textId="77777777" w:rsidR="0071087C" w:rsidRPr="00E6516F" w:rsidRDefault="0071087C" w:rsidP="00174677">
            <w:pPr>
              <w:keepNext/>
              <w:keepLines/>
              <w:spacing w:after="0"/>
              <w:jc w:val="center"/>
              <w:rPr>
                <w:rFonts w:ascii="Arial" w:hAnsi="Arial"/>
                <w:sz w:val="18"/>
              </w:rPr>
            </w:pPr>
            <w:r w:rsidRPr="00E6516F">
              <w:rPr>
                <w:rFonts w:ascii="Arial" w:hAnsi="Arial"/>
                <w:sz w:val="18"/>
              </w:rPr>
              <w:t>-</w:t>
            </w:r>
          </w:p>
        </w:tc>
        <w:tc>
          <w:tcPr>
            <w:tcW w:w="2977" w:type="dxa"/>
            <w:shd w:val="clear" w:color="auto" w:fill="auto"/>
          </w:tcPr>
          <w:p w14:paraId="2EC75E1B" w14:textId="77777777" w:rsidR="0071087C" w:rsidRPr="00E6516F" w:rsidRDefault="0071087C" w:rsidP="00174677">
            <w:pPr>
              <w:keepNext/>
              <w:keepLines/>
              <w:spacing w:after="0"/>
              <w:rPr>
                <w:rFonts w:ascii="Arial" w:hAnsi="Arial"/>
                <w:sz w:val="18"/>
              </w:rPr>
            </w:pPr>
            <w:r w:rsidRPr="00E6516F">
              <w:rPr>
                <w:rFonts w:ascii="Arial" w:hAnsi="Arial"/>
                <w:sz w:val="18"/>
              </w:rPr>
              <w:t>-</w:t>
            </w:r>
          </w:p>
        </w:tc>
        <w:tc>
          <w:tcPr>
            <w:tcW w:w="567" w:type="dxa"/>
            <w:shd w:val="clear" w:color="auto" w:fill="auto"/>
          </w:tcPr>
          <w:p w14:paraId="317204D5" w14:textId="77777777" w:rsidR="0071087C" w:rsidRPr="00E6516F" w:rsidRDefault="0071087C" w:rsidP="00174677">
            <w:pPr>
              <w:keepNext/>
              <w:keepLines/>
              <w:spacing w:after="0"/>
              <w:jc w:val="center"/>
              <w:rPr>
                <w:rFonts w:ascii="Arial" w:hAnsi="Arial"/>
                <w:sz w:val="18"/>
              </w:rPr>
            </w:pPr>
            <w:r w:rsidRPr="00E6516F">
              <w:rPr>
                <w:rFonts w:ascii="Arial" w:hAnsi="Arial"/>
                <w:sz w:val="18"/>
              </w:rPr>
              <w:t>-</w:t>
            </w:r>
          </w:p>
        </w:tc>
        <w:tc>
          <w:tcPr>
            <w:tcW w:w="892" w:type="dxa"/>
            <w:shd w:val="clear" w:color="auto" w:fill="auto"/>
          </w:tcPr>
          <w:p w14:paraId="7E301CBE" w14:textId="77777777" w:rsidR="0071087C" w:rsidRPr="00E6516F" w:rsidRDefault="0071087C" w:rsidP="00174677">
            <w:pPr>
              <w:keepNext/>
              <w:keepLines/>
              <w:spacing w:after="0"/>
              <w:jc w:val="center"/>
              <w:rPr>
                <w:rFonts w:ascii="Arial" w:hAnsi="Arial"/>
                <w:sz w:val="18"/>
              </w:rPr>
            </w:pPr>
            <w:r w:rsidRPr="00E6516F">
              <w:rPr>
                <w:rFonts w:ascii="Arial" w:hAnsi="Arial"/>
                <w:sz w:val="18"/>
              </w:rPr>
              <w:t>-</w:t>
            </w:r>
          </w:p>
        </w:tc>
      </w:tr>
      <w:tr w:rsidR="0071087C" w:rsidRPr="00E6516F" w:rsidDel="004F1804" w14:paraId="0AFB3271" w14:textId="77777777" w:rsidTr="004312E8">
        <w:tc>
          <w:tcPr>
            <w:tcW w:w="648" w:type="dxa"/>
            <w:shd w:val="clear" w:color="auto" w:fill="auto"/>
          </w:tcPr>
          <w:p w14:paraId="6C983BA3" w14:textId="77777777" w:rsidR="0071087C" w:rsidRPr="00E6516F" w:rsidDel="004F1804" w:rsidRDefault="0071087C" w:rsidP="00174677">
            <w:pPr>
              <w:pStyle w:val="TAC"/>
              <w:rPr>
                <w:rFonts w:cs="Arial"/>
              </w:rPr>
            </w:pPr>
            <w:r w:rsidRPr="00E6516F">
              <w:t>7-7B</w:t>
            </w:r>
          </w:p>
        </w:tc>
        <w:tc>
          <w:tcPr>
            <w:tcW w:w="3969" w:type="dxa"/>
            <w:shd w:val="clear" w:color="auto" w:fill="auto"/>
          </w:tcPr>
          <w:p w14:paraId="2734D3A7" w14:textId="77777777" w:rsidR="0071087C" w:rsidRPr="00E6516F" w:rsidRDefault="0071087C" w:rsidP="00174677">
            <w:pPr>
              <w:pStyle w:val="TAL"/>
            </w:pPr>
            <w:r w:rsidRPr="00E6516F">
              <w:t xml:space="preserve">Check: Does the UE (MCData Client) perform steps 1a1-3 of the procedure </w:t>
            </w:r>
            <w:r w:rsidRPr="00E6516F">
              <w:rPr>
                <w:b/>
                <w:bCs/>
              </w:rPr>
              <w:t xml:space="preserve">for MCX SIP MESSAGE CT </w:t>
            </w:r>
            <w:r w:rsidRPr="00E6516F">
              <w:t xml:space="preserve">specified in TS 36.579-1 [2] Table 5.3.33.3-1 </w:t>
            </w:r>
            <w:r w:rsidRPr="00E6516F">
              <w:rPr>
                <w:b/>
                <w:bCs/>
              </w:rPr>
              <w:t>to receive a standalone one-to-one SDS message with disposition request "READ"</w:t>
            </w:r>
            <w:r w:rsidRPr="00E6516F">
              <w:t>?</w:t>
            </w:r>
          </w:p>
          <w:p w14:paraId="30A875D3" w14:textId="77777777" w:rsidR="0071087C" w:rsidRPr="00E6516F" w:rsidDel="004F1804" w:rsidRDefault="0071087C" w:rsidP="00174677">
            <w:pPr>
              <w:pStyle w:val="TAL"/>
            </w:pPr>
            <w:r w:rsidRPr="00E6516F">
              <w:t>(NOTE 3)</w:t>
            </w:r>
          </w:p>
        </w:tc>
        <w:tc>
          <w:tcPr>
            <w:tcW w:w="709" w:type="dxa"/>
            <w:shd w:val="clear" w:color="auto" w:fill="auto"/>
          </w:tcPr>
          <w:p w14:paraId="49BCF66B" w14:textId="77777777" w:rsidR="0071087C" w:rsidRPr="00E6516F" w:rsidDel="004F1804" w:rsidRDefault="0071087C" w:rsidP="00174677">
            <w:pPr>
              <w:pStyle w:val="TAC"/>
              <w:rPr>
                <w:szCs w:val="18"/>
              </w:rPr>
            </w:pPr>
            <w:r w:rsidRPr="00E6516F">
              <w:t>-</w:t>
            </w:r>
          </w:p>
        </w:tc>
        <w:tc>
          <w:tcPr>
            <w:tcW w:w="2977" w:type="dxa"/>
            <w:shd w:val="clear" w:color="auto" w:fill="auto"/>
          </w:tcPr>
          <w:p w14:paraId="71464DBF" w14:textId="77777777" w:rsidR="0071087C" w:rsidRPr="00E6516F" w:rsidDel="004F1804" w:rsidRDefault="0071087C" w:rsidP="00174677">
            <w:pPr>
              <w:pStyle w:val="TAL"/>
            </w:pPr>
            <w:r w:rsidRPr="00E6516F">
              <w:t>-</w:t>
            </w:r>
          </w:p>
        </w:tc>
        <w:tc>
          <w:tcPr>
            <w:tcW w:w="567" w:type="dxa"/>
            <w:shd w:val="clear" w:color="auto" w:fill="auto"/>
          </w:tcPr>
          <w:p w14:paraId="3121814A" w14:textId="77777777" w:rsidR="0071087C" w:rsidRPr="00E6516F" w:rsidDel="004F1804" w:rsidRDefault="0071087C" w:rsidP="00174677">
            <w:pPr>
              <w:pStyle w:val="TAC"/>
            </w:pPr>
            <w:r w:rsidRPr="00E6516F">
              <w:t>2</w:t>
            </w:r>
          </w:p>
        </w:tc>
        <w:tc>
          <w:tcPr>
            <w:tcW w:w="892" w:type="dxa"/>
            <w:shd w:val="clear" w:color="auto" w:fill="auto"/>
          </w:tcPr>
          <w:p w14:paraId="6D69B2BF" w14:textId="77777777" w:rsidR="0071087C" w:rsidRPr="00E6516F" w:rsidDel="004F1804" w:rsidRDefault="0071087C" w:rsidP="00174677">
            <w:pPr>
              <w:pStyle w:val="TAC"/>
            </w:pPr>
            <w:r w:rsidRPr="00E6516F">
              <w:t>P</w:t>
            </w:r>
          </w:p>
        </w:tc>
      </w:tr>
      <w:tr w:rsidR="0071087C" w:rsidRPr="00E6516F" w:rsidDel="004F1804" w14:paraId="230096DD" w14:textId="77777777" w:rsidTr="004312E8">
        <w:tc>
          <w:tcPr>
            <w:tcW w:w="648" w:type="dxa"/>
            <w:shd w:val="clear" w:color="auto" w:fill="auto"/>
          </w:tcPr>
          <w:p w14:paraId="61CABFA3" w14:textId="77777777" w:rsidR="0071087C" w:rsidRPr="00E6516F" w:rsidDel="004F1804" w:rsidRDefault="0071087C" w:rsidP="00174677">
            <w:pPr>
              <w:pStyle w:val="TAC"/>
              <w:rPr>
                <w:rFonts w:cs="Arial"/>
              </w:rPr>
            </w:pPr>
            <w:r w:rsidRPr="00E6516F">
              <w:t>8</w:t>
            </w:r>
          </w:p>
        </w:tc>
        <w:tc>
          <w:tcPr>
            <w:tcW w:w="3969" w:type="dxa"/>
            <w:shd w:val="clear" w:color="auto" w:fill="auto"/>
          </w:tcPr>
          <w:p w14:paraId="3A26BEF6" w14:textId="77777777" w:rsidR="0071087C" w:rsidRPr="00E6516F" w:rsidDel="004F1804" w:rsidRDefault="0071087C" w:rsidP="00174677">
            <w:pPr>
              <w:pStyle w:val="TAL"/>
            </w:pPr>
            <w:r w:rsidRPr="00E6516F">
              <w:t>Void</w:t>
            </w:r>
          </w:p>
        </w:tc>
        <w:tc>
          <w:tcPr>
            <w:tcW w:w="709" w:type="dxa"/>
            <w:shd w:val="clear" w:color="auto" w:fill="auto"/>
          </w:tcPr>
          <w:p w14:paraId="7B78A8AC" w14:textId="77777777" w:rsidR="0071087C" w:rsidRPr="00E6516F" w:rsidDel="004F1804" w:rsidRDefault="0071087C" w:rsidP="00174677">
            <w:pPr>
              <w:pStyle w:val="TAC"/>
              <w:rPr>
                <w:szCs w:val="18"/>
              </w:rPr>
            </w:pPr>
            <w:r w:rsidRPr="00E6516F">
              <w:t>-</w:t>
            </w:r>
          </w:p>
        </w:tc>
        <w:tc>
          <w:tcPr>
            <w:tcW w:w="2977" w:type="dxa"/>
            <w:shd w:val="clear" w:color="auto" w:fill="auto"/>
          </w:tcPr>
          <w:p w14:paraId="5EEBCF5C" w14:textId="77777777" w:rsidR="0071087C" w:rsidRPr="00E6516F" w:rsidDel="004F1804" w:rsidRDefault="0071087C" w:rsidP="00174677">
            <w:pPr>
              <w:pStyle w:val="TAL"/>
            </w:pPr>
            <w:r w:rsidRPr="00E6516F">
              <w:t>-</w:t>
            </w:r>
          </w:p>
        </w:tc>
        <w:tc>
          <w:tcPr>
            <w:tcW w:w="567" w:type="dxa"/>
            <w:shd w:val="clear" w:color="auto" w:fill="auto"/>
          </w:tcPr>
          <w:p w14:paraId="177EE673" w14:textId="77777777" w:rsidR="0071087C" w:rsidRPr="00E6516F" w:rsidDel="004F1804" w:rsidRDefault="0071087C" w:rsidP="00174677">
            <w:pPr>
              <w:pStyle w:val="TAC"/>
            </w:pPr>
            <w:r w:rsidRPr="00E6516F">
              <w:t>-</w:t>
            </w:r>
          </w:p>
        </w:tc>
        <w:tc>
          <w:tcPr>
            <w:tcW w:w="892" w:type="dxa"/>
            <w:shd w:val="clear" w:color="auto" w:fill="auto"/>
          </w:tcPr>
          <w:p w14:paraId="7A5B7E13" w14:textId="77777777" w:rsidR="0071087C" w:rsidRPr="00E6516F" w:rsidDel="004F1804" w:rsidRDefault="0071087C" w:rsidP="00174677">
            <w:pPr>
              <w:pStyle w:val="TAC"/>
            </w:pPr>
            <w:r w:rsidRPr="00E6516F">
              <w:t>-</w:t>
            </w:r>
          </w:p>
        </w:tc>
      </w:tr>
      <w:tr w:rsidR="0071087C" w:rsidRPr="00E6516F" w14:paraId="66CE2BF8" w14:textId="77777777" w:rsidTr="004312E8">
        <w:trPr>
          <w:trHeight w:val="467"/>
        </w:trPr>
        <w:tc>
          <w:tcPr>
            <w:tcW w:w="648" w:type="dxa"/>
            <w:shd w:val="clear" w:color="auto" w:fill="auto"/>
          </w:tcPr>
          <w:p w14:paraId="68A86EC7" w14:textId="77777777" w:rsidR="0071087C" w:rsidRPr="00E6516F" w:rsidRDefault="0071087C" w:rsidP="00174677">
            <w:pPr>
              <w:keepNext/>
              <w:keepLines/>
              <w:spacing w:after="0"/>
              <w:jc w:val="center"/>
              <w:rPr>
                <w:rFonts w:ascii="Arial" w:hAnsi="Arial"/>
                <w:sz w:val="18"/>
              </w:rPr>
            </w:pPr>
            <w:r w:rsidRPr="00E6516F">
              <w:rPr>
                <w:rFonts w:ascii="Arial" w:hAnsi="Arial"/>
                <w:sz w:val="18"/>
              </w:rPr>
              <w:t>-</w:t>
            </w:r>
          </w:p>
        </w:tc>
        <w:tc>
          <w:tcPr>
            <w:tcW w:w="3969" w:type="dxa"/>
            <w:shd w:val="clear" w:color="auto" w:fill="auto"/>
          </w:tcPr>
          <w:p w14:paraId="20AEC7F9" w14:textId="77777777" w:rsidR="0071087C" w:rsidRPr="00E6516F" w:rsidRDefault="0071087C" w:rsidP="00174677">
            <w:pPr>
              <w:keepNext/>
              <w:keepLines/>
              <w:spacing w:after="0"/>
              <w:rPr>
                <w:rFonts w:ascii="Arial" w:hAnsi="Arial"/>
                <w:sz w:val="18"/>
              </w:rPr>
            </w:pPr>
            <w:r w:rsidRPr="00E6516F">
              <w:rPr>
                <w:rFonts w:ascii="Arial" w:hAnsi="Arial"/>
                <w:sz w:val="18"/>
              </w:rPr>
              <w:t>EXCEPTION: In parallel to the event described in step 9 the events described in Table 6.1.2.3.2-2 take place.</w:t>
            </w:r>
          </w:p>
          <w:p w14:paraId="6C3A62B6" w14:textId="77777777" w:rsidR="0071087C" w:rsidRPr="00E6516F" w:rsidRDefault="0071087C" w:rsidP="00174677">
            <w:pPr>
              <w:keepNext/>
              <w:keepLines/>
              <w:spacing w:after="0"/>
              <w:rPr>
                <w:rFonts w:ascii="Arial" w:hAnsi="Arial"/>
                <w:sz w:val="18"/>
              </w:rPr>
            </w:pPr>
            <w:r w:rsidRPr="00E6516F">
              <w:rPr>
                <w:rFonts w:ascii="Arial" w:hAnsi="Arial"/>
                <w:sz w:val="18"/>
              </w:rPr>
              <w:t>(NOTE 1)</w:t>
            </w:r>
          </w:p>
        </w:tc>
        <w:tc>
          <w:tcPr>
            <w:tcW w:w="709" w:type="dxa"/>
            <w:shd w:val="clear" w:color="auto" w:fill="auto"/>
          </w:tcPr>
          <w:p w14:paraId="16E9D65B" w14:textId="77777777" w:rsidR="0071087C" w:rsidRPr="00E6516F" w:rsidRDefault="0071087C" w:rsidP="00174677">
            <w:pPr>
              <w:keepNext/>
              <w:keepLines/>
              <w:spacing w:after="0"/>
              <w:jc w:val="center"/>
              <w:rPr>
                <w:rFonts w:ascii="Arial" w:hAnsi="Arial"/>
                <w:sz w:val="18"/>
              </w:rPr>
            </w:pPr>
            <w:r w:rsidRPr="00E6516F">
              <w:rPr>
                <w:rFonts w:ascii="Arial" w:hAnsi="Arial"/>
                <w:sz w:val="18"/>
              </w:rPr>
              <w:t>-</w:t>
            </w:r>
          </w:p>
        </w:tc>
        <w:tc>
          <w:tcPr>
            <w:tcW w:w="2977" w:type="dxa"/>
            <w:shd w:val="clear" w:color="auto" w:fill="auto"/>
          </w:tcPr>
          <w:p w14:paraId="23D12CD0" w14:textId="77777777" w:rsidR="0071087C" w:rsidRPr="00E6516F" w:rsidRDefault="0071087C" w:rsidP="00174677">
            <w:pPr>
              <w:keepNext/>
              <w:keepLines/>
              <w:spacing w:after="0"/>
              <w:rPr>
                <w:rFonts w:ascii="Arial" w:hAnsi="Arial"/>
                <w:sz w:val="18"/>
              </w:rPr>
            </w:pPr>
            <w:r w:rsidRPr="00E6516F">
              <w:rPr>
                <w:rFonts w:ascii="Arial" w:hAnsi="Arial"/>
                <w:sz w:val="18"/>
              </w:rPr>
              <w:t>-</w:t>
            </w:r>
          </w:p>
        </w:tc>
        <w:tc>
          <w:tcPr>
            <w:tcW w:w="567" w:type="dxa"/>
            <w:shd w:val="clear" w:color="auto" w:fill="auto"/>
          </w:tcPr>
          <w:p w14:paraId="2AB0F38B" w14:textId="77777777" w:rsidR="0071087C" w:rsidRPr="00E6516F" w:rsidRDefault="0071087C" w:rsidP="00174677">
            <w:pPr>
              <w:keepNext/>
              <w:keepLines/>
              <w:spacing w:after="0"/>
              <w:jc w:val="center"/>
              <w:rPr>
                <w:rFonts w:ascii="Arial" w:hAnsi="Arial"/>
                <w:sz w:val="18"/>
              </w:rPr>
            </w:pPr>
            <w:r w:rsidRPr="00E6516F">
              <w:rPr>
                <w:rFonts w:ascii="Arial" w:hAnsi="Arial"/>
                <w:sz w:val="18"/>
              </w:rPr>
              <w:t>-</w:t>
            </w:r>
          </w:p>
        </w:tc>
        <w:tc>
          <w:tcPr>
            <w:tcW w:w="892" w:type="dxa"/>
            <w:shd w:val="clear" w:color="auto" w:fill="auto"/>
          </w:tcPr>
          <w:p w14:paraId="617BD603" w14:textId="77777777" w:rsidR="0071087C" w:rsidRPr="00E6516F" w:rsidRDefault="0071087C" w:rsidP="00174677">
            <w:pPr>
              <w:keepNext/>
              <w:keepLines/>
              <w:spacing w:after="0"/>
              <w:jc w:val="center"/>
              <w:rPr>
                <w:rFonts w:ascii="Arial" w:hAnsi="Arial"/>
                <w:sz w:val="18"/>
              </w:rPr>
            </w:pPr>
            <w:r w:rsidRPr="00E6516F">
              <w:rPr>
                <w:rFonts w:ascii="Arial" w:hAnsi="Arial"/>
                <w:sz w:val="18"/>
              </w:rPr>
              <w:t>-</w:t>
            </w:r>
          </w:p>
        </w:tc>
      </w:tr>
      <w:tr w:rsidR="0071087C" w:rsidRPr="00E6516F" w14:paraId="0C420831" w14:textId="77777777" w:rsidTr="004312E8">
        <w:trPr>
          <w:trHeight w:val="467"/>
        </w:trPr>
        <w:tc>
          <w:tcPr>
            <w:tcW w:w="648" w:type="dxa"/>
            <w:shd w:val="clear" w:color="auto" w:fill="auto"/>
          </w:tcPr>
          <w:p w14:paraId="0E79C51A" w14:textId="77777777" w:rsidR="0071087C" w:rsidRPr="00E6516F" w:rsidRDefault="0071087C" w:rsidP="00174677">
            <w:pPr>
              <w:pStyle w:val="TAC"/>
            </w:pPr>
            <w:r w:rsidRPr="00E6516F">
              <w:t>9</w:t>
            </w:r>
          </w:p>
        </w:tc>
        <w:tc>
          <w:tcPr>
            <w:tcW w:w="3969" w:type="dxa"/>
            <w:shd w:val="clear" w:color="auto" w:fill="auto"/>
          </w:tcPr>
          <w:p w14:paraId="708B4185" w14:textId="77777777" w:rsidR="0071087C" w:rsidRPr="00E6516F" w:rsidRDefault="0071087C" w:rsidP="00174677">
            <w:pPr>
              <w:pStyle w:val="TAL"/>
              <w:rPr>
                <w:rFonts w:eastAsia="Malgun Gothic"/>
              </w:rPr>
            </w:pPr>
            <w:r w:rsidRPr="00E6516F">
              <w:t>Check: Does the UE (MCDATA Client)</w:t>
            </w:r>
            <w:r w:rsidRPr="00E6516F">
              <w:rPr>
                <w:lang w:eastAsia="ko-KR"/>
              </w:rPr>
              <w:t xml:space="preserve"> </w:t>
            </w:r>
            <w:r w:rsidRPr="00E6516F">
              <w:rPr>
                <w:rFonts w:eastAsia="Malgun Gothic"/>
              </w:rPr>
              <w:t>render the contents of the Payload IE to the MCDATA User? (NOTE 2)</w:t>
            </w:r>
          </w:p>
          <w:p w14:paraId="295D8BAC" w14:textId="77777777" w:rsidR="0071087C" w:rsidRPr="00E6516F" w:rsidRDefault="0071087C" w:rsidP="00174677">
            <w:pPr>
              <w:pStyle w:val="TAL"/>
            </w:pPr>
            <w:r w:rsidRPr="00E6516F">
              <w:t>The exact expected content is specified in TS 36.579-1 [2], Table 5.5.3.10-2.</w:t>
            </w:r>
          </w:p>
        </w:tc>
        <w:tc>
          <w:tcPr>
            <w:tcW w:w="709" w:type="dxa"/>
            <w:shd w:val="clear" w:color="auto" w:fill="auto"/>
          </w:tcPr>
          <w:p w14:paraId="04C3FECF" w14:textId="77777777" w:rsidR="0071087C" w:rsidRPr="00E6516F" w:rsidRDefault="0071087C" w:rsidP="00174677">
            <w:pPr>
              <w:pStyle w:val="TAC"/>
            </w:pPr>
            <w:r w:rsidRPr="00E6516F">
              <w:t>-</w:t>
            </w:r>
          </w:p>
        </w:tc>
        <w:tc>
          <w:tcPr>
            <w:tcW w:w="2977" w:type="dxa"/>
            <w:shd w:val="clear" w:color="auto" w:fill="auto"/>
          </w:tcPr>
          <w:p w14:paraId="6E12FCF3" w14:textId="77777777" w:rsidR="0071087C" w:rsidRPr="00E6516F" w:rsidRDefault="0071087C" w:rsidP="00174677">
            <w:pPr>
              <w:pStyle w:val="TAL"/>
            </w:pPr>
            <w:r w:rsidRPr="00E6516F">
              <w:t>-</w:t>
            </w:r>
          </w:p>
        </w:tc>
        <w:tc>
          <w:tcPr>
            <w:tcW w:w="567" w:type="dxa"/>
            <w:shd w:val="clear" w:color="auto" w:fill="auto"/>
          </w:tcPr>
          <w:p w14:paraId="697EE77E" w14:textId="77777777" w:rsidR="0071087C" w:rsidRPr="00E6516F" w:rsidRDefault="0071087C" w:rsidP="00174677">
            <w:pPr>
              <w:pStyle w:val="TAC"/>
            </w:pPr>
            <w:r w:rsidRPr="00E6516F">
              <w:t>2</w:t>
            </w:r>
          </w:p>
        </w:tc>
        <w:tc>
          <w:tcPr>
            <w:tcW w:w="892" w:type="dxa"/>
            <w:shd w:val="clear" w:color="auto" w:fill="auto"/>
          </w:tcPr>
          <w:p w14:paraId="4483B84C" w14:textId="77777777" w:rsidR="0071087C" w:rsidRPr="00E6516F" w:rsidRDefault="0071087C" w:rsidP="00174677">
            <w:pPr>
              <w:pStyle w:val="TAC"/>
            </w:pPr>
            <w:r w:rsidRPr="00E6516F">
              <w:t>P</w:t>
            </w:r>
          </w:p>
        </w:tc>
      </w:tr>
      <w:tr w:rsidR="0071087C" w:rsidRPr="00E6516F" w14:paraId="7611C7AD" w14:textId="77777777" w:rsidTr="004312E8">
        <w:trPr>
          <w:trHeight w:val="467"/>
        </w:trPr>
        <w:tc>
          <w:tcPr>
            <w:tcW w:w="648" w:type="dxa"/>
            <w:shd w:val="clear" w:color="auto" w:fill="auto"/>
          </w:tcPr>
          <w:p w14:paraId="5C40E557" w14:textId="77777777" w:rsidR="0071087C" w:rsidRPr="00E6516F" w:rsidRDefault="0071087C" w:rsidP="00174677">
            <w:pPr>
              <w:pStyle w:val="TAC"/>
            </w:pPr>
            <w:r w:rsidRPr="00E6516F">
              <w:t>10</w:t>
            </w:r>
          </w:p>
        </w:tc>
        <w:tc>
          <w:tcPr>
            <w:tcW w:w="3969" w:type="dxa"/>
            <w:shd w:val="clear" w:color="auto" w:fill="auto"/>
          </w:tcPr>
          <w:p w14:paraId="40AB1485" w14:textId="77777777" w:rsidR="0071087C" w:rsidRPr="00E6516F" w:rsidRDefault="0071087C" w:rsidP="00174677">
            <w:pPr>
              <w:pStyle w:val="TAL"/>
            </w:pPr>
            <w:r w:rsidRPr="00E6516F">
              <w:t>Make the MCDATA User close the message application to avoid unexpected behaviour when a subsequent message is sent in step 11.</w:t>
            </w:r>
          </w:p>
          <w:p w14:paraId="7E3F0AF4" w14:textId="77777777" w:rsidR="0071087C" w:rsidRPr="00E6516F" w:rsidRDefault="0071087C" w:rsidP="00174677">
            <w:pPr>
              <w:pStyle w:val="TAL"/>
            </w:pPr>
            <w:r w:rsidRPr="00E6516F">
              <w:rPr>
                <w:rFonts w:eastAsia="Malgun Gothic"/>
              </w:rPr>
              <w:t>(NOTE 2)</w:t>
            </w:r>
          </w:p>
        </w:tc>
        <w:tc>
          <w:tcPr>
            <w:tcW w:w="709" w:type="dxa"/>
            <w:shd w:val="clear" w:color="auto" w:fill="auto"/>
          </w:tcPr>
          <w:p w14:paraId="53942E45" w14:textId="77777777" w:rsidR="0071087C" w:rsidRPr="00E6516F" w:rsidRDefault="0071087C" w:rsidP="00174677">
            <w:pPr>
              <w:pStyle w:val="TAC"/>
            </w:pPr>
            <w:r w:rsidRPr="00E6516F">
              <w:t>-</w:t>
            </w:r>
          </w:p>
        </w:tc>
        <w:tc>
          <w:tcPr>
            <w:tcW w:w="2977" w:type="dxa"/>
            <w:shd w:val="clear" w:color="auto" w:fill="auto"/>
          </w:tcPr>
          <w:p w14:paraId="76C0022D" w14:textId="77777777" w:rsidR="0071087C" w:rsidRPr="00E6516F" w:rsidRDefault="0071087C" w:rsidP="00174677">
            <w:pPr>
              <w:pStyle w:val="TAL"/>
            </w:pPr>
            <w:r w:rsidRPr="00E6516F">
              <w:t>-</w:t>
            </w:r>
          </w:p>
        </w:tc>
        <w:tc>
          <w:tcPr>
            <w:tcW w:w="567" w:type="dxa"/>
            <w:shd w:val="clear" w:color="auto" w:fill="auto"/>
          </w:tcPr>
          <w:p w14:paraId="3F2074E1" w14:textId="77777777" w:rsidR="0071087C" w:rsidRPr="00E6516F" w:rsidRDefault="0071087C" w:rsidP="00174677">
            <w:pPr>
              <w:pStyle w:val="TAC"/>
            </w:pPr>
            <w:r w:rsidRPr="00E6516F">
              <w:t>-</w:t>
            </w:r>
          </w:p>
        </w:tc>
        <w:tc>
          <w:tcPr>
            <w:tcW w:w="892" w:type="dxa"/>
            <w:shd w:val="clear" w:color="auto" w:fill="auto"/>
          </w:tcPr>
          <w:p w14:paraId="5B30B161" w14:textId="77777777" w:rsidR="0071087C" w:rsidRPr="00E6516F" w:rsidRDefault="0071087C" w:rsidP="00174677">
            <w:pPr>
              <w:pStyle w:val="TAC"/>
            </w:pPr>
            <w:r w:rsidRPr="00E6516F">
              <w:t>-</w:t>
            </w:r>
          </w:p>
        </w:tc>
      </w:tr>
      <w:tr w:rsidR="0071087C" w:rsidRPr="00E6516F" w:rsidDel="00E520C5" w14:paraId="43A0BE3C" w14:textId="77777777" w:rsidTr="00174677">
        <w:tc>
          <w:tcPr>
            <w:tcW w:w="648" w:type="dxa"/>
            <w:shd w:val="clear" w:color="auto" w:fill="auto"/>
          </w:tcPr>
          <w:p w14:paraId="6B35F2E5" w14:textId="77777777" w:rsidR="0071087C" w:rsidRPr="00E6516F" w:rsidDel="00E520C5" w:rsidRDefault="0071087C" w:rsidP="00174677">
            <w:pPr>
              <w:pStyle w:val="TAC"/>
              <w:rPr>
                <w:rFonts w:cs="Arial"/>
              </w:rPr>
            </w:pPr>
            <w:r w:rsidRPr="00E6516F">
              <w:t>11-11B</w:t>
            </w:r>
          </w:p>
        </w:tc>
        <w:tc>
          <w:tcPr>
            <w:tcW w:w="3969" w:type="dxa"/>
            <w:shd w:val="clear" w:color="auto" w:fill="auto"/>
          </w:tcPr>
          <w:p w14:paraId="0FB420F3" w14:textId="77777777" w:rsidR="0071087C" w:rsidRPr="00E6516F" w:rsidRDefault="0071087C" w:rsidP="00174677">
            <w:pPr>
              <w:pStyle w:val="TAL"/>
            </w:pPr>
            <w:r w:rsidRPr="00E6516F">
              <w:t xml:space="preserve">Check: Does the UE (MCData Client) perform steps 1a1-3 of the procedure for </w:t>
            </w:r>
            <w:r w:rsidRPr="00E6516F">
              <w:rPr>
                <w:b/>
                <w:bCs/>
              </w:rPr>
              <w:t xml:space="preserve">MCX SIP MESSAGE CT </w:t>
            </w:r>
            <w:r w:rsidRPr="00E6516F">
              <w:t xml:space="preserve">specified in TS 36.579-1 [2] Table 5.3.33.3-1 </w:t>
            </w:r>
            <w:r w:rsidRPr="00E6516F">
              <w:rPr>
                <w:b/>
                <w:bCs/>
              </w:rPr>
              <w:t>to receive a standalone one-to-one SDS message with disposition request "DELIVERY AND READ"</w:t>
            </w:r>
            <w:r w:rsidRPr="00E6516F">
              <w:t>?</w:t>
            </w:r>
          </w:p>
          <w:p w14:paraId="0C60B12B" w14:textId="77777777" w:rsidR="0071087C" w:rsidRPr="00E6516F" w:rsidDel="00E520C5" w:rsidRDefault="0071087C" w:rsidP="00174677">
            <w:pPr>
              <w:pStyle w:val="TAL"/>
            </w:pPr>
            <w:r w:rsidRPr="00E6516F">
              <w:t>(NOTE 3, 4)</w:t>
            </w:r>
          </w:p>
        </w:tc>
        <w:tc>
          <w:tcPr>
            <w:tcW w:w="709" w:type="dxa"/>
            <w:shd w:val="clear" w:color="auto" w:fill="auto"/>
          </w:tcPr>
          <w:p w14:paraId="74797C82" w14:textId="77777777" w:rsidR="0071087C" w:rsidRPr="00E6516F" w:rsidDel="00E520C5" w:rsidRDefault="0071087C" w:rsidP="00174677">
            <w:pPr>
              <w:pStyle w:val="TAC"/>
              <w:rPr>
                <w:szCs w:val="18"/>
              </w:rPr>
            </w:pPr>
            <w:r w:rsidRPr="00E6516F">
              <w:t>-</w:t>
            </w:r>
          </w:p>
        </w:tc>
        <w:tc>
          <w:tcPr>
            <w:tcW w:w="2977" w:type="dxa"/>
            <w:shd w:val="clear" w:color="auto" w:fill="auto"/>
          </w:tcPr>
          <w:p w14:paraId="73AA88C6" w14:textId="77777777" w:rsidR="0071087C" w:rsidRPr="00E6516F" w:rsidDel="00E520C5" w:rsidRDefault="0071087C" w:rsidP="00174677">
            <w:pPr>
              <w:pStyle w:val="TAL"/>
            </w:pPr>
            <w:r w:rsidRPr="00E6516F">
              <w:t>-</w:t>
            </w:r>
          </w:p>
        </w:tc>
        <w:tc>
          <w:tcPr>
            <w:tcW w:w="567" w:type="dxa"/>
            <w:shd w:val="clear" w:color="auto" w:fill="auto"/>
          </w:tcPr>
          <w:p w14:paraId="704E1661" w14:textId="77777777" w:rsidR="0071087C" w:rsidRPr="00E6516F" w:rsidDel="00E520C5" w:rsidRDefault="0071087C" w:rsidP="00174677">
            <w:pPr>
              <w:pStyle w:val="TAC"/>
            </w:pPr>
            <w:r w:rsidRPr="00E6516F">
              <w:t>2</w:t>
            </w:r>
          </w:p>
        </w:tc>
        <w:tc>
          <w:tcPr>
            <w:tcW w:w="892" w:type="dxa"/>
            <w:shd w:val="clear" w:color="auto" w:fill="auto"/>
          </w:tcPr>
          <w:p w14:paraId="7EBD6A37" w14:textId="77777777" w:rsidR="0071087C" w:rsidRPr="00E6516F" w:rsidDel="00E520C5" w:rsidRDefault="0071087C" w:rsidP="00174677">
            <w:pPr>
              <w:pStyle w:val="TAC"/>
            </w:pPr>
            <w:r w:rsidRPr="00E6516F">
              <w:t>P</w:t>
            </w:r>
          </w:p>
        </w:tc>
      </w:tr>
      <w:tr w:rsidR="0071087C" w:rsidRPr="00E6516F" w:rsidDel="00E520C5" w14:paraId="57F87632" w14:textId="77777777" w:rsidTr="00174677">
        <w:tc>
          <w:tcPr>
            <w:tcW w:w="648" w:type="dxa"/>
            <w:shd w:val="clear" w:color="auto" w:fill="auto"/>
          </w:tcPr>
          <w:p w14:paraId="08AEE030" w14:textId="77777777" w:rsidR="0071087C" w:rsidRPr="00E6516F" w:rsidDel="00E520C5" w:rsidRDefault="0071087C" w:rsidP="00174677">
            <w:pPr>
              <w:pStyle w:val="TAC"/>
              <w:rPr>
                <w:rFonts w:cs="Arial"/>
              </w:rPr>
            </w:pPr>
            <w:r w:rsidRPr="00E6516F">
              <w:t>12</w:t>
            </w:r>
          </w:p>
        </w:tc>
        <w:tc>
          <w:tcPr>
            <w:tcW w:w="3969" w:type="dxa"/>
            <w:shd w:val="clear" w:color="auto" w:fill="auto"/>
          </w:tcPr>
          <w:p w14:paraId="37DB437E" w14:textId="77777777" w:rsidR="0071087C" w:rsidRPr="00E6516F" w:rsidDel="00E520C5" w:rsidRDefault="0071087C" w:rsidP="00174677">
            <w:pPr>
              <w:pStyle w:val="TAL"/>
            </w:pPr>
            <w:r w:rsidRPr="00E6516F">
              <w:t>Void</w:t>
            </w:r>
          </w:p>
        </w:tc>
        <w:tc>
          <w:tcPr>
            <w:tcW w:w="709" w:type="dxa"/>
            <w:shd w:val="clear" w:color="auto" w:fill="auto"/>
          </w:tcPr>
          <w:p w14:paraId="71B8F922" w14:textId="77777777" w:rsidR="0071087C" w:rsidRPr="00E6516F" w:rsidDel="00E520C5" w:rsidRDefault="0071087C" w:rsidP="00174677">
            <w:pPr>
              <w:pStyle w:val="TAC"/>
              <w:rPr>
                <w:szCs w:val="18"/>
              </w:rPr>
            </w:pPr>
            <w:r w:rsidRPr="00E6516F">
              <w:t>-</w:t>
            </w:r>
          </w:p>
        </w:tc>
        <w:tc>
          <w:tcPr>
            <w:tcW w:w="2977" w:type="dxa"/>
            <w:shd w:val="clear" w:color="auto" w:fill="auto"/>
          </w:tcPr>
          <w:p w14:paraId="603A8EAD" w14:textId="77777777" w:rsidR="0071087C" w:rsidRPr="00E6516F" w:rsidDel="00E520C5" w:rsidRDefault="0071087C" w:rsidP="00174677">
            <w:pPr>
              <w:pStyle w:val="TAL"/>
            </w:pPr>
            <w:r w:rsidRPr="00E6516F">
              <w:t>-</w:t>
            </w:r>
          </w:p>
        </w:tc>
        <w:tc>
          <w:tcPr>
            <w:tcW w:w="567" w:type="dxa"/>
            <w:shd w:val="clear" w:color="auto" w:fill="auto"/>
          </w:tcPr>
          <w:p w14:paraId="41807078" w14:textId="77777777" w:rsidR="0071087C" w:rsidRPr="00E6516F" w:rsidDel="00E520C5" w:rsidRDefault="0071087C" w:rsidP="00174677">
            <w:pPr>
              <w:pStyle w:val="TAC"/>
            </w:pPr>
            <w:r w:rsidRPr="00E6516F">
              <w:t>-</w:t>
            </w:r>
          </w:p>
        </w:tc>
        <w:tc>
          <w:tcPr>
            <w:tcW w:w="892" w:type="dxa"/>
            <w:shd w:val="clear" w:color="auto" w:fill="auto"/>
          </w:tcPr>
          <w:p w14:paraId="77677B77" w14:textId="77777777" w:rsidR="0071087C" w:rsidRPr="00E6516F" w:rsidDel="00E520C5" w:rsidRDefault="0071087C" w:rsidP="00174677">
            <w:pPr>
              <w:pStyle w:val="TAC"/>
            </w:pPr>
            <w:r w:rsidRPr="00E6516F">
              <w:t>-</w:t>
            </w:r>
          </w:p>
        </w:tc>
      </w:tr>
      <w:tr w:rsidR="0071087C" w:rsidRPr="00E6516F" w14:paraId="54A9D718" w14:textId="77777777" w:rsidTr="004312E8">
        <w:trPr>
          <w:trHeight w:val="467"/>
        </w:trPr>
        <w:tc>
          <w:tcPr>
            <w:tcW w:w="648" w:type="dxa"/>
            <w:shd w:val="clear" w:color="auto" w:fill="auto"/>
          </w:tcPr>
          <w:p w14:paraId="71DB40A4" w14:textId="77777777" w:rsidR="0071087C" w:rsidRPr="00E6516F" w:rsidRDefault="0071087C" w:rsidP="00174677">
            <w:pPr>
              <w:pStyle w:val="TAC"/>
            </w:pPr>
            <w:r w:rsidRPr="00E6516F">
              <w:t>-</w:t>
            </w:r>
          </w:p>
        </w:tc>
        <w:tc>
          <w:tcPr>
            <w:tcW w:w="3969" w:type="dxa"/>
            <w:shd w:val="clear" w:color="auto" w:fill="auto"/>
          </w:tcPr>
          <w:p w14:paraId="034BC3AD" w14:textId="77777777" w:rsidR="0071087C" w:rsidRPr="00E6516F" w:rsidRDefault="0071087C" w:rsidP="00174677">
            <w:pPr>
              <w:pStyle w:val="TAL"/>
              <w:rPr>
                <w:rFonts w:eastAsia="Malgun Gothic"/>
              </w:rPr>
            </w:pPr>
            <w:r w:rsidRPr="00E6516F">
              <w:t>EXCEPTION: In parallel to the event described in step 13 the events described in Table 6.1.2.3.2-3 take place</w:t>
            </w:r>
            <w:r w:rsidRPr="00E6516F">
              <w:rPr>
                <w:rFonts w:eastAsia="Malgun Gothic"/>
              </w:rPr>
              <w:t>.</w:t>
            </w:r>
          </w:p>
          <w:p w14:paraId="0C9E6D23" w14:textId="77777777" w:rsidR="0071087C" w:rsidRPr="00E6516F" w:rsidRDefault="0071087C" w:rsidP="00174677">
            <w:pPr>
              <w:pStyle w:val="TAL"/>
            </w:pPr>
            <w:r w:rsidRPr="00E6516F">
              <w:t>(NOTE 1)</w:t>
            </w:r>
          </w:p>
        </w:tc>
        <w:tc>
          <w:tcPr>
            <w:tcW w:w="709" w:type="dxa"/>
            <w:shd w:val="clear" w:color="auto" w:fill="auto"/>
          </w:tcPr>
          <w:p w14:paraId="34CD8E6A" w14:textId="77777777" w:rsidR="0071087C" w:rsidRPr="00E6516F" w:rsidRDefault="0071087C" w:rsidP="00174677">
            <w:pPr>
              <w:pStyle w:val="TAC"/>
            </w:pPr>
            <w:r w:rsidRPr="00E6516F">
              <w:t>-</w:t>
            </w:r>
          </w:p>
        </w:tc>
        <w:tc>
          <w:tcPr>
            <w:tcW w:w="2977" w:type="dxa"/>
            <w:shd w:val="clear" w:color="auto" w:fill="auto"/>
          </w:tcPr>
          <w:p w14:paraId="4CDD59E8" w14:textId="77777777" w:rsidR="0071087C" w:rsidRPr="00E6516F" w:rsidRDefault="0071087C" w:rsidP="00174677">
            <w:pPr>
              <w:pStyle w:val="TAL"/>
            </w:pPr>
            <w:r w:rsidRPr="00E6516F">
              <w:t>-</w:t>
            </w:r>
          </w:p>
        </w:tc>
        <w:tc>
          <w:tcPr>
            <w:tcW w:w="567" w:type="dxa"/>
            <w:shd w:val="clear" w:color="auto" w:fill="auto"/>
          </w:tcPr>
          <w:p w14:paraId="62CEE8F7" w14:textId="77777777" w:rsidR="0071087C" w:rsidRPr="00E6516F" w:rsidRDefault="0071087C" w:rsidP="00174677">
            <w:pPr>
              <w:pStyle w:val="TAC"/>
            </w:pPr>
            <w:r w:rsidRPr="00E6516F">
              <w:t>-</w:t>
            </w:r>
          </w:p>
        </w:tc>
        <w:tc>
          <w:tcPr>
            <w:tcW w:w="892" w:type="dxa"/>
            <w:shd w:val="clear" w:color="auto" w:fill="auto"/>
          </w:tcPr>
          <w:p w14:paraId="36CC3F6C" w14:textId="77777777" w:rsidR="0071087C" w:rsidRPr="00E6516F" w:rsidRDefault="0071087C" w:rsidP="00174677">
            <w:pPr>
              <w:pStyle w:val="TAC"/>
            </w:pPr>
            <w:r w:rsidRPr="00E6516F">
              <w:t>-</w:t>
            </w:r>
          </w:p>
        </w:tc>
      </w:tr>
      <w:tr w:rsidR="0071087C" w:rsidRPr="00E6516F" w14:paraId="4617ECFB" w14:textId="77777777" w:rsidTr="004312E8">
        <w:tc>
          <w:tcPr>
            <w:tcW w:w="648" w:type="dxa"/>
            <w:shd w:val="clear" w:color="auto" w:fill="auto"/>
          </w:tcPr>
          <w:p w14:paraId="12AD8ACA" w14:textId="77777777" w:rsidR="0071087C" w:rsidRPr="00E6516F" w:rsidRDefault="0071087C" w:rsidP="00174677">
            <w:pPr>
              <w:pStyle w:val="TAC"/>
            </w:pPr>
            <w:r w:rsidRPr="00E6516F">
              <w:t>13</w:t>
            </w:r>
          </w:p>
        </w:tc>
        <w:tc>
          <w:tcPr>
            <w:tcW w:w="3969" w:type="dxa"/>
            <w:shd w:val="clear" w:color="auto" w:fill="auto"/>
          </w:tcPr>
          <w:p w14:paraId="26B21D68" w14:textId="77777777" w:rsidR="0071087C" w:rsidRPr="00E6516F" w:rsidRDefault="0071087C" w:rsidP="00174677">
            <w:pPr>
              <w:pStyle w:val="TAL"/>
              <w:rPr>
                <w:rFonts w:eastAsia="Malgun Gothic"/>
              </w:rPr>
            </w:pPr>
            <w:r w:rsidRPr="00E6516F">
              <w:t>Check: Does the UE (MCDATA Client)</w:t>
            </w:r>
            <w:r w:rsidRPr="00E6516F">
              <w:rPr>
                <w:lang w:eastAsia="ko-KR"/>
              </w:rPr>
              <w:t xml:space="preserve"> </w:t>
            </w:r>
            <w:r w:rsidRPr="00E6516F">
              <w:rPr>
                <w:rFonts w:eastAsia="Malgun Gothic"/>
              </w:rPr>
              <w:t xml:space="preserve">render the contents of the Payload IE to the MCData User before the expiry of </w:t>
            </w:r>
            <w:r w:rsidRPr="00E6516F">
              <w:t>timer TDU1 (delivery and read)</w:t>
            </w:r>
            <w:r w:rsidRPr="00E6516F">
              <w:rPr>
                <w:rFonts w:eastAsia="Malgun Gothic"/>
              </w:rPr>
              <w:t>? (NOTE 2)</w:t>
            </w:r>
          </w:p>
          <w:p w14:paraId="1A1EF733" w14:textId="77777777" w:rsidR="0071087C" w:rsidRPr="00E6516F" w:rsidRDefault="0071087C" w:rsidP="00174677">
            <w:pPr>
              <w:pStyle w:val="TAL"/>
            </w:pPr>
            <w:r w:rsidRPr="00E6516F">
              <w:lastRenderedPageBreak/>
              <w:t>The exact expected content is specified in TS 36.579-1 [2], Table 5.5.3.10-2.</w:t>
            </w:r>
          </w:p>
        </w:tc>
        <w:tc>
          <w:tcPr>
            <w:tcW w:w="709" w:type="dxa"/>
            <w:shd w:val="clear" w:color="auto" w:fill="auto"/>
          </w:tcPr>
          <w:p w14:paraId="30FE1FE4" w14:textId="77777777" w:rsidR="0071087C" w:rsidRPr="00E6516F" w:rsidRDefault="0071087C" w:rsidP="00174677">
            <w:pPr>
              <w:pStyle w:val="TAC"/>
            </w:pPr>
            <w:r w:rsidRPr="00E6516F">
              <w:lastRenderedPageBreak/>
              <w:t>-</w:t>
            </w:r>
          </w:p>
        </w:tc>
        <w:tc>
          <w:tcPr>
            <w:tcW w:w="2977" w:type="dxa"/>
            <w:shd w:val="clear" w:color="auto" w:fill="auto"/>
          </w:tcPr>
          <w:p w14:paraId="201A48CB" w14:textId="77777777" w:rsidR="0071087C" w:rsidRPr="00E6516F" w:rsidRDefault="0071087C" w:rsidP="00174677">
            <w:pPr>
              <w:pStyle w:val="TAL"/>
            </w:pPr>
            <w:r w:rsidRPr="00E6516F">
              <w:t>-</w:t>
            </w:r>
          </w:p>
        </w:tc>
        <w:tc>
          <w:tcPr>
            <w:tcW w:w="567" w:type="dxa"/>
            <w:shd w:val="clear" w:color="auto" w:fill="auto"/>
          </w:tcPr>
          <w:p w14:paraId="2B675ADB" w14:textId="77777777" w:rsidR="0071087C" w:rsidRPr="00E6516F" w:rsidRDefault="0071087C" w:rsidP="00174677">
            <w:pPr>
              <w:pStyle w:val="TAC"/>
            </w:pPr>
            <w:r w:rsidRPr="00E6516F">
              <w:t>4</w:t>
            </w:r>
          </w:p>
        </w:tc>
        <w:tc>
          <w:tcPr>
            <w:tcW w:w="892" w:type="dxa"/>
            <w:shd w:val="clear" w:color="auto" w:fill="auto"/>
          </w:tcPr>
          <w:p w14:paraId="3715457F" w14:textId="77777777" w:rsidR="0071087C" w:rsidRPr="00E6516F" w:rsidRDefault="0071087C" w:rsidP="00174677">
            <w:pPr>
              <w:pStyle w:val="TAC"/>
            </w:pPr>
            <w:r w:rsidRPr="00E6516F">
              <w:t>P</w:t>
            </w:r>
          </w:p>
        </w:tc>
      </w:tr>
      <w:tr w:rsidR="0071087C" w:rsidRPr="00E6516F" w14:paraId="59FFB3D3" w14:textId="77777777" w:rsidTr="004312E8">
        <w:trPr>
          <w:trHeight w:val="467"/>
        </w:trPr>
        <w:tc>
          <w:tcPr>
            <w:tcW w:w="648" w:type="dxa"/>
            <w:shd w:val="clear" w:color="auto" w:fill="auto"/>
          </w:tcPr>
          <w:p w14:paraId="1EEB3CD7" w14:textId="77777777" w:rsidR="0071087C" w:rsidRPr="00E6516F" w:rsidRDefault="0071087C" w:rsidP="00174677">
            <w:pPr>
              <w:pStyle w:val="TAC"/>
            </w:pPr>
            <w:r w:rsidRPr="00E6516F">
              <w:t>14</w:t>
            </w:r>
          </w:p>
        </w:tc>
        <w:tc>
          <w:tcPr>
            <w:tcW w:w="3969" w:type="dxa"/>
            <w:shd w:val="clear" w:color="auto" w:fill="auto"/>
          </w:tcPr>
          <w:p w14:paraId="4189CDE9" w14:textId="77777777" w:rsidR="0071087C" w:rsidRPr="00E6516F" w:rsidRDefault="0071087C" w:rsidP="00174677">
            <w:pPr>
              <w:pStyle w:val="TAL"/>
            </w:pPr>
            <w:r w:rsidRPr="00E6516F">
              <w:t>Make the MCDATA User close the message application to avoid unexpected behaviour in case a subsequent message is sent (e.g. in a follow up test case).</w:t>
            </w:r>
          </w:p>
          <w:p w14:paraId="5EAD3A43" w14:textId="77777777" w:rsidR="0071087C" w:rsidRPr="00E6516F" w:rsidRDefault="0071087C" w:rsidP="00174677">
            <w:pPr>
              <w:pStyle w:val="TAL"/>
            </w:pPr>
            <w:r w:rsidRPr="00E6516F">
              <w:rPr>
                <w:rFonts w:eastAsia="Malgun Gothic"/>
              </w:rPr>
              <w:t>(NOTE 2)</w:t>
            </w:r>
          </w:p>
        </w:tc>
        <w:tc>
          <w:tcPr>
            <w:tcW w:w="709" w:type="dxa"/>
            <w:shd w:val="clear" w:color="auto" w:fill="auto"/>
          </w:tcPr>
          <w:p w14:paraId="36A0F548" w14:textId="77777777" w:rsidR="0071087C" w:rsidRPr="00E6516F" w:rsidRDefault="0071087C" w:rsidP="00174677">
            <w:pPr>
              <w:pStyle w:val="TAC"/>
            </w:pPr>
            <w:r w:rsidRPr="00E6516F">
              <w:t>-</w:t>
            </w:r>
          </w:p>
        </w:tc>
        <w:tc>
          <w:tcPr>
            <w:tcW w:w="2977" w:type="dxa"/>
            <w:shd w:val="clear" w:color="auto" w:fill="auto"/>
          </w:tcPr>
          <w:p w14:paraId="57EE95EF" w14:textId="77777777" w:rsidR="0071087C" w:rsidRPr="00E6516F" w:rsidRDefault="0071087C" w:rsidP="00174677">
            <w:pPr>
              <w:pStyle w:val="TAL"/>
            </w:pPr>
            <w:r w:rsidRPr="00E6516F">
              <w:t>-</w:t>
            </w:r>
          </w:p>
        </w:tc>
        <w:tc>
          <w:tcPr>
            <w:tcW w:w="567" w:type="dxa"/>
            <w:shd w:val="clear" w:color="auto" w:fill="auto"/>
          </w:tcPr>
          <w:p w14:paraId="76FAD64D" w14:textId="77777777" w:rsidR="0071087C" w:rsidRPr="00E6516F" w:rsidRDefault="0071087C" w:rsidP="00174677">
            <w:pPr>
              <w:pStyle w:val="TAC"/>
            </w:pPr>
            <w:r w:rsidRPr="00E6516F">
              <w:t>-</w:t>
            </w:r>
          </w:p>
        </w:tc>
        <w:tc>
          <w:tcPr>
            <w:tcW w:w="892" w:type="dxa"/>
            <w:shd w:val="clear" w:color="auto" w:fill="auto"/>
          </w:tcPr>
          <w:p w14:paraId="0FFC3812" w14:textId="77777777" w:rsidR="0071087C" w:rsidRPr="00E6516F" w:rsidRDefault="0071087C" w:rsidP="00174677">
            <w:pPr>
              <w:pStyle w:val="TAC"/>
            </w:pPr>
            <w:r w:rsidRPr="00E6516F">
              <w:t>-</w:t>
            </w:r>
          </w:p>
        </w:tc>
      </w:tr>
      <w:tr w:rsidR="0071087C" w:rsidRPr="00E6516F" w14:paraId="330E4382" w14:textId="77777777" w:rsidTr="004312E8">
        <w:trPr>
          <w:trHeight w:val="467"/>
        </w:trPr>
        <w:tc>
          <w:tcPr>
            <w:tcW w:w="9762" w:type="dxa"/>
            <w:gridSpan w:val="6"/>
            <w:shd w:val="clear" w:color="auto" w:fill="auto"/>
          </w:tcPr>
          <w:p w14:paraId="41A282B7" w14:textId="77777777" w:rsidR="0071087C" w:rsidRPr="00E6516F" w:rsidRDefault="0071087C" w:rsidP="00174677">
            <w:pPr>
              <w:pStyle w:val="TAN"/>
            </w:pPr>
            <w:r w:rsidRPr="00E6516F">
              <w:t>NOTE 1:</w:t>
            </w:r>
            <w:r w:rsidRPr="00E6516F">
              <w:tab/>
              <w:t>The behaviour is handled through parallel actions to allow for implementations which first indicate to the user that there is a message available, but render the message to the user only after the user takes an action to open the message.</w:t>
            </w:r>
          </w:p>
          <w:p w14:paraId="127D70E3" w14:textId="77777777" w:rsidR="0071087C" w:rsidRPr="00E6516F" w:rsidRDefault="0071087C" w:rsidP="00174677">
            <w:pPr>
              <w:pStyle w:val="TAN"/>
            </w:pPr>
            <w:r w:rsidRPr="00E6516F">
              <w:t>NOTE 2:</w:t>
            </w:r>
            <w:r w:rsidRPr="00E6516F">
              <w:tab/>
              <w:t>This is expected to be done via a suitable implementation dependent MMI.</w:t>
            </w:r>
          </w:p>
          <w:p w14:paraId="71607619" w14:textId="77777777" w:rsidR="0071087C" w:rsidRPr="00E6516F" w:rsidRDefault="0071087C" w:rsidP="00174677">
            <w:pPr>
              <w:pStyle w:val="TAN"/>
            </w:pPr>
            <w:r w:rsidRPr="00E6516F">
              <w:t>NOTE 3:</w:t>
            </w:r>
            <w:r w:rsidRPr="00E6516F">
              <w:tab/>
              <w:t>The RRC connection is not released at the end of the procedure.</w:t>
            </w:r>
          </w:p>
          <w:p w14:paraId="1C9FA1C8" w14:textId="77777777" w:rsidR="0071087C" w:rsidRPr="00E6516F" w:rsidRDefault="0071087C" w:rsidP="00174677">
            <w:pPr>
              <w:pStyle w:val="TAN"/>
            </w:pPr>
            <w:r w:rsidRPr="00E6516F">
              <w:t>NOTE 4:</w:t>
            </w:r>
            <w:r w:rsidRPr="00E6516F">
              <w:tab/>
              <w:t>Timer TDU1 (delivery and read) is started upon receipt of the SIP MESSAGE message that contains a "DELIVERY AND READ" disposition request. Timer TDU1 (delivery and read)=120ms according to the default value defined in TS 24.282 [31].</w:t>
            </w:r>
          </w:p>
        </w:tc>
      </w:tr>
    </w:tbl>
    <w:p w14:paraId="4540A180" w14:textId="77777777" w:rsidR="0071087C" w:rsidRPr="00E6516F" w:rsidRDefault="0071087C" w:rsidP="0071087C"/>
    <w:p w14:paraId="5B808C15" w14:textId="77777777" w:rsidR="0071087C" w:rsidRPr="00E6516F" w:rsidRDefault="0071087C" w:rsidP="0071087C">
      <w:pPr>
        <w:pStyle w:val="TH"/>
      </w:pPr>
      <w:r w:rsidRPr="00E6516F">
        <w:t>Table 6.1.2.3.2-2: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6A819BD8" w14:textId="77777777" w:rsidTr="00174677">
        <w:tc>
          <w:tcPr>
            <w:tcW w:w="648" w:type="dxa"/>
            <w:tcBorders>
              <w:bottom w:val="nil"/>
            </w:tcBorders>
          </w:tcPr>
          <w:p w14:paraId="6D8AE0A3" w14:textId="77777777" w:rsidR="0071087C" w:rsidRPr="00E6516F" w:rsidRDefault="0071087C" w:rsidP="00174677">
            <w:pPr>
              <w:pStyle w:val="TAH"/>
            </w:pPr>
            <w:r w:rsidRPr="00E6516F">
              <w:t>St</w:t>
            </w:r>
          </w:p>
        </w:tc>
        <w:tc>
          <w:tcPr>
            <w:tcW w:w="3969" w:type="dxa"/>
            <w:tcBorders>
              <w:bottom w:val="nil"/>
            </w:tcBorders>
          </w:tcPr>
          <w:p w14:paraId="03D8B359" w14:textId="77777777" w:rsidR="0071087C" w:rsidRPr="00E6516F" w:rsidRDefault="0071087C" w:rsidP="00174677">
            <w:pPr>
              <w:pStyle w:val="TAH"/>
            </w:pPr>
            <w:r w:rsidRPr="00E6516F">
              <w:t>Procedure</w:t>
            </w:r>
          </w:p>
        </w:tc>
        <w:tc>
          <w:tcPr>
            <w:tcW w:w="3686" w:type="dxa"/>
            <w:gridSpan w:val="2"/>
          </w:tcPr>
          <w:p w14:paraId="2B6500A0" w14:textId="77777777" w:rsidR="0071087C" w:rsidRPr="00E6516F" w:rsidRDefault="0071087C" w:rsidP="00174677">
            <w:pPr>
              <w:pStyle w:val="TAH"/>
            </w:pPr>
            <w:r w:rsidRPr="00E6516F">
              <w:t>Message Sequence</w:t>
            </w:r>
          </w:p>
        </w:tc>
        <w:tc>
          <w:tcPr>
            <w:tcW w:w="567" w:type="dxa"/>
            <w:tcBorders>
              <w:bottom w:val="nil"/>
            </w:tcBorders>
          </w:tcPr>
          <w:p w14:paraId="5CD5C2CE" w14:textId="77777777" w:rsidR="0071087C" w:rsidRPr="00E6516F" w:rsidRDefault="0071087C" w:rsidP="00174677">
            <w:pPr>
              <w:pStyle w:val="TAH"/>
            </w:pPr>
            <w:r w:rsidRPr="00E6516F">
              <w:t>TP</w:t>
            </w:r>
          </w:p>
        </w:tc>
        <w:tc>
          <w:tcPr>
            <w:tcW w:w="892" w:type="dxa"/>
            <w:tcBorders>
              <w:bottom w:val="nil"/>
            </w:tcBorders>
          </w:tcPr>
          <w:p w14:paraId="0F9F3A05" w14:textId="77777777" w:rsidR="0071087C" w:rsidRPr="00E6516F" w:rsidRDefault="0071087C" w:rsidP="00174677">
            <w:pPr>
              <w:pStyle w:val="TAH"/>
            </w:pPr>
            <w:r w:rsidRPr="00E6516F">
              <w:t>Verdict</w:t>
            </w:r>
          </w:p>
        </w:tc>
      </w:tr>
      <w:tr w:rsidR="0071087C" w:rsidRPr="00E6516F" w14:paraId="78A09369" w14:textId="77777777" w:rsidTr="00174677">
        <w:tc>
          <w:tcPr>
            <w:tcW w:w="648" w:type="dxa"/>
            <w:tcBorders>
              <w:top w:val="nil"/>
            </w:tcBorders>
          </w:tcPr>
          <w:p w14:paraId="094498FF" w14:textId="77777777" w:rsidR="0071087C" w:rsidRPr="00E6516F" w:rsidRDefault="0071087C" w:rsidP="00174677">
            <w:pPr>
              <w:pStyle w:val="TAH"/>
            </w:pPr>
          </w:p>
        </w:tc>
        <w:tc>
          <w:tcPr>
            <w:tcW w:w="3969" w:type="dxa"/>
            <w:tcBorders>
              <w:top w:val="nil"/>
            </w:tcBorders>
          </w:tcPr>
          <w:p w14:paraId="27AE14DA" w14:textId="77777777" w:rsidR="0071087C" w:rsidRPr="00E6516F" w:rsidRDefault="0071087C" w:rsidP="00174677">
            <w:pPr>
              <w:pStyle w:val="TAH"/>
            </w:pPr>
          </w:p>
        </w:tc>
        <w:tc>
          <w:tcPr>
            <w:tcW w:w="709" w:type="dxa"/>
          </w:tcPr>
          <w:p w14:paraId="5C62BB19" w14:textId="77777777" w:rsidR="0071087C" w:rsidRPr="00E6516F" w:rsidRDefault="0071087C" w:rsidP="00174677">
            <w:pPr>
              <w:pStyle w:val="TAH"/>
            </w:pPr>
            <w:r w:rsidRPr="00E6516F">
              <w:t>U - S</w:t>
            </w:r>
          </w:p>
        </w:tc>
        <w:tc>
          <w:tcPr>
            <w:tcW w:w="2977" w:type="dxa"/>
          </w:tcPr>
          <w:p w14:paraId="52B087FF" w14:textId="77777777" w:rsidR="0071087C" w:rsidRPr="00E6516F" w:rsidRDefault="0071087C" w:rsidP="00174677">
            <w:pPr>
              <w:pStyle w:val="TAH"/>
            </w:pPr>
            <w:r w:rsidRPr="00E6516F">
              <w:t>Message</w:t>
            </w:r>
          </w:p>
        </w:tc>
        <w:tc>
          <w:tcPr>
            <w:tcW w:w="567" w:type="dxa"/>
            <w:tcBorders>
              <w:top w:val="nil"/>
            </w:tcBorders>
          </w:tcPr>
          <w:p w14:paraId="595E1A47" w14:textId="77777777" w:rsidR="0071087C" w:rsidRPr="00E6516F" w:rsidRDefault="0071087C" w:rsidP="00174677">
            <w:pPr>
              <w:pStyle w:val="TAH"/>
            </w:pPr>
          </w:p>
        </w:tc>
        <w:tc>
          <w:tcPr>
            <w:tcW w:w="892" w:type="dxa"/>
            <w:tcBorders>
              <w:top w:val="nil"/>
            </w:tcBorders>
          </w:tcPr>
          <w:p w14:paraId="0A22EB11" w14:textId="77777777" w:rsidR="0071087C" w:rsidRPr="00E6516F" w:rsidRDefault="0071087C" w:rsidP="00174677">
            <w:pPr>
              <w:pStyle w:val="TAH"/>
            </w:pPr>
          </w:p>
        </w:tc>
      </w:tr>
      <w:tr w:rsidR="0071087C" w:rsidRPr="00E6516F" w14:paraId="5BF0E44F" w14:textId="77777777" w:rsidTr="00174677">
        <w:trPr>
          <w:trHeight w:val="467"/>
        </w:trPr>
        <w:tc>
          <w:tcPr>
            <w:tcW w:w="648" w:type="dxa"/>
            <w:shd w:val="clear" w:color="auto" w:fill="auto"/>
          </w:tcPr>
          <w:p w14:paraId="5207D289" w14:textId="77777777" w:rsidR="0071087C" w:rsidRPr="00E6516F" w:rsidRDefault="0071087C" w:rsidP="00174677">
            <w:pPr>
              <w:pStyle w:val="TAC"/>
            </w:pPr>
            <w:r w:rsidRPr="00E6516F">
              <w:t>1</w:t>
            </w:r>
          </w:p>
        </w:tc>
        <w:tc>
          <w:tcPr>
            <w:tcW w:w="3969" w:type="dxa"/>
            <w:shd w:val="clear" w:color="auto" w:fill="auto"/>
          </w:tcPr>
          <w:p w14:paraId="1124AEE9" w14:textId="77777777" w:rsidR="0071087C" w:rsidRPr="00E6516F" w:rsidRDefault="0071087C" w:rsidP="00174677">
            <w:pPr>
              <w:pStyle w:val="TAL"/>
            </w:pPr>
            <w:r w:rsidRPr="00E6516F">
              <w:t xml:space="preserve">Check: Does the UE (MCData Client) perform the procedure for </w:t>
            </w:r>
            <w:r w:rsidRPr="00E6516F">
              <w:rPr>
                <w:b/>
                <w:bCs/>
              </w:rPr>
              <w:t xml:space="preserve">CO SDS or FD message transfer using signalling plane </w:t>
            </w:r>
            <w:r w:rsidRPr="00E6516F">
              <w:t xml:space="preserve">specified in TS 36.579-1 [2] Table 5.3C.1.3-1 </w:t>
            </w:r>
            <w:r w:rsidRPr="00E6516F">
              <w:rPr>
                <w:b/>
                <w:bCs/>
              </w:rPr>
              <w:t>to send a disposition notification of "READ"</w:t>
            </w:r>
            <w:r w:rsidRPr="00E6516F">
              <w:t>?</w:t>
            </w:r>
          </w:p>
        </w:tc>
        <w:tc>
          <w:tcPr>
            <w:tcW w:w="709" w:type="dxa"/>
            <w:shd w:val="clear" w:color="auto" w:fill="auto"/>
          </w:tcPr>
          <w:p w14:paraId="4756CBA7" w14:textId="77777777" w:rsidR="0071087C" w:rsidRPr="00E6516F" w:rsidRDefault="0071087C" w:rsidP="00174677">
            <w:pPr>
              <w:pStyle w:val="TAC"/>
            </w:pPr>
            <w:r w:rsidRPr="00E6516F">
              <w:rPr>
                <w:szCs w:val="18"/>
              </w:rPr>
              <w:t>-</w:t>
            </w:r>
          </w:p>
        </w:tc>
        <w:tc>
          <w:tcPr>
            <w:tcW w:w="2977" w:type="dxa"/>
            <w:shd w:val="clear" w:color="auto" w:fill="auto"/>
          </w:tcPr>
          <w:p w14:paraId="67CFA98C" w14:textId="77777777" w:rsidR="0071087C" w:rsidRPr="00E6516F" w:rsidRDefault="0071087C" w:rsidP="00174677">
            <w:pPr>
              <w:pStyle w:val="TAL"/>
            </w:pPr>
            <w:r w:rsidRPr="00E6516F">
              <w:t>-</w:t>
            </w:r>
          </w:p>
        </w:tc>
        <w:tc>
          <w:tcPr>
            <w:tcW w:w="567" w:type="dxa"/>
            <w:shd w:val="clear" w:color="auto" w:fill="auto"/>
          </w:tcPr>
          <w:p w14:paraId="24A83E92" w14:textId="77777777" w:rsidR="0071087C" w:rsidRPr="00E6516F" w:rsidRDefault="0071087C" w:rsidP="00174677">
            <w:pPr>
              <w:pStyle w:val="TAC"/>
            </w:pPr>
            <w:r w:rsidRPr="00E6516F">
              <w:t>2</w:t>
            </w:r>
          </w:p>
        </w:tc>
        <w:tc>
          <w:tcPr>
            <w:tcW w:w="892" w:type="dxa"/>
            <w:shd w:val="clear" w:color="auto" w:fill="auto"/>
          </w:tcPr>
          <w:p w14:paraId="6575314B" w14:textId="77777777" w:rsidR="0071087C" w:rsidRPr="00E6516F" w:rsidRDefault="0071087C" w:rsidP="00174677">
            <w:pPr>
              <w:pStyle w:val="TAC"/>
            </w:pPr>
            <w:r w:rsidRPr="00E6516F">
              <w:t>P</w:t>
            </w:r>
          </w:p>
        </w:tc>
      </w:tr>
    </w:tbl>
    <w:p w14:paraId="43739147" w14:textId="77777777" w:rsidR="0071087C" w:rsidRPr="00E6516F" w:rsidRDefault="0071087C" w:rsidP="0071087C"/>
    <w:p w14:paraId="43991DD2" w14:textId="77777777" w:rsidR="0071087C" w:rsidRPr="00E6516F" w:rsidRDefault="0071087C" w:rsidP="0071087C">
      <w:pPr>
        <w:pStyle w:val="TH"/>
      </w:pPr>
      <w:r w:rsidRPr="00E6516F">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E6516F" w14:paraId="3FB977A7" w14:textId="77777777" w:rsidTr="00174677">
        <w:tc>
          <w:tcPr>
            <w:tcW w:w="649" w:type="dxa"/>
            <w:tcBorders>
              <w:top w:val="single" w:sz="4" w:space="0" w:color="auto"/>
              <w:left w:val="single" w:sz="4" w:space="0" w:color="auto"/>
              <w:bottom w:val="nil"/>
              <w:right w:val="single" w:sz="4" w:space="0" w:color="auto"/>
            </w:tcBorders>
            <w:hideMark/>
          </w:tcPr>
          <w:p w14:paraId="6419D0A3" w14:textId="77777777" w:rsidR="0071087C" w:rsidRPr="00E6516F" w:rsidRDefault="0071087C" w:rsidP="00174677">
            <w:pPr>
              <w:pStyle w:val="TAH"/>
            </w:pPr>
            <w:r w:rsidRPr="00E6516F">
              <w:t>St</w:t>
            </w:r>
          </w:p>
        </w:tc>
        <w:tc>
          <w:tcPr>
            <w:tcW w:w="3970" w:type="dxa"/>
            <w:tcBorders>
              <w:top w:val="single" w:sz="4" w:space="0" w:color="auto"/>
              <w:left w:val="single" w:sz="4" w:space="0" w:color="auto"/>
              <w:bottom w:val="nil"/>
              <w:right w:val="single" w:sz="4" w:space="0" w:color="auto"/>
            </w:tcBorders>
            <w:hideMark/>
          </w:tcPr>
          <w:p w14:paraId="4D65E4C4" w14:textId="77777777" w:rsidR="0071087C" w:rsidRPr="00E6516F" w:rsidRDefault="0071087C" w:rsidP="00174677">
            <w:pPr>
              <w:pStyle w:val="TAH"/>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9060E17" w14:textId="77777777" w:rsidR="0071087C" w:rsidRPr="00E6516F" w:rsidRDefault="0071087C" w:rsidP="00174677">
            <w:pPr>
              <w:pStyle w:val="TAH"/>
            </w:pPr>
            <w:r w:rsidRPr="00E6516F">
              <w:t>Message Sequence</w:t>
            </w:r>
          </w:p>
        </w:tc>
        <w:tc>
          <w:tcPr>
            <w:tcW w:w="567" w:type="dxa"/>
            <w:tcBorders>
              <w:top w:val="single" w:sz="4" w:space="0" w:color="auto"/>
              <w:left w:val="single" w:sz="4" w:space="0" w:color="auto"/>
              <w:bottom w:val="nil"/>
              <w:right w:val="single" w:sz="4" w:space="0" w:color="auto"/>
            </w:tcBorders>
            <w:hideMark/>
          </w:tcPr>
          <w:p w14:paraId="58576EDB" w14:textId="77777777" w:rsidR="0071087C" w:rsidRPr="00E6516F" w:rsidRDefault="0071087C" w:rsidP="00174677">
            <w:pPr>
              <w:pStyle w:val="TAH"/>
            </w:pPr>
            <w:r w:rsidRPr="00E6516F">
              <w:t>TP</w:t>
            </w:r>
          </w:p>
        </w:tc>
        <w:tc>
          <w:tcPr>
            <w:tcW w:w="892" w:type="dxa"/>
            <w:tcBorders>
              <w:top w:val="single" w:sz="4" w:space="0" w:color="auto"/>
              <w:left w:val="single" w:sz="4" w:space="0" w:color="auto"/>
              <w:bottom w:val="nil"/>
              <w:right w:val="single" w:sz="4" w:space="0" w:color="auto"/>
            </w:tcBorders>
            <w:hideMark/>
          </w:tcPr>
          <w:p w14:paraId="2D44B3FB" w14:textId="77777777" w:rsidR="0071087C" w:rsidRPr="00E6516F" w:rsidRDefault="0071087C" w:rsidP="00174677">
            <w:pPr>
              <w:pStyle w:val="TAH"/>
            </w:pPr>
            <w:r w:rsidRPr="00E6516F">
              <w:t>Verdict</w:t>
            </w:r>
          </w:p>
        </w:tc>
      </w:tr>
      <w:tr w:rsidR="0071087C" w:rsidRPr="00E6516F" w14:paraId="5ED6F36F" w14:textId="77777777" w:rsidTr="00174677">
        <w:tc>
          <w:tcPr>
            <w:tcW w:w="649" w:type="dxa"/>
            <w:tcBorders>
              <w:top w:val="nil"/>
              <w:left w:val="single" w:sz="4" w:space="0" w:color="auto"/>
              <w:bottom w:val="single" w:sz="4" w:space="0" w:color="auto"/>
              <w:right w:val="single" w:sz="4" w:space="0" w:color="auto"/>
            </w:tcBorders>
          </w:tcPr>
          <w:p w14:paraId="493028D8" w14:textId="77777777" w:rsidR="0071087C" w:rsidRPr="00E6516F" w:rsidRDefault="0071087C" w:rsidP="00174677">
            <w:pPr>
              <w:pStyle w:val="TAH"/>
            </w:pPr>
          </w:p>
        </w:tc>
        <w:tc>
          <w:tcPr>
            <w:tcW w:w="3970" w:type="dxa"/>
            <w:tcBorders>
              <w:top w:val="nil"/>
              <w:left w:val="single" w:sz="4" w:space="0" w:color="auto"/>
              <w:bottom w:val="single" w:sz="4" w:space="0" w:color="auto"/>
              <w:right w:val="single" w:sz="4" w:space="0" w:color="auto"/>
            </w:tcBorders>
          </w:tcPr>
          <w:p w14:paraId="579BC4E1" w14:textId="77777777" w:rsidR="0071087C" w:rsidRPr="00E6516F" w:rsidRDefault="0071087C" w:rsidP="0017467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DDCC07C" w14:textId="77777777" w:rsidR="0071087C" w:rsidRPr="00E6516F" w:rsidRDefault="0071087C" w:rsidP="00174677">
            <w:pPr>
              <w:pStyle w:val="TAH"/>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68D1193B" w14:textId="77777777" w:rsidR="0071087C" w:rsidRPr="00E6516F" w:rsidRDefault="0071087C" w:rsidP="00174677">
            <w:pPr>
              <w:pStyle w:val="TAH"/>
            </w:pPr>
            <w:r w:rsidRPr="00E6516F">
              <w:t>Message</w:t>
            </w:r>
          </w:p>
        </w:tc>
        <w:tc>
          <w:tcPr>
            <w:tcW w:w="567" w:type="dxa"/>
            <w:tcBorders>
              <w:top w:val="nil"/>
              <w:left w:val="single" w:sz="4" w:space="0" w:color="auto"/>
              <w:bottom w:val="single" w:sz="4" w:space="0" w:color="auto"/>
              <w:right w:val="single" w:sz="4" w:space="0" w:color="auto"/>
            </w:tcBorders>
          </w:tcPr>
          <w:p w14:paraId="38C1D183" w14:textId="77777777" w:rsidR="0071087C" w:rsidRPr="00E6516F" w:rsidRDefault="0071087C" w:rsidP="00174677">
            <w:pPr>
              <w:pStyle w:val="TAH"/>
            </w:pPr>
          </w:p>
        </w:tc>
        <w:tc>
          <w:tcPr>
            <w:tcW w:w="892" w:type="dxa"/>
            <w:tcBorders>
              <w:top w:val="nil"/>
              <w:left w:val="single" w:sz="4" w:space="0" w:color="auto"/>
              <w:bottom w:val="single" w:sz="4" w:space="0" w:color="auto"/>
              <w:right w:val="single" w:sz="4" w:space="0" w:color="auto"/>
            </w:tcBorders>
          </w:tcPr>
          <w:p w14:paraId="7E8F69B3" w14:textId="77777777" w:rsidR="0071087C" w:rsidRPr="00E6516F" w:rsidRDefault="0071087C" w:rsidP="00174677">
            <w:pPr>
              <w:pStyle w:val="TAH"/>
            </w:pPr>
          </w:p>
        </w:tc>
      </w:tr>
      <w:tr w:rsidR="0071087C" w:rsidRPr="00E6516F" w14:paraId="4D17F30F" w14:textId="77777777" w:rsidTr="00174677">
        <w:trPr>
          <w:trHeight w:val="467"/>
        </w:trPr>
        <w:tc>
          <w:tcPr>
            <w:tcW w:w="649" w:type="dxa"/>
            <w:tcBorders>
              <w:top w:val="single" w:sz="4" w:space="0" w:color="auto"/>
              <w:left w:val="single" w:sz="4" w:space="0" w:color="auto"/>
              <w:bottom w:val="single" w:sz="4" w:space="0" w:color="auto"/>
              <w:right w:val="single" w:sz="4" w:space="0" w:color="auto"/>
            </w:tcBorders>
            <w:hideMark/>
          </w:tcPr>
          <w:p w14:paraId="7745C974" w14:textId="77777777" w:rsidR="0071087C" w:rsidRPr="00E6516F" w:rsidRDefault="0071087C" w:rsidP="00174677">
            <w:pPr>
              <w:pStyle w:val="TAC"/>
            </w:pPr>
            <w:r w:rsidRPr="00E6516F">
              <w:t>-</w:t>
            </w:r>
          </w:p>
        </w:tc>
        <w:tc>
          <w:tcPr>
            <w:tcW w:w="3970" w:type="dxa"/>
            <w:tcBorders>
              <w:top w:val="single" w:sz="4" w:space="0" w:color="auto"/>
              <w:left w:val="single" w:sz="4" w:space="0" w:color="auto"/>
              <w:bottom w:val="single" w:sz="4" w:space="0" w:color="auto"/>
              <w:right w:val="single" w:sz="4" w:space="0" w:color="auto"/>
            </w:tcBorders>
            <w:hideMark/>
          </w:tcPr>
          <w:p w14:paraId="4B4E6911" w14:textId="501C9CC1" w:rsidR="0071087C" w:rsidRPr="00E6516F" w:rsidRDefault="0071087C" w:rsidP="00174677">
            <w:pPr>
              <w:pStyle w:val="TAL"/>
            </w:pPr>
            <w:r w:rsidRPr="00E6516F">
              <w:t>EXCEPTION: Steps 1a1-1b1 describe behaviour that depends on the UE implementation in regard to how quick the UE (MCDATA Client) will render the contents of the Payload IE to the MCData User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14:paraId="1A2189D2" w14:textId="77777777" w:rsidR="0071087C" w:rsidRPr="00E6516F" w:rsidRDefault="0071087C" w:rsidP="00174677">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13B0EC32" w14:textId="77777777" w:rsidR="0071087C" w:rsidRPr="00E6516F" w:rsidRDefault="0071087C" w:rsidP="00174677">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056208C5" w14:textId="77777777" w:rsidR="0071087C" w:rsidRPr="00E6516F" w:rsidRDefault="0071087C" w:rsidP="00174677">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1CF70F70" w14:textId="77777777" w:rsidR="0071087C" w:rsidRPr="00E6516F" w:rsidRDefault="0071087C" w:rsidP="00174677">
            <w:pPr>
              <w:pStyle w:val="TAC"/>
            </w:pPr>
            <w:r w:rsidRPr="00E6516F">
              <w:t>-</w:t>
            </w:r>
          </w:p>
        </w:tc>
      </w:tr>
      <w:tr w:rsidR="0071087C" w:rsidRPr="00E6516F" w14:paraId="5552B84D" w14:textId="77777777" w:rsidTr="004312E8">
        <w:trPr>
          <w:trHeight w:val="467"/>
        </w:trPr>
        <w:tc>
          <w:tcPr>
            <w:tcW w:w="649" w:type="dxa"/>
            <w:shd w:val="clear" w:color="auto" w:fill="auto"/>
          </w:tcPr>
          <w:p w14:paraId="04C4D9DA" w14:textId="77777777" w:rsidR="0071087C" w:rsidRPr="00E6516F" w:rsidRDefault="0071087C" w:rsidP="00174677">
            <w:pPr>
              <w:pStyle w:val="TAC"/>
            </w:pPr>
            <w:r w:rsidRPr="00E6516F">
              <w:t>1a1-1a2</w:t>
            </w:r>
          </w:p>
        </w:tc>
        <w:tc>
          <w:tcPr>
            <w:tcW w:w="3970" w:type="dxa"/>
            <w:shd w:val="clear" w:color="auto" w:fill="auto"/>
          </w:tcPr>
          <w:p w14:paraId="0EE6346C" w14:textId="77777777" w:rsidR="0071087C" w:rsidRPr="00E6516F" w:rsidRDefault="0071087C" w:rsidP="00174677">
            <w:pPr>
              <w:pStyle w:val="TAL"/>
            </w:pPr>
            <w:r w:rsidRPr="00E6516F">
              <w:t xml:space="preserve">Check: Does the UE (MCData Client) perform steps 2-3 of the procedure for </w:t>
            </w:r>
            <w:r w:rsidRPr="00E6516F">
              <w:rPr>
                <w:b/>
                <w:bCs/>
              </w:rPr>
              <w:t xml:space="preserve">CO SDS or FD message transfer using signalling </w:t>
            </w:r>
            <w:r w:rsidRPr="00E6516F">
              <w:t xml:space="preserve">plane specified in TS 36.579-1 [2] Table 5.3C.1.3-1 </w:t>
            </w:r>
            <w:r w:rsidRPr="00E6516F">
              <w:rPr>
                <w:b/>
                <w:bCs/>
              </w:rPr>
              <w:t>to send a disposition notification of "DELIVERED"</w:t>
            </w:r>
            <w:r w:rsidRPr="00E6516F">
              <w:t>?</w:t>
            </w:r>
          </w:p>
        </w:tc>
        <w:tc>
          <w:tcPr>
            <w:tcW w:w="709" w:type="dxa"/>
            <w:shd w:val="clear" w:color="auto" w:fill="auto"/>
          </w:tcPr>
          <w:p w14:paraId="3075DDDD" w14:textId="77777777" w:rsidR="0071087C" w:rsidRPr="00E6516F" w:rsidRDefault="0071087C" w:rsidP="00174677">
            <w:pPr>
              <w:pStyle w:val="TAC"/>
            </w:pPr>
            <w:r w:rsidRPr="00E6516F">
              <w:rPr>
                <w:szCs w:val="18"/>
              </w:rPr>
              <w:t>-</w:t>
            </w:r>
          </w:p>
        </w:tc>
        <w:tc>
          <w:tcPr>
            <w:tcW w:w="2978" w:type="dxa"/>
            <w:shd w:val="clear" w:color="auto" w:fill="auto"/>
          </w:tcPr>
          <w:p w14:paraId="34CD3DD4" w14:textId="77777777" w:rsidR="0071087C" w:rsidRPr="00E6516F" w:rsidRDefault="0071087C" w:rsidP="00174677">
            <w:pPr>
              <w:pStyle w:val="TAL"/>
            </w:pPr>
            <w:r w:rsidRPr="00E6516F">
              <w:t>-</w:t>
            </w:r>
          </w:p>
        </w:tc>
        <w:tc>
          <w:tcPr>
            <w:tcW w:w="567" w:type="dxa"/>
            <w:shd w:val="clear" w:color="auto" w:fill="auto"/>
          </w:tcPr>
          <w:p w14:paraId="40C9BFFD" w14:textId="77777777" w:rsidR="0071087C" w:rsidRPr="00E6516F" w:rsidRDefault="0071087C" w:rsidP="00174677">
            <w:pPr>
              <w:pStyle w:val="TAC"/>
            </w:pPr>
            <w:r w:rsidRPr="00E6516F">
              <w:t>3</w:t>
            </w:r>
          </w:p>
        </w:tc>
        <w:tc>
          <w:tcPr>
            <w:tcW w:w="892" w:type="dxa"/>
            <w:shd w:val="clear" w:color="auto" w:fill="auto"/>
          </w:tcPr>
          <w:p w14:paraId="16D71BD0" w14:textId="77777777" w:rsidR="0071087C" w:rsidRPr="00E6516F" w:rsidRDefault="0071087C" w:rsidP="00174677">
            <w:pPr>
              <w:pStyle w:val="TAC"/>
            </w:pPr>
            <w:r w:rsidRPr="00E6516F">
              <w:t>P</w:t>
            </w:r>
          </w:p>
        </w:tc>
      </w:tr>
      <w:tr w:rsidR="0071087C" w:rsidRPr="00E6516F" w14:paraId="2B1D64E5" w14:textId="77777777" w:rsidTr="004312E8">
        <w:trPr>
          <w:trHeight w:val="467"/>
        </w:trPr>
        <w:tc>
          <w:tcPr>
            <w:tcW w:w="649" w:type="dxa"/>
            <w:shd w:val="clear" w:color="auto" w:fill="auto"/>
          </w:tcPr>
          <w:p w14:paraId="61755596" w14:textId="77777777" w:rsidR="0071087C" w:rsidRPr="00E6516F" w:rsidRDefault="0071087C" w:rsidP="00174677">
            <w:pPr>
              <w:pStyle w:val="TAC"/>
            </w:pPr>
            <w:r w:rsidRPr="00E6516F">
              <w:t>1a3</w:t>
            </w:r>
          </w:p>
        </w:tc>
        <w:tc>
          <w:tcPr>
            <w:tcW w:w="3970" w:type="dxa"/>
            <w:shd w:val="clear" w:color="auto" w:fill="auto"/>
          </w:tcPr>
          <w:p w14:paraId="6D613FBE" w14:textId="77777777" w:rsidR="0071087C" w:rsidRPr="00E6516F" w:rsidRDefault="0071087C" w:rsidP="00174677">
            <w:pPr>
              <w:pStyle w:val="TAL"/>
            </w:pPr>
            <w:r w:rsidRPr="00E6516F">
              <w:t xml:space="preserve">Check: Does the UE (MCData Client) perform the procedure for </w:t>
            </w:r>
            <w:r w:rsidRPr="00E6516F">
              <w:rPr>
                <w:b/>
                <w:bCs/>
              </w:rPr>
              <w:t>CO SDS or FD message transfer using signalling plane</w:t>
            </w:r>
            <w:r w:rsidRPr="00E6516F">
              <w:t xml:space="preserve"> specified in TS 36.579-1 [2] Table 5.3C.1.3-1 </w:t>
            </w:r>
            <w:r w:rsidRPr="00E6516F">
              <w:rPr>
                <w:b/>
                <w:bCs/>
              </w:rPr>
              <w:t>to send a disposition notification of "READ"</w:t>
            </w:r>
            <w:r w:rsidRPr="00E6516F">
              <w:t>?</w:t>
            </w:r>
          </w:p>
        </w:tc>
        <w:tc>
          <w:tcPr>
            <w:tcW w:w="709" w:type="dxa"/>
            <w:shd w:val="clear" w:color="auto" w:fill="auto"/>
          </w:tcPr>
          <w:p w14:paraId="46D75D93" w14:textId="77777777" w:rsidR="0071087C" w:rsidRPr="00E6516F" w:rsidRDefault="0071087C" w:rsidP="00174677">
            <w:pPr>
              <w:pStyle w:val="TAC"/>
            </w:pPr>
            <w:r w:rsidRPr="00E6516F">
              <w:rPr>
                <w:szCs w:val="18"/>
              </w:rPr>
              <w:t>-</w:t>
            </w:r>
          </w:p>
        </w:tc>
        <w:tc>
          <w:tcPr>
            <w:tcW w:w="2978" w:type="dxa"/>
            <w:shd w:val="clear" w:color="auto" w:fill="auto"/>
          </w:tcPr>
          <w:p w14:paraId="4F2DAC7D" w14:textId="77777777" w:rsidR="0071087C" w:rsidRPr="00E6516F" w:rsidRDefault="0071087C" w:rsidP="00174677">
            <w:pPr>
              <w:pStyle w:val="TAL"/>
            </w:pPr>
            <w:r w:rsidRPr="00E6516F">
              <w:t>-</w:t>
            </w:r>
          </w:p>
        </w:tc>
        <w:tc>
          <w:tcPr>
            <w:tcW w:w="567" w:type="dxa"/>
            <w:shd w:val="clear" w:color="auto" w:fill="auto"/>
          </w:tcPr>
          <w:p w14:paraId="263F1A51" w14:textId="77777777" w:rsidR="0071087C" w:rsidRPr="00E6516F" w:rsidRDefault="0071087C" w:rsidP="00174677">
            <w:pPr>
              <w:pStyle w:val="TAC"/>
            </w:pPr>
            <w:r w:rsidRPr="00E6516F">
              <w:t>3</w:t>
            </w:r>
          </w:p>
        </w:tc>
        <w:tc>
          <w:tcPr>
            <w:tcW w:w="892" w:type="dxa"/>
            <w:shd w:val="clear" w:color="auto" w:fill="auto"/>
          </w:tcPr>
          <w:p w14:paraId="5DE16646" w14:textId="77777777" w:rsidR="0071087C" w:rsidRPr="00E6516F" w:rsidRDefault="0071087C" w:rsidP="00174677">
            <w:pPr>
              <w:pStyle w:val="TAC"/>
            </w:pPr>
            <w:r w:rsidRPr="00E6516F">
              <w:t>P</w:t>
            </w:r>
          </w:p>
        </w:tc>
      </w:tr>
      <w:tr w:rsidR="0071087C" w:rsidRPr="00E6516F" w14:paraId="78138714" w14:textId="77777777" w:rsidTr="004312E8">
        <w:trPr>
          <w:trHeight w:val="467"/>
        </w:trPr>
        <w:tc>
          <w:tcPr>
            <w:tcW w:w="649" w:type="dxa"/>
            <w:shd w:val="clear" w:color="auto" w:fill="auto"/>
          </w:tcPr>
          <w:p w14:paraId="0C1F36DE" w14:textId="77777777" w:rsidR="0071087C" w:rsidRPr="00E6516F" w:rsidRDefault="0071087C" w:rsidP="00174677">
            <w:pPr>
              <w:pStyle w:val="TAC"/>
            </w:pPr>
            <w:r w:rsidRPr="00E6516F">
              <w:t>1b1</w:t>
            </w:r>
          </w:p>
        </w:tc>
        <w:tc>
          <w:tcPr>
            <w:tcW w:w="3970" w:type="dxa"/>
            <w:shd w:val="clear" w:color="auto" w:fill="auto"/>
          </w:tcPr>
          <w:p w14:paraId="2488A9AF" w14:textId="77777777" w:rsidR="0071087C" w:rsidRPr="00E6516F" w:rsidRDefault="0071087C" w:rsidP="00174677">
            <w:pPr>
              <w:pStyle w:val="TAL"/>
            </w:pPr>
            <w:r w:rsidRPr="00E6516F">
              <w:t xml:space="preserve">Check: Does the UE (MCData Client) perform the procedure for </w:t>
            </w:r>
            <w:r w:rsidRPr="00E6516F">
              <w:rPr>
                <w:b/>
                <w:bCs/>
              </w:rPr>
              <w:t>CO SDS or FD message transfer using signalling plane</w:t>
            </w:r>
            <w:r w:rsidRPr="00E6516F">
              <w:t xml:space="preserve"> specified in TS 36.579-1 [2] Table 5.3C.1.3-1 </w:t>
            </w:r>
            <w:r w:rsidRPr="00E6516F">
              <w:rPr>
                <w:b/>
                <w:bCs/>
              </w:rPr>
              <w:t>to send a disposition notification of "DELIVERED AND READ"</w:t>
            </w:r>
            <w:r w:rsidRPr="00E6516F">
              <w:t>?</w:t>
            </w:r>
          </w:p>
        </w:tc>
        <w:tc>
          <w:tcPr>
            <w:tcW w:w="709" w:type="dxa"/>
            <w:shd w:val="clear" w:color="auto" w:fill="auto"/>
          </w:tcPr>
          <w:p w14:paraId="29E2598B" w14:textId="77777777" w:rsidR="0071087C" w:rsidRPr="00E6516F" w:rsidRDefault="0071087C" w:rsidP="00174677">
            <w:pPr>
              <w:pStyle w:val="TAC"/>
            </w:pPr>
            <w:r w:rsidRPr="00E6516F">
              <w:rPr>
                <w:szCs w:val="18"/>
              </w:rPr>
              <w:t>-</w:t>
            </w:r>
          </w:p>
        </w:tc>
        <w:tc>
          <w:tcPr>
            <w:tcW w:w="2978" w:type="dxa"/>
            <w:shd w:val="clear" w:color="auto" w:fill="auto"/>
          </w:tcPr>
          <w:p w14:paraId="6B920176" w14:textId="77777777" w:rsidR="0071087C" w:rsidRPr="00E6516F" w:rsidRDefault="0071087C" w:rsidP="00174677">
            <w:pPr>
              <w:pStyle w:val="TAL"/>
            </w:pPr>
            <w:r w:rsidRPr="00E6516F">
              <w:t>-</w:t>
            </w:r>
          </w:p>
        </w:tc>
        <w:tc>
          <w:tcPr>
            <w:tcW w:w="567" w:type="dxa"/>
            <w:shd w:val="clear" w:color="auto" w:fill="auto"/>
          </w:tcPr>
          <w:p w14:paraId="5B4EEF25" w14:textId="77777777" w:rsidR="0071087C" w:rsidRPr="00E6516F" w:rsidRDefault="0071087C" w:rsidP="00174677">
            <w:pPr>
              <w:pStyle w:val="TAC"/>
            </w:pPr>
            <w:r w:rsidRPr="00E6516F">
              <w:t>3</w:t>
            </w:r>
          </w:p>
        </w:tc>
        <w:tc>
          <w:tcPr>
            <w:tcW w:w="892" w:type="dxa"/>
            <w:shd w:val="clear" w:color="auto" w:fill="auto"/>
          </w:tcPr>
          <w:p w14:paraId="7E395234" w14:textId="77777777" w:rsidR="0071087C" w:rsidRPr="00E6516F" w:rsidRDefault="0071087C" w:rsidP="00174677">
            <w:pPr>
              <w:pStyle w:val="TAC"/>
            </w:pPr>
            <w:r w:rsidRPr="00E6516F">
              <w:t>P</w:t>
            </w:r>
          </w:p>
        </w:tc>
      </w:tr>
    </w:tbl>
    <w:p w14:paraId="20320394" w14:textId="77777777" w:rsidR="0071087C" w:rsidRPr="00E6516F" w:rsidRDefault="0071087C" w:rsidP="0071087C"/>
    <w:p w14:paraId="39BFFB3D" w14:textId="77777777" w:rsidR="0071087C" w:rsidRPr="00E6516F" w:rsidRDefault="0071087C" w:rsidP="0071087C">
      <w:pPr>
        <w:pStyle w:val="H6"/>
      </w:pPr>
      <w:bookmarkStart w:id="456" w:name="_Toc52782325"/>
      <w:bookmarkStart w:id="457" w:name="_Toc52782934"/>
      <w:bookmarkStart w:id="458" w:name="_Toc59042803"/>
      <w:r w:rsidRPr="00E6516F">
        <w:lastRenderedPageBreak/>
        <w:t>6.1.2.3.3</w:t>
      </w:r>
      <w:r w:rsidRPr="00E6516F">
        <w:tab/>
        <w:t>Specific message contents</w:t>
      </w:r>
      <w:bookmarkEnd w:id="456"/>
      <w:bookmarkEnd w:id="457"/>
      <w:bookmarkEnd w:id="458"/>
    </w:p>
    <w:p w14:paraId="15162F06" w14:textId="298B1928" w:rsidR="0071087C" w:rsidRPr="00E6516F" w:rsidRDefault="0071087C" w:rsidP="0071087C">
      <w:pPr>
        <w:pStyle w:val="TH"/>
      </w:pPr>
      <w:bookmarkStart w:id="459" w:name="_Toc25610653"/>
      <w:r w:rsidRPr="00E6516F">
        <w:t>Table 6.1.2.3.3-1: SIP MESSAGE (step 1A, Table 6.1.2.3.2-1;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77E40CEB" w14:textId="77777777" w:rsidTr="00174677">
        <w:trPr>
          <w:cantSplit/>
        </w:trPr>
        <w:tc>
          <w:tcPr>
            <w:tcW w:w="9639" w:type="dxa"/>
            <w:gridSpan w:val="5"/>
          </w:tcPr>
          <w:p w14:paraId="0F16C72F" w14:textId="74B66CDB" w:rsidR="0071087C" w:rsidRPr="00E6516F" w:rsidRDefault="0071087C" w:rsidP="00174677">
            <w:pPr>
              <w:pStyle w:val="TAL"/>
              <w:rPr>
                <w:rFonts w:cs="Arial"/>
                <w:szCs w:val="18"/>
              </w:rPr>
            </w:pPr>
            <w:r w:rsidRPr="00E6516F">
              <w:rPr>
                <w:rFonts w:cs="Arial"/>
                <w:szCs w:val="18"/>
              </w:rPr>
              <w:t>Derivation Path: TS 36.579-1 [2], Table 5.5.2.7.2-1, condition MCDATA_SDS, MIKEY, MCDATA_SIGNALLING, MCDATA_PAYLOAD</w:t>
            </w:r>
          </w:p>
        </w:tc>
      </w:tr>
      <w:tr w:rsidR="0071087C" w:rsidRPr="00E6516F" w14:paraId="62D321C4" w14:textId="77777777" w:rsidTr="00174677">
        <w:tc>
          <w:tcPr>
            <w:tcW w:w="2835" w:type="dxa"/>
          </w:tcPr>
          <w:p w14:paraId="02D09214" w14:textId="77777777" w:rsidR="0071087C" w:rsidRPr="00E6516F" w:rsidRDefault="0071087C" w:rsidP="00174677">
            <w:pPr>
              <w:pStyle w:val="TAH"/>
              <w:rPr>
                <w:bCs/>
              </w:rPr>
            </w:pPr>
            <w:r w:rsidRPr="00E6516F">
              <w:rPr>
                <w:bCs/>
              </w:rPr>
              <w:t>Information Element</w:t>
            </w:r>
          </w:p>
        </w:tc>
        <w:tc>
          <w:tcPr>
            <w:tcW w:w="2126" w:type="dxa"/>
          </w:tcPr>
          <w:p w14:paraId="1680C2BD"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64BB8C5A" w14:textId="77777777" w:rsidR="0071087C" w:rsidRPr="00E6516F" w:rsidRDefault="0071087C" w:rsidP="00174677">
            <w:pPr>
              <w:pStyle w:val="TAH"/>
              <w:rPr>
                <w:bCs/>
              </w:rPr>
            </w:pPr>
            <w:r w:rsidRPr="00E6516F">
              <w:rPr>
                <w:bCs/>
              </w:rPr>
              <w:t>Comment</w:t>
            </w:r>
          </w:p>
        </w:tc>
        <w:tc>
          <w:tcPr>
            <w:tcW w:w="1418" w:type="dxa"/>
          </w:tcPr>
          <w:p w14:paraId="0A043250" w14:textId="77777777" w:rsidR="0071087C" w:rsidRPr="00E6516F" w:rsidRDefault="0071087C" w:rsidP="00174677">
            <w:pPr>
              <w:pStyle w:val="TAH"/>
              <w:rPr>
                <w:bCs/>
              </w:rPr>
            </w:pPr>
            <w:r w:rsidRPr="00E6516F">
              <w:rPr>
                <w:bCs/>
              </w:rPr>
              <w:t>Reference</w:t>
            </w:r>
          </w:p>
        </w:tc>
        <w:tc>
          <w:tcPr>
            <w:tcW w:w="1134" w:type="dxa"/>
          </w:tcPr>
          <w:p w14:paraId="5E0AE3D4" w14:textId="77777777" w:rsidR="0071087C" w:rsidRPr="00E6516F" w:rsidRDefault="0071087C" w:rsidP="00174677">
            <w:pPr>
              <w:pStyle w:val="TAH"/>
              <w:rPr>
                <w:bCs/>
              </w:rPr>
            </w:pPr>
            <w:r w:rsidRPr="00E6516F">
              <w:rPr>
                <w:bCs/>
              </w:rPr>
              <w:t>Condition</w:t>
            </w:r>
          </w:p>
        </w:tc>
      </w:tr>
      <w:tr w:rsidR="0071087C" w:rsidRPr="00E6516F" w14:paraId="24DC7EB2" w14:textId="77777777" w:rsidTr="00174677">
        <w:tc>
          <w:tcPr>
            <w:tcW w:w="2835" w:type="dxa"/>
            <w:vAlign w:val="center"/>
          </w:tcPr>
          <w:p w14:paraId="58C34FAB" w14:textId="77777777" w:rsidR="0071087C" w:rsidRPr="00E6516F" w:rsidRDefault="0071087C" w:rsidP="00174677">
            <w:pPr>
              <w:pStyle w:val="TAL"/>
              <w:rPr>
                <w:b/>
                <w:bCs/>
              </w:rPr>
            </w:pPr>
            <w:r w:rsidRPr="00E6516F">
              <w:rPr>
                <w:b/>
                <w:bCs/>
              </w:rPr>
              <w:t>Message-body</w:t>
            </w:r>
          </w:p>
        </w:tc>
        <w:tc>
          <w:tcPr>
            <w:tcW w:w="2126" w:type="dxa"/>
          </w:tcPr>
          <w:p w14:paraId="57D42970" w14:textId="77777777" w:rsidR="0071087C" w:rsidRPr="00E6516F" w:rsidRDefault="0071087C" w:rsidP="00174677">
            <w:pPr>
              <w:pStyle w:val="TAL"/>
            </w:pPr>
          </w:p>
        </w:tc>
        <w:tc>
          <w:tcPr>
            <w:tcW w:w="2126" w:type="dxa"/>
            <w:tcBorders>
              <w:bottom w:val="single" w:sz="4" w:space="0" w:color="auto"/>
            </w:tcBorders>
          </w:tcPr>
          <w:p w14:paraId="0146911F" w14:textId="77777777" w:rsidR="0071087C" w:rsidRPr="00E6516F" w:rsidRDefault="0071087C" w:rsidP="00174677">
            <w:pPr>
              <w:pStyle w:val="TAL"/>
            </w:pPr>
          </w:p>
        </w:tc>
        <w:tc>
          <w:tcPr>
            <w:tcW w:w="1418" w:type="dxa"/>
          </w:tcPr>
          <w:p w14:paraId="0B3A072A" w14:textId="77777777" w:rsidR="0071087C" w:rsidRPr="00E6516F" w:rsidRDefault="0071087C" w:rsidP="00174677">
            <w:pPr>
              <w:pStyle w:val="TAL"/>
            </w:pPr>
          </w:p>
        </w:tc>
        <w:tc>
          <w:tcPr>
            <w:tcW w:w="1134" w:type="dxa"/>
            <w:vAlign w:val="bottom"/>
          </w:tcPr>
          <w:p w14:paraId="4C3192E0" w14:textId="77777777" w:rsidR="0071087C" w:rsidRPr="00E6516F" w:rsidRDefault="0071087C" w:rsidP="00174677">
            <w:pPr>
              <w:pStyle w:val="TAL"/>
            </w:pPr>
          </w:p>
        </w:tc>
      </w:tr>
      <w:tr w:rsidR="0071087C" w:rsidRPr="00E6516F" w14:paraId="4BB7FCB4" w14:textId="77777777" w:rsidTr="00174677">
        <w:tc>
          <w:tcPr>
            <w:tcW w:w="2835" w:type="dxa"/>
            <w:vAlign w:val="center"/>
          </w:tcPr>
          <w:p w14:paraId="39F53041" w14:textId="77777777" w:rsidR="0071087C" w:rsidRPr="00E6516F" w:rsidDel="003F59FF" w:rsidRDefault="0071087C" w:rsidP="00174677">
            <w:pPr>
              <w:pStyle w:val="TAL"/>
            </w:pPr>
            <w:r w:rsidRPr="00E6516F">
              <w:t xml:space="preserve">  MIME body part</w:t>
            </w:r>
          </w:p>
        </w:tc>
        <w:tc>
          <w:tcPr>
            <w:tcW w:w="2126" w:type="dxa"/>
            <w:vAlign w:val="center"/>
          </w:tcPr>
          <w:p w14:paraId="0E49134B" w14:textId="77777777" w:rsidR="0071087C" w:rsidRPr="00E6516F" w:rsidRDefault="0071087C" w:rsidP="00174677">
            <w:pPr>
              <w:pStyle w:val="TAL"/>
            </w:pPr>
          </w:p>
        </w:tc>
        <w:tc>
          <w:tcPr>
            <w:tcW w:w="2126" w:type="dxa"/>
            <w:tcBorders>
              <w:bottom w:val="single" w:sz="4" w:space="0" w:color="auto"/>
            </w:tcBorders>
          </w:tcPr>
          <w:p w14:paraId="2475EA62" w14:textId="157AF81C" w:rsidR="0071087C" w:rsidRPr="00E6516F" w:rsidRDefault="0071087C" w:rsidP="00174677">
            <w:pPr>
              <w:pStyle w:val="TAL"/>
              <w:rPr>
                <w:b/>
                <w:bCs/>
              </w:rPr>
            </w:pPr>
            <w:r w:rsidRPr="00E6516F">
              <w:rPr>
                <w:b/>
                <w:bCs/>
              </w:rPr>
              <w:t>MCData-Info</w:t>
            </w:r>
          </w:p>
        </w:tc>
        <w:tc>
          <w:tcPr>
            <w:tcW w:w="1418" w:type="dxa"/>
          </w:tcPr>
          <w:p w14:paraId="5AAD65AD" w14:textId="77777777" w:rsidR="0071087C" w:rsidRPr="00E6516F" w:rsidRDefault="0071087C" w:rsidP="00174677">
            <w:pPr>
              <w:pStyle w:val="TAL"/>
            </w:pPr>
          </w:p>
        </w:tc>
        <w:tc>
          <w:tcPr>
            <w:tcW w:w="1134" w:type="dxa"/>
          </w:tcPr>
          <w:p w14:paraId="492280E7" w14:textId="77777777" w:rsidR="0071087C" w:rsidRPr="00E6516F" w:rsidRDefault="0071087C" w:rsidP="00174677">
            <w:pPr>
              <w:pStyle w:val="TAL"/>
            </w:pPr>
          </w:p>
        </w:tc>
      </w:tr>
      <w:tr w:rsidR="0071087C" w:rsidRPr="00E6516F" w14:paraId="1887B497" w14:textId="77777777" w:rsidTr="00174677">
        <w:tc>
          <w:tcPr>
            <w:tcW w:w="2835" w:type="dxa"/>
          </w:tcPr>
          <w:p w14:paraId="6C66569C" w14:textId="77777777" w:rsidR="0071087C" w:rsidRPr="00E6516F" w:rsidRDefault="0071087C" w:rsidP="00174677">
            <w:pPr>
              <w:pStyle w:val="TAL"/>
            </w:pPr>
            <w:r w:rsidRPr="00E6516F">
              <w:t xml:space="preserve">    MIME-part-body</w:t>
            </w:r>
          </w:p>
        </w:tc>
        <w:tc>
          <w:tcPr>
            <w:tcW w:w="2126" w:type="dxa"/>
          </w:tcPr>
          <w:p w14:paraId="2D159AFB" w14:textId="77777777" w:rsidR="0071087C" w:rsidRPr="00E6516F" w:rsidRDefault="0071087C" w:rsidP="00174677">
            <w:pPr>
              <w:pStyle w:val="TAL"/>
              <w:rPr>
                <w:iCs/>
              </w:rPr>
            </w:pPr>
            <w:r w:rsidRPr="00E6516F">
              <w:t>MCData-Info as described in Table 6.1.2.3.3-2</w:t>
            </w:r>
          </w:p>
        </w:tc>
        <w:tc>
          <w:tcPr>
            <w:tcW w:w="2126" w:type="dxa"/>
            <w:tcBorders>
              <w:bottom w:val="single" w:sz="4" w:space="0" w:color="auto"/>
            </w:tcBorders>
          </w:tcPr>
          <w:p w14:paraId="30E74FD9" w14:textId="77777777" w:rsidR="0071087C" w:rsidRPr="00E6516F" w:rsidRDefault="0071087C" w:rsidP="00174677">
            <w:pPr>
              <w:pStyle w:val="TAL"/>
            </w:pPr>
          </w:p>
        </w:tc>
        <w:tc>
          <w:tcPr>
            <w:tcW w:w="1418" w:type="dxa"/>
          </w:tcPr>
          <w:p w14:paraId="34EF084E" w14:textId="77777777" w:rsidR="0071087C" w:rsidRPr="00E6516F" w:rsidRDefault="0071087C" w:rsidP="00174677">
            <w:pPr>
              <w:pStyle w:val="TAL"/>
            </w:pPr>
          </w:p>
        </w:tc>
        <w:tc>
          <w:tcPr>
            <w:tcW w:w="1134" w:type="dxa"/>
          </w:tcPr>
          <w:p w14:paraId="511E7552" w14:textId="77777777" w:rsidR="0071087C" w:rsidRPr="00E6516F" w:rsidRDefault="0071087C" w:rsidP="00174677">
            <w:pPr>
              <w:pStyle w:val="TAL"/>
            </w:pPr>
          </w:p>
        </w:tc>
      </w:tr>
      <w:tr w:rsidR="0071087C" w:rsidRPr="00E6516F" w14:paraId="710436C1" w14:textId="77777777" w:rsidTr="00174677">
        <w:tc>
          <w:tcPr>
            <w:tcW w:w="2835" w:type="dxa"/>
            <w:vAlign w:val="center"/>
          </w:tcPr>
          <w:p w14:paraId="2927CA9E" w14:textId="77777777" w:rsidR="0071087C" w:rsidRPr="00E6516F" w:rsidDel="003F59FF" w:rsidRDefault="0071087C" w:rsidP="00174677">
            <w:pPr>
              <w:pStyle w:val="TAL"/>
            </w:pPr>
            <w:r w:rsidRPr="00E6516F">
              <w:t xml:space="preserve">  MIME body part</w:t>
            </w:r>
          </w:p>
        </w:tc>
        <w:tc>
          <w:tcPr>
            <w:tcW w:w="2126" w:type="dxa"/>
            <w:vAlign w:val="center"/>
          </w:tcPr>
          <w:p w14:paraId="7694C6FE" w14:textId="77777777" w:rsidR="0071087C" w:rsidRPr="00E6516F" w:rsidRDefault="0071087C" w:rsidP="00174677">
            <w:pPr>
              <w:pStyle w:val="TAL"/>
            </w:pPr>
          </w:p>
        </w:tc>
        <w:tc>
          <w:tcPr>
            <w:tcW w:w="2126" w:type="dxa"/>
            <w:tcBorders>
              <w:bottom w:val="single" w:sz="4" w:space="0" w:color="auto"/>
            </w:tcBorders>
          </w:tcPr>
          <w:p w14:paraId="44A2F5EF" w14:textId="77777777" w:rsidR="0071087C" w:rsidRPr="00E6516F" w:rsidRDefault="0071087C" w:rsidP="00174677">
            <w:pPr>
              <w:pStyle w:val="TAL"/>
              <w:rPr>
                <w:b/>
                <w:bCs/>
              </w:rPr>
            </w:pPr>
            <w:r w:rsidRPr="00E6516F">
              <w:rPr>
                <w:b/>
                <w:bCs/>
              </w:rPr>
              <w:t>MCData Data signalling message</w:t>
            </w:r>
          </w:p>
        </w:tc>
        <w:tc>
          <w:tcPr>
            <w:tcW w:w="1418" w:type="dxa"/>
          </w:tcPr>
          <w:p w14:paraId="3AC1AED0" w14:textId="77777777" w:rsidR="0071087C" w:rsidRPr="00E6516F" w:rsidRDefault="0071087C" w:rsidP="00174677">
            <w:pPr>
              <w:pStyle w:val="TAL"/>
            </w:pPr>
          </w:p>
        </w:tc>
        <w:tc>
          <w:tcPr>
            <w:tcW w:w="1134" w:type="dxa"/>
          </w:tcPr>
          <w:p w14:paraId="335C2500" w14:textId="77777777" w:rsidR="0071087C" w:rsidRPr="00E6516F" w:rsidRDefault="0071087C" w:rsidP="00174677">
            <w:pPr>
              <w:pStyle w:val="TAL"/>
            </w:pPr>
          </w:p>
        </w:tc>
      </w:tr>
      <w:tr w:rsidR="0071087C" w:rsidRPr="00E6516F" w14:paraId="1B488C96" w14:textId="77777777" w:rsidTr="00174677">
        <w:tc>
          <w:tcPr>
            <w:tcW w:w="2835" w:type="dxa"/>
          </w:tcPr>
          <w:p w14:paraId="49B58E70" w14:textId="77777777" w:rsidR="0071087C" w:rsidRPr="00E6516F" w:rsidRDefault="0071087C" w:rsidP="00174677">
            <w:pPr>
              <w:pStyle w:val="TAL"/>
            </w:pPr>
            <w:r w:rsidRPr="00E6516F">
              <w:t xml:space="preserve">    MIME-part-body</w:t>
            </w:r>
          </w:p>
        </w:tc>
        <w:tc>
          <w:tcPr>
            <w:tcW w:w="2126" w:type="dxa"/>
          </w:tcPr>
          <w:p w14:paraId="55263022" w14:textId="77777777" w:rsidR="0071087C" w:rsidRPr="00E6516F" w:rsidRDefault="0071087C" w:rsidP="00174677">
            <w:pPr>
              <w:pStyle w:val="TAL"/>
              <w:rPr>
                <w:iCs/>
              </w:rPr>
            </w:pPr>
            <w:r w:rsidRPr="00E6516F">
              <w:t>MCData Protected Payload Message containing SDS SIGNALLING PAYLOAD as described in Table 6.1.2.3.3-3</w:t>
            </w:r>
          </w:p>
        </w:tc>
        <w:tc>
          <w:tcPr>
            <w:tcW w:w="2126" w:type="dxa"/>
            <w:tcBorders>
              <w:bottom w:val="single" w:sz="4" w:space="0" w:color="auto"/>
            </w:tcBorders>
          </w:tcPr>
          <w:p w14:paraId="35117333" w14:textId="77777777" w:rsidR="0071087C" w:rsidRPr="00E6516F" w:rsidRDefault="0071087C" w:rsidP="00174677">
            <w:pPr>
              <w:pStyle w:val="TAL"/>
            </w:pPr>
          </w:p>
        </w:tc>
        <w:tc>
          <w:tcPr>
            <w:tcW w:w="1418" w:type="dxa"/>
          </w:tcPr>
          <w:p w14:paraId="797D461D" w14:textId="77777777" w:rsidR="0071087C" w:rsidRPr="00E6516F" w:rsidRDefault="0071087C" w:rsidP="00174677">
            <w:pPr>
              <w:pStyle w:val="TAL"/>
            </w:pPr>
          </w:p>
        </w:tc>
        <w:tc>
          <w:tcPr>
            <w:tcW w:w="1134" w:type="dxa"/>
          </w:tcPr>
          <w:p w14:paraId="55F7B787" w14:textId="77777777" w:rsidR="0071087C" w:rsidRPr="00E6516F" w:rsidRDefault="0071087C" w:rsidP="00174677">
            <w:pPr>
              <w:pStyle w:val="TAL"/>
            </w:pPr>
          </w:p>
        </w:tc>
      </w:tr>
      <w:tr w:rsidR="0071087C" w:rsidRPr="00E6516F" w14:paraId="7BA9AE84" w14:textId="77777777" w:rsidTr="00174677">
        <w:tc>
          <w:tcPr>
            <w:tcW w:w="2835" w:type="dxa"/>
            <w:vAlign w:val="center"/>
          </w:tcPr>
          <w:p w14:paraId="49462877" w14:textId="77777777" w:rsidR="0071087C" w:rsidRPr="00E6516F" w:rsidDel="003F59FF" w:rsidRDefault="0071087C" w:rsidP="00174677">
            <w:pPr>
              <w:pStyle w:val="TAL"/>
            </w:pPr>
            <w:r w:rsidRPr="00E6516F">
              <w:t xml:space="preserve">  MIME body part</w:t>
            </w:r>
          </w:p>
        </w:tc>
        <w:tc>
          <w:tcPr>
            <w:tcW w:w="2126" w:type="dxa"/>
            <w:vAlign w:val="center"/>
          </w:tcPr>
          <w:p w14:paraId="238B2C22" w14:textId="77777777" w:rsidR="0071087C" w:rsidRPr="00E6516F" w:rsidRDefault="0071087C" w:rsidP="00174677">
            <w:pPr>
              <w:pStyle w:val="TAL"/>
            </w:pPr>
          </w:p>
        </w:tc>
        <w:tc>
          <w:tcPr>
            <w:tcW w:w="2126" w:type="dxa"/>
            <w:tcBorders>
              <w:bottom w:val="single" w:sz="4" w:space="0" w:color="auto"/>
            </w:tcBorders>
          </w:tcPr>
          <w:p w14:paraId="2D28D218" w14:textId="77777777" w:rsidR="0071087C" w:rsidRPr="00E6516F" w:rsidRDefault="0071087C" w:rsidP="00174677">
            <w:pPr>
              <w:pStyle w:val="TAL"/>
              <w:rPr>
                <w:b/>
                <w:bCs/>
              </w:rPr>
            </w:pPr>
            <w:r w:rsidRPr="00E6516F">
              <w:rPr>
                <w:b/>
                <w:bCs/>
              </w:rPr>
              <w:t>MCData Data message</w:t>
            </w:r>
          </w:p>
        </w:tc>
        <w:tc>
          <w:tcPr>
            <w:tcW w:w="1418" w:type="dxa"/>
          </w:tcPr>
          <w:p w14:paraId="1210AFF9" w14:textId="77777777" w:rsidR="0071087C" w:rsidRPr="00E6516F" w:rsidRDefault="0071087C" w:rsidP="00174677">
            <w:pPr>
              <w:pStyle w:val="TAL"/>
            </w:pPr>
          </w:p>
        </w:tc>
        <w:tc>
          <w:tcPr>
            <w:tcW w:w="1134" w:type="dxa"/>
          </w:tcPr>
          <w:p w14:paraId="253BA15A" w14:textId="77777777" w:rsidR="0071087C" w:rsidRPr="00E6516F" w:rsidRDefault="0071087C" w:rsidP="00174677">
            <w:pPr>
              <w:pStyle w:val="TAL"/>
            </w:pPr>
          </w:p>
        </w:tc>
      </w:tr>
      <w:tr w:rsidR="0071087C" w:rsidRPr="00E6516F" w14:paraId="4B6A3453" w14:textId="77777777" w:rsidTr="00174677">
        <w:tc>
          <w:tcPr>
            <w:tcW w:w="2835" w:type="dxa"/>
          </w:tcPr>
          <w:p w14:paraId="37990054" w14:textId="77777777" w:rsidR="0071087C" w:rsidRPr="00E6516F" w:rsidRDefault="0071087C" w:rsidP="00174677">
            <w:pPr>
              <w:pStyle w:val="TAL"/>
            </w:pPr>
            <w:r w:rsidRPr="00E6516F">
              <w:t xml:space="preserve">    MIME-part-body</w:t>
            </w:r>
          </w:p>
        </w:tc>
        <w:tc>
          <w:tcPr>
            <w:tcW w:w="2126" w:type="dxa"/>
          </w:tcPr>
          <w:p w14:paraId="03AE7275" w14:textId="77777777" w:rsidR="0071087C" w:rsidRPr="00E6516F" w:rsidRDefault="0071087C" w:rsidP="00174677">
            <w:pPr>
              <w:pStyle w:val="TAL"/>
              <w:rPr>
                <w:iCs/>
              </w:rPr>
            </w:pPr>
            <w:r w:rsidRPr="00E6516F">
              <w:t>DATA PAYLOAD as described in Table 6.1.2.3.3-4</w:t>
            </w:r>
          </w:p>
        </w:tc>
        <w:tc>
          <w:tcPr>
            <w:tcW w:w="2126" w:type="dxa"/>
            <w:tcBorders>
              <w:bottom w:val="single" w:sz="4" w:space="0" w:color="auto"/>
            </w:tcBorders>
          </w:tcPr>
          <w:p w14:paraId="5669A11C" w14:textId="77777777" w:rsidR="0071087C" w:rsidRPr="00E6516F" w:rsidRDefault="0071087C" w:rsidP="00174677">
            <w:pPr>
              <w:pStyle w:val="TAL"/>
            </w:pPr>
          </w:p>
        </w:tc>
        <w:tc>
          <w:tcPr>
            <w:tcW w:w="1418" w:type="dxa"/>
          </w:tcPr>
          <w:p w14:paraId="2D568843" w14:textId="77777777" w:rsidR="0071087C" w:rsidRPr="00E6516F" w:rsidRDefault="0071087C" w:rsidP="00174677">
            <w:pPr>
              <w:pStyle w:val="TAL"/>
            </w:pPr>
          </w:p>
        </w:tc>
        <w:tc>
          <w:tcPr>
            <w:tcW w:w="1134" w:type="dxa"/>
          </w:tcPr>
          <w:p w14:paraId="6BB64B0D" w14:textId="77777777" w:rsidR="0071087C" w:rsidRPr="00E6516F" w:rsidRDefault="0071087C" w:rsidP="00174677">
            <w:pPr>
              <w:pStyle w:val="TAL"/>
            </w:pPr>
          </w:p>
        </w:tc>
      </w:tr>
    </w:tbl>
    <w:p w14:paraId="44661EB5" w14:textId="77777777" w:rsidR="0071087C" w:rsidRPr="00E6516F" w:rsidRDefault="0071087C" w:rsidP="0071087C"/>
    <w:p w14:paraId="1CB4D555" w14:textId="77777777" w:rsidR="0071087C" w:rsidRPr="00E6516F" w:rsidRDefault="0071087C" w:rsidP="0071087C">
      <w:pPr>
        <w:pStyle w:val="TH"/>
      </w:pPr>
      <w:r w:rsidRPr="00E6516F">
        <w:t>Table 6.1.2.3.3-2: MCDATA-Info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2FA4A833" w14:textId="77777777" w:rsidTr="00174677">
        <w:trPr>
          <w:cantSplit/>
        </w:trPr>
        <w:tc>
          <w:tcPr>
            <w:tcW w:w="9639" w:type="dxa"/>
          </w:tcPr>
          <w:p w14:paraId="6068CD9B" w14:textId="77777777" w:rsidR="0071087C" w:rsidRPr="00E6516F" w:rsidRDefault="0071087C" w:rsidP="00174677">
            <w:pPr>
              <w:pStyle w:val="TAL"/>
              <w:rPr>
                <w:rFonts w:cs="Arial"/>
                <w:szCs w:val="18"/>
              </w:rPr>
            </w:pPr>
            <w:r w:rsidRPr="00E6516F">
              <w:rPr>
                <w:rFonts w:cs="Arial"/>
                <w:szCs w:val="18"/>
              </w:rPr>
              <w:t>Derivation Path: TS 36.579-1 [2], Table 5.5.3.2.2-3, condition MCD_1to1</w:t>
            </w:r>
          </w:p>
        </w:tc>
      </w:tr>
    </w:tbl>
    <w:p w14:paraId="5AD56DCA" w14:textId="77777777" w:rsidR="0071087C" w:rsidRPr="00E6516F" w:rsidRDefault="0071087C" w:rsidP="0071087C"/>
    <w:p w14:paraId="48E1C03D" w14:textId="77777777" w:rsidR="0071087C" w:rsidRPr="00E6516F" w:rsidRDefault="0071087C" w:rsidP="0071087C">
      <w:pPr>
        <w:pStyle w:val="TH"/>
      </w:pPr>
      <w:r w:rsidRPr="00E6516F">
        <w:t>Table 6.1.2.3.3-3: SDS SIGNALLING PAYLOAD</w:t>
      </w:r>
      <w:r w:rsidRPr="00E6516F" w:rsidDel="00C85583">
        <w:t xml:space="preserve"> </w:t>
      </w:r>
      <w:r w:rsidRPr="00E6516F">
        <w:t>(Table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5B0588ED" w14:textId="77777777" w:rsidTr="00174677">
        <w:trPr>
          <w:cantSplit/>
        </w:trPr>
        <w:tc>
          <w:tcPr>
            <w:tcW w:w="9639" w:type="dxa"/>
          </w:tcPr>
          <w:p w14:paraId="1798C68B" w14:textId="77777777" w:rsidR="0071087C" w:rsidRPr="00E6516F" w:rsidRDefault="0071087C" w:rsidP="00174677">
            <w:pPr>
              <w:pStyle w:val="TAL"/>
              <w:rPr>
                <w:rFonts w:cs="Arial"/>
                <w:szCs w:val="18"/>
              </w:rPr>
            </w:pPr>
            <w:r w:rsidRPr="00E6516F">
              <w:rPr>
                <w:rFonts w:cs="Arial"/>
                <w:szCs w:val="18"/>
              </w:rPr>
              <w:t>Derivation Path: TS 36.579-1 [2], Table 5.5.3.8.2-1, condition DELIVERED</w:t>
            </w:r>
          </w:p>
        </w:tc>
      </w:tr>
    </w:tbl>
    <w:p w14:paraId="7E62E268" w14:textId="77777777" w:rsidR="0071087C" w:rsidRPr="00E6516F" w:rsidRDefault="0071087C" w:rsidP="0071087C"/>
    <w:p w14:paraId="3294A8B7" w14:textId="77777777" w:rsidR="0071087C" w:rsidRPr="00E6516F" w:rsidRDefault="0071087C" w:rsidP="0071087C">
      <w:pPr>
        <w:pStyle w:val="TH"/>
      </w:pPr>
      <w:r w:rsidRPr="00E6516F">
        <w:t>Table 6.1.2.3.3-4: DATA PAYLOAD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42DB6615" w14:textId="77777777" w:rsidTr="00174677">
        <w:trPr>
          <w:cantSplit/>
        </w:trPr>
        <w:tc>
          <w:tcPr>
            <w:tcW w:w="9639" w:type="dxa"/>
          </w:tcPr>
          <w:p w14:paraId="0C1954EB" w14:textId="77777777" w:rsidR="0071087C" w:rsidRPr="00E6516F" w:rsidRDefault="0071087C" w:rsidP="00174677">
            <w:pPr>
              <w:pStyle w:val="TAL"/>
              <w:rPr>
                <w:rFonts w:cs="Arial"/>
                <w:szCs w:val="18"/>
              </w:rPr>
            </w:pPr>
            <w:r w:rsidRPr="00E6516F">
              <w:rPr>
                <w:rFonts w:cs="Arial"/>
                <w:szCs w:val="18"/>
              </w:rPr>
              <w:t>Derivation Path: TS 36.579-1 [2], Table 5.5.3.9.2-2</w:t>
            </w:r>
          </w:p>
        </w:tc>
      </w:tr>
    </w:tbl>
    <w:p w14:paraId="75E7FBA2" w14:textId="77777777" w:rsidR="0071087C" w:rsidRPr="00E6516F" w:rsidRDefault="0071087C" w:rsidP="0071087C"/>
    <w:p w14:paraId="5FAD650B" w14:textId="77777777" w:rsidR="0071087C" w:rsidRPr="00E6516F" w:rsidRDefault="0071087C" w:rsidP="0071087C">
      <w:pPr>
        <w:pStyle w:val="TH"/>
      </w:pPr>
      <w:r w:rsidRPr="00E6516F">
        <w:t>Table 6.1.2.3.3-5: Void</w:t>
      </w:r>
    </w:p>
    <w:p w14:paraId="1C5905F4" w14:textId="77777777" w:rsidR="00B93CA2" w:rsidRPr="00E6516F" w:rsidRDefault="00B93CA2" w:rsidP="00983C46"/>
    <w:p w14:paraId="1730AEB0" w14:textId="5850E115" w:rsidR="0071087C" w:rsidRPr="00E6516F" w:rsidRDefault="0071087C" w:rsidP="0071087C">
      <w:pPr>
        <w:pStyle w:val="TH"/>
      </w:pPr>
      <w:bookmarkStart w:id="460" w:name="_Hlk15914081"/>
      <w:r w:rsidRPr="00E6516F">
        <w:t>Table 6.1.2.3.3-6: SIP MESSAGE (step 3, Table 6.1.2.3.2-1 and step 1a1 , Table 6.1.2.3.2-3;</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3F92595E" w14:textId="77777777" w:rsidTr="00174677">
        <w:trPr>
          <w:cantSplit/>
        </w:trPr>
        <w:tc>
          <w:tcPr>
            <w:tcW w:w="9639" w:type="dxa"/>
            <w:gridSpan w:val="5"/>
          </w:tcPr>
          <w:p w14:paraId="41AA5BD9" w14:textId="31D7BC65" w:rsidR="0071087C" w:rsidRPr="00E6516F" w:rsidRDefault="0071087C" w:rsidP="00174677">
            <w:pPr>
              <w:pStyle w:val="TAL"/>
              <w:rPr>
                <w:rFonts w:cs="Arial"/>
                <w:szCs w:val="18"/>
              </w:rPr>
            </w:pPr>
            <w:r w:rsidRPr="00E6516F">
              <w:rPr>
                <w:rFonts w:cs="Arial"/>
                <w:szCs w:val="18"/>
              </w:rPr>
              <w:t>Derivation Path: TS 36.579-1 [2], Table 5.5.2.7.1-1, condition MCDATA_SDS, RESOURCE_LISTS, MCDATA_SIGNALLING</w:t>
            </w:r>
          </w:p>
        </w:tc>
      </w:tr>
      <w:tr w:rsidR="0071087C" w:rsidRPr="00E6516F" w14:paraId="203E7455" w14:textId="77777777" w:rsidTr="00174677">
        <w:tc>
          <w:tcPr>
            <w:tcW w:w="2835" w:type="dxa"/>
          </w:tcPr>
          <w:p w14:paraId="6C7B3433" w14:textId="77777777" w:rsidR="0071087C" w:rsidRPr="00E6516F" w:rsidRDefault="0071087C" w:rsidP="00174677">
            <w:pPr>
              <w:pStyle w:val="TAH"/>
              <w:rPr>
                <w:bCs/>
              </w:rPr>
            </w:pPr>
            <w:r w:rsidRPr="00E6516F">
              <w:rPr>
                <w:bCs/>
              </w:rPr>
              <w:t>Information Element</w:t>
            </w:r>
          </w:p>
        </w:tc>
        <w:tc>
          <w:tcPr>
            <w:tcW w:w="2126" w:type="dxa"/>
          </w:tcPr>
          <w:p w14:paraId="4D8E8C8D"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70B2D928" w14:textId="77777777" w:rsidR="0071087C" w:rsidRPr="00E6516F" w:rsidRDefault="0071087C" w:rsidP="00174677">
            <w:pPr>
              <w:pStyle w:val="TAH"/>
              <w:rPr>
                <w:bCs/>
              </w:rPr>
            </w:pPr>
            <w:r w:rsidRPr="00E6516F">
              <w:rPr>
                <w:bCs/>
              </w:rPr>
              <w:t>Comment</w:t>
            </w:r>
          </w:p>
        </w:tc>
        <w:tc>
          <w:tcPr>
            <w:tcW w:w="1418" w:type="dxa"/>
          </w:tcPr>
          <w:p w14:paraId="1841CEDE" w14:textId="77777777" w:rsidR="0071087C" w:rsidRPr="00E6516F" w:rsidRDefault="0071087C" w:rsidP="00174677">
            <w:pPr>
              <w:pStyle w:val="TAH"/>
              <w:rPr>
                <w:bCs/>
              </w:rPr>
            </w:pPr>
            <w:r w:rsidRPr="00E6516F">
              <w:rPr>
                <w:bCs/>
              </w:rPr>
              <w:t>Reference</w:t>
            </w:r>
          </w:p>
        </w:tc>
        <w:tc>
          <w:tcPr>
            <w:tcW w:w="1134" w:type="dxa"/>
          </w:tcPr>
          <w:p w14:paraId="2FA9CD87" w14:textId="77777777" w:rsidR="0071087C" w:rsidRPr="00E6516F" w:rsidRDefault="0071087C" w:rsidP="00174677">
            <w:pPr>
              <w:pStyle w:val="TAH"/>
              <w:rPr>
                <w:bCs/>
              </w:rPr>
            </w:pPr>
            <w:r w:rsidRPr="00E6516F">
              <w:rPr>
                <w:bCs/>
              </w:rPr>
              <w:t>Condition</w:t>
            </w:r>
          </w:p>
        </w:tc>
      </w:tr>
      <w:tr w:rsidR="0071087C" w:rsidRPr="00E6516F" w14:paraId="01024E64" w14:textId="77777777" w:rsidTr="00174677">
        <w:tc>
          <w:tcPr>
            <w:tcW w:w="2835" w:type="dxa"/>
            <w:vAlign w:val="center"/>
          </w:tcPr>
          <w:p w14:paraId="1701B4E0" w14:textId="77777777" w:rsidR="0071087C" w:rsidRPr="00E6516F" w:rsidRDefault="0071087C" w:rsidP="00174677">
            <w:pPr>
              <w:keepNext/>
              <w:keepLines/>
              <w:spacing w:after="0"/>
              <w:rPr>
                <w:rFonts w:ascii="Arial" w:hAnsi="Arial"/>
                <w:b/>
                <w:bCs/>
                <w:sz w:val="18"/>
              </w:rPr>
            </w:pPr>
            <w:r w:rsidRPr="00E6516F">
              <w:rPr>
                <w:rFonts w:ascii="Arial" w:hAnsi="Arial"/>
                <w:b/>
                <w:bCs/>
                <w:sz w:val="18"/>
              </w:rPr>
              <w:t>Message-body</w:t>
            </w:r>
          </w:p>
        </w:tc>
        <w:tc>
          <w:tcPr>
            <w:tcW w:w="2126" w:type="dxa"/>
          </w:tcPr>
          <w:p w14:paraId="3784C09B" w14:textId="77777777" w:rsidR="0071087C" w:rsidRPr="00E6516F" w:rsidRDefault="0071087C" w:rsidP="00174677">
            <w:pPr>
              <w:pStyle w:val="TAL"/>
              <w:rPr>
                <w:iCs/>
              </w:rPr>
            </w:pPr>
          </w:p>
        </w:tc>
        <w:tc>
          <w:tcPr>
            <w:tcW w:w="2126" w:type="dxa"/>
            <w:tcBorders>
              <w:bottom w:val="single" w:sz="4" w:space="0" w:color="auto"/>
            </w:tcBorders>
          </w:tcPr>
          <w:p w14:paraId="7ADDBBDE" w14:textId="77777777" w:rsidR="0071087C" w:rsidRPr="00E6516F" w:rsidRDefault="0071087C" w:rsidP="00174677">
            <w:pPr>
              <w:pStyle w:val="TAL"/>
            </w:pPr>
          </w:p>
        </w:tc>
        <w:tc>
          <w:tcPr>
            <w:tcW w:w="1418" w:type="dxa"/>
          </w:tcPr>
          <w:p w14:paraId="277D3161" w14:textId="77777777" w:rsidR="0071087C" w:rsidRPr="00E6516F" w:rsidRDefault="0071087C" w:rsidP="00174677">
            <w:pPr>
              <w:pStyle w:val="TAL"/>
            </w:pPr>
          </w:p>
        </w:tc>
        <w:tc>
          <w:tcPr>
            <w:tcW w:w="1134" w:type="dxa"/>
          </w:tcPr>
          <w:p w14:paraId="08DC284A" w14:textId="77777777" w:rsidR="0071087C" w:rsidRPr="00E6516F" w:rsidRDefault="0071087C" w:rsidP="00174677">
            <w:pPr>
              <w:pStyle w:val="TAL"/>
            </w:pPr>
          </w:p>
        </w:tc>
      </w:tr>
      <w:tr w:rsidR="0071087C" w:rsidRPr="00E6516F" w14:paraId="3F13FA11" w14:textId="77777777" w:rsidTr="00174677">
        <w:tc>
          <w:tcPr>
            <w:tcW w:w="2835" w:type="dxa"/>
            <w:vAlign w:val="center"/>
          </w:tcPr>
          <w:p w14:paraId="50860BF3" w14:textId="77777777" w:rsidR="0071087C" w:rsidRPr="00E6516F" w:rsidRDefault="0071087C" w:rsidP="00174677">
            <w:pPr>
              <w:keepNext/>
              <w:keepLines/>
              <w:spacing w:after="0"/>
              <w:rPr>
                <w:rFonts w:ascii="Arial" w:hAnsi="Arial" w:cs="Arial"/>
                <w:sz w:val="18"/>
                <w:szCs w:val="18"/>
              </w:rPr>
            </w:pPr>
            <w:r w:rsidRPr="00E6516F">
              <w:rPr>
                <w:rFonts w:ascii="Arial" w:hAnsi="Arial"/>
                <w:sz w:val="18"/>
              </w:rPr>
              <w:t xml:space="preserve">  MIME body part</w:t>
            </w:r>
          </w:p>
        </w:tc>
        <w:tc>
          <w:tcPr>
            <w:tcW w:w="2126" w:type="dxa"/>
          </w:tcPr>
          <w:p w14:paraId="418536E8" w14:textId="77777777" w:rsidR="0071087C" w:rsidRPr="00E6516F" w:rsidRDefault="0071087C" w:rsidP="00174677">
            <w:pPr>
              <w:pStyle w:val="TAL"/>
              <w:rPr>
                <w:iCs/>
              </w:rPr>
            </w:pPr>
            <w:r w:rsidRPr="00E6516F">
              <w:rPr>
                <w:iCs/>
              </w:rPr>
              <w:t>not present</w:t>
            </w:r>
          </w:p>
        </w:tc>
        <w:tc>
          <w:tcPr>
            <w:tcW w:w="2126" w:type="dxa"/>
            <w:tcBorders>
              <w:bottom w:val="single" w:sz="4" w:space="0" w:color="auto"/>
            </w:tcBorders>
          </w:tcPr>
          <w:p w14:paraId="2E98281E" w14:textId="22A08752" w:rsidR="0071087C" w:rsidRPr="00E6516F" w:rsidRDefault="0071087C" w:rsidP="00174677">
            <w:pPr>
              <w:pStyle w:val="TAL"/>
              <w:rPr>
                <w:b/>
                <w:bCs/>
              </w:rPr>
            </w:pPr>
            <w:r w:rsidRPr="00E6516F">
              <w:rPr>
                <w:b/>
                <w:bCs/>
              </w:rPr>
              <w:t>MCData-Info</w:t>
            </w:r>
          </w:p>
        </w:tc>
        <w:tc>
          <w:tcPr>
            <w:tcW w:w="1418" w:type="dxa"/>
          </w:tcPr>
          <w:p w14:paraId="1E47C577" w14:textId="77777777" w:rsidR="0071087C" w:rsidRPr="00E6516F" w:rsidRDefault="0071087C" w:rsidP="00174677">
            <w:pPr>
              <w:pStyle w:val="TAL"/>
            </w:pPr>
          </w:p>
        </w:tc>
        <w:tc>
          <w:tcPr>
            <w:tcW w:w="1134" w:type="dxa"/>
          </w:tcPr>
          <w:p w14:paraId="426F3368" w14:textId="77777777" w:rsidR="0071087C" w:rsidRPr="00E6516F" w:rsidRDefault="0071087C" w:rsidP="00174677">
            <w:pPr>
              <w:pStyle w:val="TAL"/>
            </w:pPr>
          </w:p>
        </w:tc>
      </w:tr>
      <w:tr w:rsidR="0071087C" w:rsidRPr="00E6516F" w14:paraId="02CEE4D3" w14:textId="77777777" w:rsidTr="00174677">
        <w:tc>
          <w:tcPr>
            <w:tcW w:w="2835" w:type="dxa"/>
            <w:vAlign w:val="center"/>
          </w:tcPr>
          <w:p w14:paraId="7C6D3D7B" w14:textId="77777777" w:rsidR="0071087C" w:rsidRPr="00E6516F" w:rsidRDefault="0071087C" w:rsidP="00174677">
            <w:pPr>
              <w:keepNext/>
              <w:keepLines/>
              <w:spacing w:after="0"/>
              <w:rPr>
                <w:rFonts w:ascii="Arial" w:hAnsi="Arial"/>
                <w:sz w:val="18"/>
              </w:rPr>
            </w:pPr>
            <w:r w:rsidRPr="00E6516F">
              <w:rPr>
                <w:rFonts w:ascii="Arial" w:hAnsi="Arial"/>
                <w:sz w:val="18"/>
              </w:rPr>
              <w:t xml:space="preserve">  MIME body part</w:t>
            </w:r>
          </w:p>
        </w:tc>
        <w:tc>
          <w:tcPr>
            <w:tcW w:w="2126" w:type="dxa"/>
          </w:tcPr>
          <w:p w14:paraId="05DC99B0" w14:textId="77777777" w:rsidR="0071087C" w:rsidRPr="00E6516F" w:rsidRDefault="0071087C" w:rsidP="00174677">
            <w:pPr>
              <w:pStyle w:val="TAL"/>
              <w:rPr>
                <w:iCs/>
              </w:rPr>
            </w:pPr>
          </w:p>
        </w:tc>
        <w:tc>
          <w:tcPr>
            <w:tcW w:w="2126" w:type="dxa"/>
            <w:tcBorders>
              <w:bottom w:val="single" w:sz="4" w:space="0" w:color="auto"/>
            </w:tcBorders>
          </w:tcPr>
          <w:p w14:paraId="7B00AE1B" w14:textId="77777777" w:rsidR="0071087C" w:rsidRPr="00E6516F" w:rsidRDefault="0071087C" w:rsidP="00174677">
            <w:pPr>
              <w:pStyle w:val="TAL"/>
              <w:rPr>
                <w:b/>
                <w:bCs/>
              </w:rPr>
            </w:pPr>
            <w:r w:rsidRPr="00E6516F">
              <w:rPr>
                <w:b/>
                <w:bCs/>
              </w:rPr>
              <w:t>MCData Data signalling message</w:t>
            </w:r>
          </w:p>
        </w:tc>
        <w:tc>
          <w:tcPr>
            <w:tcW w:w="1418" w:type="dxa"/>
          </w:tcPr>
          <w:p w14:paraId="64243259" w14:textId="77777777" w:rsidR="0071087C" w:rsidRPr="00E6516F" w:rsidRDefault="0071087C" w:rsidP="00174677">
            <w:pPr>
              <w:pStyle w:val="TAL"/>
            </w:pPr>
          </w:p>
        </w:tc>
        <w:tc>
          <w:tcPr>
            <w:tcW w:w="1134" w:type="dxa"/>
          </w:tcPr>
          <w:p w14:paraId="5BAC79F0" w14:textId="77777777" w:rsidR="0071087C" w:rsidRPr="00E6516F" w:rsidRDefault="0071087C" w:rsidP="00174677">
            <w:pPr>
              <w:pStyle w:val="TAL"/>
            </w:pPr>
          </w:p>
        </w:tc>
      </w:tr>
      <w:tr w:rsidR="0071087C" w:rsidRPr="00E6516F" w14:paraId="7761BCA8" w14:textId="77777777" w:rsidTr="00174677">
        <w:tc>
          <w:tcPr>
            <w:tcW w:w="2835" w:type="dxa"/>
          </w:tcPr>
          <w:p w14:paraId="562D3710" w14:textId="77777777" w:rsidR="0071087C" w:rsidRPr="00E6516F" w:rsidRDefault="0071087C" w:rsidP="00174677">
            <w:pPr>
              <w:keepNext/>
              <w:keepLines/>
              <w:spacing w:after="0"/>
              <w:rPr>
                <w:rFonts w:ascii="Arial" w:hAnsi="Arial"/>
                <w:sz w:val="18"/>
              </w:rPr>
            </w:pPr>
            <w:r w:rsidRPr="00E6516F">
              <w:rPr>
                <w:rFonts w:ascii="Arial" w:hAnsi="Arial"/>
                <w:sz w:val="18"/>
              </w:rPr>
              <w:t xml:space="preserve">    MIME-part-body</w:t>
            </w:r>
          </w:p>
        </w:tc>
        <w:tc>
          <w:tcPr>
            <w:tcW w:w="2126" w:type="dxa"/>
          </w:tcPr>
          <w:p w14:paraId="1FA63470" w14:textId="77777777" w:rsidR="0071087C" w:rsidRPr="00E6516F" w:rsidRDefault="0071087C" w:rsidP="00174677">
            <w:pPr>
              <w:pStyle w:val="TAL"/>
              <w:rPr>
                <w:iCs/>
              </w:rPr>
            </w:pPr>
            <w:r w:rsidRPr="00E6516F">
              <w:t>MCData Protected Payload Message containing SDS NOTIFICATION as described in Table 6.1.2.3.3-7</w:t>
            </w:r>
          </w:p>
        </w:tc>
        <w:tc>
          <w:tcPr>
            <w:tcW w:w="2126" w:type="dxa"/>
            <w:tcBorders>
              <w:bottom w:val="single" w:sz="4" w:space="0" w:color="auto"/>
            </w:tcBorders>
          </w:tcPr>
          <w:p w14:paraId="46366C14" w14:textId="77777777" w:rsidR="0071087C" w:rsidRPr="00E6516F" w:rsidRDefault="0071087C" w:rsidP="00174677">
            <w:pPr>
              <w:pStyle w:val="TAL"/>
            </w:pPr>
          </w:p>
        </w:tc>
        <w:tc>
          <w:tcPr>
            <w:tcW w:w="1418" w:type="dxa"/>
          </w:tcPr>
          <w:p w14:paraId="30DD085E" w14:textId="77777777" w:rsidR="0071087C" w:rsidRPr="00E6516F" w:rsidRDefault="0071087C" w:rsidP="00174677">
            <w:pPr>
              <w:pStyle w:val="TAL"/>
            </w:pPr>
          </w:p>
        </w:tc>
        <w:tc>
          <w:tcPr>
            <w:tcW w:w="1134" w:type="dxa"/>
          </w:tcPr>
          <w:p w14:paraId="2A96D478" w14:textId="77777777" w:rsidR="0071087C" w:rsidRPr="00E6516F" w:rsidRDefault="0071087C" w:rsidP="00174677">
            <w:pPr>
              <w:pStyle w:val="TAL"/>
            </w:pPr>
          </w:p>
        </w:tc>
      </w:tr>
    </w:tbl>
    <w:p w14:paraId="7B8F7AA7" w14:textId="77777777" w:rsidR="0071087C" w:rsidRPr="00E6516F" w:rsidRDefault="0071087C" w:rsidP="0071087C"/>
    <w:p w14:paraId="4A616229" w14:textId="77777777" w:rsidR="0071087C" w:rsidRPr="00E6516F" w:rsidRDefault="0071087C" w:rsidP="0071087C">
      <w:pPr>
        <w:pStyle w:val="TH"/>
      </w:pPr>
      <w:r w:rsidRPr="00E6516F">
        <w:lastRenderedPageBreak/>
        <w:t>Table 6.1.2.3.3-7: SDS NOTIFICATION (Table 6.1.2.3.3-6)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2E5F2147" w14:textId="77777777" w:rsidTr="00174677">
        <w:trPr>
          <w:cantSplit/>
        </w:trPr>
        <w:tc>
          <w:tcPr>
            <w:tcW w:w="9639" w:type="dxa"/>
          </w:tcPr>
          <w:p w14:paraId="14FFA4BA" w14:textId="77777777" w:rsidR="0071087C" w:rsidRPr="00E6516F" w:rsidRDefault="0071087C" w:rsidP="00174677">
            <w:pPr>
              <w:pStyle w:val="TAL"/>
              <w:rPr>
                <w:rFonts w:cs="Arial"/>
                <w:szCs w:val="18"/>
              </w:rPr>
            </w:pPr>
            <w:r w:rsidRPr="00E6516F">
              <w:rPr>
                <w:rFonts w:cs="Arial"/>
                <w:szCs w:val="18"/>
              </w:rPr>
              <w:t>Derivation Path: TS 36.579-1 [2], Table 5.5.3.8.3-1, condition DELIVERED</w:t>
            </w:r>
          </w:p>
        </w:tc>
      </w:tr>
      <w:bookmarkEnd w:id="460"/>
    </w:tbl>
    <w:p w14:paraId="128C72FE" w14:textId="77777777" w:rsidR="0071087C" w:rsidRPr="00E6516F" w:rsidRDefault="0071087C" w:rsidP="0071087C"/>
    <w:p w14:paraId="312437B7" w14:textId="62492FCF" w:rsidR="0071087C" w:rsidRPr="00E6516F" w:rsidRDefault="0071087C" w:rsidP="0071087C">
      <w:pPr>
        <w:pStyle w:val="TH"/>
      </w:pPr>
      <w:r w:rsidRPr="00E6516F">
        <w:t>Table 6.1.2.3.3-8: SIP MESSAGE (step 7A, Table 6.1.2.3.2-1;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4DD83C15" w14:textId="77777777" w:rsidTr="00174677">
        <w:trPr>
          <w:cantSplit/>
        </w:trPr>
        <w:tc>
          <w:tcPr>
            <w:tcW w:w="9639" w:type="dxa"/>
            <w:gridSpan w:val="5"/>
          </w:tcPr>
          <w:p w14:paraId="557A3F38" w14:textId="03742198" w:rsidR="0071087C" w:rsidRPr="00E6516F" w:rsidRDefault="0071087C" w:rsidP="00174677">
            <w:pPr>
              <w:pStyle w:val="TAL"/>
              <w:rPr>
                <w:rFonts w:cs="Arial"/>
                <w:szCs w:val="18"/>
              </w:rPr>
            </w:pPr>
            <w:r w:rsidRPr="00E6516F">
              <w:rPr>
                <w:rFonts w:cs="Arial"/>
                <w:szCs w:val="18"/>
              </w:rPr>
              <w:t>Derivation Path: TS 36.579-1 [2], Table 5.5.2.7.2-1, condition MCDATA_SDS, MIKEY, MCDATA_SIGNALLING, MCDATA_PAYLOAD</w:t>
            </w:r>
          </w:p>
        </w:tc>
      </w:tr>
      <w:tr w:rsidR="0071087C" w:rsidRPr="00E6516F" w14:paraId="2C68ED49" w14:textId="77777777" w:rsidTr="00174677">
        <w:tc>
          <w:tcPr>
            <w:tcW w:w="2835" w:type="dxa"/>
          </w:tcPr>
          <w:p w14:paraId="7B85CB51" w14:textId="77777777" w:rsidR="0071087C" w:rsidRPr="00E6516F" w:rsidRDefault="0071087C" w:rsidP="00174677">
            <w:pPr>
              <w:pStyle w:val="TAH"/>
              <w:rPr>
                <w:bCs/>
              </w:rPr>
            </w:pPr>
            <w:r w:rsidRPr="00E6516F">
              <w:rPr>
                <w:bCs/>
              </w:rPr>
              <w:t>Information Element</w:t>
            </w:r>
          </w:p>
        </w:tc>
        <w:tc>
          <w:tcPr>
            <w:tcW w:w="2126" w:type="dxa"/>
          </w:tcPr>
          <w:p w14:paraId="56D5CC86"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6314124F" w14:textId="77777777" w:rsidR="0071087C" w:rsidRPr="00E6516F" w:rsidRDefault="0071087C" w:rsidP="00174677">
            <w:pPr>
              <w:pStyle w:val="TAH"/>
              <w:rPr>
                <w:bCs/>
              </w:rPr>
            </w:pPr>
            <w:r w:rsidRPr="00E6516F">
              <w:rPr>
                <w:bCs/>
              </w:rPr>
              <w:t>Comment</w:t>
            </w:r>
          </w:p>
        </w:tc>
        <w:tc>
          <w:tcPr>
            <w:tcW w:w="1418" w:type="dxa"/>
          </w:tcPr>
          <w:p w14:paraId="140F548B" w14:textId="77777777" w:rsidR="0071087C" w:rsidRPr="00E6516F" w:rsidRDefault="0071087C" w:rsidP="00174677">
            <w:pPr>
              <w:pStyle w:val="TAH"/>
              <w:rPr>
                <w:bCs/>
              </w:rPr>
            </w:pPr>
            <w:r w:rsidRPr="00E6516F">
              <w:rPr>
                <w:bCs/>
              </w:rPr>
              <w:t>Reference</w:t>
            </w:r>
          </w:p>
        </w:tc>
        <w:tc>
          <w:tcPr>
            <w:tcW w:w="1134" w:type="dxa"/>
          </w:tcPr>
          <w:p w14:paraId="2B2B04EE" w14:textId="77777777" w:rsidR="0071087C" w:rsidRPr="00E6516F" w:rsidRDefault="0071087C" w:rsidP="00174677">
            <w:pPr>
              <w:pStyle w:val="TAH"/>
              <w:rPr>
                <w:bCs/>
              </w:rPr>
            </w:pPr>
            <w:r w:rsidRPr="00E6516F">
              <w:rPr>
                <w:bCs/>
              </w:rPr>
              <w:t>Condition</w:t>
            </w:r>
          </w:p>
        </w:tc>
      </w:tr>
      <w:tr w:rsidR="0071087C" w:rsidRPr="00E6516F" w14:paraId="7AE8810E" w14:textId="77777777" w:rsidTr="00174677">
        <w:tc>
          <w:tcPr>
            <w:tcW w:w="2835" w:type="dxa"/>
            <w:vAlign w:val="center"/>
          </w:tcPr>
          <w:p w14:paraId="5063E6A8" w14:textId="77777777" w:rsidR="0071087C" w:rsidRPr="00E6516F" w:rsidRDefault="0071087C" w:rsidP="00174677">
            <w:pPr>
              <w:pStyle w:val="TAL"/>
              <w:rPr>
                <w:b/>
                <w:bCs/>
              </w:rPr>
            </w:pPr>
            <w:r w:rsidRPr="00E6516F">
              <w:rPr>
                <w:b/>
                <w:bCs/>
              </w:rPr>
              <w:t>Message-body</w:t>
            </w:r>
          </w:p>
        </w:tc>
        <w:tc>
          <w:tcPr>
            <w:tcW w:w="2126" w:type="dxa"/>
          </w:tcPr>
          <w:p w14:paraId="23948C68" w14:textId="77777777" w:rsidR="0071087C" w:rsidRPr="00E6516F" w:rsidRDefault="0071087C" w:rsidP="00174677">
            <w:pPr>
              <w:pStyle w:val="TAL"/>
            </w:pPr>
          </w:p>
        </w:tc>
        <w:tc>
          <w:tcPr>
            <w:tcW w:w="2126" w:type="dxa"/>
            <w:tcBorders>
              <w:bottom w:val="single" w:sz="4" w:space="0" w:color="auto"/>
            </w:tcBorders>
          </w:tcPr>
          <w:p w14:paraId="14DB2F4D" w14:textId="77777777" w:rsidR="0071087C" w:rsidRPr="00E6516F" w:rsidRDefault="0071087C" w:rsidP="00174677">
            <w:pPr>
              <w:pStyle w:val="TAL"/>
            </w:pPr>
          </w:p>
        </w:tc>
        <w:tc>
          <w:tcPr>
            <w:tcW w:w="1418" w:type="dxa"/>
          </w:tcPr>
          <w:p w14:paraId="37B25552" w14:textId="77777777" w:rsidR="0071087C" w:rsidRPr="00E6516F" w:rsidRDefault="0071087C" w:rsidP="00174677">
            <w:pPr>
              <w:pStyle w:val="TAL"/>
            </w:pPr>
          </w:p>
        </w:tc>
        <w:tc>
          <w:tcPr>
            <w:tcW w:w="1134" w:type="dxa"/>
            <w:vAlign w:val="bottom"/>
          </w:tcPr>
          <w:p w14:paraId="4F7FF50B" w14:textId="77777777" w:rsidR="0071087C" w:rsidRPr="00E6516F" w:rsidRDefault="0071087C" w:rsidP="00174677">
            <w:pPr>
              <w:pStyle w:val="TAL"/>
            </w:pPr>
          </w:p>
        </w:tc>
      </w:tr>
      <w:tr w:rsidR="0071087C" w:rsidRPr="00E6516F" w14:paraId="044294FB" w14:textId="77777777" w:rsidTr="00174677">
        <w:tc>
          <w:tcPr>
            <w:tcW w:w="2835" w:type="dxa"/>
            <w:vAlign w:val="center"/>
          </w:tcPr>
          <w:p w14:paraId="44AC0307" w14:textId="77777777" w:rsidR="0071087C" w:rsidRPr="00E6516F" w:rsidDel="003F59FF" w:rsidRDefault="0071087C" w:rsidP="00174677">
            <w:pPr>
              <w:pStyle w:val="TAL"/>
            </w:pPr>
            <w:r w:rsidRPr="00E6516F">
              <w:t xml:space="preserve">  MIME body part</w:t>
            </w:r>
          </w:p>
        </w:tc>
        <w:tc>
          <w:tcPr>
            <w:tcW w:w="2126" w:type="dxa"/>
            <w:vAlign w:val="center"/>
          </w:tcPr>
          <w:p w14:paraId="15FCF0A6" w14:textId="77777777" w:rsidR="0071087C" w:rsidRPr="00E6516F" w:rsidRDefault="0071087C" w:rsidP="00174677">
            <w:pPr>
              <w:pStyle w:val="TAL"/>
            </w:pPr>
          </w:p>
        </w:tc>
        <w:tc>
          <w:tcPr>
            <w:tcW w:w="2126" w:type="dxa"/>
            <w:tcBorders>
              <w:bottom w:val="single" w:sz="4" w:space="0" w:color="auto"/>
            </w:tcBorders>
          </w:tcPr>
          <w:p w14:paraId="23A8C043" w14:textId="19397EAA" w:rsidR="0071087C" w:rsidRPr="00E6516F" w:rsidRDefault="0071087C" w:rsidP="00174677">
            <w:pPr>
              <w:pStyle w:val="TAL"/>
              <w:rPr>
                <w:b/>
                <w:bCs/>
              </w:rPr>
            </w:pPr>
            <w:r w:rsidRPr="00E6516F">
              <w:rPr>
                <w:b/>
                <w:bCs/>
              </w:rPr>
              <w:t>MCData-Info</w:t>
            </w:r>
          </w:p>
        </w:tc>
        <w:tc>
          <w:tcPr>
            <w:tcW w:w="1418" w:type="dxa"/>
          </w:tcPr>
          <w:p w14:paraId="1BE48769" w14:textId="77777777" w:rsidR="0071087C" w:rsidRPr="00E6516F" w:rsidRDefault="0071087C" w:rsidP="00174677">
            <w:pPr>
              <w:pStyle w:val="TAL"/>
            </w:pPr>
          </w:p>
        </w:tc>
        <w:tc>
          <w:tcPr>
            <w:tcW w:w="1134" w:type="dxa"/>
          </w:tcPr>
          <w:p w14:paraId="292B7C0C" w14:textId="77777777" w:rsidR="0071087C" w:rsidRPr="00E6516F" w:rsidRDefault="0071087C" w:rsidP="00174677">
            <w:pPr>
              <w:pStyle w:val="TAL"/>
            </w:pPr>
          </w:p>
        </w:tc>
      </w:tr>
      <w:tr w:rsidR="0071087C" w:rsidRPr="00E6516F" w14:paraId="7E0222FC" w14:textId="77777777" w:rsidTr="00174677">
        <w:tc>
          <w:tcPr>
            <w:tcW w:w="2835" w:type="dxa"/>
          </w:tcPr>
          <w:p w14:paraId="095A12A4" w14:textId="77777777" w:rsidR="0071087C" w:rsidRPr="00E6516F" w:rsidRDefault="0071087C" w:rsidP="00174677">
            <w:pPr>
              <w:pStyle w:val="TAL"/>
            </w:pPr>
            <w:r w:rsidRPr="00E6516F">
              <w:t xml:space="preserve">    MIME-part-body</w:t>
            </w:r>
          </w:p>
        </w:tc>
        <w:tc>
          <w:tcPr>
            <w:tcW w:w="2126" w:type="dxa"/>
          </w:tcPr>
          <w:p w14:paraId="5F89CC8E" w14:textId="77777777" w:rsidR="0071087C" w:rsidRPr="00E6516F" w:rsidRDefault="0071087C" w:rsidP="00174677">
            <w:pPr>
              <w:pStyle w:val="TAL"/>
              <w:rPr>
                <w:iCs/>
              </w:rPr>
            </w:pPr>
            <w:r w:rsidRPr="00E6516F">
              <w:t>MCData-Info as described in Table 6.1.2.3.3-2</w:t>
            </w:r>
          </w:p>
        </w:tc>
        <w:tc>
          <w:tcPr>
            <w:tcW w:w="2126" w:type="dxa"/>
            <w:tcBorders>
              <w:bottom w:val="single" w:sz="4" w:space="0" w:color="auto"/>
            </w:tcBorders>
          </w:tcPr>
          <w:p w14:paraId="44795F84" w14:textId="77777777" w:rsidR="0071087C" w:rsidRPr="00E6516F" w:rsidRDefault="0071087C" w:rsidP="00174677">
            <w:pPr>
              <w:pStyle w:val="TAL"/>
            </w:pPr>
          </w:p>
        </w:tc>
        <w:tc>
          <w:tcPr>
            <w:tcW w:w="1418" w:type="dxa"/>
          </w:tcPr>
          <w:p w14:paraId="7F52356C" w14:textId="77777777" w:rsidR="0071087C" w:rsidRPr="00E6516F" w:rsidRDefault="0071087C" w:rsidP="00174677">
            <w:pPr>
              <w:pStyle w:val="TAL"/>
            </w:pPr>
          </w:p>
        </w:tc>
        <w:tc>
          <w:tcPr>
            <w:tcW w:w="1134" w:type="dxa"/>
          </w:tcPr>
          <w:p w14:paraId="0FD874B6" w14:textId="77777777" w:rsidR="0071087C" w:rsidRPr="00E6516F" w:rsidRDefault="0071087C" w:rsidP="00174677">
            <w:pPr>
              <w:pStyle w:val="TAL"/>
            </w:pPr>
          </w:p>
        </w:tc>
      </w:tr>
      <w:tr w:rsidR="0071087C" w:rsidRPr="00E6516F" w14:paraId="5D2325F2" w14:textId="77777777" w:rsidTr="00174677">
        <w:tc>
          <w:tcPr>
            <w:tcW w:w="2835" w:type="dxa"/>
            <w:vAlign w:val="center"/>
          </w:tcPr>
          <w:p w14:paraId="33051895" w14:textId="77777777" w:rsidR="0071087C" w:rsidRPr="00E6516F" w:rsidRDefault="0071087C" w:rsidP="00174677">
            <w:pPr>
              <w:pStyle w:val="TAL"/>
            </w:pPr>
            <w:r w:rsidRPr="00E6516F">
              <w:t xml:space="preserve">  MIME body part</w:t>
            </w:r>
          </w:p>
        </w:tc>
        <w:tc>
          <w:tcPr>
            <w:tcW w:w="2126" w:type="dxa"/>
            <w:vAlign w:val="center"/>
          </w:tcPr>
          <w:p w14:paraId="658CC97E" w14:textId="77777777" w:rsidR="0071087C" w:rsidRPr="00E6516F" w:rsidRDefault="0071087C" w:rsidP="00174677">
            <w:pPr>
              <w:pStyle w:val="TAL"/>
            </w:pPr>
          </w:p>
        </w:tc>
        <w:tc>
          <w:tcPr>
            <w:tcW w:w="2126" w:type="dxa"/>
            <w:tcBorders>
              <w:bottom w:val="single" w:sz="4" w:space="0" w:color="auto"/>
            </w:tcBorders>
          </w:tcPr>
          <w:p w14:paraId="651ADDE8" w14:textId="77777777" w:rsidR="0071087C" w:rsidRPr="00E6516F" w:rsidRDefault="0071087C" w:rsidP="00174677">
            <w:pPr>
              <w:pStyle w:val="TAL"/>
              <w:rPr>
                <w:b/>
                <w:bCs/>
              </w:rPr>
            </w:pPr>
            <w:r w:rsidRPr="00E6516F">
              <w:rPr>
                <w:b/>
                <w:bCs/>
              </w:rPr>
              <w:t>MCData Data signalling message</w:t>
            </w:r>
          </w:p>
        </w:tc>
        <w:tc>
          <w:tcPr>
            <w:tcW w:w="1418" w:type="dxa"/>
          </w:tcPr>
          <w:p w14:paraId="52C00624" w14:textId="77777777" w:rsidR="0071087C" w:rsidRPr="00E6516F" w:rsidRDefault="0071087C" w:rsidP="00174677">
            <w:pPr>
              <w:pStyle w:val="TAL"/>
            </w:pPr>
          </w:p>
        </w:tc>
        <w:tc>
          <w:tcPr>
            <w:tcW w:w="1134" w:type="dxa"/>
          </w:tcPr>
          <w:p w14:paraId="2BB86C65" w14:textId="77777777" w:rsidR="0071087C" w:rsidRPr="00E6516F" w:rsidRDefault="0071087C" w:rsidP="00174677">
            <w:pPr>
              <w:pStyle w:val="TAL"/>
            </w:pPr>
          </w:p>
        </w:tc>
      </w:tr>
      <w:tr w:rsidR="0071087C" w:rsidRPr="00E6516F" w14:paraId="64C2C72A" w14:textId="77777777" w:rsidTr="00174677">
        <w:tc>
          <w:tcPr>
            <w:tcW w:w="2835" w:type="dxa"/>
          </w:tcPr>
          <w:p w14:paraId="2873AB27" w14:textId="77777777" w:rsidR="0071087C" w:rsidRPr="00E6516F" w:rsidRDefault="0071087C" w:rsidP="00174677">
            <w:pPr>
              <w:pStyle w:val="TAL"/>
            </w:pPr>
            <w:r w:rsidRPr="00E6516F">
              <w:t xml:space="preserve">    MIME-part-body</w:t>
            </w:r>
          </w:p>
        </w:tc>
        <w:tc>
          <w:tcPr>
            <w:tcW w:w="2126" w:type="dxa"/>
          </w:tcPr>
          <w:p w14:paraId="7879C2C4" w14:textId="77777777" w:rsidR="0071087C" w:rsidRPr="00E6516F" w:rsidRDefault="0071087C" w:rsidP="00174677">
            <w:pPr>
              <w:pStyle w:val="TAL"/>
            </w:pPr>
            <w:r w:rsidRPr="00E6516F">
              <w:t>MCData Protected Payload Message containing SDS SIGNALLING PAYLOAD as described in Table 6.1.2.3.3-9</w:t>
            </w:r>
          </w:p>
        </w:tc>
        <w:tc>
          <w:tcPr>
            <w:tcW w:w="2126" w:type="dxa"/>
            <w:tcBorders>
              <w:bottom w:val="single" w:sz="4" w:space="0" w:color="auto"/>
            </w:tcBorders>
          </w:tcPr>
          <w:p w14:paraId="7231E3F8" w14:textId="77777777" w:rsidR="0071087C" w:rsidRPr="00E6516F" w:rsidRDefault="0071087C" w:rsidP="00174677">
            <w:pPr>
              <w:pStyle w:val="TAL"/>
            </w:pPr>
          </w:p>
        </w:tc>
        <w:tc>
          <w:tcPr>
            <w:tcW w:w="1418" w:type="dxa"/>
          </w:tcPr>
          <w:p w14:paraId="7F038A37" w14:textId="77777777" w:rsidR="0071087C" w:rsidRPr="00E6516F" w:rsidRDefault="0071087C" w:rsidP="00174677">
            <w:pPr>
              <w:pStyle w:val="TAL"/>
            </w:pPr>
          </w:p>
        </w:tc>
        <w:tc>
          <w:tcPr>
            <w:tcW w:w="1134" w:type="dxa"/>
          </w:tcPr>
          <w:p w14:paraId="45DA5A30" w14:textId="77777777" w:rsidR="0071087C" w:rsidRPr="00E6516F" w:rsidRDefault="0071087C" w:rsidP="00174677">
            <w:pPr>
              <w:pStyle w:val="TAL"/>
            </w:pPr>
          </w:p>
        </w:tc>
      </w:tr>
      <w:tr w:rsidR="0071087C" w:rsidRPr="00E6516F" w14:paraId="1D3A2871" w14:textId="77777777" w:rsidTr="00174677">
        <w:tc>
          <w:tcPr>
            <w:tcW w:w="2835" w:type="dxa"/>
            <w:vAlign w:val="center"/>
          </w:tcPr>
          <w:p w14:paraId="1F5F8D65" w14:textId="77777777" w:rsidR="0071087C" w:rsidRPr="00E6516F" w:rsidDel="003F59FF" w:rsidRDefault="0071087C" w:rsidP="00174677">
            <w:pPr>
              <w:pStyle w:val="TAL"/>
            </w:pPr>
            <w:r w:rsidRPr="00E6516F">
              <w:t xml:space="preserve">  MIME body part</w:t>
            </w:r>
          </w:p>
        </w:tc>
        <w:tc>
          <w:tcPr>
            <w:tcW w:w="2126" w:type="dxa"/>
            <w:vAlign w:val="center"/>
          </w:tcPr>
          <w:p w14:paraId="2FC02E30" w14:textId="77777777" w:rsidR="0071087C" w:rsidRPr="00E6516F" w:rsidRDefault="0071087C" w:rsidP="00174677">
            <w:pPr>
              <w:pStyle w:val="TAL"/>
            </w:pPr>
          </w:p>
        </w:tc>
        <w:tc>
          <w:tcPr>
            <w:tcW w:w="2126" w:type="dxa"/>
            <w:tcBorders>
              <w:bottom w:val="single" w:sz="4" w:space="0" w:color="auto"/>
            </w:tcBorders>
          </w:tcPr>
          <w:p w14:paraId="7AB8C0C0" w14:textId="77777777" w:rsidR="0071087C" w:rsidRPr="00E6516F" w:rsidRDefault="0071087C" w:rsidP="00174677">
            <w:pPr>
              <w:pStyle w:val="TAL"/>
              <w:rPr>
                <w:b/>
                <w:bCs/>
              </w:rPr>
            </w:pPr>
            <w:r w:rsidRPr="00E6516F">
              <w:rPr>
                <w:b/>
                <w:bCs/>
              </w:rPr>
              <w:t>MCData Data message</w:t>
            </w:r>
          </w:p>
        </w:tc>
        <w:tc>
          <w:tcPr>
            <w:tcW w:w="1418" w:type="dxa"/>
          </w:tcPr>
          <w:p w14:paraId="1CC7735F" w14:textId="77777777" w:rsidR="0071087C" w:rsidRPr="00E6516F" w:rsidRDefault="0071087C" w:rsidP="00174677">
            <w:pPr>
              <w:pStyle w:val="TAL"/>
            </w:pPr>
          </w:p>
        </w:tc>
        <w:tc>
          <w:tcPr>
            <w:tcW w:w="1134" w:type="dxa"/>
          </w:tcPr>
          <w:p w14:paraId="2AA1D376" w14:textId="77777777" w:rsidR="0071087C" w:rsidRPr="00E6516F" w:rsidRDefault="0071087C" w:rsidP="00174677">
            <w:pPr>
              <w:pStyle w:val="TAL"/>
            </w:pPr>
          </w:p>
        </w:tc>
      </w:tr>
      <w:tr w:rsidR="0071087C" w:rsidRPr="00E6516F" w14:paraId="2F76B1AF" w14:textId="77777777" w:rsidTr="00174677">
        <w:tc>
          <w:tcPr>
            <w:tcW w:w="2835" w:type="dxa"/>
          </w:tcPr>
          <w:p w14:paraId="5B2E30F8" w14:textId="77777777" w:rsidR="0071087C" w:rsidRPr="00E6516F" w:rsidRDefault="0071087C" w:rsidP="00174677">
            <w:pPr>
              <w:pStyle w:val="TAL"/>
            </w:pPr>
            <w:r w:rsidRPr="00E6516F">
              <w:t xml:space="preserve">    MIME-part-body</w:t>
            </w:r>
          </w:p>
        </w:tc>
        <w:tc>
          <w:tcPr>
            <w:tcW w:w="2126" w:type="dxa"/>
          </w:tcPr>
          <w:p w14:paraId="16198398" w14:textId="77777777" w:rsidR="0071087C" w:rsidRPr="00E6516F" w:rsidRDefault="0071087C" w:rsidP="00174677">
            <w:pPr>
              <w:pStyle w:val="TAL"/>
              <w:rPr>
                <w:iCs/>
              </w:rPr>
            </w:pPr>
            <w:r w:rsidRPr="00E6516F">
              <w:t>DATA PAYLOAD as described in Table 6.1.2.3.3-4</w:t>
            </w:r>
          </w:p>
        </w:tc>
        <w:tc>
          <w:tcPr>
            <w:tcW w:w="2126" w:type="dxa"/>
            <w:tcBorders>
              <w:bottom w:val="single" w:sz="4" w:space="0" w:color="auto"/>
            </w:tcBorders>
          </w:tcPr>
          <w:p w14:paraId="6BDA2E77" w14:textId="77777777" w:rsidR="0071087C" w:rsidRPr="00E6516F" w:rsidRDefault="0071087C" w:rsidP="00174677">
            <w:pPr>
              <w:pStyle w:val="TAL"/>
            </w:pPr>
          </w:p>
        </w:tc>
        <w:tc>
          <w:tcPr>
            <w:tcW w:w="1418" w:type="dxa"/>
          </w:tcPr>
          <w:p w14:paraId="2C3579AD" w14:textId="77777777" w:rsidR="0071087C" w:rsidRPr="00E6516F" w:rsidRDefault="0071087C" w:rsidP="00174677">
            <w:pPr>
              <w:pStyle w:val="TAL"/>
            </w:pPr>
          </w:p>
        </w:tc>
        <w:tc>
          <w:tcPr>
            <w:tcW w:w="1134" w:type="dxa"/>
          </w:tcPr>
          <w:p w14:paraId="1A89B1CC" w14:textId="77777777" w:rsidR="0071087C" w:rsidRPr="00E6516F" w:rsidRDefault="0071087C" w:rsidP="00174677">
            <w:pPr>
              <w:pStyle w:val="TAL"/>
            </w:pPr>
          </w:p>
        </w:tc>
      </w:tr>
    </w:tbl>
    <w:p w14:paraId="778B407E" w14:textId="77777777" w:rsidR="0071087C" w:rsidRPr="00E6516F" w:rsidRDefault="0071087C" w:rsidP="0071087C"/>
    <w:p w14:paraId="34360B46" w14:textId="77777777" w:rsidR="0071087C" w:rsidRPr="00E6516F" w:rsidRDefault="0071087C" w:rsidP="0071087C">
      <w:pPr>
        <w:pStyle w:val="TH"/>
      </w:pPr>
      <w:r w:rsidRPr="00E6516F">
        <w:t>Table 6.1.2.3.3-9: SDS SIGNALLING PAYLOAD (Table 6.1.2.3.3-8)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0199774C" w14:textId="77777777" w:rsidTr="00174677">
        <w:trPr>
          <w:cantSplit/>
        </w:trPr>
        <w:tc>
          <w:tcPr>
            <w:tcW w:w="9644" w:type="dxa"/>
          </w:tcPr>
          <w:p w14:paraId="185B4CAE"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5.5.3.8.2-1 condition READ</w:t>
            </w:r>
          </w:p>
        </w:tc>
      </w:tr>
    </w:tbl>
    <w:p w14:paraId="7782480B" w14:textId="77777777" w:rsidR="0071087C" w:rsidRPr="00E6516F" w:rsidRDefault="0071087C" w:rsidP="0071087C"/>
    <w:p w14:paraId="5C12B8FE" w14:textId="2CBBFE54" w:rsidR="0071087C" w:rsidRPr="00E6516F" w:rsidRDefault="0071087C" w:rsidP="0071087C">
      <w:pPr>
        <w:pStyle w:val="TH"/>
      </w:pPr>
      <w:r w:rsidRPr="00E6516F">
        <w:t>Table 6.1.2.3.3-10: SIP MESSAGE (step 1, Table 6.1.2.3.2-2, step 1a3, Table 6.1.2.3.2-3;</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73C4B6F1" w14:textId="77777777" w:rsidTr="00174677">
        <w:trPr>
          <w:cantSplit/>
        </w:trPr>
        <w:tc>
          <w:tcPr>
            <w:tcW w:w="9639" w:type="dxa"/>
            <w:gridSpan w:val="5"/>
          </w:tcPr>
          <w:p w14:paraId="554FDC56" w14:textId="68B46976" w:rsidR="0071087C" w:rsidRPr="00E6516F" w:rsidRDefault="0071087C" w:rsidP="00174677">
            <w:pPr>
              <w:pStyle w:val="TAL"/>
              <w:rPr>
                <w:rFonts w:cs="Arial"/>
                <w:szCs w:val="18"/>
              </w:rPr>
            </w:pPr>
            <w:r w:rsidRPr="00E6516F">
              <w:rPr>
                <w:rFonts w:cs="Arial"/>
                <w:szCs w:val="18"/>
              </w:rPr>
              <w:t>Derivation Path: TS 36.579-1 [2], Table 5.5.2.7.1-1, condition MCDATA_SDS, RESOURCE_LISTS, MCDATA_SIGNALLING</w:t>
            </w:r>
          </w:p>
        </w:tc>
      </w:tr>
      <w:tr w:rsidR="0071087C" w:rsidRPr="00E6516F" w14:paraId="4FF42F1C" w14:textId="77777777" w:rsidTr="00174677">
        <w:tc>
          <w:tcPr>
            <w:tcW w:w="2835" w:type="dxa"/>
          </w:tcPr>
          <w:p w14:paraId="5CAB2460" w14:textId="77777777" w:rsidR="0071087C" w:rsidRPr="00E6516F" w:rsidRDefault="0071087C" w:rsidP="00174677">
            <w:pPr>
              <w:pStyle w:val="TAH"/>
              <w:rPr>
                <w:bCs/>
              </w:rPr>
            </w:pPr>
            <w:r w:rsidRPr="00E6516F">
              <w:rPr>
                <w:bCs/>
              </w:rPr>
              <w:t>Information Element</w:t>
            </w:r>
          </w:p>
        </w:tc>
        <w:tc>
          <w:tcPr>
            <w:tcW w:w="2126" w:type="dxa"/>
          </w:tcPr>
          <w:p w14:paraId="2C9F5536"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7794C664" w14:textId="77777777" w:rsidR="0071087C" w:rsidRPr="00E6516F" w:rsidRDefault="0071087C" w:rsidP="00174677">
            <w:pPr>
              <w:pStyle w:val="TAH"/>
              <w:rPr>
                <w:bCs/>
              </w:rPr>
            </w:pPr>
            <w:r w:rsidRPr="00E6516F">
              <w:rPr>
                <w:bCs/>
              </w:rPr>
              <w:t>Comment</w:t>
            </w:r>
          </w:p>
        </w:tc>
        <w:tc>
          <w:tcPr>
            <w:tcW w:w="1418" w:type="dxa"/>
          </w:tcPr>
          <w:p w14:paraId="218BD900" w14:textId="77777777" w:rsidR="0071087C" w:rsidRPr="00E6516F" w:rsidRDefault="0071087C" w:rsidP="00174677">
            <w:pPr>
              <w:pStyle w:val="TAH"/>
              <w:rPr>
                <w:bCs/>
              </w:rPr>
            </w:pPr>
            <w:r w:rsidRPr="00E6516F">
              <w:rPr>
                <w:bCs/>
              </w:rPr>
              <w:t>Reference</w:t>
            </w:r>
          </w:p>
        </w:tc>
        <w:tc>
          <w:tcPr>
            <w:tcW w:w="1134" w:type="dxa"/>
          </w:tcPr>
          <w:p w14:paraId="0D10936B" w14:textId="77777777" w:rsidR="0071087C" w:rsidRPr="00E6516F" w:rsidRDefault="0071087C" w:rsidP="00174677">
            <w:pPr>
              <w:pStyle w:val="TAH"/>
              <w:rPr>
                <w:bCs/>
              </w:rPr>
            </w:pPr>
            <w:r w:rsidRPr="00E6516F">
              <w:rPr>
                <w:bCs/>
              </w:rPr>
              <w:t>Condition</w:t>
            </w:r>
          </w:p>
        </w:tc>
      </w:tr>
      <w:tr w:rsidR="0071087C" w:rsidRPr="00E6516F" w14:paraId="1C59A430" w14:textId="77777777" w:rsidTr="00174677">
        <w:tc>
          <w:tcPr>
            <w:tcW w:w="2835" w:type="dxa"/>
            <w:vAlign w:val="center"/>
          </w:tcPr>
          <w:p w14:paraId="65C02AB3" w14:textId="77777777" w:rsidR="0071087C" w:rsidRPr="00E6516F" w:rsidRDefault="0071087C" w:rsidP="00174677">
            <w:pPr>
              <w:keepNext/>
              <w:keepLines/>
              <w:spacing w:after="0"/>
              <w:rPr>
                <w:rFonts w:ascii="Arial" w:hAnsi="Arial"/>
                <w:b/>
                <w:bCs/>
                <w:sz w:val="18"/>
              </w:rPr>
            </w:pPr>
            <w:r w:rsidRPr="00E6516F">
              <w:rPr>
                <w:rFonts w:ascii="Arial" w:hAnsi="Arial"/>
                <w:b/>
                <w:bCs/>
                <w:sz w:val="18"/>
              </w:rPr>
              <w:t>Message-body</w:t>
            </w:r>
          </w:p>
        </w:tc>
        <w:tc>
          <w:tcPr>
            <w:tcW w:w="2126" w:type="dxa"/>
          </w:tcPr>
          <w:p w14:paraId="1832F397" w14:textId="77777777" w:rsidR="0071087C" w:rsidRPr="00E6516F" w:rsidRDefault="0071087C" w:rsidP="00174677">
            <w:pPr>
              <w:pStyle w:val="TAL"/>
              <w:rPr>
                <w:iCs/>
              </w:rPr>
            </w:pPr>
          </w:p>
        </w:tc>
        <w:tc>
          <w:tcPr>
            <w:tcW w:w="2126" w:type="dxa"/>
            <w:tcBorders>
              <w:bottom w:val="single" w:sz="4" w:space="0" w:color="auto"/>
            </w:tcBorders>
          </w:tcPr>
          <w:p w14:paraId="75B7A42B" w14:textId="77777777" w:rsidR="0071087C" w:rsidRPr="00E6516F" w:rsidRDefault="0071087C" w:rsidP="00174677">
            <w:pPr>
              <w:pStyle w:val="TAL"/>
            </w:pPr>
          </w:p>
        </w:tc>
        <w:tc>
          <w:tcPr>
            <w:tcW w:w="1418" w:type="dxa"/>
          </w:tcPr>
          <w:p w14:paraId="21220E4B" w14:textId="77777777" w:rsidR="0071087C" w:rsidRPr="00E6516F" w:rsidRDefault="0071087C" w:rsidP="00174677">
            <w:pPr>
              <w:pStyle w:val="TAL"/>
            </w:pPr>
          </w:p>
        </w:tc>
        <w:tc>
          <w:tcPr>
            <w:tcW w:w="1134" w:type="dxa"/>
          </w:tcPr>
          <w:p w14:paraId="328B12B6" w14:textId="77777777" w:rsidR="0071087C" w:rsidRPr="00E6516F" w:rsidRDefault="0071087C" w:rsidP="00174677">
            <w:pPr>
              <w:pStyle w:val="TAL"/>
            </w:pPr>
          </w:p>
        </w:tc>
      </w:tr>
      <w:tr w:rsidR="0071087C" w:rsidRPr="00E6516F" w14:paraId="4DB6E547" w14:textId="77777777" w:rsidTr="00174677">
        <w:tc>
          <w:tcPr>
            <w:tcW w:w="2835" w:type="dxa"/>
            <w:vAlign w:val="center"/>
          </w:tcPr>
          <w:p w14:paraId="35FC97A3" w14:textId="77777777" w:rsidR="0071087C" w:rsidRPr="00E6516F" w:rsidRDefault="0071087C" w:rsidP="00174677">
            <w:pPr>
              <w:keepNext/>
              <w:keepLines/>
              <w:spacing w:after="0"/>
              <w:rPr>
                <w:rFonts w:ascii="Arial" w:hAnsi="Arial" w:cs="Arial"/>
                <w:sz w:val="18"/>
                <w:szCs w:val="18"/>
              </w:rPr>
            </w:pPr>
            <w:r w:rsidRPr="00E6516F">
              <w:rPr>
                <w:rFonts w:ascii="Arial" w:hAnsi="Arial"/>
                <w:sz w:val="18"/>
              </w:rPr>
              <w:t xml:space="preserve">  MIME body part</w:t>
            </w:r>
          </w:p>
        </w:tc>
        <w:tc>
          <w:tcPr>
            <w:tcW w:w="2126" w:type="dxa"/>
          </w:tcPr>
          <w:p w14:paraId="365205A8" w14:textId="77777777" w:rsidR="0071087C" w:rsidRPr="00E6516F" w:rsidRDefault="0071087C" w:rsidP="00174677">
            <w:pPr>
              <w:pStyle w:val="TAL"/>
              <w:rPr>
                <w:iCs/>
              </w:rPr>
            </w:pPr>
            <w:r w:rsidRPr="00E6516F">
              <w:rPr>
                <w:iCs/>
              </w:rPr>
              <w:t>not present</w:t>
            </w:r>
          </w:p>
        </w:tc>
        <w:tc>
          <w:tcPr>
            <w:tcW w:w="2126" w:type="dxa"/>
            <w:tcBorders>
              <w:bottom w:val="single" w:sz="4" w:space="0" w:color="auto"/>
            </w:tcBorders>
          </w:tcPr>
          <w:p w14:paraId="03AFD5C7" w14:textId="6C3EC4EE" w:rsidR="0071087C" w:rsidRPr="00E6516F" w:rsidRDefault="0071087C" w:rsidP="00174677">
            <w:pPr>
              <w:pStyle w:val="TAL"/>
              <w:rPr>
                <w:b/>
                <w:bCs/>
              </w:rPr>
            </w:pPr>
            <w:r w:rsidRPr="00E6516F">
              <w:rPr>
                <w:b/>
                <w:bCs/>
              </w:rPr>
              <w:t>MCData-Info</w:t>
            </w:r>
          </w:p>
        </w:tc>
        <w:tc>
          <w:tcPr>
            <w:tcW w:w="1418" w:type="dxa"/>
          </w:tcPr>
          <w:p w14:paraId="0BA8DB4F" w14:textId="77777777" w:rsidR="0071087C" w:rsidRPr="00E6516F" w:rsidRDefault="0071087C" w:rsidP="00174677">
            <w:pPr>
              <w:pStyle w:val="TAL"/>
            </w:pPr>
          </w:p>
        </w:tc>
        <w:tc>
          <w:tcPr>
            <w:tcW w:w="1134" w:type="dxa"/>
          </w:tcPr>
          <w:p w14:paraId="67F21906" w14:textId="77777777" w:rsidR="0071087C" w:rsidRPr="00E6516F" w:rsidRDefault="0071087C" w:rsidP="00174677">
            <w:pPr>
              <w:pStyle w:val="TAL"/>
            </w:pPr>
          </w:p>
        </w:tc>
      </w:tr>
      <w:tr w:rsidR="0071087C" w:rsidRPr="00E6516F" w14:paraId="528A67A8" w14:textId="77777777" w:rsidTr="00174677">
        <w:tc>
          <w:tcPr>
            <w:tcW w:w="2835" w:type="dxa"/>
            <w:vAlign w:val="center"/>
          </w:tcPr>
          <w:p w14:paraId="7C86B66C" w14:textId="77777777" w:rsidR="0071087C" w:rsidRPr="00E6516F" w:rsidRDefault="0071087C" w:rsidP="00174677">
            <w:pPr>
              <w:keepNext/>
              <w:keepLines/>
              <w:spacing w:after="0"/>
              <w:rPr>
                <w:rFonts w:ascii="Arial" w:hAnsi="Arial"/>
                <w:sz w:val="18"/>
              </w:rPr>
            </w:pPr>
            <w:r w:rsidRPr="00E6516F">
              <w:rPr>
                <w:rFonts w:ascii="Arial" w:hAnsi="Arial"/>
                <w:sz w:val="18"/>
              </w:rPr>
              <w:t xml:space="preserve">  MIME body part</w:t>
            </w:r>
          </w:p>
        </w:tc>
        <w:tc>
          <w:tcPr>
            <w:tcW w:w="2126" w:type="dxa"/>
          </w:tcPr>
          <w:p w14:paraId="57114113" w14:textId="77777777" w:rsidR="0071087C" w:rsidRPr="00E6516F" w:rsidRDefault="0071087C" w:rsidP="00174677">
            <w:pPr>
              <w:pStyle w:val="TAL"/>
              <w:rPr>
                <w:iCs/>
              </w:rPr>
            </w:pPr>
          </w:p>
        </w:tc>
        <w:tc>
          <w:tcPr>
            <w:tcW w:w="2126" w:type="dxa"/>
            <w:tcBorders>
              <w:bottom w:val="single" w:sz="4" w:space="0" w:color="auto"/>
            </w:tcBorders>
          </w:tcPr>
          <w:p w14:paraId="4BFA48D9" w14:textId="77777777" w:rsidR="0071087C" w:rsidRPr="00E6516F" w:rsidRDefault="0071087C" w:rsidP="00174677">
            <w:pPr>
              <w:pStyle w:val="TAL"/>
              <w:rPr>
                <w:b/>
                <w:bCs/>
              </w:rPr>
            </w:pPr>
            <w:r w:rsidRPr="00E6516F">
              <w:rPr>
                <w:b/>
                <w:bCs/>
              </w:rPr>
              <w:t>MCData Data signalling message</w:t>
            </w:r>
          </w:p>
        </w:tc>
        <w:tc>
          <w:tcPr>
            <w:tcW w:w="1418" w:type="dxa"/>
          </w:tcPr>
          <w:p w14:paraId="5BC98998" w14:textId="77777777" w:rsidR="0071087C" w:rsidRPr="00E6516F" w:rsidRDefault="0071087C" w:rsidP="00174677">
            <w:pPr>
              <w:pStyle w:val="TAL"/>
            </w:pPr>
          </w:p>
        </w:tc>
        <w:tc>
          <w:tcPr>
            <w:tcW w:w="1134" w:type="dxa"/>
          </w:tcPr>
          <w:p w14:paraId="5DB0611C" w14:textId="77777777" w:rsidR="0071087C" w:rsidRPr="00E6516F" w:rsidRDefault="0071087C" w:rsidP="00174677">
            <w:pPr>
              <w:pStyle w:val="TAL"/>
            </w:pPr>
          </w:p>
        </w:tc>
      </w:tr>
      <w:tr w:rsidR="0071087C" w:rsidRPr="00E6516F" w14:paraId="7BA30299" w14:textId="77777777" w:rsidTr="00174677">
        <w:tc>
          <w:tcPr>
            <w:tcW w:w="2835" w:type="dxa"/>
          </w:tcPr>
          <w:p w14:paraId="22B774DF" w14:textId="77777777" w:rsidR="0071087C" w:rsidRPr="00E6516F" w:rsidRDefault="0071087C" w:rsidP="00174677">
            <w:pPr>
              <w:keepNext/>
              <w:keepLines/>
              <w:spacing w:after="0"/>
              <w:rPr>
                <w:rFonts w:ascii="Arial" w:hAnsi="Arial"/>
                <w:sz w:val="18"/>
              </w:rPr>
            </w:pPr>
            <w:r w:rsidRPr="00E6516F">
              <w:rPr>
                <w:rFonts w:ascii="Arial" w:hAnsi="Arial"/>
                <w:sz w:val="18"/>
              </w:rPr>
              <w:t xml:space="preserve">    MIME-part-body</w:t>
            </w:r>
          </w:p>
        </w:tc>
        <w:tc>
          <w:tcPr>
            <w:tcW w:w="2126" w:type="dxa"/>
          </w:tcPr>
          <w:p w14:paraId="730B4482" w14:textId="77777777" w:rsidR="0071087C" w:rsidRPr="00E6516F" w:rsidRDefault="0071087C" w:rsidP="00174677">
            <w:pPr>
              <w:pStyle w:val="TAL"/>
              <w:rPr>
                <w:iCs/>
              </w:rPr>
            </w:pPr>
            <w:r w:rsidRPr="00E6516F">
              <w:t>MCData Protected Payload Message containing SDS NOTIFICATION as described in Table 6.1.2.3.3-11</w:t>
            </w:r>
          </w:p>
        </w:tc>
        <w:tc>
          <w:tcPr>
            <w:tcW w:w="2126" w:type="dxa"/>
            <w:tcBorders>
              <w:bottom w:val="single" w:sz="4" w:space="0" w:color="auto"/>
            </w:tcBorders>
          </w:tcPr>
          <w:p w14:paraId="12502398" w14:textId="77777777" w:rsidR="0071087C" w:rsidRPr="00E6516F" w:rsidRDefault="0071087C" w:rsidP="00174677">
            <w:pPr>
              <w:pStyle w:val="TAL"/>
            </w:pPr>
          </w:p>
        </w:tc>
        <w:tc>
          <w:tcPr>
            <w:tcW w:w="1418" w:type="dxa"/>
          </w:tcPr>
          <w:p w14:paraId="27723525" w14:textId="77777777" w:rsidR="0071087C" w:rsidRPr="00E6516F" w:rsidRDefault="0071087C" w:rsidP="00174677">
            <w:pPr>
              <w:pStyle w:val="TAL"/>
            </w:pPr>
          </w:p>
        </w:tc>
        <w:tc>
          <w:tcPr>
            <w:tcW w:w="1134" w:type="dxa"/>
          </w:tcPr>
          <w:p w14:paraId="636D8563" w14:textId="77777777" w:rsidR="0071087C" w:rsidRPr="00E6516F" w:rsidRDefault="0071087C" w:rsidP="00174677">
            <w:pPr>
              <w:pStyle w:val="TAL"/>
            </w:pPr>
          </w:p>
        </w:tc>
      </w:tr>
    </w:tbl>
    <w:p w14:paraId="37A7AD68" w14:textId="77777777" w:rsidR="0071087C" w:rsidRPr="00E6516F" w:rsidRDefault="0071087C" w:rsidP="0071087C"/>
    <w:p w14:paraId="36B43225" w14:textId="77777777" w:rsidR="0071087C" w:rsidRPr="00E6516F" w:rsidRDefault="0071087C" w:rsidP="0071087C">
      <w:pPr>
        <w:pStyle w:val="TH"/>
      </w:pPr>
      <w:r w:rsidRPr="00E6516F">
        <w:t>Table 6.1.2.3.3-11: SDS NOTIFICATION (Table 6.1.2.3.3-10)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721BDD83" w14:textId="77777777" w:rsidTr="00174677">
        <w:trPr>
          <w:cantSplit/>
        </w:trPr>
        <w:tc>
          <w:tcPr>
            <w:tcW w:w="9639" w:type="dxa"/>
          </w:tcPr>
          <w:p w14:paraId="39F4743B" w14:textId="77777777" w:rsidR="0071087C" w:rsidRPr="00E6516F" w:rsidRDefault="0071087C" w:rsidP="00174677">
            <w:pPr>
              <w:pStyle w:val="TAL"/>
              <w:rPr>
                <w:rFonts w:cs="Arial"/>
                <w:szCs w:val="18"/>
              </w:rPr>
            </w:pPr>
            <w:r w:rsidRPr="00E6516F">
              <w:rPr>
                <w:rFonts w:cs="Arial"/>
                <w:szCs w:val="18"/>
              </w:rPr>
              <w:t>Derivation Path: TS 36.579-1 [2], Table 5.5.3.8.3-1, condition READ</w:t>
            </w:r>
          </w:p>
        </w:tc>
      </w:tr>
    </w:tbl>
    <w:p w14:paraId="320DE1E0" w14:textId="77777777" w:rsidR="0071087C" w:rsidRPr="00E6516F" w:rsidRDefault="0071087C" w:rsidP="0071087C"/>
    <w:p w14:paraId="599F2ECE" w14:textId="4318A618" w:rsidR="0071087C" w:rsidRPr="00E6516F" w:rsidRDefault="0071087C" w:rsidP="0071087C">
      <w:pPr>
        <w:pStyle w:val="TH"/>
      </w:pPr>
      <w:r w:rsidRPr="00E6516F">
        <w:lastRenderedPageBreak/>
        <w:t>Table 6.1.2.3.3-12: SIP MESSAGE (step 11A, Table 6.1.2.3.2-1;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30B92170" w14:textId="77777777" w:rsidTr="00174677">
        <w:trPr>
          <w:cantSplit/>
        </w:trPr>
        <w:tc>
          <w:tcPr>
            <w:tcW w:w="9639" w:type="dxa"/>
            <w:gridSpan w:val="5"/>
          </w:tcPr>
          <w:p w14:paraId="4AD38C45" w14:textId="3F15E256" w:rsidR="0071087C" w:rsidRPr="00E6516F" w:rsidRDefault="0071087C" w:rsidP="00174677">
            <w:pPr>
              <w:pStyle w:val="TAL"/>
              <w:rPr>
                <w:rFonts w:cs="Arial"/>
                <w:szCs w:val="18"/>
              </w:rPr>
            </w:pPr>
            <w:r w:rsidRPr="00E6516F">
              <w:rPr>
                <w:rFonts w:cs="Arial"/>
                <w:szCs w:val="18"/>
              </w:rPr>
              <w:t>Derivation Path: TS 36.579-1 [2], Table 5.5.2.7.2-1, condition MCDATA_SDS, MIKEY, MCDATA_SIGNALLING, MCDATA_PAYLOAD</w:t>
            </w:r>
          </w:p>
        </w:tc>
      </w:tr>
      <w:tr w:rsidR="0071087C" w:rsidRPr="00E6516F" w14:paraId="191F753A" w14:textId="77777777" w:rsidTr="00174677">
        <w:tc>
          <w:tcPr>
            <w:tcW w:w="2835" w:type="dxa"/>
          </w:tcPr>
          <w:p w14:paraId="49448E84" w14:textId="77777777" w:rsidR="0071087C" w:rsidRPr="00E6516F" w:rsidRDefault="0071087C" w:rsidP="00174677">
            <w:pPr>
              <w:pStyle w:val="TAH"/>
              <w:rPr>
                <w:bCs/>
              </w:rPr>
            </w:pPr>
            <w:r w:rsidRPr="00E6516F">
              <w:rPr>
                <w:bCs/>
              </w:rPr>
              <w:t>Information Element</w:t>
            </w:r>
          </w:p>
        </w:tc>
        <w:tc>
          <w:tcPr>
            <w:tcW w:w="2126" w:type="dxa"/>
          </w:tcPr>
          <w:p w14:paraId="661C4D12"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66C593B0" w14:textId="77777777" w:rsidR="0071087C" w:rsidRPr="00E6516F" w:rsidRDefault="0071087C" w:rsidP="00174677">
            <w:pPr>
              <w:pStyle w:val="TAH"/>
              <w:rPr>
                <w:bCs/>
              </w:rPr>
            </w:pPr>
            <w:r w:rsidRPr="00E6516F">
              <w:rPr>
                <w:bCs/>
              </w:rPr>
              <w:t>Comment</w:t>
            </w:r>
          </w:p>
        </w:tc>
        <w:tc>
          <w:tcPr>
            <w:tcW w:w="1418" w:type="dxa"/>
          </w:tcPr>
          <w:p w14:paraId="44BFB335" w14:textId="77777777" w:rsidR="0071087C" w:rsidRPr="00E6516F" w:rsidRDefault="0071087C" w:rsidP="00174677">
            <w:pPr>
              <w:pStyle w:val="TAH"/>
              <w:rPr>
                <w:bCs/>
              </w:rPr>
            </w:pPr>
            <w:r w:rsidRPr="00E6516F">
              <w:rPr>
                <w:bCs/>
              </w:rPr>
              <w:t>Reference</w:t>
            </w:r>
          </w:p>
        </w:tc>
        <w:tc>
          <w:tcPr>
            <w:tcW w:w="1134" w:type="dxa"/>
          </w:tcPr>
          <w:p w14:paraId="094AE428" w14:textId="77777777" w:rsidR="0071087C" w:rsidRPr="00E6516F" w:rsidRDefault="0071087C" w:rsidP="00174677">
            <w:pPr>
              <w:pStyle w:val="TAH"/>
              <w:rPr>
                <w:bCs/>
              </w:rPr>
            </w:pPr>
            <w:r w:rsidRPr="00E6516F">
              <w:rPr>
                <w:bCs/>
              </w:rPr>
              <w:t>Condition</w:t>
            </w:r>
          </w:p>
        </w:tc>
      </w:tr>
      <w:tr w:rsidR="0071087C" w:rsidRPr="00E6516F" w14:paraId="41AA9BFE" w14:textId="77777777" w:rsidTr="00174677">
        <w:tc>
          <w:tcPr>
            <w:tcW w:w="2835" w:type="dxa"/>
            <w:vAlign w:val="center"/>
          </w:tcPr>
          <w:p w14:paraId="66E0E95E" w14:textId="77777777" w:rsidR="0071087C" w:rsidRPr="00E6516F" w:rsidRDefault="0071087C" w:rsidP="00174677">
            <w:pPr>
              <w:pStyle w:val="TAL"/>
              <w:rPr>
                <w:b/>
                <w:bCs/>
              </w:rPr>
            </w:pPr>
            <w:r w:rsidRPr="00E6516F">
              <w:rPr>
                <w:b/>
                <w:bCs/>
              </w:rPr>
              <w:t>Message-body</w:t>
            </w:r>
          </w:p>
        </w:tc>
        <w:tc>
          <w:tcPr>
            <w:tcW w:w="2126" w:type="dxa"/>
          </w:tcPr>
          <w:p w14:paraId="5D6596EF" w14:textId="77777777" w:rsidR="0071087C" w:rsidRPr="00E6516F" w:rsidRDefault="0071087C" w:rsidP="00174677">
            <w:pPr>
              <w:pStyle w:val="TAL"/>
            </w:pPr>
          </w:p>
        </w:tc>
        <w:tc>
          <w:tcPr>
            <w:tcW w:w="2126" w:type="dxa"/>
            <w:tcBorders>
              <w:bottom w:val="single" w:sz="4" w:space="0" w:color="auto"/>
            </w:tcBorders>
          </w:tcPr>
          <w:p w14:paraId="1D5C3C39" w14:textId="77777777" w:rsidR="0071087C" w:rsidRPr="00E6516F" w:rsidRDefault="0071087C" w:rsidP="00174677">
            <w:pPr>
              <w:pStyle w:val="TAL"/>
            </w:pPr>
          </w:p>
        </w:tc>
        <w:tc>
          <w:tcPr>
            <w:tcW w:w="1418" w:type="dxa"/>
          </w:tcPr>
          <w:p w14:paraId="767F11AC" w14:textId="77777777" w:rsidR="0071087C" w:rsidRPr="00E6516F" w:rsidRDefault="0071087C" w:rsidP="00174677">
            <w:pPr>
              <w:pStyle w:val="TAL"/>
            </w:pPr>
          </w:p>
        </w:tc>
        <w:tc>
          <w:tcPr>
            <w:tcW w:w="1134" w:type="dxa"/>
            <w:vAlign w:val="bottom"/>
          </w:tcPr>
          <w:p w14:paraId="03D5F1D1" w14:textId="77777777" w:rsidR="0071087C" w:rsidRPr="00E6516F" w:rsidRDefault="0071087C" w:rsidP="00174677">
            <w:pPr>
              <w:pStyle w:val="TAL"/>
            </w:pPr>
          </w:p>
        </w:tc>
      </w:tr>
      <w:tr w:rsidR="0071087C" w:rsidRPr="00E6516F" w14:paraId="5A521813" w14:textId="77777777" w:rsidTr="00174677">
        <w:tc>
          <w:tcPr>
            <w:tcW w:w="2835" w:type="dxa"/>
            <w:vAlign w:val="center"/>
          </w:tcPr>
          <w:p w14:paraId="492F3A89" w14:textId="77777777" w:rsidR="0071087C" w:rsidRPr="00E6516F" w:rsidDel="003F59FF" w:rsidRDefault="0071087C" w:rsidP="00174677">
            <w:pPr>
              <w:pStyle w:val="TAL"/>
            </w:pPr>
            <w:r w:rsidRPr="00E6516F">
              <w:t xml:space="preserve">  MIME body part</w:t>
            </w:r>
          </w:p>
        </w:tc>
        <w:tc>
          <w:tcPr>
            <w:tcW w:w="2126" w:type="dxa"/>
            <w:vAlign w:val="center"/>
          </w:tcPr>
          <w:p w14:paraId="33E57CC0" w14:textId="77777777" w:rsidR="0071087C" w:rsidRPr="00E6516F" w:rsidRDefault="0071087C" w:rsidP="00174677">
            <w:pPr>
              <w:pStyle w:val="TAL"/>
            </w:pPr>
          </w:p>
        </w:tc>
        <w:tc>
          <w:tcPr>
            <w:tcW w:w="2126" w:type="dxa"/>
            <w:tcBorders>
              <w:bottom w:val="single" w:sz="4" w:space="0" w:color="auto"/>
            </w:tcBorders>
          </w:tcPr>
          <w:p w14:paraId="05EFA992" w14:textId="1E12270D" w:rsidR="0071087C" w:rsidRPr="00E6516F" w:rsidRDefault="0071087C" w:rsidP="00174677">
            <w:pPr>
              <w:pStyle w:val="TAL"/>
              <w:rPr>
                <w:b/>
                <w:bCs/>
              </w:rPr>
            </w:pPr>
            <w:r w:rsidRPr="00E6516F">
              <w:rPr>
                <w:b/>
                <w:bCs/>
              </w:rPr>
              <w:t>MCData-Info</w:t>
            </w:r>
          </w:p>
        </w:tc>
        <w:tc>
          <w:tcPr>
            <w:tcW w:w="1418" w:type="dxa"/>
          </w:tcPr>
          <w:p w14:paraId="5648F505" w14:textId="77777777" w:rsidR="0071087C" w:rsidRPr="00E6516F" w:rsidRDefault="0071087C" w:rsidP="00174677">
            <w:pPr>
              <w:pStyle w:val="TAL"/>
            </w:pPr>
          </w:p>
        </w:tc>
        <w:tc>
          <w:tcPr>
            <w:tcW w:w="1134" w:type="dxa"/>
          </w:tcPr>
          <w:p w14:paraId="47EC9662" w14:textId="77777777" w:rsidR="0071087C" w:rsidRPr="00E6516F" w:rsidRDefault="0071087C" w:rsidP="00174677">
            <w:pPr>
              <w:pStyle w:val="TAL"/>
            </w:pPr>
          </w:p>
        </w:tc>
      </w:tr>
      <w:tr w:rsidR="0071087C" w:rsidRPr="00E6516F" w14:paraId="49981471" w14:textId="77777777" w:rsidTr="00174677">
        <w:tc>
          <w:tcPr>
            <w:tcW w:w="2835" w:type="dxa"/>
          </w:tcPr>
          <w:p w14:paraId="1A726F04" w14:textId="77777777" w:rsidR="0071087C" w:rsidRPr="00E6516F" w:rsidRDefault="0071087C" w:rsidP="00174677">
            <w:pPr>
              <w:pStyle w:val="TAL"/>
            </w:pPr>
            <w:r w:rsidRPr="00E6516F">
              <w:t xml:space="preserve">    MIME-part-body</w:t>
            </w:r>
          </w:p>
        </w:tc>
        <w:tc>
          <w:tcPr>
            <w:tcW w:w="2126" w:type="dxa"/>
          </w:tcPr>
          <w:p w14:paraId="3319A553" w14:textId="77777777" w:rsidR="0071087C" w:rsidRPr="00E6516F" w:rsidRDefault="0071087C" w:rsidP="00174677">
            <w:pPr>
              <w:pStyle w:val="TAL"/>
              <w:rPr>
                <w:iCs/>
              </w:rPr>
            </w:pPr>
            <w:r w:rsidRPr="00E6516F">
              <w:t>MCData-Info as described in Table 6.1.2.3.3-2</w:t>
            </w:r>
          </w:p>
        </w:tc>
        <w:tc>
          <w:tcPr>
            <w:tcW w:w="2126" w:type="dxa"/>
            <w:tcBorders>
              <w:bottom w:val="single" w:sz="4" w:space="0" w:color="auto"/>
            </w:tcBorders>
          </w:tcPr>
          <w:p w14:paraId="79E835D1" w14:textId="77777777" w:rsidR="0071087C" w:rsidRPr="00E6516F" w:rsidRDefault="0071087C" w:rsidP="00174677">
            <w:pPr>
              <w:pStyle w:val="TAL"/>
            </w:pPr>
          </w:p>
        </w:tc>
        <w:tc>
          <w:tcPr>
            <w:tcW w:w="1418" w:type="dxa"/>
          </w:tcPr>
          <w:p w14:paraId="5C659CDE" w14:textId="77777777" w:rsidR="0071087C" w:rsidRPr="00E6516F" w:rsidRDefault="0071087C" w:rsidP="00174677">
            <w:pPr>
              <w:pStyle w:val="TAL"/>
            </w:pPr>
          </w:p>
        </w:tc>
        <w:tc>
          <w:tcPr>
            <w:tcW w:w="1134" w:type="dxa"/>
          </w:tcPr>
          <w:p w14:paraId="413FD9EC" w14:textId="77777777" w:rsidR="0071087C" w:rsidRPr="00E6516F" w:rsidRDefault="0071087C" w:rsidP="00174677">
            <w:pPr>
              <w:pStyle w:val="TAL"/>
            </w:pPr>
          </w:p>
        </w:tc>
      </w:tr>
      <w:tr w:rsidR="0071087C" w:rsidRPr="00E6516F" w14:paraId="0DC582D3" w14:textId="77777777" w:rsidTr="00174677">
        <w:tc>
          <w:tcPr>
            <w:tcW w:w="2835" w:type="dxa"/>
            <w:vAlign w:val="center"/>
          </w:tcPr>
          <w:p w14:paraId="6A55077E" w14:textId="77777777" w:rsidR="0071087C" w:rsidRPr="00E6516F" w:rsidRDefault="0071087C" w:rsidP="00174677">
            <w:pPr>
              <w:pStyle w:val="TAL"/>
            </w:pPr>
            <w:r w:rsidRPr="00E6516F">
              <w:t xml:space="preserve">  MIME body part</w:t>
            </w:r>
          </w:p>
        </w:tc>
        <w:tc>
          <w:tcPr>
            <w:tcW w:w="2126" w:type="dxa"/>
            <w:vAlign w:val="center"/>
          </w:tcPr>
          <w:p w14:paraId="5B0D61CF" w14:textId="77777777" w:rsidR="0071087C" w:rsidRPr="00E6516F" w:rsidRDefault="0071087C" w:rsidP="00174677">
            <w:pPr>
              <w:pStyle w:val="TAL"/>
            </w:pPr>
          </w:p>
        </w:tc>
        <w:tc>
          <w:tcPr>
            <w:tcW w:w="2126" w:type="dxa"/>
            <w:tcBorders>
              <w:bottom w:val="single" w:sz="4" w:space="0" w:color="auto"/>
            </w:tcBorders>
          </w:tcPr>
          <w:p w14:paraId="2B6E37C3" w14:textId="77777777" w:rsidR="0071087C" w:rsidRPr="00E6516F" w:rsidRDefault="0071087C" w:rsidP="00174677">
            <w:pPr>
              <w:pStyle w:val="TAL"/>
              <w:rPr>
                <w:b/>
                <w:bCs/>
              </w:rPr>
            </w:pPr>
            <w:r w:rsidRPr="00E6516F">
              <w:rPr>
                <w:b/>
                <w:bCs/>
              </w:rPr>
              <w:t>MCData Data signalling messag</w:t>
            </w:r>
          </w:p>
        </w:tc>
        <w:tc>
          <w:tcPr>
            <w:tcW w:w="1418" w:type="dxa"/>
          </w:tcPr>
          <w:p w14:paraId="3E5E0D74" w14:textId="77777777" w:rsidR="0071087C" w:rsidRPr="00E6516F" w:rsidRDefault="0071087C" w:rsidP="00174677">
            <w:pPr>
              <w:pStyle w:val="TAL"/>
            </w:pPr>
          </w:p>
        </w:tc>
        <w:tc>
          <w:tcPr>
            <w:tcW w:w="1134" w:type="dxa"/>
          </w:tcPr>
          <w:p w14:paraId="3936FE46" w14:textId="77777777" w:rsidR="0071087C" w:rsidRPr="00E6516F" w:rsidRDefault="0071087C" w:rsidP="00174677">
            <w:pPr>
              <w:pStyle w:val="TAL"/>
            </w:pPr>
          </w:p>
        </w:tc>
      </w:tr>
      <w:tr w:rsidR="0071087C" w:rsidRPr="00E6516F" w14:paraId="0D237D77" w14:textId="77777777" w:rsidTr="00174677">
        <w:tc>
          <w:tcPr>
            <w:tcW w:w="2835" w:type="dxa"/>
          </w:tcPr>
          <w:p w14:paraId="6D387F63" w14:textId="77777777" w:rsidR="0071087C" w:rsidRPr="00E6516F" w:rsidRDefault="0071087C" w:rsidP="00174677">
            <w:pPr>
              <w:pStyle w:val="TAL"/>
            </w:pPr>
            <w:r w:rsidRPr="00E6516F">
              <w:t xml:space="preserve">    MIME-part-body</w:t>
            </w:r>
          </w:p>
        </w:tc>
        <w:tc>
          <w:tcPr>
            <w:tcW w:w="2126" w:type="dxa"/>
          </w:tcPr>
          <w:p w14:paraId="2B7BF5A6" w14:textId="77777777" w:rsidR="0071087C" w:rsidRPr="00E6516F" w:rsidRDefault="0071087C" w:rsidP="00174677">
            <w:pPr>
              <w:pStyle w:val="TAL"/>
            </w:pPr>
            <w:r w:rsidRPr="00E6516F">
              <w:t>MCData Protected Payload Message containing SDS SIGNALLING PAYLOAD as described in Table 6.1.2.3.3-13</w:t>
            </w:r>
          </w:p>
        </w:tc>
        <w:tc>
          <w:tcPr>
            <w:tcW w:w="2126" w:type="dxa"/>
            <w:tcBorders>
              <w:bottom w:val="single" w:sz="4" w:space="0" w:color="auto"/>
            </w:tcBorders>
          </w:tcPr>
          <w:p w14:paraId="4D8B9E5F" w14:textId="77777777" w:rsidR="0071087C" w:rsidRPr="00E6516F" w:rsidRDefault="0071087C" w:rsidP="00174677">
            <w:pPr>
              <w:pStyle w:val="TAL"/>
            </w:pPr>
          </w:p>
        </w:tc>
        <w:tc>
          <w:tcPr>
            <w:tcW w:w="1418" w:type="dxa"/>
          </w:tcPr>
          <w:p w14:paraId="00477DC7" w14:textId="77777777" w:rsidR="0071087C" w:rsidRPr="00E6516F" w:rsidRDefault="0071087C" w:rsidP="00174677">
            <w:pPr>
              <w:pStyle w:val="TAL"/>
            </w:pPr>
          </w:p>
        </w:tc>
        <w:tc>
          <w:tcPr>
            <w:tcW w:w="1134" w:type="dxa"/>
          </w:tcPr>
          <w:p w14:paraId="51B0F7E9" w14:textId="77777777" w:rsidR="0071087C" w:rsidRPr="00E6516F" w:rsidRDefault="0071087C" w:rsidP="00174677">
            <w:pPr>
              <w:pStyle w:val="TAL"/>
            </w:pPr>
          </w:p>
        </w:tc>
      </w:tr>
      <w:tr w:rsidR="0071087C" w:rsidRPr="00E6516F" w14:paraId="28CD2539" w14:textId="77777777" w:rsidTr="00174677">
        <w:tc>
          <w:tcPr>
            <w:tcW w:w="2835" w:type="dxa"/>
            <w:vAlign w:val="center"/>
          </w:tcPr>
          <w:p w14:paraId="2590FB99" w14:textId="77777777" w:rsidR="0071087C" w:rsidRPr="00E6516F" w:rsidDel="003F59FF" w:rsidRDefault="0071087C" w:rsidP="00174677">
            <w:pPr>
              <w:pStyle w:val="TAL"/>
            </w:pPr>
            <w:r w:rsidRPr="00E6516F">
              <w:t xml:space="preserve">  MIME body part</w:t>
            </w:r>
          </w:p>
        </w:tc>
        <w:tc>
          <w:tcPr>
            <w:tcW w:w="2126" w:type="dxa"/>
            <w:vAlign w:val="center"/>
          </w:tcPr>
          <w:p w14:paraId="4610ED5B" w14:textId="77777777" w:rsidR="0071087C" w:rsidRPr="00E6516F" w:rsidRDefault="0071087C" w:rsidP="00174677">
            <w:pPr>
              <w:pStyle w:val="TAL"/>
            </w:pPr>
          </w:p>
        </w:tc>
        <w:tc>
          <w:tcPr>
            <w:tcW w:w="2126" w:type="dxa"/>
            <w:tcBorders>
              <w:bottom w:val="single" w:sz="4" w:space="0" w:color="auto"/>
            </w:tcBorders>
          </w:tcPr>
          <w:p w14:paraId="126E8E8F" w14:textId="77777777" w:rsidR="0071087C" w:rsidRPr="00E6516F" w:rsidRDefault="0071087C" w:rsidP="00174677">
            <w:pPr>
              <w:pStyle w:val="TAL"/>
              <w:rPr>
                <w:b/>
                <w:bCs/>
              </w:rPr>
            </w:pPr>
            <w:r w:rsidRPr="00E6516F">
              <w:rPr>
                <w:b/>
                <w:bCs/>
              </w:rPr>
              <w:t>MCData Data message</w:t>
            </w:r>
          </w:p>
        </w:tc>
        <w:tc>
          <w:tcPr>
            <w:tcW w:w="1418" w:type="dxa"/>
          </w:tcPr>
          <w:p w14:paraId="365FB6E7" w14:textId="77777777" w:rsidR="0071087C" w:rsidRPr="00E6516F" w:rsidRDefault="0071087C" w:rsidP="00174677">
            <w:pPr>
              <w:pStyle w:val="TAL"/>
            </w:pPr>
          </w:p>
        </w:tc>
        <w:tc>
          <w:tcPr>
            <w:tcW w:w="1134" w:type="dxa"/>
          </w:tcPr>
          <w:p w14:paraId="10F8832E" w14:textId="77777777" w:rsidR="0071087C" w:rsidRPr="00E6516F" w:rsidRDefault="0071087C" w:rsidP="00174677">
            <w:pPr>
              <w:pStyle w:val="TAL"/>
            </w:pPr>
          </w:p>
        </w:tc>
      </w:tr>
      <w:tr w:rsidR="0071087C" w:rsidRPr="00E6516F" w14:paraId="305BCF64" w14:textId="77777777" w:rsidTr="00174677">
        <w:tc>
          <w:tcPr>
            <w:tcW w:w="2835" w:type="dxa"/>
          </w:tcPr>
          <w:p w14:paraId="6119C74F" w14:textId="77777777" w:rsidR="0071087C" w:rsidRPr="00E6516F" w:rsidRDefault="0071087C" w:rsidP="00174677">
            <w:pPr>
              <w:pStyle w:val="TAL"/>
            </w:pPr>
            <w:r w:rsidRPr="00E6516F">
              <w:t xml:space="preserve">    MIME-part-body</w:t>
            </w:r>
          </w:p>
        </w:tc>
        <w:tc>
          <w:tcPr>
            <w:tcW w:w="2126" w:type="dxa"/>
          </w:tcPr>
          <w:p w14:paraId="3500061B" w14:textId="77777777" w:rsidR="0071087C" w:rsidRPr="00E6516F" w:rsidRDefault="0071087C" w:rsidP="00174677">
            <w:pPr>
              <w:pStyle w:val="TAL"/>
              <w:rPr>
                <w:iCs/>
              </w:rPr>
            </w:pPr>
            <w:r w:rsidRPr="00E6516F">
              <w:t>DATA PAYLOAD as described in Table 6.1.2.3.3-4</w:t>
            </w:r>
          </w:p>
        </w:tc>
        <w:tc>
          <w:tcPr>
            <w:tcW w:w="2126" w:type="dxa"/>
            <w:tcBorders>
              <w:bottom w:val="single" w:sz="4" w:space="0" w:color="auto"/>
            </w:tcBorders>
          </w:tcPr>
          <w:p w14:paraId="5CF6FC91" w14:textId="77777777" w:rsidR="0071087C" w:rsidRPr="00E6516F" w:rsidRDefault="0071087C" w:rsidP="00174677">
            <w:pPr>
              <w:pStyle w:val="TAL"/>
            </w:pPr>
          </w:p>
        </w:tc>
        <w:tc>
          <w:tcPr>
            <w:tcW w:w="1418" w:type="dxa"/>
          </w:tcPr>
          <w:p w14:paraId="0A4440D0" w14:textId="77777777" w:rsidR="0071087C" w:rsidRPr="00E6516F" w:rsidRDefault="0071087C" w:rsidP="00174677">
            <w:pPr>
              <w:pStyle w:val="TAL"/>
            </w:pPr>
          </w:p>
        </w:tc>
        <w:tc>
          <w:tcPr>
            <w:tcW w:w="1134" w:type="dxa"/>
          </w:tcPr>
          <w:p w14:paraId="777721E2" w14:textId="77777777" w:rsidR="0071087C" w:rsidRPr="00E6516F" w:rsidRDefault="0071087C" w:rsidP="00174677">
            <w:pPr>
              <w:pStyle w:val="TAL"/>
            </w:pPr>
          </w:p>
        </w:tc>
      </w:tr>
    </w:tbl>
    <w:p w14:paraId="4D300592" w14:textId="77777777" w:rsidR="0071087C" w:rsidRPr="00E6516F" w:rsidRDefault="0071087C" w:rsidP="0071087C"/>
    <w:p w14:paraId="46528E80" w14:textId="77777777" w:rsidR="0071087C" w:rsidRPr="00E6516F" w:rsidRDefault="0071087C" w:rsidP="0071087C">
      <w:pPr>
        <w:pStyle w:val="TH"/>
      </w:pPr>
      <w:r w:rsidRPr="00E6516F">
        <w:t>Table 6.1.2.3.3-13: SDS SIGNALLING PAYLOAD (Table 6.1.2.3.3-12)</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5368F7B5" w14:textId="77777777" w:rsidTr="00174677">
        <w:trPr>
          <w:cantSplit/>
        </w:trPr>
        <w:tc>
          <w:tcPr>
            <w:tcW w:w="9644" w:type="dxa"/>
          </w:tcPr>
          <w:p w14:paraId="6831A3E2"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5.5.3.8.2-1 condition DELIVERED_READ</w:t>
            </w:r>
          </w:p>
        </w:tc>
      </w:tr>
    </w:tbl>
    <w:p w14:paraId="7CF3B617" w14:textId="77777777" w:rsidR="0071087C" w:rsidRPr="00E6516F" w:rsidRDefault="0071087C" w:rsidP="0071087C"/>
    <w:p w14:paraId="2C9D7A4E" w14:textId="3970E761" w:rsidR="0071087C" w:rsidRPr="00E6516F" w:rsidRDefault="0071087C" w:rsidP="0071087C">
      <w:pPr>
        <w:pStyle w:val="TH"/>
      </w:pPr>
      <w:r w:rsidRPr="00E6516F">
        <w:t>Table 6.1.2.3.3-14: SIP MESSAGE (step 1b1, Table 6.1.2.3.2-2;</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674A865D" w14:textId="77777777" w:rsidTr="00174677">
        <w:trPr>
          <w:cantSplit/>
        </w:trPr>
        <w:tc>
          <w:tcPr>
            <w:tcW w:w="9639" w:type="dxa"/>
            <w:gridSpan w:val="5"/>
          </w:tcPr>
          <w:p w14:paraId="3069D62F" w14:textId="11B426FF" w:rsidR="0071087C" w:rsidRPr="00E6516F" w:rsidRDefault="0071087C" w:rsidP="00174677">
            <w:pPr>
              <w:pStyle w:val="TAL"/>
              <w:rPr>
                <w:rFonts w:cs="Arial"/>
                <w:szCs w:val="18"/>
              </w:rPr>
            </w:pPr>
            <w:r w:rsidRPr="00E6516F">
              <w:rPr>
                <w:rFonts w:cs="Arial"/>
                <w:szCs w:val="18"/>
              </w:rPr>
              <w:t>Derivation Path: TS 36.579-1 [2], Table 5.5.2.7.1-1, condition MCDATA_SDS, RESOURCE_LISTS, MCDATA_SIGNALLING</w:t>
            </w:r>
          </w:p>
        </w:tc>
      </w:tr>
      <w:tr w:rsidR="0071087C" w:rsidRPr="00E6516F" w14:paraId="542B24A2" w14:textId="77777777" w:rsidTr="00174677">
        <w:tc>
          <w:tcPr>
            <w:tcW w:w="2835" w:type="dxa"/>
          </w:tcPr>
          <w:p w14:paraId="31118DF4" w14:textId="77777777" w:rsidR="0071087C" w:rsidRPr="00E6516F" w:rsidRDefault="0071087C" w:rsidP="00174677">
            <w:pPr>
              <w:pStyle w:val="TAH"/>
              <w:rPr>
                <w:bCs/>
              </w:rPr>
            </w:pPr>
            <w:r w:rsidRPr="00E6516F">
              <w:rPr>
                <w:bCs/>
              </w:rPr>
              <w:t>Information Element</w:t>
            </w:r>
          </w:p>
        </w:tc>
        <w:tc>
          <w:tcPr>
            <w:tcW w:w="2126" w:type="dxa"/>
          </w:tcPr>
          <w:p w14:paraId="097FA043"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0033DCEC" w14:textId="77777777" w:rsidR="0071087C" w:rsidRPr="00E6516F" w:rsidRDefault="0071087C" w:rsidP="00174677">
            <w:pPr>
              <w:pStyle w:val="TAH"/>
              <w:rPr>
                <w:bCs/>
              </w:rPr>
            </w:pPr>
            <w:r w:rsidRPr="00E6516F">
              <w:rPr>
                <w:bCs/>
              </w:rPr>
              <w:t>Comment</w:t>
            </w:r>
          </w:p>
        </w:tc>
        <w:tc>
          <w:tcPr>
            <w:tcW w:w="1418" w:type="dxa"/>
          </w:tcPr>
          <w:p w14:paraId="60AEEE26" w14:textId="77777777" w:rsidR="0071087C" w:rsidRPr="00E6516F" w:rsidRDefault="0071087C" w:rsidP="00174677">
            <w:pPr>
              <w:pStyle w:val="TAH"/>
              <w:rPr>
                <w:bCs/>
              </w:rPr>
            </w:pPr>
            <w:r w:rsidRPr="00E6516F">
              <w:rPr>
                <w:bCs/>
              </w:rPr>
              <w:t>Reference</w:t>
            </w:r>
          </w:p>
        </w:tc>
        <w:tc>
          <w:tcPr>
            <w:tcW w:w="1134" w:type="dxa"/>
          </w:tcPr>
          <w:p w14:paraId="31F30C49" w14:textId="77777777" w:rsidR="0071087C" w:rsidRPr="00E6516F" w:rsidRDefault="0071087C" w:rsidP="00174677">
            <w:pPr>
              <w:pStyle w:val="TAH"/>
              <w:rPr>
                <w:bCs/>
              </w:rPr>
            </w:pPr>
            <w:r w:rsidRPr="00E6516F">
              <w:rPr>
                <w:bCs/>
              </w:rPr>
              <w:t>Condition</w:t>
            </w:r>
          </w:p>
        </w:tc>
      </w:tr>
      <w:tr w:rsidR="0071087C" w:rsidRPr="00E6516F" w14:paraId="222343AE" w14:textId="77777777" w:rsidTr="00174677">
        <w:tc>
          <w:tcPr>
            <w:tcW w:w="2835" w:type="dxa"/>
            <w:vAlign w:val="center"/>
          </w:tcPr>
          <w:p w14:paraId="16294C12" w14:textId="77777777" w:rsidR="0071087C" w:rsidRPr="00E6516F" w:rsidRDefault="0071087C" w:rsidP="00174677">
            <w:pPr>
              <w:keepNext/>
              <w:keepLines/>
              <w:spacing w:after="0"/>
              <w:rPr>
                <w:rFonts w:ascii="Arial" w:hAnsi="Arial"/>
                <w:b/>
                <w:bCs/>
                <w:sz w:val="18"/>
              </w:rPr>
            </w:pPr>
            <w:r w:rsidRPr="00E6516F">
              <w:rPr>
                <w:rFonts w:ascii="Arial" w:hAnsi="Arial"/>
                <w:b/>
                <w:bCs/>
                <w:sz w:val="18"/>
              </w:rPr>
              <w:t>Message-body</w:t>
            </w:r>
          </w:p>
        </w:tc>
        <w:tc>
          <w:tcPr>
            <w:tcW w:w="2126" w:type="dxa"/>
          </w:tcPr>
          <w:p w14:paraId="4958139F" w14:textId="77777777" w:rsidR="0071087C" w:rsidRPr="00E6516F" w:rsidRDefault="0071087C" w:rsidP="00174677">
            <w:pPr>
              <w:pStyle w:val="TAL"/>
              <w:rPr>
                <w:iCs/>
              </w:rPr>
            </w:pPr>
          </w:p>
        </w:tc>
        <w:tc>
          <w:tcPr>
            <w:tcW w:w="2126" w:type="dxa"/>
            <w:tcBorders>
              <w:bottom w:val="single" w:sz="4" w:space="0" w:color="auto"/>
            </w:tcBorders>
          </w:tcPr>
          <w:p w14:paraId="52F5A6BC" w14:textId="77777777" w:rsidR="0071087C" w:rsidRPr="00E6516F" w:rsidRDefault="0071087C" w:rsidP="00174677">
            <w:pPr>
              <w:pStyle w:val="TAL"/>
            </w:pPr>
          </w:p>
        </w:tc>
        <w:tc>
          <w:tcPr>
            <w:tcW w:w="1418" w:type="dxa"/>
          </w:tcPr>
          <w:p w14:paraId="350A4A52" w14:textId="77777777" w:rsidR="0071087C" w:rsidRPr="00E6516F" w:rsidRDefault="0071087C" w:rsidP="00174677">
            <w:pPr>
              <w:pStyle w:val="TAL"/>
            </w:pPr>
          </w:p>
        </w:tc>
        <w:tc>
          <w:tcPr>
            <w:tcW w:w="1134" w:type="dxa"/>
          </w:tcPr>
          <w:p w14:paraId="66D20554" w14:textId="77777777" w:rsidR="0071087C" w:rsidRPr="00E6516F" w:rsidRDefault="0071087C" w:rsidP="00174677">
            <w:pPr>
              <w:pStyle w:val="TAL"/>
            </w:pPr>
          </w:p>
        </w:tc>
      </w:tr>
      <w:tr w:rsidR="0071087C" w:rsidRPr="00E6516F" w14:paraId="06289EED" w14:textId="77777777" w:rsidTr="00174677">
        <w:tc>
          <w:tcPr>
            <w:tcW w:w="2835" w:type="dxa"/>
            <w:vAlign w:val="center"/>
          </w:tcPr>
          <w:p w14:paraId="3DE82DB9" w14:textId="77777777" w:rsidR="0071087C" w:rsidRPr="00E6516F" w:rsidRDefault="0071087C" w:rsidP="00174677">
            <w:pPr>
              <w:keepNext/>
              <w:keepLines/>
              <w:spacing w:after="0"/>
              <w:rPr>
                <w:rFonts w:ascii="Arial" w:hAnsi="Arial" w:cs="Arial"/>
                <w:sz w:val="18"/>
                <w:szCs w:val="18"/>
              </w:rPr>
            </w:pPr>
            <w:r w:rsidRPr="00E6516F">
              <w:rPr>
                <w:rFonts w:ascii="Arial" w:hAnsi="Arial"/>
                <w:sz w:val="18"/>
              </w:rPr>
              <w:t xml:space="preserve">  MIME body part</w:t>
            </w:r>
          </w:p>
        </w:tc>
        <w:tc>
          <w:tcPr>
            <w:tcW w:w="2126" w:type="dxa"/>
          </w:tcPr>
          <w:p w14:paraId="0F2EDEF0" w14:textId="77777777" w:rsidR="0071087C" w:rsidRPr="00E6516F" w:rsidRDefault="0071087C" w:rsidP="00174677">
            <w:pPr>
              <w:pStyle w:val="TAL"/>
              <w:rPr>
                <w:iCs/>
              </w:rPr>
            </w:pPr>
            <w:r w:rsidRPr="00E6516F">
              <w:rPr>
                <w:iCs/>
              </w:rPr>
              <w:t>not present</w:t>
            </w:r>
          </w:p>
        </w:tc>
        <w:tc>
          <w:tcPr>
            <w:tcW w:w="2126" w:type="dxa"/>
            <w:tcBorders>
              <w:bottom w:val="single" w:sz="4" w:space="0" w:color="auto"/>
            </w:tcBorders>
          </w:tcPr>
          <w:p w14:paraId="142B50AB" w14:textId="4748BEDB" w:rsidR="0071087C" w:rsidRPr="00E6516F" w:rsidRDefault="0071087C" w:rsidP="00174677">
            <w:pPr>
              <w:pStyle w:val="TAL"/>
              <w:rPr>
                <w:b/>
                <w:bCs/>
              </w:rPr>
            </w:pPr>
            <w:r w:rsidRPr="00E6516F">
              <w:rPr>
                <w:b/>
                <w:bCs/>
              </w:rPr>
              <w:t>MCData-Info</w:t>
            </w:r>
          </w:p>
        </w:tc>
        <w:tc>
          <w:tcPr>
            <w:tcW w:w="1418" w:type="dxa"/>
          </w:tcPr>
          <w:p w14:paraId="5CC25B6E" w14:textId="77777777" w:rsidR="0071087C" w:rsidRPr="00E6516F" w:rsidRDefault="0071087C" w:rsidP="00174677">
            <w:pPr>
              <w:pStyle w:val="TAL"/>
            </w:pPr>
          </w:p>
        </w:tc>
        <w:tc>
          <w:tcPr>
            <w:tcW w:w="1134" w:type="dxa"/>
          </w:tcPr>
          <w:p w14:paraId="273A645A" w14:textId="77777777" w:rsidR="0071087C" w:rsidRPr="00E6516F" w:rsidRDefault="0071087C" w:rsidP="00174677">
            <w:pPr>
              <w:pStyle w:val="TAL"/>
            </w:pPr>
          </w:p>
        </w:tc>
      </w:tr>
      <w:tr w:rsidR="0071087C" w:rsidRPr="00E6516F" w14:paraId="0FF7A7C3" w14:textId="77777777" w:rsidTr="00174677">
        <w:tc>
          <w:tcPr>
            <w:tcW w:w="2835" w:type="dxa"/>
            <w:vAlign w:val="center"/>
          </w:tcPr>
          <w:p w14:paraId="5F658F7C" w14:textId="77777777" w:rsidR="0071087C" w:rsidRPr="00E6516F" w:rsidRDefault="0071087C" w:rsidP="00174677">
            <w:pPr>
              <w:keepNext/>
              <w:keepLines/>
              <w:spacing w:after="0"/>
              <w:rPr>
                <w:rFonts w:ascii="Arial" w:hAnsi="Arial"/>
                <w:sz w:val="18"/>
              </w:rPr>
            </w:pPr>
            <w:r w:rsidRPr="00E6516F">
              <w:rPr>
                <w:rFonts w:ascii="Arial" w:hAnsi="Arial"/>
                <w:sz w:val="18"/>
              </w:rPr>
              <w:t xml:space="preserve">  MIME body part</w:t>
            </w:r>
          </w:p>
        </w:tc>
        <w:tc>
          <w:tcPr>
            <w:tcW w:w="2126" w:type="dxa"/>
          </w:tcPr>
          <w:p w14:paraId="563E7A63" w14:textId="77777777" w:rsidR="0071087C" w:rsidRPr="00E6516F" w:rsidRDefault="0071087C" w:rsidP="00174677">
            <w:pPr>
              <w:pStyle w:val="TAL"/>
              <w:rPr>
                <w:iCs/>
              </w:rPr>
            </w:pPr>
          </w:p>
        </w:tc>
        <w:tc>
          <w:tcPr>
            <w:tcW w:w="2126" w:type="dxa"/>
            <w:tcBorders>
              <w:bottom w:val="single" w:sz="4" w:space="0" w:color="auto"/>
            </w:tcBorders>
          </w:tcPr>
          <w:p w14:paraId="35EA08D9" w14:textId="77777777" w:rsidR="0071087C" w:rsidRPr="00E6516F" w:rsidRDefault="0071087C" w:rsidP="00174677">
            <w:pPr>
              <w:pStyle w:val="TAL"/>
              <w:rPr>
                <w:b/>
                <w:bCs/>
              </w:rPr>
            </w:pPr>
            <w:r w:rsidRPr="00E6516F">
              <w:rPr>
                <w:b/>
                <w:bCs/>
              </w:rPr>
              <w:t>MCData Data signalling message</w:t>
            </w:r>
          </w:p>
        </w:tc>
        <w:tc>
          <w:tcPr>
            <w:tcW w:w="1418" w:type="dxa"/>
          </w:tcPr>
          <w:p w14:paraId="6E624159" w14:textId="77777777" w:rsidR="0071087C" w:rsidRPr="00E6516F" w:rsidRDefault="0071087C" w:rsidP="00174677">
            <w:pPr>
              <w:pStyle w:val="TAL"/>
            </w:pPr>
          </w:p>
        </w:tc>
        <w:tc>
          <w:tcPr>
            <w:tcW w:w="1134" w:type="dxa"/>
          </w:tcPr>
          <w:p w14:paraId="4A71EF57" w14:textId="77777777" w:rsidR="0071087C" w:rsidRPr="00E6516F" w:rsidRDefault="0071087C" w:rsidP="00174677">
            <w:pPr>
              <w:pStyle w:val="TAL"/>
            </w:pPr>
          </w:p>
        </w:tc>
      </w:tr>
      <w:tr w:rsidR="0071087C" w:rsidRPr="00E6516F" w14:paraId="64975B41" w14:textId="77777777" w:rsidTr="00174677">
        <w:tc>
          <w:tcPr>
            <w:tcW w:w="2835" w:type="dxa"/>
          </w:tcPr>
          <w:p w14:paraId="2AEB9E6F" w14:textId="77777777" w:rsidR="0071087C" w:rsidRPr="00E6516F" w:rsidRDefault="0071087C" w:rsidP="00174677">
            <w:pPr>
              <w:keepNext/>
              <w:keepLines/>
              <w:spacing w:after="0"/>
              <w:rPr>
                <w:rFonts w:ascii="Arial" w:hAnsi="Arial"/>
                <w:sz w:val="18"/>
              </w:rPr>
            </w:pPr>
            <w:r w:rsidRPr="00E6516F">
              <w:rPr>
                <w:rFonts w:ascii="Arial" w:hAnsi="Arial"/>
                <w:sz w:val="18"/>
              </w:rPr>
              <w:t xml:space="preserve">    MIME-part-body</w:t>
            </w:r>
          </w:p>
        </w:tc>
        <w:tc>
          <w:tcPr>
            <w:tcW w:w="2126" w:type="dxa"/>
          </w:tcPr>
          <w:p w14:paraId="2C29E3D0" w14:textId="77777777" w:rsidR="0071087C" w:rsidRPr="00E6516F" w:rsidRDefault="0071087C" w:rsidP="00174677">
            <w:pPr>
              <w:pStyle w:val="TAL"/>
              <w:rPr>
                <w:iCs/>
              </w:rPr>
            </w:pPr>
            <w:r w:rsidRPr="00E6516F">
              <w:t>MCData Protected Payload Message containing SDS NOTIFICATION as described in Table 6.1.2.3.3-15</w:t>
            </w:r>
          </w:p>
        </w:tc>
        <w:tc>
          <w:tcPr>
            <w:tcW w:w="2126" w:type="dxa"/>
            <w:tcBorders>
              <w:bottom w:val="single" w:sz="4" w:space="0" w:color="auto"/>
            </w:tcBorders>
          </w:tcPr>
          <w:p w14:paraId="5E157415" w14:textId="77777777" w:rsidR="0071087C" w:rsidRPr="00E6516F" w:rsidRDefault="0071087C" w:rsidP="00174677">
            <w:pPr>
              <w:pStyle w:val="TAL"/>
            </w:pPr>
          </w:p>
        </w:tc>
        <w:tc>
          <w:tcPr>
            <w:tcW w:w="1418" w:type="dxa"/>
          </w:tcPr>
          <w:p w14:paraId="78133B71" w14:textId="77777777" w:rsidR="0071087C" w:rsidRPr="00E6516F" w:rsidRDefault="0071087C" w:rsidP="00174677">
            <w:pPr>
              <w:pStyle w:val="TAL"/>
            </w:pPr>
          </w:p>
        </w:tc>
        <w:tc>
          <w:tcPr>
            <w:tcW w:w="1134" w:type="dxa"/>
          </w:tcPr>
          <w:p w14:paraId="14DC5AE2" w14:textId="77777777" w:rsidR="0071087C" w:rsidRPr="00E6516F" w:rsidRDefault="0071087C" w:rsidP="00174677">
            <w:pPr>
              <w:pStyle w:val="TAL"/>
            </w:pPr>
          </w:p>
        </w:tc>
      </w:tr>
    </w:tbl>
    <w:p w14:paraId="1D94AD93" w14:textId="77777777" w:rsidR="0071087C" w:rsidRPr="00E6516F" w:rsidRDefault="0071087C" w:rsidP="0071087C"/>
    <w:p w14:paraId="6BD39586" w14:textId="77777777" w:rsidR="0071087C" w:rsidRPr="00E6516F" w:rsidRDefault="0071087C" w:rsidP="0071087C">
      <w:pPr>
        <w:pStyle w:val="TH"/>
      </w:pPr>
      <w:r w:rsidRPr="00E6516F">
        <w:t>Table 6.1.2.3.3-15: SDS NOTIFICATION (Table 6.1.2.3.3-14)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670CDF20" w14:textId="77777777" w:rsidTr="00174677">
        <w:trPr>
          <w:cantSplit/>
        </w:trPr>
        <w:tc>
          <w:tcPr>
            <w:tcW w:w="9639" w:type="dxa"/>
          </w:tcPr>
          <w:p w14:paraId="2F1C2D91" w14:textId="77777777" w:rsidR="0071087C" w:rsidRPr="00E6516F" w:rsidRDefault="0071087C" w:rsidP="00174677">
            <w:pPr>
              <w:pStyle w:val="TAL"/>
              <w:rPr>
                <w:rFonts w:cs="Arial"/>
                <w:szCs w:val="18"/>
              </w:rPr>
            </w:pPr>
            <w:r w:rsidRPr="00E6516F">
              <w:rPr>
                <w:rFonts w:cs="Arial"/>
                <w:szCs w:val="18"/>
              </w:rPr>
              <w:t>Derivation Path: TS 36.579-1 [2], Table 5.5.3.8.3-1, condition DELIVERED_READ</w:t>
            </w:r>
          </w:p>
        </w:tc>
      </w:tr>
    </w:tbl>
    <w:p w14:paraId="73D8CB74" w14:textId="77777777" w:rsidR="0071087C" w:rsidRPr="00E6516F" w:rsidRDefault="0071087C" w:rsidP="0071087C"/>
    <w:p w14:paraId="5F021281" w14:textId="77777777" w:rsidR="0071087C" w:rsidRPr="00E6516F" w:rsidRDefault="0071087C" w:rsidP="0071087C">
      <w:pPr>
        <w:pStyle w:val="Heading3"/>
      </w:pPr>
      <w:bookmarkStart w:id="461" w:name="_Toc42507347"/>
      <w:bookmarkStart w:id="462" w:name="_Toc52307878"/>
      <w:bookmarkStart w:id="463" w:name="_Toc52782326"/>
      <w:bookmarkStart w:id="464" w:name="_Toc52782935"/>
      <w:bookmarkStart w:id="465" w:name="_Toc59042804"/>
      <w:bookmarkStart w:id="466" w:name="_Toc75459139"/>
      <w:bookmarkStart w:id="467" w:name="_Toc90630579"/>
      <w:bookmarkStart w:id="468" w:name="_Toc100778786"/>
      <w:bookmarkStart w:id="469" w:name="_Toc101286117"/>
      <w:bookmarkStart w:id="470" w:name="_Toc106817703"/>
      <w:bookmarkStart w:id="471" w:name="_Toc106817828"/>
      <w:r w:rsidRPr="00E6516F">
        <w:lastRenderedPageBreak/>
        <w:t>6.1.3</w:t>
      </w:r>
      <w:r w:rsidRPr="00E6516F">
        <w:tab/>
        <w:t>On-network / Short Data Service (SDS) / Standalone SDS Using Signalling Control Plane / Group Standalone SDS / Client Originated (CO)</w:t>
      </w:r>
      <w:bookmarkEnd w:id="443"/>
      <w:bookmarkEnd w:id="459"/>
      <w:bookmarkEnd w:id="461"/>
      <w:bookmarkEnd w:id="462"/>
      <w:bookmarkEnd w:id="463"/>
      <w:bookmarkEnd w:id="464"/>
      <w:bookmarkEnd w:id="465"/>
      <w:bookmarkEnd w:id="466"/>
      <w:bookmarkEnd w:id="467"/>
      <w:bookmarkEnd w:id="468"/>
      <w:bookmarkEnd w:id="469"/>
      <w:bookmarkEnd w:id="470"/>
      <w:bookmarkEnd w:id="471"/>
    </w:p>
    <w:p w14:paraId="6D8CD852" w14:textId="77777777" w:rsidR="0071087C" w:rsidRPr="00E6516F" w:rsidRDefault="0071087C" w:rsidP="0071087C">
      <w:pPr>
        <w:pStyle w:val="H6"/>
      </w:pPr>
      <w:bookmarkStart w:id="472" w:name="_Toc52782327"/>
      <w:bookmarkStart w:id="473" w:name="_Toc52782936"/>
      <w:bookmarkStart w:id="474" w:name="_Toc59042805"/>
      <w:bookmarkStart w:id="475" w:name="_Toc522499801"/>
      <w:r w:rsidRPr="00E6516F">
        <w:t>6.1.3.1</w:t>
      </w:r>
      <w:r w:rsidRPr="00E6516F">
        <w:tab/>
        <w:t>Test Purpose (TP)</w:t>
      </w:r>
      <w:bookmarkEnd w:id="472"/>
      <w:bookmarkEnd w:id="473"/>
      <w:bookmarkEnd w:id="474"/>
    </w:p>
    <w:p w14:paraId="4F53AC7D" w14:textId="77777777" w:rsidR="0071087C" w:rsidRPr="00E6516F" w:rsidRDefault="0071087C" w:rsidP="0071087C">
      <w:pPr>
        <w:pStyle w:val="H6"/>
      </w:pPr>
      <w:r w:rsidRPr="00E6516F">
        <w:t>(1)</w:t>
      </w:r>
    </w:p>
    <w:p w14:paraId="580D0410"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0661ACB0"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6C2A8B5D"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SDS message with a disposition of only Delivery }</w:t>
      </w:r>
    </w:p>
    <w:p w14:paraId="37316E2A"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group standalone SDS message with a disposition of only Delivery via s SIP MESSAGE message }</w:t>
      </w:r>
    </w:p>
    <w:p w14:paraId="7E5C1300" w14:textId="77777777" w:rsidR="0071087C" w:rsidRPr="00E6516F" w:rsidRDefault="0071087C" w:rsidP="0071087C">
      <w:pPr>
        <w:pStyle w:val="PL"/>
        <w:rPr>
          <w:noProof w:val="0"/>
        </w:rPr>
      </w:pPr>
      <w:r w:rsidRPr="00E6516F">
        <w:rPr>
          <w:noProof w:val="0"/>
        </w:rPr>
        <w:t xml:space="preserve">            }</w:t>
      </w:r>
    </w:p>
    <w:p w14:paraId="2D51EDB9" w14:textId="77777777" w:rsidR="0071087C" w:rsidRPr="00E6516F" w:rsidRDefault="0071087C" w:rsidP="0071087C">
      <w:pPr>
        <w:pStyle w:val="PL"/>
        <w:rPr>
          <w:noProof w:val="0"/>
        </w:rPr>
      </w:pPr>
    </w:p>
    <w:p w14:paraId="3B199C76" w14:textId="77777777" w:rsidR="0071087C" w:rsidRPr="00E6516F" w:rsidRDefault="0071087C" w:rsidP="0071087C">
      <w:pPr>
        <w:pStyle w:val="H6"/>
      </w:pPr>
      <w:r w:rsidRPr="00E6516F">
        <w:t>(2)</w:t>
      </w:r>
    </w:p>
    <w:p w14:paraId="609434EE"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 group standalone SDS message }</w:t>
      </w:r>
    </w:p>
    <w:p w14:paraId="30BF750A"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3BF9CDA9"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UE (MCDATA Client) receives a disposition response via a SIP MESSAGE message from the SS (MCDATA Server) }</w:t>
      </w:r>
    </w:p>
    <w:p w14:paraId="79539BBE"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by sending a SIP 200 (OK) message </w:t>
      </w:r>
      <w:r w:rsidRPr="00E6516F">
        <w:rPr>
          <w:b/>
          <w:noProof w:val="0"/>
        </w:rPr>
        <w:t>and</w:t>
      </w:r>
      <w:r w:rsidRPr="00E6516F">
        <w:rPr>
          <w:noProof w:val="0"/>
        </w:rPr>
        <w:t xml:space="preserve"> delivers the notification to the MCDATA User }</w:t>
      </w:r>
    </w:p>
    <w:p w14:paraId="178AAF94" w14:textId="77777777" w:rsidR="0071087C" w:rsidRPr="00E6516F" w:rsidRDefault="0071087C" w:rsidP="0071087C">
      <w:pPr>
        <w:pStyle w:val="PL"/>
        <w:rPr>
          <w:noProof w:val="0"/>
        </w:rPr>
      </w:pPr>
      <w:r w:rsidRPr="00E6516F">
        <w:rPr>
          <w:noProof w:val="0"/>
        </w:rPr>
        <w:t xml:space="preserve">            }</w:t>
      </w:r>
    </w:p>
    <w:p w14:paraId="3E7E7571" w14:textId="77777777" w:rsidR="0071087C" w:rsidRPr="00E6516F" w:rsidRDefault="0071087C" w:rsidP="0071087C">
      <w:pPr>
        <w:pStyle w:val="PL"/>
        <w:rPr>
          <w:noProof w:val="0"/>
        </w:rPr>
      </w:pPr>
    </w:p>
    <w:p w14:paraId="146C3E21" w14:textId="77777777" w:rsidR="0071087C" w:rsidRPr="00E6516F" w:rsidRDefault="0071087C" w:rsidP="0071087C">
      <w:pPr>
        <w:pStyle w:val="H6"/>
      </w:pPr>
      <w:bookmarkStart w:id="476" w:name="_Toc52782937"/>
      <w:bookmarkStart w:id="477" w:name="_Toc59042806"/>
      <w:r w:rsidRPr="00E6516F">
        <w:t>6.1.3.2</w:t>
      </w:r>
      <w:r w:rsidRPr="00E6516F">
        <w:tab/>
        <w:t>Conformance requirements</w:t>
      </w:r>
      <w:bookmarkEnd w:id="476"/>
      <w:bookmarkEnd w:id="477"/>
    </w:p>
    <w:p w14:paraId="179835CF" w14:textId="77777777" w:rsidR="0071087C" w:rsidRPr="00E6516F" w:rsidRDefault="0071087C" w:rsidP="0071087C">
      <w:r w:rsidRPr="00E6516F">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554F40E" w14:textId="77777777" w:rsidR="0071087C" w:rsidRPr="00E6516F" w:rsidRDefault="0071087C" w:rsidP="0071087C">
      <w:r w:rsidRPr="00E6516F">
        <w:t>[TS 24.282, clause 9.2.2.2.1]</w:t>
      </w:r>
    </w:p>
    <w:p w14:paraId="67239D38" w14:textId="77777777" w:rsidR="0071087C" w:rsidRPr="00E6516F" w:rsidRDefault="0071087C" w:rsidP="0071087C">
      <w:r w:rsidRPr="00E6516F">
        <w:t>The MCData client shall generate a SIP MESSAGE request in accordance with 3GPP TS 24.229 [5] and IETF RFC 3428 [6] with the clarifications given below.</w:t>
      </w:r>
    </w:p>
    <w:p w14:paraId="5C5348E8" w14:textId="77777777" w:rsidR="0071087C" w:rsidRPr="00E6516F" w:rsidRDefault="0071087C" w:rsidP="0071087C">
      <w:r w:rsidRPr="00E6516F">
        <w:t>The MCData client:</w:t>
      </w:r>
    </w:p>
    <w:p w14:paraId="0220C4C7" w14:textId="77777777" w:rsidR="0071087C" w:rsidRPr="00E6516F" w:rsidRDefault="0071087C" w:rsidP="0071087C">
      <w:pPr>
        <w:pStyle w:val="B10"/>
      </w:pPr>
      <w:r w:rsidRPr="00E6516F">
        <w:rPr>
          <w:lang w:eastAsia="ko-KR"/>
        </w:rPr>
        <w:t>1)</w:t>
      </w:r>
      <w:r w:rsidRPr="00E6516F">
        <w:rPr>
          <w:lang w:eastAsia="ko-KR"/>
        </w:rPr>
        <w:tab/>
        <w:t>shall build the SIP MESSAGE request as specified in subclause 6.2.4.1;</w:t>
      </w:r>
    </w:p>
    <w:p w14:paraId="3E29A743" w14:textId="77777777" w:rsidR="0071087C" w:rsidRPr="00E6516F" w:rsidRDefault="0071087C" w:rsidP="0071087C">
      <w:pPr>
        <w:pStyle w:val="B3"/>
        <w:ind w:left="0" w:firstLine="0"/>
      </w:pPr>
      <w:r w:rsidRPr="00E6516F">
        <w:t>...</w:t>
      </w:r>
    </w:p>
    <w:p w14:paraId="5F028C2F" w14:textId="77777777" w:rsidR="0071087C" w:rsidRPr="00E6516F" w:rsidRDefault="0071087C" w:rsidP="0071087C">
      <w:pPr>
        <w:pStyle w:val="B10"/>
      </w:pPr>
      <w:r w:rsidRPr="00E6516F">
        <w:t>3)</w:t>
      </w:r>
      <w:r w:rsidRPr="00E6516F">
        <w:tab/>
        <w:t>if a group standalone SDS message is to be sent:</w:t>
      </w:r>
    </w:p>
    <w:p w14:paraId="7FC8C58E" w14:textId="77777777" w:rsidR="0071087C" w:rsidRPr="00E6516F" w:rsidRDefault="0071087C" w:rsidP="0071087C">
      <w:pPr>
        <w:pStyle w:val="B2"/>
      </w:pPr>
      <w:r w:rsidRPr="00E6516F">
        <w:t>a)</w:t>
      </w:r>
      <w:r w:rsidRPr="00E6516F">
        <w:tab/>
        <w:t>if the "/</w:t>
      </w:r>
      <w:r w:rsidRPr="00E6516F">
        <w:rPr>
          <w:i/>
          <w:iCs/>
        </w:rPr>
        <w:t>&lt;x&gt;</w:t>
      </w:r>
      <w:r w:rsidRPr="00E6516F">
        <w:t xml:space="preserve">/&lt;x&gt;/Common/MCData/AllowedSDS" </w:t>
      </w:r>
      <w:r w:rsidRPr="00E6516F">
        <w:rPr>
          <w:lang w:eastAsia="ko-KR"/>
        </w:rPr>
        <w:t>leaf node</w:t>
      </w:r>
      <w:r w:rsidRPr="00E6516F">
        <w:t xml:space="preserve"> present in the group document of the requested MCData group, configured on the group management client as specified in </w:t>
      </w:r>
      <w:r w:rsidRPr="00E6516F">
        <w:rPr>
          <w:rFonts w:eastAsia="Gulim"/>
          <w:lang w:eastAsia="ko-KR"/>
        </w:rPr>
        <w:t xml:space="preserve">3GPP TS 24.483 [42] is set to "false", </w:t>
      </w:r>
      <w:r w:rsidRPr="00E6516F">
        <w:t>shall reject the request to send SDS and not continue with the rest of the steps in this subclause; and</w:t>
      </w:r>
    </w:p>
    <w:p w14:paraId="544FDAA9" w14:textId="77777777" w:rsidR="0071087C" w:rsidRPr="00E6516F" w:rsidRDefault="0071087C" w:rsidP="0071087C">
      <w:pPr>
        <w:pStyle w:val="B2"/>
        <w:rPr>
          <w:lang w:eastAsia="ko-KR"/>
        </w:rPr>
      </w:pPr>
      <w:r w:rsidRPr="00E6516F">
        <w:t>b)</w:t>
      </w:r>
      <w:r w:rsidRPr="00E6516F">
        <w:tab/>
      </w:r>
      <w:r w:rsidRPr="00E6516F">
        <w:rPr>
          <w:lang w:eastAsia="ko-KR"/>
        </w:rPr>
        <w:t>shall insert in the SIP MESSAGE request an application/vnd.3gpp.mcdata-info+xml MIME body with:</w:t>
      </w:r>
    </w:p>
    <w:p w14:paraId="16846BD3" w14:textId="77777777" w:rsidR="0071087C" w:rsidRPr="00E6516F" w:rsidRDefault="0071087C" w:rsidP="0071087C">
      <w:pPr>
        <w:pStyle w:val="B3"/>
      </w:pPr>
      <w:r w:rsidRPr="00E6516F">
        <w:rPr>
          <w:lang w:eastAsia="ko-KR"/>
        </w:rPr>
        <w:t>i)</w:t>
      </w:r>
      <w:r w:rsidRPr="00E6516F">
        <w:rPr>
          <w:lang w:eastAsia="ko-KR"/>
        </w:rPr>
        <w:tab/>
      </w:r>
      <w:r w:rsidRPr="00E6516F">
        <w:t>the &lt;request-type&gt; element set to a value of "group-sds";</w:t>
      </w:r>
    </w:p>
    <w:p w14:paraId="71293CBD" w14:textId="77777777" w:rsidR="0071087C" w:rsidRPr="00E6516F" w:rsidRDefault="0071087C" w:rsidP="0071087C">
      <w:pPr>
        <w:pStyle w:val="B3"/>
      </w:pPr>
      <w:r w:rsidRPr="00E6516F">
        <w:t>ii)</w:t>
      </w:r>
      <w:r w:rsidRPr="00E6516F">
        <w:tab/>
        <w:t>the &lt;mcdata-request-uri&gt; element set to the MCData group identity; and</w:t>
      </w:r>
    </w:p>
    <w:p w14:paraId="560C1C9D" w14:textId="77777777" w:rsidR="0071087C" w:rsidRPr="00E6516F" w:rsidRDefault="0071087C" w:rsidP="0071087C">
      <w:pPr>
        <w:pStyle w:val="B3"/>
      </w:pPr>
      <w:r w:rsidRPr="00E6516F">
        <w:t>iii)</w:t>
      </w:r>
      <w:r w:rsidRPr="00E6516F">
        <w:tab/>
        <w:t>the &lt;mcdata-client-id&gt; element set to the MCData client ID of the originating MCData client;</w:t>
      </w:r>
    </w:p>
    <w:p w14:paraId="29B299EA" w14:textId="77777777" w:rsidR="0071087C" w:rsidRPr="00E6516F" w:rsidRDefault="0071087C" w:rsidP="0071087C">
      <w:pPr>
        <w:pStyle w:val="B10"/>
      </w:pPr>
      <w:r w:rsidRPr="00E6516F">
        <w:t>4)</w:t>
      </w:r>
      <w:r w:rsidRPr="00E6516F">
        <w:tab/>
        <w:t>shall generate a standalone SDS message as specified in subclause 6.2.2.1; and</w:t>
      </w:r>
    </w:p>
    <w:p w14:paraId="43C7688B" w14:textId="77777777" w:rsidR="0071087C" w:rsidRPr="00E6516F" w:rsidRDefault="0071087C" w:rsidP="0071087C">
      <w:pPr>
        <w:pStyle w:val="B10"/>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540281B9" w14:textId="77777777" w:rsidR="0071087C" w:rsidRPr="00E6516F" w:rsidRDefault="0071087C" w:rsidP="0071087C">
      <w:r w:rsidRPr="00E6516F">
        <w:t>[TS 24.282, clause 6.2.2.1]</w:t>
      </w:r>
    </w:p>
    <w:p w14:paraId="7F377F41" w14:textId="77777777" w:rsidR="0071087C" w:rsidRPr="00E6516F" w:rsidRDefault="0071087C" w:rsidP="0071087C">
      <w:r w:rsidRPr="00E6516F">
        <w:t>In order to generate an SDS message, the MCData client:</w:t>
      </w:r>
    </w:p>
    <w:p w14:paraId="0F19D3C8" w14:textId="77777777" w:rsidR="0071087C" w:rsidRPr="00E6516F" w:rsidRDefault="0071087C" w:rsidP="0071087C">
      <w:pPr>
        <w:pStyle w:val="B10"/>
      </w:pPr>
      <w:r w:rsidRPr="00E6516F">
        <w:lastRenderedPageBreak/>
        <w:t>1)</w:t>
      </w:r>
      <w:r w:rsidRPr="00E6516F">
        <w:tab/>
        <w:t>shall generate an SDS SIGNALLING PAYLOAD message as specified in subclause 15.1.2;</w:t>
      </w:r>
    </w:p>
    <w:p w14:paraId="6CDE5A2C" w14:textId="77777777" w:rsidR="0071087C" w:rsidRPr="00E6516F" w:rsidRDefault="0071087C" w:rsidP="0071087C">
      <w:pPr>
        <w:pStyle w:val="B10"/>
      </w:pPr>
      <w:r w:rsidRPr="00E6516F">
        <w:t>2)</w:t>
      </w:r>
      <w:r w:rsidRPr="00E6516F">
        <w:tab/>
        <w:t>shall generate a DATA PAYLOAD message as specified in subclause 15.1.4;</w:t>
      </w:r>
    </w:p>
    <w:p w14:paraId="293644DE" w14:textId="77777777" w:rsidR="0071087C" w:rsidRPr="00E6516F" w:rsidRDefault="0071087C" w:rsidP="0071087C">
      <w:pPr>
        <w:pStyle w:val="B10"/>
      </w:pPr>
      <w:r w:rsidRPr="00E6516F">
        <w:t>3)</w:t>
      </w:r>
      <w:r w:rsidRPr="00E6516F">
        <w:tab/>
        <w:t>shall include in the SIP request, the SDS SIGNALLING PAYLOAD message in an application/vnd.3gpp.mcdata-signalling MIME body as specified in subclause E.1; and</w:t>
      </w:r>
    </w:p>
    <w:p w14:paraId="21FCCE4B" w14:textId="77777777" w:rsidR="0071087C" w:rsidRPr="00E6516F" w:rsidRDefault="0071087C" w:rsidP="0071087C">
      <w:pPr>
        <w:pStyle w:val="B10"/>
      </w:pPr>
      <w:r w:rsidRPr="00E6516F">
        <w:t>4)</w:t>
      </w:r>
      <w:r w:rsidRPr="00E6516F">
        <w:tab/>
        <w:t>shall include in the SIP request, the DATA PAYLOAD message in an application/vnd.3gpp.mcdata-payload MIME body as specified in subclause E.2.</w:t>
      </w:r>
    </w:p>
    <w:p w14:paraId="7A82DE52" w14:textId="77777777" w:rsidR="0071087C" w:rsidRPr="00E6516F" w:rsidRDefault="0071087C" w:rsidP="0071087C">
      <w:r w:rsidRPr="00E6516F">
        <w:t>When generating an SDS SIGNALLING PAYLOAD message as specified in subclause 15.1.2, the MCData client:</w:t>
      </w:r>
    </w:p>
    <w:p w14:paraId="0997F025" w14:textId="77777777" w:rsidR="0071087C" w:rsidRPr="00E6516F" w:rsidRDefault="0071087C" w:rsidP="0071087C">
      <w:pPr>
        <w:pStyle w:val="B10"/>
      </w:pPr>
      <w:r w:rsidRPr="00E6516F">
        <w:t>1)</w:t>
      </w:r>
      <w:r w:rsidRPr="00E6516F">
        <w:tab/>
        <w:t>shall set the Date and time IE to the current time as specified in subclause 15.2.8;</w:t>
      </w:r>
    </w:p>
    <w:p w14:paraId="24E474C3" w14:textId="77777777" w:rsidR="0071087C" w:rsidRPr="00E6516F" w:rsidRDefault="0071087C" w:rsidP="0071087C">
      <w:pPr>
        <w:pStyle w:val="B10"/>
      </w:pPr>
      <w:r w:rsidRPr="00E6516F">
        <w:t>2)</w:t>
      </w:r>
      <w:r w:rsidRPr="00E6516F">
        <w:tab/>
        <w:t>if the SDS message starts a new conversation, shall set the Conversation ID IE to a newly generated Conversation ID value as specified in subclause 15.2.9;</w:t>
      </w:r>
    </w:p>
    <w:p w14:paraId="6B6034F4" w14:textId="77777777" w:rsidR="0071087C" w:rsidRPr="00E6516F" w:rsidRDefault="0071087C" w:rsidP="0071087C">
      <w:pPr>
        <w:pStyle w:val="B10"/>
      </w:pPr>
      <w:r w:rsidRPr="00E6516F">
        <w:t>3)</w:t>
      </w:r>
      <w:r w:rsidRPr="00E6516F">
        <w:tab/>
        <w:t>if the SDS message continues an existing unfinished conversation, shall set the Conversation ID IE to the Conversation ID value of the existing conversation as specified in subclause 15.2.9;</w:t>
      </w:r>
    </w:p>
    <w:p w14:paraId="64DC65DB" w14:textId="77777777" w:rsidR="0071087C" w:rsidRPr="00E6516F" w:rsidRDefault="0071087C" w:rsidP="0071087C">
      <w:pPr>
        <w:pStyle w:val="B10"/>
      </w:pPr>
      <w:r w:rsidRPr="00E6516F">
        <w:t>4)</w:t>
      </w:r>
      <w:r w:rsidRPr="00E6516F">
        <w:tab/>
        <w:t>shall set the Message ID IE to a newly generated Message ID value as specified in subclause 15.2.10;</w:t>
      </w:r>
    </w:p>
    <w:p w14:paraId="763C6E14" w14:textId="77777777" w:rsidR="0071087C" w:rsidRPr="00E6516F" w:rsidRDefault="0071087C" w:rsidP="0071087C">
      <w:pPr>
        <w:pStyle w:val="B10"/>
      </w:pPr>
      <w:r w:rsidRPr="00E6516F">
        <w:t>5)</w:t>
      </w:r>
      <w:r w:rsidRPr="00E6516F">
        <w:tab/>
        <w:t>if the SDS message is in reply to a previously received SDS message, shall include the InReplyTo message ID IE with the Message ID value in the previously received SDS message;</w:t>
      </w:r>
    </w:p>
    <w:p w14:paraId="0757E836" w14:textId="77777777" w:rsidR="0071087C" w:rsidRPr="00E6516F" w:rsidRDefault="0071087C" w:rsidP="0071087C">
      <w:pPr>
        <w:pStyle w:val="B10"/>
      </w:pPr>
      <w:r w:rsidRPr="00E6516F">
        <w:t>6)</w:t>
      </w:r>
      <w:r w:rsidRPr="00E6516F">
        <w:tab/>
        <w:t>if the SDS message is for user consumption, shall not include an Application ID IE as specified in subclause 15.2.7;</w:t>
      </w:r>
    </w:p>
    <w:p w14:paraId="5274054E" w14:textId="77777777" w:rsidR="0071087C" w:rsidRPr="00E6516F" w:rsidRDefault="0071087C" w:rsidP="0071087C">
      <w:pPr>
        <w:pStyle w:val="B10"/>
      </w:pPr>
      <w:r w:rsidRPr="00E6516F">
        <w:t>7)</w:t>
      </w:r>
      <w:r w:rsidRPr="00E6516F">
        <w:tab/>
        <w:t>if the SDS message is intended for an application on the terminating MCData client, shall include an Application ID IE with an Application ID value representing the intended application as specified in subclause 15.2.7;</w:t>
      </w:r>
    </w:p>
    <w:p w14:paraId="47FC6930" w14:textId="77777777" w:rsidR="0071087C" w:rsidRPr="00E6516F" w:rsidRDefault="0071087C" w:rsidP="0071087C">
      <w:pPr>
        <w:pStyle w:val="NO"/>
      </w:pPr>
      <w:r w:rsidRPr="00E6516F">
        <w:t>NOTE:</w:t>
      </w:r>
      <w:r w:rsidRPr="00E6516F">
        <w:tab/>
        <w:t>The value chosen for the Application ID value is decided by the mission critical organisation.</w:t>
      </w:r>
    </w:p>
    <w:p w14:paraId="395C26D6" w14:textId="77777777" w:rsidR="0071087C" w:rsidRPr="00E6516F" w:rsidRDefault="0071087C" w:rsidP="0071087C">
      <w:pPr>
        <w:pStyle w:val="B10"/>
      </w:pPr>
      <w:r w:rsidRPr="00E6516F">
        <w:t>8)</w:t>
      </w:r>
      <w:r w:rsidRPr="00E6516F">
        <w:tab/>
        <w:t>if only a delivery disposition notification is required shall include a SDS disposition request type IE set to "DELIVERY" as specified in subclause 15.2.3;</w:t>
      </w:r>
    </w:p>
    <w:p w14:paraId="1F4AB5C3" w14:textId="77777777" w:rsidR="0071087C" w:rsidRPr="00E6516F" w:rsidRDefault="0071087C" w:rsidP="0071087C">
      <w:pPr>
        <w:pStyle w:val="B10"/>
      </w:pPr>
      <w:r w:rsidRPr="00E6516F">
        <w:t>9)</w:t>
      </w:r>
      <w:r w:rsidRPr="00E6516F">
        <w:tab/>
        <w:t>if only a read disposition notification is required shall include a SDS disposition request type IE set to "READ" as specified in subclause 15.2.3; and</w:t>
      </w:r>
    </w:p>
    <w:p w14:paraId="102BC166" w14:textId="77777777" w:rsidR="0071087C" w:rsidRPr="00E6516F" w:rsidRDefault="0071087C" w:rsidP="0071087C">
      <w:pPr>
        <w:pStyle w:val="B10"/>
      </w:pPr>
      <w:r w:rsidRPr="00E6516F">
        <w:t>10)</w:t>
      </w:r>
      <w:r w:rsidRPr="00E6516F">
        <w:tab/>
        <w:t>if both a delivery and read disposition notification is required shall include a SDS disposition request type IE set to "DELIVERY AND READ" as specified in subclause 15.2.3.</w:t>
      </w:r>
    </w:p>
    <w:p w14:paraId="79A72B6F" w14:textId="77777777" w:rsidR="0071087C" w:rsidRPr="00E6516F" w:rsidRDefault="0071087C" w:rsidP="0071087C">
      <w:r w:rsidRPr="00E6516F">
        <w:t>When generating an DATA PAYLOAD message for SDS as specified in subclause 15.1.4, the MCData client:</w:t>
      </w:r>
    </w:p>
    <w:p w14:paraId="1D3A492C" w14:textId="77777777" w:rsidR="0071087C" w:rsidRPr="00E6516F" w:rsidRDefault="0071087C" w:rsidP="0071087C">
      <w:pPr>
        <w:pStyle w:val="B10"/>
      </w:pPr>
      <w:r w:rsidRPr="00E6516F">
        <w:t>1)</w:t>
      </w:r>
      <w:r w:rsidRPr="00E6516F">
        <w:tab/>
        <w:t>shall set the Number of payloads IE to the number of Payload IEs that needs to be encoded, as specified in subclause 15.2.12;</w:t>
      </w:r>
    </w:p>
    <w:p w14:paraId="6015DC99" w14:textId="77777777" w:rsidR="0071087C" w:rsidRPr="00E6516F" w:rsidRDefault="0071087C" w:rsidP="0071087C">
      <w:pPr>
        <w:pStyle w:val="B10"/>
      </w:pPr>
      <w:r w:rsidRPr="00E6516F">
        <w:t>2)</w:t>
      </w:r>
      <w:r w:rsidRPr="00E6516F">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41BCBB97" w14:textId="77777777" w:rsidR="0071087C" w:rsidRPr="00E6516F" w:rsidRDefault="0071087C" w:rsidP="0071087C">
      <w:pPr>
        <w:pStyle w:val="B10"/>
      </w:pPr>
      <w:r w:rsidRPr="00E6516F">
        <w:t>3)</w:t>
      </w:r>
      <w:r w:rsidRPr="00E6516F">
        <w:tab/>
        <w:t>for each Payload IE included:</w:t>
      </w:r>
    </w:p>
    <w:p w14:paraId="007559D0" w14:textId="77777777" w:rsidR="0071087C" w:rsidRPr="00E6516F" w:rsidRDefault="0071087C" w:rsidP="0071087C">
      <w:pPr>
        <w:pStyle w:val="B2"/>
      </w:pPr>
      <w:r w:rsidRPr="00E6516F">
        <w:t>a)</w:t>
      </w:r>
      <w:r w:rsidRPr="00E6516F">
        <w:tab/>
        <w:t>if the payload is text, shall set the Payload content type as "TEXT" as specified in subclause 15.2.13;</w:t>
      </w:r>
    </w:p>
    <w:p w14:paraId="31033EC1" w14:textId="77777777" w:rsidR="0071087C" w:rsidRPr="00E6516F" w:rsidRDefault="0071087C" w:rsidP="0071087C">
      <w:pPr>
        <w:pStyle w:val="B2"/>
      </w:pPr>
      <w:r w:rsidRPr="00E6516F">
        <w:t>b)</w:t>
      </w:r>
      <w:r w:rsidRPr="00E6516F">
        <w:tab/>
        <w:t>if the payload is binary data, shall set the Payload content type as "BINARY" as specified in subclause 15.2.13;</w:t>
      </w:r>
    </w:p>
    <w:p w14:paraId="648B42CF" w14:textId="77777777" w:rsidR="0071087C" w:rsidRPr="00E6516F" w:rsidRDefault="0071087C" w:rsidP="0071087C">
      <w:pPr>
        <w:pStyle w:val="B2"/>
      </w:pPr>
      <w:r w:rsidRPr="00E6516F">
        <w:t>c)</w:t>
      </w:r>
      <w:r w:rsidRPr="00E6516F">
        <w:tab/>
        <w:t>if the payload is hyperlinks, shall set the Payload content type as "HYPERLINKS" as specified in subclause 15.2.13;</w:t>
      </w:r>
    </w:p>
    <w:p w14:paraId="4D8EFC97" w14:textId="77777777" w:rsidR="0071087C" w:rsidRPr="00E6516F" w:rsidRDefault="0071087C" w:rsidP="0071087C">
      <w:pPr>
        <w:pStyle w:val="B2"/>
      </w:pPr>
      <w:r w:rsidRPr="00E6516F">
        <w:t>d)</w:t>
      </w:r>
      <w:r w:rsidRPr="00E6516F">
        <w:tab/>
        <w:t>if the payload is location, shall set the Payload content type as "LOCATION" as specified in subclause 15.2.13; and</w:t>
      </w:r>
    </w:p>
    <w:p w14:paraId="017D18E8" w14:textId="77777777" w:rsidR="0071087C" w:rsidRPr="00E6516F" w:rsidRDefault="0071087C" w:rsidP="0071087C">
      <w:pPr>
        <w:pStyle w:val="B2"/>
      </w:pPr>
      <w:r w:rsidRPr="00E6516F">
        <w:t>e)</w:t>
      </w:r>
      <w:r w:rsidRPr="00E6516F">
        <w:tab/>
        <w:t>shall include the data to be sent in the Payload data.</w:t>
      </w:r>
    </w:p>
    <w:p w14:paraId="37312CE9" w14:textId="77777777" w:rsidR="0071087C" w:rsidRPr="00E6516F" w:rsidRDefault="0071087C" w:rsidP="0071087C">
      <w:r w:rsidRPr="00E6516F">
        <w:t>[TS 24.282, clause 6.2.4.1]</w:t>
      </w:r>
    </w:p>
    <w:p w14:paraId="7494BC10" w14:textId="77777777" w:rsidR="0071087C" w:rsidRPr="00E6516F" w:rsidRDefault="0071087C" w:rsidP="0071087C">
      <w:pPr>
        <w:rPr>
          <w:rFonts w:eastAsia="SimSun"/>
        </w:rPr>
      </w:pPr>
      <w:r w:rsidRPr="00E6516F">
        <w:rPr>
          <w:rFonts w:eastAsia="SimSun"/>
        </w:rPr>
        <w:lastRenderedPageBreak/>
        <w:t>This subclause is referenced from other procedures.</w:t>
      </w:r>
    </w:p>
    <w:p w14:paraId="08FF99D1" w14:textId="77777777" w:rsidR="0071087C" w:rsidRPr="00E6516F" w:rsidRDefault="0071087C" w:rsidP="0071087C">
      <w:r w:rsidRPr="00E6516F">
        <w:t>In a SIP MESSAGE request, the MCData client:</w:t>
      </w:r>
    </w:p>
    <w:p w14:paraId="50BC9EE6" w14:textId="77777777" w:rsidR="0071087C" w:rsidRPr="00E6516F" w:rsidRDefault="0071087C" w:rsidP="0071087C">
      <w:pPr>
        <w:pStyle w:val="B10"/>
      </w:pPr>
      <w:r w:rsidRPr="00E6516F">
        <w:t>1)</w:t>
      </w:r>
      <w:r w:rsidRPr="00E6516F">
        <w:tab/>
        <w:t>when sending SDS messages or SDS disposition notifications:</w:t>
      </w:r>
    </w:p>
    <w:p w14:paraId="6F28AB54" w14:textId="77777777" w:rsidR="0071087C" w:rsidRPr="00E6516F" w:rsidRDefault="0071087C" w:rsidP="0071087C">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0641A430" w14:textId="77777777" w:rsidR="0071087C" w:rsidRPr="00E6516F" w:rsidRDefault="0071087C" w:rsidP="0071087C">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F4483DB" w14:textId="77777777" w:rsidR="0071087C" w:rsidRPr="00E6516F" w:rsidRDefault="0071087C" w:rsidP="0071087C">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228327CD" w14:textId="77777777" w:rsidR="0071087C" w:rsidRPr="00E6516F" w:rsidRDefault="0071087C" w:rsidP="0071087C">
      <w:pPr>
        <w:pStyle w:val="B2"/>
        <w:rPr>
          <w:lang w:eastAsia="ko-KR"/>
        </w:rPr>
      </w:pPr>
      <w:r w:rsidRPr="00E6516F">
        <w:rPr>
          <w:lang w:eastAsia="ko-KR"/>
        </w:rPr>
        <w:t>…</w:t>
      </w:r>
    </w:p>
    <w:p w14:paraId="1C9AA2A4" w14:textId="77777777" w:rsidR="0071087C" w:rsidRPr="00E6516F" w:rsidRDefault="0071087C" w:rsidP="0071087C">
      <w:pPr>
        <w:pStyle w:val="B10"/>
      </w:pPr>
      <w:r w:rsidRPr="00E6516F">
        <w:t>3)</w:t>
      </w:r>
      <w:r w:rsidRPr="00E6516F">
        <w:tab/>
        <w:t>may include a P-Preferred-Identity header field in the SIP MESSAGE request containing a public user identity as specified in 3GPP TS 24.229 [5]; and</w:t>
      </w:r>
    </w:p>
    <w:p w14:paraId="735E25C6" w14:textId="77777777" w:rsidR="0071087C" w:rsidRPr="00E6516F" w:rsidRDefault="0071087C" w:rsidP="0071087C">
      <w:pPr>
        <w:pStyle w:val="B10"/>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7DDBFF9B" w14:textId="77777777" w:rsidR="0071087C" w:rsidRPr="00E6516F" w:rsidRDefault="0071087C" w:rsidP="0071087C">
      <w:r w:rsidRPr="00E6516F">
        <w:t>[TS 24.282, clause 12.2.1.2]</w:t>
      </w:r>
    </w:p>
    <w:p w14:paraId="7BE9E60D" w14:textId="77777777" w:rsidR="0071087C" w:rsidRPr="00E6516F" w:rsidRDefault="0071087C" w:rsidP="0071087C">
      <w:pPr>
        <w:rPr>
          <w:rFonts w:eastAsia="SimSun"/>
        </w:rPr>
      </w:pPr>
      <w:r w:rsidRPr="00E6516F">
        <w:rPr>
          <w:rFonts w:eastAsia="SimSun"/>
        </w:rPr>
        <w:t>Upon receipt of a:</w:t>
      </w:r>
    </w:p>
    <w:p w14:paraId="572B6D98" w14:textId="77777777" w:rsidR="0071087C" w:rsidRPr="00E6516F" w:rsidRDefault="0071087C" w:rsidP="0071087C">
      <w:pPr>
        <w:pStyle w:val="B10"/>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38183736" w14:textId="77777777" w:rsidR="0071087C" w:rsidRPr="00E6516F" w:rsidRDefault="0071087C" w:rsidP="0071087C">
      <w:pPr>
        <w:pStyle w:val="B10"/>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140AE80A" w14:textId="77777777" w:rsidR="0071087C" w:rsidRPr="00E6516F" w:rsidRDefault="0071087C" w:rsidP="0071087C">
      <w:pPr>
        <w:rPr>
          <w:rFonts w:eastAsia="SimSun"/>
        </w:rPr>
      </w:pPr>
      <w:r w:rsidRPr="00E6516F">
        <w:rPr>
          <w:rFonts w:eastAsia="SimSun"/>
        </w:rPr>
        <w:t>the MCData client:</w:t>
      </w:r>
    </w:p>
    <w:p w14:paraId="01747DCF"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6D0B2E30"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60F7C5EC" w14:textId="77777777" w:rsidR="0071087C" w:rsidRPr="00E6516F" w:rsidRDefault="0071087C" w:rsidP="0071087C">
      <w:pPr>
        <w:pStyle w:val="H6"/>
      </w:pPr>
      <w:bookmarkStart w:id="478" w:name="_Toc52782328"/>
      <w:bookmarkStart w:id="479" w:name="_Toc52782938"/>
      <w:bookmarkStart w:id="480" w:name="_Toc59042807"/>
      <w:r w:rsidRPr="00E6516F">
        <w:t>6.1.3.3</w:t>
      </w:r>
      <w:r w:rsidRPr="00E6516F">
        <w:tab/>
        <w:t>Test description</w:t>
      </w:r>
      <w:bookmarkEnd w:id="478"/>
      <w:bookmarkEnd w:id="479"/>
      <w:bookmarkEnd w:id="480"/>
    </w:p>
    <w:p w14:paraId="1C70D610" w14:textId="77777777" w:rsidR="0071087C" w:rsidRPr="00E6516F" w:rsidRDefault="0071087C" w:rsidP="0071087C">
      <w:pPr>
        <w:pStyle w:val="H6"/>
      </w:pPr>
      <w:bookmarkStart w:id="481" w:name="_Toc52782329"/>
      <w:bookmarkStart w:id="482" w:name="_Toc52782939"/>
      <w:bookmarkStart w:id="483" w:name="_Toc59042808"/>
      <w:r w:rsidRPr="00E6516F">
        <w:t>6.1.3.3.1</w:t>
      </w:r>
      <w:r w:rsidRPr="00E6516F">
        <w:tab/>
        <w:t>Pre-test conditions</w:t>
      </w:r>
      <w:bookmarkEnd w:id="481"/>
      <w:bookmarkEnd w:id="482"/>
      <w:bookmarkEnd w:id="483"/>
    </w:p>
    <w:p w14:paraId="2FD0E9CC" w14:textId="77777777" w:rsidR="0071087C" w:rsidRPr="00E6516F" w:rsidRDefault="0071087C" w:rsidP="0071087C">
      <w:pPr>
        <w:pStyle w:val="H6"/>
      </w:pPr>
      <w:r w:rsidRPr="00E6516F">
        <w:t>System Simulator:</w:t>
      </w:r>
    </w:p>
    <w:p w14:paraId="7CA6039C" w14:textId="77777777" w:rsidR="0071087C" w:rsidRPr="00E6516F" w:rsidRDefault="0071087C" w:rsidP="0071087C">
      <w:pPr>
        <w:pStyle w:val="B10"/>
      </w:pPr>
      <w:r w:rsidRPr="00E6516F">
        <w:t>-</w:t>
      </w:r>
      <w:r w:rsidRPr="00E6516F">
        <w:tab/>
        <w:t>SS (MCDATA Server)</w:t>
      </w:r>
    </w:p>
    <w:p w14:paraId="07E562F9"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612A222" w14:textId="77777777" w:rsidR="0071087C" w:rsidRPr="00E6516F" w:rsidRDefault="0071087C" w:rsidP="0071087C">
      <w:pPr>
        <w:pStyle w:val="H6"/>
      </w:pPr>
      <w:r w:rsidRPr="00E6516F">
        <w:t>IUT:</w:t>
      </w:r>
    </w:p>
    <w:p w14:paraId="13E2A442" w14:textId="77777777" w:rsidR="0071087C" w:rsidRPr="00E6516F" w:rsidRDefault="0071087C" w:rsidP="0071087C">
      <w:pPr>
        <w:pStyle w:val="B10"/>
      </w:pPr>
      <w:r w:rsidRPr="00E6516F">
        <w:t>-</w:t>
      </w:r>
      <w:r w:rsidRPr="00E6516F">
        <w:tab/>
        <w:t>UE (MCDATA Client)</w:t>
      </w:r>
    </w:p>
    <w:p w14:paraId="78C42A66" w14:textId="77777777" w:rsidR="0071087C" w:rsidRPr="00E6516F" w:rsidRDefault="0071087C" w:rsidP="0071087C">
      <w:pPr>
        <w:pStyle w:val="B10"/>
      </w:pPr>
      <w:r w:rsidRPr="00E6516F">
        <w:t>-</w:t>
      </w:r>
      <w:r w:rsidRPr="00E6516F">
        <w:tab/>
        <w:t>The test USIM set as defined in TS 36.579-1 [2], subclause 5.5.10 is inserted.</w:t>
      </w:r>
    </w:p>
    <w:p w14:paraId="23A1847C" w14:textId="77777777" w:rsidR="0071087C" w:rsidRPr="00E6516F" w:rsidRDefault="0071087C" w:rsidP="0071087C">
      <w:pPr>
        <w:pStyle w:val="H6"/>
      </w:pPr>
      <w:r w:rsidRPr="00E6516F">
        <w:t>Preamble:</w:t>
      </w:r>
    </w:p>
    <w:p w14:paraId="06645208" w14:textId="77777777" w:rsidR="0071087C" w:rsidRPr="00E6516F" w:rsidRDefault="0071087C" w:rsidP="0071087C">
      <w:pPr>
        <w:pStyle w:val="B10"/>
      </w:pPr>
      <w:r w:rsidRPr="00E6516F">
        <w:t>-</w:t>
      </w:r>
      <w:r w:rsidRPr="00E6516F">
        <w:tab/>
        <w:t>The &lt;max-payload-size-sds-cplane-bytes&gt; element shall not be present in the MCData Service Configuration document so that according to TS 24.484 [24] there is no size limit imposed for the use of C-plane procedures for the SDS message.</w:t>
      </w:r>
    </w:p>
    <w:p w14:paraId="51ABAD3C" w14:textId="77777777" w:rsidR="0071087C" w:rsidRPr="00E6516F" w:rsidRDefault="0071087C" w:rsidP="0071087C">
      <w:pPr>
        <w:pStyle w:val="B10"/>
      </w:pPr>
      <w:r w:rsidRPr="00E6516F">
        <w:lastRenderedPageBreak/>
        <w:t>-</w:t>
      </w:r>
      <w:r w:rsidRPr="00E6516F">
        <w:tab/>
        <w:t>The UE has performed the Generic Test Procedure for MCDATA UE registration as specified in TS 36.579-1 [2], subclause 5.4.2B.</w:t>
      </w:r>
    </w:p>
    <w:p w14:paraId="4221B6B5"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226B046A" w14:textId="77777777" w:rsidR="0071087C" w:rsidRPr="00E6516F" w:rsidRDefault="0071087C" w:rsidP="0071087C">
      <w:pPr>
        <w:pStyle w:val="B10"/>
      </w:pPr>
      <w:r w:rsidRPr="00E6516F">
        <w:t>-</w:t>
      </w:r>
      <w:r w:rsidRPr="00E6516F">
        <w:tab/>
        <w:t>UE States at the end of the preamble</w:t>
      </w:r>
    </w:p>
    <w:p w14:paraId="7E9514FF" w14:textId="77777777" w:rsidR="0071087C" w:rsidRPr="00E6516F" w:rsidRDefault="0071087C" w:rsidP="0071087C">
      <w:pPr>
        <w:pStyle w:val="B2"/>
      </w:pPr>
      <w:r w:rsidRPr="00E6516F">
        <w:t>-</w:t>
      </w:r>
      <w:r w:rsidRPr="00E6516F">
        <w:tab/>
        <w:t>The UE is in E-UTRA Registered, Idle Mode state.</w:t>
      </w:r>
    </w:p>
    <w:p w14:paraId="38536735"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72AB3DBC" w14:textId="77777777" w:rsidR="0071087C" w:rsidRPr="00E6516F" w:rsidRDefault="0071087C" w:rsidP="0071087C">
      <w:pPr>
        <w:pStyle w:val="H6"/>
      </w:pPr>
      <w:bookmarkStart w:id="484" w:name="_Toc52782330"/>
      <w:bookmarkStart w:id="485" w:name="_Toc52782940"/>
      <w:bookmarkStart w:id="486" w:name="_Toc59042809"/>
      <w:r w:rsidRPr="00E6516F">
        <w:t>6.1.3.3.2</w:t>
      </w:r>
      <w:r w:rsidRPr="00E6516F">
        <w:tab/>
        <w:t>Test procedure sequence</w:t>
      </w:r>
      <w:bookmarkEnd w:id="484"/>
      <w:bookmarkEnd w:id="485"/>
      <w:bookmarkEnd w:id="486"/>
    </w:p>
    <w:p w14:paraId="2E6C3B33" w14:textId="77777777" w:rsidR="0071087C" w:rsidRPr="00E6516F" w:rsidRDefault="0071087C" w:rsidP="0071087C">
      <w:pPr>
        <w:pStyle w:val="TH"/>
      </w:pPr>
      <w:r w:rsidRPr="00E6516F">
        <w:t>Table 6.1.3.3.2-1: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63EBEB9B" w14:textId="77777777" w:rsidTr="00174677">
        <w:tc>
          <w:tcPr>
            <w:tcW w:w="648" w:type="dxa"/>
            <w:tcBorders>
              <w:bottom w:val="nil"/>
            </w:tcBorders>
          </w:tcPr>
          <w:p w14:paraId="0927EE92" w14:textId="77777777" w:rsidR="0071087C" w:rsidRPr="00E6516F" w:rsidRDefault="0071087C" w:rsidP="00174677">
            <w:pPr>
              <w:pStyle w:val="TAH"/>
            </w:pPr>
            <w:r w:rsidRPr="00E6516F">
              <w:t>St</w:t>
            </w:r>
          </w:p>
        </w:tc>
        <w:tc>
          <w:tcPr>
            <w:tcW w:w="3969" w:type="dxa"/>
            <w:tcBorders>
              <w:bottom w:val="nil"/>
            </w:tcBorders>
          </w:tcPr>
          <w:p w14:paraId="5BF7FEC0" w14:textId="77777777" w:rsidR="0071087C" w:rsidRPr="00E6516F" w:rsidRDefault="0071087C" w:rsidP="00174677">
            <w:pPr>
              <w:pStyle w:val="TAH"/>
            </w:pPr>
            <w:r w:rsidRPr="00E6516F">
              <w:t>Procedure</w:t>
            </w:r>
          </w:p>
        </w:tc>
        <w:tc>
          <w:tcPr>
            <w:tcW w:w="3686" w:type="dxa"/>
            <w:gridSpan w:val="2"/>
          </w:tcPr>
          <w:p w14:paraId="53F4EFEE" w14:textId="77777777" w:rsidR="0071087C" w:rsidRPr="00E6516F" w:rsidRDefault="0071087C" w:rsidP="00174677">
            <w:pPr>
              <w:pStyle w:val="TAH"/>
            </w:pPr>
            <w:r w:rsidRPr="00E6516F">
              <w:t>Message Sequence</w:t>
            </w:r>
          </w:p>
        </w:tc>
        <w:tc>
          <w:tcPr>
            <w:tcW w:w="567" w:type="dxa"/>
            <w:tcBorders>
              <w:bottom w:val="nil"/>
            </w:tcBorders>
          </w:tcPr>
          <w:p w14:paraId="76A551AD" w14:textId="77777777" w:rsidR="0071087C" w:rsidRPr="00E6516F" w:rsidRDefault="0071087C" w:rsidP="00174677">
            <w:pPr>
              <w:pStyle w:val="TAH"/>
            </w:pPr>
            <w:r w:rsidRPr="00E6516F">
              <w:t>TP</w:t>
            </w:r>
          </w:p>
        </w:tc>
        <w:tc>
          <w:tcPr>
            <w:tcW w:w="892" w:type="dxa"/>
            <w:tcBorders>
              <w:bottom w:val="nil"/>
            </w:tcBorders>
          </w:tcPr>
          <w:p w14:paraId="3F3B6058" w14:textId="77777777" w:rsidR="0071087C" w:rsidRPr="00E6516F" w:rsidRDefault="0071087C" w:rsidP="00174677">
            <w:pPr>
              <w:pStyle w:val="TAH"/>
            </w:pPr>
            <w:r w:rsidRPr="00E6516F">
              <w:t>Verdict</w:t>
            </w:r>
          </w:p>
        </w:tc>
      </w:tr>
      <w:tr w:rsidR="0071087C" w:rsidRPr="00E6516F" w14:paraId="780A49E8" w14:textId="77777777" w:rsidTr="00174677">
        <w:tc>
          <w:tcPr>
            <w:tcW w:w="648" w:type="dxa"/>
            <w:tcBorders>
              <w:top w:val="nil"/>
            </w:tcBorders>
          </w:tcPr>
          <w:p w14:paraId="6CBA78C4" w14:textId="77777777" w:rsidR="0071087C" w:rsidRPr="00E6516F" w:rsidRDefault="0071087C" w:rsidP="00174677">
            <w:pPr>
              <w:pStyle w:val="TAH"/>
            </w:pPr>
          </w:p>
        </w:tc>
        <w:tc>
          <w:tcPr>
            <w:tcW w:w="3969" w:type="dxa"/>
            <w:tcBorders>
              <w:top w:val="nil"/>
            </w:tcBorders>
          </w:tcPr>
          <w:p w14:paraId="48B7E0C7" w14:textId="77777777" w:rsidR="0071087C" w:rsidRPr="00E6516F" w:rsidRDefault="0071087C" w:rsidP="00174677">
            <w:pPr>
              <w:pStyle w:val="TAH"/>
            </w:pPr>
          </w:p>
        </w:tc>
        <w:tc>
          <w:tcPr>
            <w:tcW w:w="709" w:type="dxa"/>
          </w:tcPr>
          <w:p w14:paraId="51370995" w14:textId="77777777" w:rsidR="0071087C" w:rsidRPr="00E6516F" w:rsidRDefault="0071087C" w:rsidP="00174677">
            <w:pPr>
              <w:pStyle w:val="TAH"/>
            </w:pPr>
            <w:r w:rsidRPr="00E6516F">
              <w:t>U - S</w:t>
            </w:r>
          </w:p>
        </w:tc>
        <w:tc>
          <w:tcPr>
            <w:tcW w:w="2977" w:type="dxa"/>
          </w:tcPr>
          <w:p w14:paraId="47778A6C" w14:textId="77777777" w:rsidR="0071087C" w:rsidRPr="00E6516F" w:rsidRDefault="0071087C" w:rsidP="00174677">
            <w:pPr>
              <w:pStyle w:val="TAH"/>
            </w:pPr>
            <w:r w:rsidRPr="00E6516F">
              <w:t>Message</w:t>
            </w:r>
          </w:p>
        </w:tc>
        <w:tc>
          <w:tcPr>
            <w:tcW w:w="567" w:type="dxa"/>
            <w:tcBorders>
              <w:top w:val="nil"/>
            </w:tcBorders>
          </w:tcPr>
          <w:p w14:paraId="50061D49" w14:textId="77777777" w:rsidR="0071087C" w:rsidRPr="00E6516F" w:rsidRDefault="0071087C" w:rsidP="00174677">
            <w:pPr>
              <w:pStyle w:val="TAH"/>
            </w:pPr>
          </w:p>
        </w:tc>
        <w:tc>
          <w:tcPr>
            <w:tcW w:w="892" w:type="dxa"/>
            <w:tcBorders>
              <w:top w:val="nil"/>
            </w:tcBorders>
          </w:tcPr>
          <w:p w14:paraId="159E6160" w14:textId="77777777" w:rsidR="0071087C" w:rsidRPr="00E6516F" w:rsidRDefault="0071087C" w:rsidP="00174677">
            <w:pPr>
              <w:pStyle w:val="TAH"/>
            </w:pPr>
          </w:p>
        </w:tc>
      </w:tr>
      <w:tr w:rsidR="0071087C" w:rsidRPr="00E6516F" w14:paraId="0570E560" w14:textId="77777777" w:rsidTr="00174677">
        <w:tc>
          <w:tcPr>
            <w:tcW w:w="648" w:type="dxa"/>
            <w:shd w:val="clear" w:color="auto" w:fill="auto"/>
          </w:tcPr>
          <w:p w14:paraId="3DC245AA" w14:textId="77777777" w:rsidR="0071087C" w:rsidRPr="00E6516F" w:rsidRDefault="0071087C" w:rsidP="00174677">
            <w:pPr>
              <w:pStyle w:val="TAC"/>
            </w:pPr>
            <w:r w:rsidRPr="00E6516F">
              <w:t>1</w:t>
            </w:r>
          </w:p>
        </w:tc>
        <w:tc>
          <w:tcPr>
            <w:tcW w:w="3969" w:type="dxa"/>
            <w:shd w:val="clear" w:color="auto" w:fill="auto"/>
          </w:tcPr>
          <w:p w14:paraId="60F75250" w14:textId="4F2AAE6A" w:rsidR="0071087C" w:rsidRPr="00E6516F" w:rsidRDefault="0071087C" w:rsidP="00174677">
            <w:pPr>
              <w:pStyle w:val="TAL"/>
            </w:pPr>
            <w:r w:rsidRPr="00E6516F">
              <w:t>Make the MCDATA User request to send a group standalone SDS message with disposition request "DELIVERY".</w:t>
            </w:r>
          </w:p>
          <w:p w14:paraId="0B1DB2D0" w14:textId="77777777" w:rsidR="0071087C" w:rsidRPr="00E6516F" w:rsidRDefault="0071087C" w:rsidP="00174677">
            <w:pPr>
              <w:pStyle w:val="TAL"/>
              <w:rPr>
                <w:szCs w:val="18"/>
              </w:rPr>
            </w:pPr>
            <w:r w:rsidRPr="00E6516F">
              <w:t>(NOTE 1)</w:t>
            </w:r>
            <w:r w:rsidRPr="00E6516F" w:rsidDel="00E67D56">
              <w:t xml:space="preserve"> </w:t>
            </w:r>
          </w:p>
        </w:tc>
        <w:tc>
          <w:tcPr>
            <w:tcW w:w="709" w:type="dxa"/>
            <w:shd w:val="clear" w:color="auto" w:fill="auto"/>
          </w:tcPr>
          <w:p w14:paraId="0D6190AF" w14:textId="77777777" w:rsidR="0071087C" w:rsidRPr="00E6516F" w:rsidRDefault="0071087C" w:rsidP="00174677">
            <w:pPr>
              <w:pStyle w:val="TAC"/>
            </w:pPr>
            <w:r w:rsidRPr="00E6516F">
              <w:t>-</w:t>
            </w:r>
          </w:p>
        </w:tc>
        <w:tc>
          <w:tcPr>
            <w:tcW w:w="2977" w:type="dxa"/>
            <w:shd w:val="clear" w:color="auto" w:fill="auto"/>
          </w:tcPr>
          <w:p w14:paraId="72F8491C" w14:textId="77777777" w:rsidR="0071087C" w:rsidRPr="00E6516F" w:rsidRDefault="0071087C" w:rsidP="00174677">
            <w:pPr>
              <w:pStyle w:val="TAL"/>
            </w:pPr>
            <w:r w:rsidRPr="00E6516F">
              <w:t>-</w:t>
            </w:r>
          </w:p>
        </w:tc>
        <w:tc>
          <w:tcPr>
            <w:tcW w:w="567" w:type="dxa"/>
            <w:shd w:val="clear" w:color="auto" w:fill="auto"/>
          </w:tcPr>
          <w:p w14:paraId="3A19B893" w14:textId="77777777" w:rsidR="0071087C" w:rsidRPr="00E6516F" w:rsidRDefault="0071087C" w:rsidP="00174677">
            <w:pPr>
              <w:pStyle w:val="TAC"/>
            </w:pPr>
            <w:r w:rsidRPr="00E6516F">
              <w:t>-</w:t>
            </w:r>
          </w:p>
        </w:tc>
        <w:tc>
          <w:tcPr>
            <w:tcW w:w="892" w:type="dxa"/>
            <w:shd w:val="clear" w:color="auto" w:fill="auto"/>
          </w:tcPr>
          <w:p w14:paraId="07CAAD8E" w14:textId="77777777" w:rsidR="0071087C" w:rsidRPr="00E6516F" w:rsidRDefault="0071087C" w:rsidP="00174677">
            <w:pPr>
              <w:pStyle w:val="TAC"/>
            </w:pPr>
            <w:r w:rsidRPr="00E6516F">
              <w:t>-</w:t>
            </w:r>
          </w:p>
        </w:tc>
      </w:tr>
      <w:tr w:rsidR="0071087C" w:rsidRPr="00E6516F" w:rsidDel="00A15EC5" w14:paraId="3C5635D0" w14:textId="77777777" w:rsidTr="00174677">
        <w:tc>
          <w:tcPr>
            <w:tcW w:w="648" w:type="dxa"/>
            <w:shd w:val="clear" w:color="auto" w:fill="auto"/>
          </w:tcPr>
          <w:p w14:paraId="690B5F40" w14:textId="77777777" w:rsidR="0071087C" w:rsidRPr="00E6516F" w:rsidDel="00A15EC5" w:rsidRDefault="0071087C" w:rsidP="00174677">
            <w:pPr>
              <w:pStyle w:val="TAC"/>
              <w:rPr>
                <w:rFonts w:cs="Arial"/>
              </w:rPr>
            </w:pPr>
            <w:r w:rsidRPr="00E6516F">
              <w:t>2-2B</w:t>
            </w:r>
          </w:p>
        </w:tc>
        <w:tc>
          <w:tcPr>
            <w:tcW w:w="3969" w:type="dxa"/>
            <w:shd w:val="clear" w:color="auto" w:fill="auto"/>
          </w:tcPr>
          <w:p w14:paraId="74520013" w14:textId="77777777" w:rsidR="0071087C" w:rsidRPr="00E6516F" w:rsidRDefault="0071087C" w:rsidP="00174677">
            <w:pPr>
              <w:pStyle w:val="TAL"/>
            </w:pPr>
            <w:r w:rsidRPr="00E6516F">
              <w:t xml:space="preserve">Check: Does the UE (MCData Client) perform steps 1a1-3 of the procedure for </w:t>
            </w:r>
            <w:r w:rsidRPr="00E6516F">
              <w:rPr>
                <w:b/>
                <w:bCs/>
              </w:rPr>
              <w:t>CO SDS or FD message transfer using signalling plane</w:t>
            </w:r>
            <w:r w:rsidRPr="00E6516F">
              <w:t xml:space="preserve"> specified in TS 36.579-1 [2] Table 5.3C.1.3-1 </w:t>
            </w:r>
            <w:r w:rsidRPr="00E6516F">
              <w:rPr>
                <w:b/>
                <w:bCs/>
              </w:rPr>
              <w:t>to send a standalone group SDS message with disposition request "DELIVERY"</w:t>
            </w:r>
            <w:r w:rsidRPr="00E6516F">
              <w:t>?</w:t>
            </w:r>
          </w:p>
          <w:p w14:paraId="08D9D357" w14:textId="77777777" w:rsidR="0071087C" w:rsidRPr="00E6516F" w:rsidDel="00A15EC5" w:rsidRDefault="0071087C" w:rsidP="00174677">
            <w:pPr>
              <w:pStyle w:val="TAL"/>
            </w:pPr>
            <w:r w:rsidRPr="00E6516F">
              <w:t>(NOTE 2)</w:t>
            </w:r>
          </w:p>
        </w:tc>
        <w:tc>
          <w:tcPr>
            <w:tcW w:w="709" w:type="dxa"/>
            <w:shd w:val="clear" w:color="auto" w:fill="auto"/>
          </w:tcPr>
          <w:p w14:paraId="278D5C97" w14:textId="77777777" w:rsidR="0071087C" w:rsidRPr="00E6516F" w:rsidDel="00A15EC5" w:rsidRDefault="0071087C" w:rsidP="00174677">
            <w:pPr>
              <w:pStyle w:val="TAC"/>
            </w:pPr>
            <w:r w:rsidRPr="00E6516F">
              <w:rPr>
                <w:szCs w:val="18"/>
              </w:rPr>
              <w:t>-</w:t>
            </w:r>
          </w:p>
        </w:tc>
        <w:tc>
          <w:tcPr>
            <w:tcW w:w="2977" w:type="dxa"/>
            <w:shd w:val="clear" w:color="auto" w:fill="auto"/>
          </w:tcPr>
          <w:p w14:paraId="7525D83B" w14:textId="77777777" w:rsidR="0071087C" w:rsidRPr="00E6516F" w:rsidDel="00A15EC5" w:rsidRDefault="0071087C" w:rsidP="00174677">
            <w:pPr>
              <w:pStyle w:val="TAL"/>
            </w:pPr>
            <w:r w:rsidRPr="00E6516F">
              <w:t>-</w:t>
            </w:r>
          </w:p>
        </w:tc>
        <w:tc>
          <w:tcPr>
            <w:tcW w:w="567" w:type="dxa"/>
            <w:shd w:val="clear" w:color="auto" w:fill="auto"/>
          </w:tcPr>
          <w:p w14:paraId="47E5454C" w14:textId="77777777" w:rsidR="0071087C" w:rsidRPr="00E6516F" w:rsidDel="00A15EC5" w:rsidRDefault="0071087C" w:rsidP="00174677">
            <w:pPr>
              <w:pStyle w:val="TAC"/>
            </w:pPr>
            <w:r w:rsidRPr="00E6516F">
              <w:t>1</w:t>
            </w:r>
          </w:p>
        </w:tc>
        <w:tc>
          <w:tcPr>
            <w:tcW w:w="892" w:type="dxa"/>
            <w:shd w:val="clear" w:color="auto" w:fill="auto"/>
          </w:tcPr>
          <w:p w14:paraId="41A043CF" w14:textId="77777777" w:rsidR="0071087C" w:rsidRPr="00E6516F" w:rsidDel="00A15EC5" w:rsidRDefault="0071087C" w:rsidP="00174677">
            <w:pPr>
              <w:pStyle w:val="TAC"/>
            </w:pPr>
            <w:r w:rsidRPr="00E6516F">
              <w:t>P</w:t>
            </w:r>
          </w:p>
        </w:tc>
      </w:tr>
      <w:tr w:rsidR="0071087C" w:rsidRPr="00E6516F" w:rsidDel="00A15EC5" w14:paraId="2580AB9C" w14:textId="77777777" w:rsidTr="00174677">
        <w:tc>
          <w:tcPr>
            <w:tcW w:w="648" w:type="dxa"/>
            <w:shd w:val="clear" w:color="auto" w:fill="auto"/>
          </w:tcPr>
          <w:p w14:paraId="525B4FB1" w14:textId="77777777" w:rsidR="0071087C" w:rsidRPr="00E6516F" w:rsidDel="00A15EC5" w:rsidRDefault="0071087C" w:rsidP="00174677">
            <w:pPr>
              <w:pStyle w:val="TAC"/>
              <w:rPr>
                <w:rFonts w:cs="Arial"/>
              </w:rPr>
            </w:pPr>
            <w:r w:rsidRPr="00E6516F">
              <w:t>3</w:t>
            </w:r>
          </w:p>
        </w:tc>
        <w:tc>
          <w:tcPr>
            <w:tcW w:w="3969" w:type="dxa"/>
            <w:shd w:val="clear" w:color="auto" w:fill="auto"/>
          </w:tcPr>
          <w:p w14:paraId="140D1F0E" w14:textId="77777777" w:rsidR="0071087C" w:rsidRPr="00E6516F" w:rsidDel="00A15EC5" w:rsidRDefault="0071087C" w:rsidP="00174677">
            <w:pPr>
              <w:pStyle w:val="TAL"/>
            </w:pPr>
            <w:r w:rsidRPr="00E6516F">
              <w:t>Void</w:t>
            </w:r>
          </w:p>
        </w:tc>
        <w:tc>
          <w:tcPr>
            <w:tcW w:w="709" w:type="dxa"/>
            <w:shd w:val="clear" w:color="auto" w:fill="auto"/>
          </w:tcPr>
          <w:p w14:paraId="566D2930" w14:textId="77777777" w:rsidR="0071087C" w:rsidRPr="00E6516F" w:rsidDel="00A15EC5" w:rsidRDefault="0071087C" w:rsidP="00174677">
            <w:pPr>
              <w:pStyle w:val="TAC"/>
            </w:pPr>
            <w:r w:rsidRPr="00E6516F">
              <w:t>-</w:t>
            </w:r>
          </w:p>
        </w:tc>
        <w:tc>
          <w:tcPr>
            <w:tcW w:w="2977" w:type="dxa"/>
            <w:shd w:val="clear" w:color="auto" w:fill="auto"/>
          </w:tcPr>
          <w:p w14:paraId="34D1ECC2" w14:textId="77777777" w:rsidR="0071087C" w:rsidRPr="00E6516F" w:rsidDel="00A15EC5" w:rsidRDefault="0071087C" w:rsidP="00174677">
            <w:pPr>
              <w:pStyle w:val="TAL"/>
            </w:pPr>
            <w:r w:rsidRPr="00E6516F">
              <w:t>-</w:t>
            </w:r>
          </w:p>
        </w:tc>
        <w:tc>
          <w:tcPr>
            <w:tcW w:w="567" w:type="dxa"/>
            <w:shd w:val="clear" w:color="auto" w:fill="auto"/>
          </w:tcPr>
          <w:p w14:paraId="74748B8A" w14:textId="77777777" w:rsidR="0071087C" w:rsidRPr="00E6516F" w:rsidDel="00A15EC5" w:rsidRDefault="0071087C" w:rsidP="00174677">
            <w:pPr>
              <w:pStyle w:val="TAC"/>
            </w:pPr>
            <w:r w:rsidRPr="00E6516F">
              <w:t>-</w:t>
            </w:r>
          </w:p>
        </w:tc>
        <w:tc>
          <w:tcPr>
            <w:tcW w:w="892" w:type="dxa"/>
            <w:shd w:val="clear" w:color="auto" w:fill="auto"/>
          </w:tcPr>
          <w:p w14:paraId="361A2EC2" w14:textId="77777777" w:rsidR="0071087C" w:rsidRPr="00E6516F" w:rsidDel="00A15EC5" w:rsidRDefault="0071087C" w:rsidP="00174677">
            <w:pPr>
              <w:pStyle w:val="TAC"/>
            </w:pPr>
            <w:r w:rsidRPr="00E6516F">
              <w:t>-</w:t>
            </w:r>
          </w:p>
        </w:tc>
      </w:tr>
      <w:tr w:rsidR="0071087C" w:rsidRPr="00E6516F" w:rsidDel="00A15EC5" w14:paraId="3BBA9EEA" w14:textId="77777777" w:rsidTr="00174677">
        <w:tc>
          <w:tcPr>
            <w:tcW w:w="648" w:type="dxa"/>
            <w:shd w:val="clear" w:color="auto" w:fill="auto"/>
          </w:tcPr>
          <w:p w14:paraId="15D719BA" w14:textId="77777777" w:rsidR="0071087C" w:rsidRPr="00E6516F" w:rsidDel="00A15EC5" w:rsidRDefault="0071087C" w:rsidP="00174677">
            <w:pPr>
              <w:pStyle w:val="TAC"/>
            </w:pPr>
            <w:r w:rsidRPr="00E6516F">
              <w:t>4</w:t>
            </w:r>
          </w:p>
        </w:tc>
        <w:tc>
          <w:tcPr>
            <w:tcW w:w="3969" w:type="dxa"/>
            <w:shd w:val="clear" w:color="auto" w:fill="auto"/>
          </w:tcPr>
          <w:p w14:paraId="7802BD3F" w14:textId="77777777" w:rsidR="0071087C" w:rsidRPr="00E6516F" w:rsidDel="00A15EC5"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the disposition notification</w:t>
            </w:r>
            <w:r w:rsidRPr="00E6516F">
              <w:t xml:space="preserve"> for the SDS message sent at step 2A?</w:t>
            </w:r>
          </w:p>
        </w:tc>
        <w:tc>
          <w:tcPr>
            <w:tcW w:w="709" w:type="dxa"/>
            <w:shd w:val="clear" w:color="auto" w:fill="auto"/>
          </w:tcPr>
          <w:p w14:paraId="1C23216F" w14:textId="77777777" w:rsidR="0071087C" w:rsidRPr="00E6516F" w:rsidDel="00A15EC5" w:rsidRDefault="0071087C" w:rsidP="00174677">
            <w:pPr>
              <w:pStyle w:val="TAC"/>
            </w:pPr>
            <w:r w:rsidRPr="00E6516F">
              <w:t>-</w:t>
            </w:r>
          </w:p>
        </w:tc>
        <w:tc>
          <w:tcPr>
            <w:tcW w:w="2977" w:type="dxa"/>
            <w:shd w:val="clear" w:color="auto" w:fill="auto"/>
          </w:tcPr>
          <w:p w14:paraId="0AC6696F" w14:textId="77777777" w:rsidR="0071087C" w:rsidRPr="00E6516F" w:rsidDel="00A15EC5" w:rsidRDefault="0071087C" w:rsidP="00174677">
            <w:pPr>
              <w:pStyle w:val="TAL"/>
            </w:pPr>
            <w:r w:rsidRPr="00E6516F">
              <w:t>-</w:t>
            </w:r>
          </w:p>
        </w:tc>
        <w:tc>
          <w:tcPr>
            <w:tcW w:w="567" w:type="dxa"/>
            <w:shd w:val="clear" w:color="auto" w:fill="auto"/>
          </w:tcPr>
          <w:p w14:paraId="78C76D16" w14:textId="77777777" w:rsidR="0071087C" w:rsidRPr="00E6516F" w:rsidDel="00A15EC5" w:rsidRDefault="0071087C" w:rsidP="00174677">
            <w:pPr>
              <w:pStyle w:val="TAC"/>
            </w:pPr>
            <w:r w:rsidRPr="00E6516F">
              <w:t>2</w:t>
            </w:r>
          </w:p>
        </w:tc>
        <w:tc>
          <w:tcPr>
            <w:tcW w:w="892" w:type="dxa"/>
            <w:shd w:val="clear" w:color="auto" w:fill="auto"/>
          </w:tcPr>
          <w:p w14:paraId="15B0D3D0" w14:textId="77777777" w:rsidR="0071087C" w:rsidRPr="00E6516F" w:rsidDel="00A15EC5" w:rsidRDefault="0071087C" w:rsidP="00174677">
            <w:pPr>
              <w:pStyle w:val="TAC"/>
            </w:pPr>
            <w:r w:rsidRPr="00E6516F">
              <w:t>P</w:t>
            </w:r>
          </w:p>
        </w:tc>
      </w:tr>
      <w:tr w:rsidR="0071087C" w:rsidRPr="00E6516F" w:rsidDel="00A15EC5" w14:paraId="269A3AA9" w14:textId="77777777" w:rsidTr="00174677">
        <w:tc>
          <w:tcPr>
            <w:tcW w:w="648" w:type="dxa"/>
            <w:shd w:val="clear" w:color="auto" w:fill="auto"/>
          </w:tcPr>
          <w:p w14:paraId="016F545F" w14:textId="77777777" w:rsidR="0071087C" w:rsidRPr="00E6516F" w:rsidDel="00A15EC5" w:rsidRDefault="0071087C" w:rsidP="00174677">
            <w:pPr>
              <w:pStyle w:val="TAC"/>
            </w:pPr>
            <w:r w:rsidRPr="00E6516F">
              <w:t>5</w:t>
            </w:r>
          </w:p>
        </w:tc>
        <w:tc>
          <w:tcPr>
            <w:tcW w:w="3969" w:type="dxa"/>
            <w:shd w:val="clear" w:color="auto" w:fill="auto"/>
          </w:tcPr>
          <w:p w14:paraId="2704806D" w14:textId="77777777" w:rsidR="0071087C" w:rsidRPr="00E6516F" w:rsidDel="00A15EC5" w:rsidRDefault="0071087C" w:rsidP="00174677">
            <w:pPr>
              <w:pStyle w:val="TAL"/>
            </w:pPr>
            <w:r w:rsidRPr="00E6516F">
              <w:t>Void</w:t>
            </w:r>
          </w:p>
        </w:tc>
        <w:tc>
          <w:tcPr>
            <w:tcW w:w="709" w:type="dxa"/>
            <w:shd w:val="clear" w:color="auto" w:fill="auto"/>
          </w:tcPr>
          <w:p w14:paraId="72BFAD1D" w14:textId="77777777" w:rsidR="0071087C" w:rsidRPr="00E6516F" w:rsidDel="00A15EC5" w:rsidRDefault="0071087C" w:rsidP="00174677">
            <w:pPr>
              <w:pStyle w:val="TAC"/>
            </w:pPr>
            <w:r w:rsidRPr="00E6516F">
              <w:t>-</w:t>
            </w:r>
          </w:p>
        </w:tc>
        <w:tc>
          <w:tcPr>
            <w:tcW w:w="2977" w:type="dxa"/>
            <w:shd w:val="clear" w:color="auto" w:fill="auto"/>
          </w:tcPr>
          <w:p w14:paraId="3E611CDF" w14:textId="77777777" w:rsidR="0071087C" w:rsidRPr="00E6516F" w:rsidDel="00A15EC5" w:rsidRDefault="0071087C" w:rsidP="00174677">
            <w:pPr>
              <w:pStyle w:val="TAL"/>
            </w:pPr>
            <w:r w:rsidRPr="00E6516F">
              <w:t>-</w:t>
            </w:r>
          </w:p>
        </w:tc>
        <w:tc>
          <w:tcPr>
            <w:tcW w:w="567" w:type="dxa"/>
            <w:shd w:val="clear" w:color="auto" w:fill="auto"/>
          </w:tcPr>
          <w:p w14:paraId="2E9D6577" w14:textId="77777777" w:rsidR="0071087C" w:rsidRPr="00E6516F" w:rsidDel="00A15EC5" w:rsidRDefault="0071087C" w:rsidP="00174677">
            <w:pPr>
              <w:pStyle w:val="TAC"/>
            </w:pPr>
            <w:r w:rsidRPr="00E6516F">
              <w:t>-</w:t>
            </w:r>
          </w:p>
        </w:tc>
        <w:tc>
          <w:tcPr>
            <w:tcW w:w="892" w:type="dxa"/>
            <w:shd w:val="clear" w:color="auto" w:fill="auto"/>
          </w:tcPr>
          <w:p w14:paraId="674A4086" w14:textId="77777777" w:rsidR="0071087C" w:rsidRPr="00E6516F" w:rsidDel="00A15EC5" w:rsidRDefault="0071087C" w:rsidP="00174677">
            <w:pPr>
              <w:pStyle w:val="TAC"/>
            </w:pPr>
            <w:r w:rsidRPr="00E6516F">
              <w:t>-</w:t>
            </w:r>
          </w:p>
        </w:tc>
      </w:tr>
      <w:tr w:rsidR="0071087C" w:rsidRPr="00E6516F" w14:paraId="7E48A950" w14:textId="77777777" w:rsidTr="00174677">
        <w:tc>
          <w:tcPr>
            <w:tcW w:w="648" w:type="dxa"/>
            <w:shd w:val="clear" w:color="auto" w:fill="auto"/>
          </w:tcPr>
          <w:p w14:paraId="05C9210B" w14:textId="77777777" w:rsidR="0071087C" w:rsidRPr="00E6516F" w:rsidRDefault="0071087C" w:rsidP="00174677">
            <w:pPr>
              <w:pStyle w:val="TAC"/>
            </w:pPr>
            <w:r w:rsidRPr="00E6516F">
              <w:t>6</w:t>
            </w:r>
          </w:p>
        </w:tc>
        <w:tc>
          <w:tcPr>
            <w:tcW w:w="3969" w:type="dxa"/>
            <w:shd w:val="clear" w:color="auto" w:fill="auto"/>
          </w:tcPr>
          <w:p w14:paraId="10054697"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to the MCDATA User?</w:t>
            </w:r>
          </w:p>
          <w:p w14:paraId="3571CD0C" w14:textId="77777777" w:rsidR="0071087C" w:rsidRPr="00E6516F" w:rsidRDefault="0071087C" w:rsidP="00174677">
            <w:pPr>
              <w:pStyle w:val="TAL"/>
            </w:pPr>
            <w:r w:rsidRPr="00E6516F">
              <w:t>(NOTE 1)</w:t>
            </w:r>
            <w:r w:rsidRPr="00E6516F" w:rsidDel="00E67D56">
              <w:t xml:space="preserve"> </w:t>
            </w:r>
          </w:p>
        </w:tc>
        <w:tc>
          <w:tcPr>
            <w:tcW w:w="709" w:type="dxa"/>
            <w:shd w:val="clear" w:color="auto" w:fill="auto"/>
          </w:tcPr>
          <w:p w14:paraId="69D4160E" w14:textId="77777777" w:rsidR="0071087C" w:rsidRPr="00E6516F" w:rsidRDefault="0071087C" w:rsidP="00174677">
            <w:pPr>
              <w:pStyle w:val="TAC"/>
              <w:rPr>
                <w:szCs w:val="18"/>
              </w:rPr>
            </w:pPr>
            <w:r w:rsidRPr="00E6516F">
              <w:t>-</w:t>
            </w:r>
          </w:p>
        </w:tc>
        <w:tc>
          <w:tcPr>
            <w:tcW w:w="2977" w:type="dxa"/>
            <w:shd w:val="clear" w:color="auto" w:fill="auto"/>
          </w:tcPr>
          <w:p w14:paraId="085F08FB" w14:textId="77777777" w:rsidR="0071087C" w:rsidRPr="00E6516F" w:rsidRDefault="0071087C" w:rsidP="00174677">
            <w:pPr>
              <w:pStyle w:val="TAL"/>
            </w:pPr>
            <w:r w:rsidRPr="00E6516F">
              <w:t>-</w:t>
            </w:r>
          </w:p>
        </w:tc>
        <w:tc>
          <w:tcPr>
            <w:tcW w:w="567" w:type="dxa"/>
            <w:shd w:val="clear" w:color="auto" w:fill="auto"/>
          </w:tcPr>
          <w:p w14:paraId="40E83C42" w14:textId="77777777" w:rsidR="0071087C" w:rsidRPr="00E6516F" w:rsidRDefault="0071087C" w:rsidP="00174677">
            <w:pPr>
              <w:pStyle w:val="TAC"/>
            </w:pPr>
            <w:r w:rsidRPr="00E6516F">
              <w:t>2</w:t>
            </w:r>
          </w:p>
        </w:tc>
        <w:tc>
          <w:tcPr>
            <w:tcW w:w="892" w:type="dxa"/>
            <w:shd w:val="clear" w:color="auto" w:fill="auto"/>
          </w:tcPr>
          <w:p w14:paraId="285C76DC" w14:textId="77777777" w:rsidR="0071087C" w:rsidRPr="00E6516F" w:rsidRDefault="0071087C" w:rsidP="00174677">
            <w:pPr>
              <w:pStyle w:val="TAC"/>
            </w:pPr>
            <w:r w:rsidRPr="00E6516F">
              <w:t>P</w:t>
            </w:r>
          </w:p>
        </w:tc>
      </w:tr>
      <w:tr w:rsidR="0071087C" w:rsidRPr="00E6516F" w14:paraId="7CFF10F8" w14:textId="77777777" w:rsidTr="00174677">
        <w:tc>
          <w:tcPr>
            <w:tcW w:w="9762" w:type="dxa"/>
            <w:gridSpan w:val="6"/>
            <w:shd w:val="clear" w:color="auto" w:fill="auto"/>
          </w:tcPr>
          <w:p w14:paraId="449468A2" w14:textId="77777777" w:rsidR="0071087C" w:rsidRPr="00E6516F" w:rsidRDefault="0071087C" w:rsidP="00174677">
            <w:pPr>
              <w:pStyle w:val="TAN"/>
            </w:pPr>
            <w:r w:rsidRPr="00E6516F">
              <w:t>NOTE 1:</w:t>
            </w:r>
            <w:r w:rsidRPr="00E6516F">
              <w:tab/>
              <w:t>This is expected to be done via a suitable implementation dependent MMI.</w:t>
            </w:r>
          </w:p>
          <w:p w14:paraId="0C7EF163" w14:textId="77777777" w:rsidR="0071087C" w:rsidRPr="00E6516F" w:rsidRDefault="0071087C" w:rsidP="00174677">
            <w:pPr>
              <w:pStyle w:val="TAN"/>
            </w:pPr>
            <w:r w:rsidRPr="00E6516F">
              <w:t>NOTE 2:</w:t>
            </w:r>
            <w:r w:rsidRPr="00E6516F">
              <w:tab/>
              <w:t>The RRC connection is not released at the end of the procedure.</w:t>
            </w:r>
          </w:p>
        </w:tc>
      </w:tr>
    </w:tbl>
    <w:p w14:paraId="603AE829" w14:textId="77777777" w:rsidR="0071087C" w:rsidRPr="00E6516F" w:rsidRDefault="0071087C" w:rsidP="0071087C"/>
    <w:p w14:paraId="4EE966A7" w14:textId="77777777" w:rsidR="0071087C" w:rsidRPr="00E6516F" w:rsidRDefault="0071087C" w:rsidP="0071087C">
      <w:pPr>
        <w:pStyle w:val="H6"/>
      </w:pPr>
      <w:bookmarkStart w:id="487" w:name="_Toc52782331"/>
      <w:bookmarkStart w:id="488" w:name="_Toc52782941"/>
      <w:bookmarkStart w:id="489" w:name="_Toc59042810"/>
      <w:r w:rsidRPr="00E6516F">
        <w:t>6.1.3.3.3</w:t>
      </w:r>
      <w:r w:rsidRPr="00E6516F">
        <w:tab/>
        <w:t>Specific message contents</w:t>
      </w:r>
      <w:bookmarkEnd w:id="487"/>
      <w:bookmarkEnd w:id="488"/>
      <w:bookmarkEnd w:id="489"/>
    </w:p>
    <w:p w14:paraId="6B13F4E0" w14:textId="3E567187" w:rsidR="0071087C" w:rsidRPr="00E6516F" w:rsidRDefault="0071087C" w:rsidP="0071087C">
      <w:pPr>
        <w:pStyle w:val="TH"/>
      </w:pPr>
      <w:bookmarkStart w:id="490" w:name="_Toc25610654"/>
      <w:r w:rsidRPr="00E6516F">
        <w:t>Table 6.1.3.3.3-1: SIP MESSAGE (step 2A, Table 6.1.3.3.2-1;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39EFF3BA" w14:textId="77777777" w:rsidTr="00174677">
        <w:trPr>
          <w:cantSplit/>
        </w:trPr>
        <w:tc>
          <w:tcPr>
            <w:tcW w:w="9639" w:type="dxa"/>
            <w:gridSpan w:val="5"/>
          </w:tcPr>
          <w:p w14:paraId="77A617E7" w14:textId="33720096" w:rsidR="0071087C" w:rsidRPr="00E6516F" w:rsidRDefault="0071087C" w:rsidP="00174677">
            <w:pPr>
              <w:pStyle w:val="TAL"/>
              <w:rPr>
                <w:rFonts w:cs="Arial"/>
                <w:szCs w:val="18"/>
              </w:rPr>
            </w:pPr>
            <w:r w:rsidRPr="00E6516F">
              <w:rPr>
                <w:rFonts w:cs="Arial"/>
                <w:szCs w:val="18"/>
              </w:rPr>
              <w:t>Derivation Path: TS 36.579-1 [2], Table 5.5.2.7.1-1, condition MCDATA_SDS, MCDATA_SIGNALLING, MCDATA_PAYLOAD</w:t>
            </w:r>
          </w:p>
        </w:tc>
      </w:tr>
      <w:tr w:rsidR="0071087C" w:rsidRPr="00E6516F" w14:paraId="089D2DF4" w14:textId="77777777" w:rsidTr="00174677">
        <w:tc>
          <w:tcPr>
            <w:tcW w:w="2835" w:type="dxa"/>
          </w:tcPr>
          <w:p w14:paraId="4565F552" w14:textId="77777777" w:rsidR="0071087C" w:rsidRPr="00E6516F" w:rsidRDefault="0071087C" w:rsidP="00174677">
            <w:pPr>
              <w:pStyle w:val="TAH"/>
              <w:rPr>
                <w:bCs/>
              </w:rPr>
            </w:pPr>
            <w:r w:rsidRPr="00E6516F">
              <w:rPr>
                <w:bCs/>
              </w:rPr>
              <w:t>Information Element</w:t>
            </w:r>
          </w:p>
        </w:tc>
        <w:tc>
          <w:tcPr>
            <w:tcW w:w="2126" w:type="dxa"/>
          </w:tcPr>
          <w:p w14:paraId="738120F4"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3BDA2C7F" w14:textId="77777777" w:rsidR="0071087C" w:rsidRPr="00E6516F" w:rsidRDefault="0071087C" w:rsidP="00174677">
            <w:pPr>
              <w:pStyle w:val="TAH"/>
              <w:rPr>
                <w:bCs/>
              </w:rPr>
            </w:pPr>
            <w:r w:rsidRPr="00E6516F">
              <w:rPr>
                <w:bCs/>
              </w:rPr>
              <w:t>Comment</w:t>
            </w:r>
          </w:p>
        </w:tc>
        <w:tc>
          <w:tcPr>
            <w:tcW w:w="1418" w:type="dxa"/>
          </w:tcPr>
          <w:p w14:paraId="3BE9E7B8" w14:textId="77777777" w:rsidR="0071087C" w:rsidRPr="00E6516F" w:rsidRDefault="0071087C" w:rsidP="00174677">
            <w:pPr>
              <w:pStyle w:val="TAH"/>
              <w:rPr>
                <w:bCs/>
              </w:rPr>
            </w:pPr>
            <w:r w:rsidRPr="00E6516F">
              <w:rPr>
                <w:bCs/>
              </w:rPr>
              <w:t>Reference</w:t>
            </w:r>
          </w:p>
        </w:tc>
        <w:tc>
          <w:tcPr>
            <w:tcW w:w="1134" w:type="dxa"/>
          </w:tcPr>
          <w:p w14:paraId="176B40AF" w14:textId="77777777" w:rsidR="0071087C" w:rsidRPr="00E6516F" w:rsidRDefault="0071087C" w:rsidP="00174677">
            <w:pPr>
              <w:pStyle w:val="TAH"/>
              <w:rPr>
                <w:bCs/>
              </w:rPr>
            </w:pPr>
            <w:r w:rsidRPr="00E6516F">
              <w:rPr>
                <w:bCs/>
              </w:rPr>
              <w:t>Condition</w:t>
            </w:r>
          </w:p>
        </w:tc>
      </w:tr>
      <w:tr w:rsidR="0071087C" w:rsidRPr="00E6516F" w14:paraId="4081005E" w14:textId="77777777" w:rsidTr="00174677">
        <w:tc>
          <w:tcPr>
            <w:tcW w:w="2835" w:type="dxa"/>
            <w:vAlign w:val="center"/>
          </w:tcPr>
          <w:p w14:paraId="10F89BD9" w14:textId="77777777" w:rsidR="0071087C" w:rsidRPr="00E6516F" w:rsidRDefault="0071087C" w:rsidP="00174677">
            <w:pPr>
              <w:pStyle w:val="TAL"/>
              <w:rPr>
                <w:b/>
                <w:bCs/>
              </w:rPr>
            </w:pPr>
            <w:r w:rsidRPr="00E6516F">
              <w:rPr>
                <w:b/>
                <w:bCs/>
              </w:rPr>
              <w:t>Message-body</w:t>
            </w:r>
          </w:p>
        </w:tc>
        <w:tc>
          <w:tcPr>
            <w:tcW w:w="2126" w:type="dxa"/>
          </w:tcPr>
          <w:p w14:paraId="2C7F7BC5" w14:textId="77777777" w:rsidR="0071087C" w:rsidRPr="00E6516F" w:rsidRDefault="0071087C" w:rsidP="00174677">
            <w:pPr>
              <w:pStyle w:val="TAL"/>
              <w:rPr>
                <w:iCs/>
              </w:rPr>
            </w:pPr>
          </w:p>
        </w:tc>
        <w:tc>
          <w:tcPr>
            <w:tcW w:w="2126" w:type="dxa"/>
            <w:tcBorders>
              <w:bottom w:val="single" w:sz="4" w:space="0" w:color="auto"/>
            </w:tcBorders>
          </w:tcPr>
          <w:p w14:paraId="31BC074A" w14:textId="77777777" w:rsidR="0071087C" w:rsidRPr="00E6516F" w:rsidRDefault="0071087C" w:rsidP="00174677">
            <w:pPr>
              <w:pStyle w:val="TAL"/>
            </w:pPr>
          </w:p>
        </w:tc>
        <w:tc>
          <w:tcPr>
            <w:tcW w:w="1418" w:type="dxa"/>
          </w:tcPr>
          <w:p w14:paraId="157069BE" w14:textId="77777777" w:rsidR="0071087C" w:rsidRPr="00E6516F" w:rsidRDefault="0071087C" w:rsidP="00174677">
            <w:pPr>
              <w:pStyle w:val="TAL"/>
            </w:pPr>
          </w:p>
        </w:tc>
        <w:tc>
          <w:tcPr>
            <w:tcW w:w="1134" w:type="dxa"/>
            <w:vAlign w:val="bottom"/>
          </w:tcPr>
          <w:p w14:paraId="149558EC" w14:textId="77777777" w:rsidR="0071087C" w:rsidRPr="00E6516F" w:rsidRDefault="0071087C" w:rsidP="00174677">
            <w:pPr>
              <w:pStyle w:val="TAL"/>
            </w:pPr>
          </w:p>
        </w:tc>
      </w:tr>
      <w:tr w:rsidR="0071087C" w:rsidRPr="00E6516F" w14:paraId="6566535E" w14:textId="77777777" w:rsidTr="00174677">
        <w:tc>
          <w:tcPr>
            <w:tcW w:w="2835" w:type="dxa"/>
            <w:vAlign w:val="center"/>
          </w:tcPr>
          <w:p w14:paraId="2FF7FD8D" w14:textId="77777777" w:rsidR="0071087C" w:rsidRPr="00E6516F" w:rsidRDefault="0071087C" w:rsidP="00174677">
            <w:pPr>
              <w:pStyle w:val="TAL"/>
              <w:rPr>
                <w:b/>
                <w:bCs/>
              </w:rPr>
            </w:pPr>
            <w:r w:rsidRPr="00E6516F">
              <w:t xml:space="preserve">  MIME body part</w:t>
            </w:r>
          </w:p>
        </w:tc>
        <w:tc>
          <w:tcPr>
            <w:tcW w:w="2126" w:type="dxa"/>
            <w:vAlign w:val="center"/>
          </w:tcPr>
          <w:p w14:paraId="57C6D72C" w14:textId="77777777" w:rsidR="0071087C" w:rsidRPr="00E6516F" w:rsidRDefault="0071087C" w:rsidP="00174677">
            <w:pPr>
              <w:pStyle w:val="TAL"/>
              <w:rPr>
                <w:iCs/>
              </w:rPr>
            </w:pPr>
          </w:p>
        </w:tc>
        <w:tc>
          <w:tcPr>
            <w:tcW w:w="2126" w:type="dxa"/>
            <w:tcBorders>
              <w:bottom w:val="single" w:sz="4" w:space="0" w:color="auto"/>
            </w:tcBorders>
          </w:tcPr>
          <w:p w14:paraId="0239A1BC" w14:textId="378D396F" w:rsidR="0071087C" w:rsidRPr="00E6516F" w:rsidRDefault="0071087C" w:rsidP="00174677">
            <w:pPr>
              <w:pStyle w:val="TAL"/>
              <w:rPr>
                <w:b/>
                <w:bCs/>
              </w:rPr>
            </w:pPr>
            <w:r w:rsidRPr="00E6516F">
              <w:rPr>
                <w:b/>
                <w:bCs/>
              </w:rPr>
              <w:t>MCData-Info</w:t>
            </w:r>
          </w:p>
        </w:tc>
        <w:tc>
          <w:tcPr>
            <w:tcW w:w="1418" w:type="dxa"/>
          </w:tcPr>
          <w:p w14:paraId="77FE483D" w14:textId="77777777" w:rsidR="0071087C" w:rsidRPr="00E6516F" w:rsidRDefault="0071087C" w:rsidP="00174677">
            <w:pPr>
              <w:pStyle w:val="TAL"/>
            </w:pPr>
          </w:p>
        </w:tc>
        <w:tc>
          <w:tcPr>
            <w:tcW w:w="1134" w:type="dxa"/>
          </w:tcPr>
          <w:p w14:paraId="71264D09" w14:textId="77777777" w:rsidR="0071087C" w:rsidRPr="00E6516F" w:rsidRDefault="0071087C" w:rsidP="00174677">
            <w:pPr>
              <w:pStyle w:val="TAL"/>
            </w:pPr>
          </w:p>
        </w:tc>
      </w:tr>
      <w:tr w:rsidR="0071087C" w:rsidRPr="00E6516F" w14:paraId="080FAAD3" w14:textId="77777777" w:rsidTr="00174677">
        <w:tc>
          <w:tcPr>
            <w:tcW w:w="2835" w:type="dxa"/>
          </w:tcPr>
          <w:p w14:paraId="21993C27" w14:textId="77777777" w:rsidR="0071087C" w:rsidRPr="00E6516F" w:rsidRDefault="0071087C" w:rsidP="00174677">
            <w:pPr>
              <w:pStyle w:val="TAL"/>
              <w:tabs>
                <w:tab w:val="left" w:pos="754"/>
              </w:tabs>
              <w:rPr>
                <w:b/>
                <w:bCs/>
              </w:rPr>
            </w:pPr>
            <w:r w:rsidRPr="00E6516F">
              <w:t xml:space="preserve">    MIME-part-body</w:t>
            </w:r>
          </w:p>
        </w:tc>
        <w:tc>
          <w:tcPr>
            <w:tcW w:w="2126" w:type="dxa"/>
          </w:tcPr>
          <w:p w14:paraId="0EA57971" w14:textId="77777777" w:rsidR="0071087C" w:rsidRPr="00E6516F" w:rsidRDefault="0071087C" w:rsidP="00174677">
            <w:pPr>
              <w:pStyle w:val="TAL"/>
              <w:rPr>
                <w:iCs/>
              </w:rPr>
            </w:pPr>
            <w:r w:rsidRPr="00E6516F">
              <w:t>MCData-Info as described in Table 6.1.3.3.3-2</w:t>
            </w:r>
          </w:p>
        </w:tc>
        <w:tc>
          <w:tcPr>
            <w:tcW w:w="2126" w:type="dxa"/>
            <w:tcBorders>
              <w:bottom w:val="single" w:sz="4" w:space="0" w:color="auto"/>
            </w:tcBorders>
          </w:tcPr>
          <w:p w14:paraId="7D308C49" w14:textId="77777777" w:rsidR="0071087C" w:rsidRPr="00E6516F" w:rsidRDefault="0071087C" w:rsidP="00174677">
            <w:pPr>
              <w:pStyle w:val="TAL"/>
            </w:pPr>
          </w:p>
        </w:tc>
        <w:tc>
          <w:tcPr>
            <w:tcW w:w="1418" w:type="dxa"/>
          </w:tcPr>
          <w:p w14:paraId="4A82BB1D" w14:textId="77777777" w:rsidR="0071087C" w:rsidRPr="00E6516F" w:rsidRDefault="0071087C" w:rsidP="00174677">
            <w:pPr>
              <w:pStyle w:val="TAL"/>
            </w:pPr>
          </w:p>
        </w:tc>
        <w:tc>
          <w:tcPr>
            <w:tcW w:w="1134" w:type="dxa"/>
          </w:tcPr>
          <w:p w14:paraId="14512546" w14:textId="77777777" w:rsidR="0071087C" w:rsidRPr="00E6516F" w:rsidRDefault="0071087C" w:rsidP="00174677">
            <w:pPr>
              <w:pStyle w:val="TAL"/>
            </w:pPr>
          </w:p>
        </w:tc>
      </w:tr>
      <w:tr w:rsidR="0071087C" w:rsidRPr="00E6516F" w14:paraId="5D13AA48" w14:textId="77777777" w:rsidTr="00174677">
        <w:tc>
          <w:tcPr>
            <w:tcW w:w="2835" w:type="dxa"/>
            <w:vAlign w:val="center"/>
          </w:tcPr>
          <w:p w14:paraId="5C192390" w14:textId="77777777" w:rsidR="0071087C" w:rsidRPr="00E6516F" w:rsidRDefault="0071087C" w:rsidP="00174677">
            <w:pPr>
              <w:pStyle w:val="TAL"/>
              <w:rPr>
                <w:b/>
                <w:bCs/>
              </w:rPr>
            </w:pPr>
            <w:r w:rsidRPr="00E6516F">
              <w:t xml:space="preserve">  MIME body part</w:t>
            </w:r>
          </w:p>
        </w:tc>
        <w:tc>
          <w:tcPr>
            <w:tcW w:w="2126" w:type="dxa"/>
          </w:tcPr>
          <w:p w14:paraId="4B762D05" w14:textId="77777777" w:rsidR="0071087C" w:rsidRPr="00E6516F" w:rsidRDefault="0071087C" w:rsidP="00174677">
            <w:pPr>
              <w:pStyle w:val="TAL"/>
              <w:rPr>
                <w:iCs/>
              </w:rPr>
            </w:pPr>
          </w:p>
        </w:tc>
        <w:tc>
          <w:tcPr>
            <w:tcW w:w="2126" w:type="dxa"/>
            <w:tcBorders>
              <w:bottom w:val="single" w:sz="4" w:space="0" w:color="auto"/>
            </w:tcBorders>
          </w:tcPr>
          <w:p w14:paraId="0FA9ED44" w14:textId="77777777" w:rsidR="0071087C" w:rsidRPr="00E6516F" w:rsidRDefault="0071087C" w:rsidP="00174677">
            <w:pPr>
              <w:pStyle w:val="TAL"/>
              <w:rPr>
                <w:b/>
                <w:bCs/>
              </w:rPr>
            </w:pPr>
            <w:r w:rsidRPr="00E6516F">
              <w:rPr>
                <w:b/>
                <w:bCs/>
              </w:rPr>
              <w:t>MCData Data signalling message</w:t>
            </w:r>
          </w:p>
        </w:tc>
        <w:tc>
          <w:tcPr>
            <w:tcW w:w="1418" w:type="dxa"/>
          </w:tcPr>
          <w:p w14:paraId="04FFF205" w14:textId="77777777" w:rsidR="0071087C" w:rsidRPr="00E6516F" w:rsidRDefault="0071087C" w:rsidP="00174677">
            <w:pPr>
              <w:pStyle w:val="TAL"/>
            </w:pPr>
          </w:p>
        </w:tc>
        <w:tc>
          <w:tcPr>
            <w:tcW w:w="1134" w:type="dxa"/>
          </w:tcPr>
          <w:p w14:paraId="69F452A6" w14:textId="77777777" w:rsidR="0071087C" w:rsidRPr="00E6516F" w:rsidRDefault="0071087C" w:rsidP="00174677">
            <w:pPr>
              <w:pStyle w:val="TAL"/>
            </w:pPr>
          </w:p>
        </w:tc>
      </w:tr>
      <w:tr w:rsidR="0071087C" w:rsidRPr="00E6516F" w14:paraId="79940E79" w14:textId="77777777" w:rsidTr="00174677">
        <w:tc>
          <w:tcPr>
            <w:tcW w:w="2835" w:type="dxa"/>
          </w:tcPr>
          <w:p w14:paraId="56786F49" w14:textId="77777777" w:rsidR="0071087C" w:rsidRPr="00E6516F" w:rsidRDefault="0071087C" w:rsidP="00174677">
            <w:pPr>
              <w:pStyle w:val="TAL"/>
              <w:rPr>
                <w:b/>
                <w:bCs/>
              </w:rPr>
            </w:pPr>
            <w:r w:rsidRPr="00E6516F">
              <w:t xml:space="preserve">    MIME-part-body</w:t>
            </w:r>
          </w:p>
        </w:tc>
        <w:tc>
          <w:tcPr>
            <w:tcW w:w="2126" w:type="dxa"/>
          </w:tcPr>
          <w:p w14:paraId="65522945" w14:textId="3FE120FB" w:rsidR="0071087C" w:rsidRPr="00E6516F" w:rsidRDefault="0071087C" w:rsidP="00174677">
            <w:pPr>
              <w:pStyle w:val="TAL"/>
              <w:rPr>
                <w:iCs/>
              </w:rPr>
            </w:pPr>
            <w:r w:rsidRPr="00E6516F">
              <w:t>MCData Protected Payload Message containing SDS SIGNALLING PAYLOAD as described in Table 6.1.3.3.3-2A</w:t>
            </w:r>
          </w:p>
        </w:tc>
        <w:tc>
          <w:tcPr>
            <w:tcW w:w="2126" w:type="dxa"/>
            <w:tcBorders>
              <w:bottom w:val="single" w:sz="4" w:space="0" w:color="auto"/>
            </w:tcBorders>
          </w:tcPr>
          <w:p w14:paraId="1C062F89" w14:textId="77777777" w:rsidR="0071087C" w:rsidRPr="00E6516F" w:rsidRDefault="0071087C" w:rsidP="00174677">
            <w:pPr>
              <w:pStyle w:val="TAL"/>
            </w:pPr>
          </w:p>
        </w:tc>
        <w:tc>
          <w:tcPr>
            <w:tcW w:w="1418" w:type="dxa"/>
          </w:tcPr>
          <w:p w14:paraId="345A4ABA" w14:textId="77777777" w:rsidR="0071087C" w:rsidRPr="00E6516F" w:rsidRDefault="0071087C" w:rsidP="00174677">
            <w:pPr>
              <w:pStyle w:val="TAL"/>
            </w:pPr>
          </w:p>
        </w:tc>
        <w:tc>
          <w:tcPr>
            <w:tcW w:w="1134" w:type="dxa"/>
          </w:tcPr>
          <w:p w14:paraId="06F17EA4" w14:textId="77777777" w:rsidR="0071087C" w:rsidRPr="00E6516F" w:rsidRDefault="0071087C" w:rsidP="00174677">
            <w:pPr>
              <w:pStyle w:val="TAL"/>
            </w:pPr>
          </w:p>
        </w:tc>
      </w:tr>
      <w:tr w:rsidR="0071087C" w:rsidRPr="00E6516F" w14:paraId="6F54C8EA" w14:textId="77777777" w:rsidTr="00174677">
        <w:tc>
          <w:tcPr>
            <w:tcW w:w="2835" w:type="dxa"/>
            <w:tcBorders>
              <w:top w:val="single" w:sz="4" w:space="0" w:color="auto"/>
              <w:left w:val="single" w:sz="4" w:space="0" w:color="auto"/>
              <w:bottom w:val="single" w:sz="4" w:space="0" w:color="auto"/>
              <w:right w:val="single" w:sz="4" w:space="0" w:color="auto"/>
            </w:tcBorders>
          </w:tcPr>
          <w:p w14:paraId="3FFC414D" w14:textId="77777777" w:rsidR="0071087C" w:rsidRPr="00E6516F" w:rsidRDefault="0071087C" w:rsidP="00174677">
            <w:pPr>
              <w:pStyle w:val="TAL"/>
            </w:pPr>
            <w:r w:rsidRPr="00E6516F">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61FEDD" w14:textId="77777777" w:rsidR="0071087C" w:rsidRPr="00E6516F" w:rsidRDefault="0071087C" w:rsidP="00174677">
            <w:pPr>
              <w:pStyle w:val="TAL"/>
            </w:pPr>
          </w:p>
        </w:tc>
        <w:tc>
          <w:tcPr>
            <w:tcW w:w="2126" w:type="dxa"/>
            <w:tcBorders>
              <w:top w:val="single" w:sz="4" w:space="0" w:color="auto"/>
              <w:left w:val="single" w:sz="4" w:space="0" w:color="auto"/>
              <w:bottom w:val="single" w:sz="4" w:space="0" w:color="auto"/>
              <w:right w:val="single" w:sz="4" w:space="0" w:color="auto"/>
            </w:tcBorders>
          </w:tcPr>
          <w:p w14:paraId="097B409A" w14:textId="77777777" w:rsidR="0071087C" w:rsidRPr="00E6516F" w:rsidRDefault="0071087C" w:rsidP="00174677">
            <w:pPr>
              <w:pStyle w:val="TAL"/>
              <w:rPr>
                <w:b/>
                <w:bCs/>
              </w:rPr>
            </w:pPr>
            <w:r w:rsidRPr="00E6516F">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5869FF07" w14:textId="77777777" w:rsidR="0071087C" w:rsidRPr="00E6516F" w:rsidRDefault="0071087C" w:rsidP="00174677">
            <w:pPr>
              <w:pStyle w:val="TAL"/>
            </w:pPr>
          </w:p>
        </w:tc>
        <w:tc>
          <w:tcPr>
            <w:tcW w:w="1134" w:type="dxa"/>
            <w:tcBorders>
              <w:top w:val="single" w:sz="4" w:space="0" w:color="auto"/>
              <w:left w:val="single" w:sz="4" w:space="0" w:color="auto"/>
              <w:bottom w:val="single" w:sz="4" w:space="0" w:color="auto"/>
              <w:right w:val="single" w:sz="4" w:space="0" w:color="auto"/>
            </w:tcBorders>
          </w:tcPr>
          <w:p w14:paraId="75699A63" w14:textId="77777777" w:rsidR="0071087C" w:rsidRPr="00E6516F" w:rsidRDefault="0071087C" w:rsidP="00174677">
            <w:pPr>
              <w:pStyle w:val="TAL"/>
            </w:pPr>
          </w:p>
        </w:tc>
      </w:tr>
      <w:tr w:rsidR="0071087C" w:rsidRPr="00E6516F" w14:paraId="4DEB206A" w14:textId="77777777" w:rsidTr="00174677">
        <w:tc>
          <w:tcPr>
            <w:tcW w:w="2835" w:type="dxa"/>
            <w:tcBorders>
              <w:top w:val="single" w:sz="4" w:space="0" w:color="auto"/>
              <w:left w:val="single" w:sz="4" w:space="0" w:color="auto"/>
              <w:bottom w:val="single" w:sz="4" w:space="0" w:color="auto"/>
              <w:right w:val="single" w:sz="4" w:space="0" w:color="auto"/>
            </w:tcBorders>
          </w:tcPr>
          <w:p w14:paraId="22ACAA14" w14:textId="77777777" w:rsidR="0071087C" w:rsidRPr="00E6516F" w:rsidRDefault="0071087C" w:rsidP="00174677">
            <w:pPr>
              <w:pStyle w:val="TAL"/>
            </w:pPr>
            <w:r w:rsidRPr="00E6516F">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505787D" w14:textId="77777777" w:rsidR="0071087C" w:rsidRPr="00E6516F" w:rsidRDefault="0071087C" w:rsidP="00174677">
            <w:pPr>
              <w:pStyle w:val="TAL"/>
            </w:pPr>
            <w:r w:rsidRPr="00E6516F">
              <w:t>MCData Protected Payload Message containing 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14:paraId="4DEC283A" w14:textId="77777777" w:rsidR="0071087C" w:rsidRPr="00E6516F" w:rsidRDefault="0071087C" w:rsidP="00174677">
            <w:pPr>
              <w:pStyle w:val="TAL"/>
            </w:pPr>
          </w:p>
        </w:tc>
        <w:tc>
          <w:tcPr>
            <w:tcW w:w="1418" w:type="dxa"/>
            <w:tcBorders>
              <w:top w:val="single" w:sz="4" w:space="0" w:color="auto"/>
              <w:left w:val="single" w:sz="4" w:space="0" w:color="auto"/>
              <w:bottom w:val="single" w:sz="4" w:space="0" w:color="auto"/>
              <w:right w:val="single" w:sz="4" w:space="0" w:color="auto"/>
            </w:tcBorders>
          </w:tcPr>
          <w:p w14:paraId="77D02A95" w14:textId="77777777" w:rsidR="0071087C" w:rsidRPr="00E6516F" w:rsidRDefault="0071087C" w:rsidP="00174677">
            <w:pPr>
              <w:pStyle w:val="TAL"/>
            </w:pPr>
          </w:p>
        </w:tc>
        <w:tc>
          <w:tcPr>
            <w:tcW w:w="1134" w:type="dxa"/>
            <w:tcBorders>
              <w:top w:val="single" w:sz="4" w:space="0" w:color="auto"/>
              <w:left w:val="single" w:sz="4" w:space="0" w:color="auto"/>
              <w:bottom w:val="single" w:sz="4" w:space="0" w:color="auto"/>
              <w:right w:val="single" w:sz="4" w:space="0" w:color="auto"/>
            </w:tcBorders>
          </w:tcPr>
          <w:p w14:paraId="07FE9D74" w14:textId="77777777" w:rsidR="0071087C" w:rsidRPr="00E6516F" w:rsidRDefault="0071087C" w:rsidP="00174677">
            <w:pPr>
              <w:pStyle w:val="TAL"/>
            </w:pPr>
          </w:p>
        </w:tc>
      </w:tr>
    </w:tbl>
    <w:p w14:paraId="504761F7" w14:textId="77777777" w:rsidR="0071087C" w:rsidRPr="00E6516F" w:rsidRDefault="0071087C" w:rsidP="0071087C"/>
    <w:p w14:paraId="5D862A4E" w14:textId="77777777" w:rsidR="0071087C" w:rsidRPr="00E6516F" w:rsidRDefault="0071087C" w:rsidP="0071087C">
      <w:pPr>
        <w:pStyle w:val="TH"/>
      </w:pPr>
      <w:r w:rsidRPr="00E6516F">
        <w:t>Table 6.1.3.3.3-2: MCDATA-Info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686E108B" w14:textId="77777777" w:rsidTr="00174677">
        <w:trPr>
          <w:cantSplit/>
        </w:trPr>
        <w:tc>
          <w:tcPr>
            <w:tcW w:w="9639" w:type="dxa"/>
          </w:tcPr>
          <w:p w14:paraId="7F11C98D" w14:textId="77777777" w:rsidR="0071087C" w:rsidRPr="00E6516F" w:rsidRDefault="0071087C" w:rsidP="00174677">
            <w:pPr>
              <w:pStyle w:val="TAL"/>
              <w:rPr>
                <w:rFonts w:cs="Arial"/>
                <w:szCs w:val="18"/>
              </w:rPr>
            </w:pPr>
            <w:r w:rsidRPr="00E6516F">
              <w:rPr>
                <w:rFonts w:cs="Arial"/>
                <w:szCs w:val="18"/>
              </w:rPr>
              <w:t xml:space="preserve">Derivation Path: TS 36.579-1 [2], Table 5.5.3.2.1-3, condition </w:t>
            </w:r>
            <w:r w:rsidRPr="00E6516F">
              <w:t>MCD_grp</w:t>
            </w:r>
          </w:p>
        </w:tc>
      </w:tr>
    </w:tbl>
    <w:p w14:paraId="617D9B1B" w14:textId="77777777" w:rsidR="0071087C" w:rsidRPr="00E6516F" w:rsidRDefault="0071087C" w:rsidP="0071087C"/>
    <w:p w14:paraId="2AB44941" w14:textId="77777777" w:rsidR="0071087C" w:rsidRPr="00E6516F" w:rsidRDefault="0071087C" w:rsidP="0071087C">
      <w:pPr>
        <w:pStyle w:val="TH"/>
      </w:pPr>
      <w:r w:rsidRPr="00E6516F">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63AE3124" w14:textId="77777777" w:rsidTr="00174677">
        <w:trPr>
          <w:cantSplit/>
        </w:trPr>
        <w:tc>
          <w:tcPr>
            <w:tcW w:w="9639" w:type="dxa"/>
            <w:tcBorders>
              <w:top w:val="single" w:sz="4" w:space="0" w:color="auto"/>
              <w:left w:val="single" w:sz="4" w:space="0" w:color="auto"/>
              <w:bottom w:val="single" w:sz="4" w:space="0" w:color="auto"/>
              <w:right w:val="single" w:sz="4" w:space="0" w:color="auto"/>
            </w:tcBorders>
            <w:hideMark/>
          </w:tcPr>
          <w:p w14:paraId="616B1269" w14:textId="77777777" w:rsidR="0071087C" w:rsidRPr="00E6516F" w:rsidRDefault="0071087C" w:rsidP="00174677">
            <w:pPr>
              <w:pStyle w:val="TAL"/>
            </w:pPr>
            <w:r w:rsidRPr="00E6516F">
              <w:t>Derivation Path: TS 36.579-1 [2], Table 5.5.3.8.1-1, condition DELIVERED</w:t>
            </w:r>
          </w:p>
        </w:tc>
      </w:tr>
    </w:tbl>
    <w:p w14:paraId="2CA01A9B" w14:textId="77777777" w:rsidR="0071087C" w:rsidRPr="00E6516F" w:rsidRDefault="0071087C" w:rsidP="0071087C"/>
    <w:p w14:paraId="15296EB3" w14:textId="77777777" w:rsidR="0071087C" w:rsidRPr="00E6516F" w:rsidRDefault="0071087C" w:rsidP="0071087C">
      <w:pPr>
        <w:pStyle w:val="TH"/>
      </w:pPr>
      <w:r w:rsidRPr="00E6516F">
        <w:t>Table 6.1.3.3.3-3: DATA PAYLOAD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1BBB76EF" w14:textId="77777777" w:rsidTr="00174677">
        <w:trPr>
          <w:cantSplit/>
        </w:trPr>
        <w:tc>
          <w:tcPr>
            <w:tcW w:w="9639" w:type="dxa"/>
          </w:tcPr>
          <w:p w14:paraId="718879F4" w14:textId="77777777" w:rsidR="0071087C" w:rsidRPr="00E6516F" w:rsidRDefault="0071087C" w:rsidP="00174677">
            <w:pPr>
              <w:pStyle w:val="TAL"/>
              <w:rPr>
                <w:rFonts w:cs="Arial"/>
                <w:szCs w:val="18"/>
              </w:rPr>
            </w:pPr>
            <w:r w:rsidRPr="00E6516F">
              <w:rPr>
                <w:rFonts w:cs="Arial"/>
                <w:szCs w:val="18"/>
              </w:rPr>
              <w:t>Derivation Path: TS 36.579-1 [2], Table 5.5.3.9.1-1</w:t>
            </w:r>
          </w:p>
        </w:tc>
      </w:tr>
    </w:tbl>
    <w:p w14:paraId="01CE7AE1" w14:textId="77777777" w:rsidR="0071087C" w:rsidRPr="00E6516F" w:rsidRDefault="0071087C" w:rsidP="0071087C"/>
    <w:p w14:paraId="694CCB39" w14:textId="154E13F3" w:rsidR="0071087C" w:rsidRPr="00E6516F" w:rsidRDefault="0071087C" w:rsidP="0071087C">
      <w:pPr>
        <w:pStyle w:val="TH"/>
      </w:pPr>
      <w:r w:rsidRPr="00E6516F">
        <w:t>Table 6.1.3.3.3-4: SIP MESSAGE (step 4, Table 6.1.3.3.2-1;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773F289D" w14:textId="77777777" w:rsidTr="00174677">
        <w:trPr>
          <w:cantSplit/>
        </w:trPr>
        <w:tc>
          <w:tcPr>
            <w:tcW w:w="9639" w:type="dxa"/>
            <w:gridSpan w:val="5"/>
          </w:tcPr>
          <w:p w14:paraId="421D4079" w14:textId="51A611A8" w:rsidR="0071087C" w:rsidRPr="00E6516F" w:rsidRDefault="0071087C" w:rsidP="00174677">
            <w:pPr>
              <w:pStyle w:val="TAL"/>
              <w:rPr>
                <w:rFonts w:cs="Arial"/>
                <w:szCs w:val="18"/>
              </w:rPr>
            </w:pPr>
            <w:r w:rsidRPr="00E6516F">
              <w:rPr>
                <w:rFonts w:cs="Arial"/>
                <w:szCs w:val="18"/>
              </w:rPr>
              <w:t>Derivation Path: TS 36.579-1 [2], Table 5.5.2.7.2-1, condition MCDATA_SDS, MCDATA_SIGNALLING</w:t>
            </w:r>
          </w:p>
        </w:tc>
      </w:tr>
      <w:tr w:rsidR="0071087C" w:rsidRPr="00E6516F" w14:paraId="279FFA26" w14:textId="77777777" w:rsidTr="00174677">
        <w:tc>
          <w:tcPr>
            <w:tcW w:w="2835" w:type="dxa"/>
          </w:tcPr>
          <w:p w14:paraId="4D05F3E3" w14:textId="77777777" w:rsidR="0071087C" w:rsidRPr="00E6516F" w:rsidRDefault="0071087C" w:rsidP="00174677">
            <w:pPr>
              <w:pStyle w:val="TAH"/>
              <w:rPr>
                <w:bCs/>
              </w:rPr>
            </w:pPr>
            <w:r w:rsidRPr="00E6516F">
              <w:rPr>
                <w:bCs/>
              </w:rPr>
              <w:t>Information Element</w:t>
            </w:r>
          </w:p>
        </w:tc>
        <w:tc>
          <w:tcPr>
            <w:tcW w:w="2126" w:type="dxa"/>
          </w:tcPr>
          <w:p w14:paraId="786A382F"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1DFA526C" w14:textId="77777777" w:rsidR="0071087C" w:rsidRPr="00E6516F" w:rsidRDefault="0071087C" w:rsidP="00174677">
            <w:pPr>
              <w:pStyle w:val="TAH"/>
              <w:rPr>
                <w:bCs/>
              </w:rPr>
            </w:pPr>
            <w:r w:rsidRPr="00E6516F">
              <w:rPr>
                <w:bCs/>
              </w:rPr>
              <w:t>Comment</w:t>
            </w:r>
          </w:p>
        </w:tc>
        <w:tc>
          <w:tcPr>
            <w:tcW w:w="1418" w:type="dxa"/>
          </w:tcPr>
          <w:p w14:paraId="2738A9B7" w14:textId="77777777" w:rsidR="0071087C" w:rsidRPr="00E6516F" w:rsidRDefault="0071087C" w:rsidP="00174677">
            <w:pPr>
              <w:pStyle w:val="TAH"/>
              <w:rPr>
                <w:bCs/>
              </w:rPr>
            </w:pPr>
            <w:r w:rsidRPr="00E6516F">
              <w:rPr>
                <w:bCs/>
              </w:rPr>
              <w:t>Reference</w:t>
            </w:r>
          </w:p>
        </w:tc>
        <w:tc>
          <w:tcPr>
            <w:tcW w:w="1134" w:type="dxa"/>
          </w:tcPr>
          <w:p w14:paraId="43D398F6" w14:textId="77777777" w:rsidR="0071087C" w:rsidRPr="00E6516F" w:rsidRDefault="0071087C" w:rsidP="00174677">
            <w:pPr>
              <w:pStyle w:val="TAH"/>
              <w:rPr>
                <w:bCs/>
              </w:rPr>
            </w:pPr>
            <w:r w:rsidRPr="00E6516F">
              <w:rPr>
                <w:bCs/>
              </w:rPr>
              <w:t>Condition</w:t>
            </w:r>
          </w:p>
        </w:tc>
      </w:tr>
      <w:tr w:rsidR="0071087C" w:rsidRPr="00E6516F" w14:paraId="0DB7DEC2" w14:textId="77777777" w:rsidTr="00174677">
        <w:tc>
          <w:tcPr>
            <w:tcW w:w="2835" w:type="dxa"/>
            <w:vAlign w:val="center"/>
          </w:tcPr>
          <w:p w14:paraId="3F4C430B" w14:textId="77777777" w:rsidR="0071087C" w:rsidRPr="00E6516F" w:rsidRDefault="0071087C" w:rsidP="00174677">
            <w:pPr>
              <w:pStyle w:val="TAL"/>
              <w:rPr>
                <w:b/>
                <w:bCs/>
              </w:rPr>
            </w:pPr>
            <w:r w:rsidRPr="00E6516F">
              <w:rPr>
                <w:b/>
                <w:bCs/>
              </w:rPr>
              <w:t>Message-body</w:t>
            </w:r>
          </w:p>
        </w:tc>
        <w:tc>
          <w:tcPr>
            <w:tcW w:w="2126" w:type="dxa"/>
          </w:tcPr>
          <w:p w14:paraId="6BB4E286" w14:textId="77777777" w:rsidR="0071087C" w:rsidRPr="00E6516F" w:rsidRDefault="0071087C" w:rsidP="00174677">
            <w:pPr>
              <w:pStyle w:val="TAL"/>
            </w:pPr>
          </w:p>
        </w:tc>
        <w:tc>
          <w:tcPr>
            <w:tcW w:w="2126" w:type="dxa"/>
            <w:tcBorders>
              <w:bottom w:val="single" w:sz="4" w:space="0" w:color="auto"/>
            </w:tcBorders>
          </w:tcPr>
          <w:p w14:paraId="15630D3E" w14:textId="77777777" w:rsidR="0071087C" w:rsidRPr="00E6516F" w:rsidRDefault="0071087C" w:rsidP="00174677">
            <w:pPr>
              <w:pStyle w:val="TAL"/>
            </w:pPr>
          </w:p>
        </w:tc>
        <w:tc>
          <w:tcPr>
            <w:tcW w:w="1418" w:type="dxa"/>
          </w:tcPr>
          <w:p w14:paraId="13FFBFFE" w14:textId="33DCD078" w:rsidR="0071087C" w:rsidRPr="00E6516F" w:rsidRDefault="0071087C" w:rsidP="00174677">
            <w:pPr>
              <w:pStyle w:val="TAL"/>
            </w:pPr>
          </w:p>
        </w:tc>
        <w:tc>
          <w:tcPr>
            <w:tcW w:w="1134" w:type="dxa"/>
            <w:vAlign w:val="bottom"/>
          </w:tcPr>
          <w:p w14:paraId="55753D27" w14:textId="77777777" w:rsidR="0071087C" w:rsidRPr="00E6516F" w:rsidRDefault="0071087C" w:rsidP="00174677">
            <w:pPr>
              <w:pStyle w:val="TAL"/>
            </w:pPr>
          </w:p>
        </w:tc>
      </w:tr>
      <w:tr w:rsidR="0071087C" w:rsidRPr="00E6516F" w14:paraId="4ED37309" w14:textId="77777777" w:rsidTr="00174677">
        <w:tc>
          <w:tcPr>
            <w:tcW w:w="2835" w:type="dxa"/>
            <w:vAlign w:val="center"/>
          </w:tcPr>
          <w:p w14:paraId="61E966EE" w14:textId="77777777" w:rsidR="0071087C" w:rsidRPr="00E6516F" w:rsidDel="003F59FF" w:rsidRDefault="0071087C" w:rsidP="00174677">
            <w:pPr>
              <w:pStyle w:val="TAL"/>
            </w:pPr>
            <w:r w:rsidRPr="00E6516F">
              <w:t xml:space="preserve">  MIME body part</w:t>
            </w:r>
          </w:p>
        </w:tc>
        <w:tc>
          <w:tcPr>
            <w:tcW w:w="2126" w:type="dxa"/>
            <w:vAlign w:val="center"/>
          </w:tcPr>
          <w:p w14:paraId="521EA9FA" w14:textId="77777777" w:rsidR="0071087C" w:rsidRPr="00E6516F" w:rsidRDefault="0071087C" w:rsidP="00174677">
            <w:pPr>
              <w:pStyle w:val="TAL"/>
            </w:pPr>
          </w:p>
        </w:tc>
        <w:tc>
          <w:tcPr>
            <w:tcW w:w="2126" w:type="dxa"/>
            <w:tcBorders>
              <w:bottom w:val="single" w:sz="4" w:space="0" w:color="auto"/>
            </w:tcBorders>
          </w:tcPr>
          <w:p w14:paraId="7D6BBCC6" w14:textId="393655A0" w:rsidR="0071087C" w:rsidRPr="00E6516F" w:rsidRDefault="0071087C" w:rsidP="00174677">
            <w:pPr>
              <w:pStyle w:val="TAL"/>
              <w:rPr>
                <w:b/>
                <w:bCs/>
              </w:rPr>
            </w:pPr>
            <w:r w:rsidRPr="00E6516F">
              <w:rPr>
                <w:b/>
                <w:bCs/>
              </w:rPr>
              <w:t>MCData-Info</w:t>
            </w:r>
          </w:p>
        </w:tc>
        <w:tc>
          <w:tcPr>
            <w:tcW w:w="1418" w:type="dxa"/>
          </w:tcPr>
          <w:p w14:paraId="2935F9C8" w14:textId="77777777" w:rsidR="0071087C" w:rsidRPr="00E6516F" w:rsidRDefault="0071087C" w:rsidP="00174677">
            <w:pPr>
              <w:pStyle w:val="TAL"/>
            </w:pPr>
          </w:p>
        </w:tc>
        <w:tc>
          <w:tcPr>
            <w:tcW w:w="1134" w:type="dxa"/>
          </w:tcPr>
          <w:p w14:paraId="16BC3F42" w14:textId="77777777" w:rsidR="0071087C" w:rsidRPr="00E6516F" w:rsidRDefault="0071087C" w:rsidP="00174677">
            <w:pPr>
              <w:pStyle w:val="TAL"/>
            </w:pPr>
          </w:p>
        </w:tc>
      </w:tr>
      <w:tr w:rsidR="0071087C" w:rsidRPr="00E6516F" w14:paraId="2735EE49" w14:textId="77777777" w:rsidTr="00174677">
        <w:tc>
          <w:tcPr>
            <w:tcW w:w="2835" w:type="dxa"/>
          </w:tcPr>
          <w:p w14:paraId="20F0F29E" w14:textId="77777777" w:rsidR="0071087C" w:rsidRPr="00E6516F" w:rsidRDefault="0071087C" w:rsidP="00174677">
            <w:pPr>
              <w:pStyle w:val="TAL"/>
            </w:pPr>
            <w:r w:rsidRPr="00E6516F">
              <w:t xml:space="preserve">    MIME-part-body</w:t>
            </w:r>
          </w:p>
        </w:tc>
        <w:tc>
          <w:tcPr>
            <w:tcW w:w="2126" w:type="dxa"/>
          </w:tcPr>
          <w:p w14:paraId="569862C6" w14:textId="77777777" w:rsidR="0071087C" w:rsidRPr="00E6516F" w:rsidRDefault="0071087C" w:rsidP="00174677">
            <w:pPr>
              <w:pStyle w:val="TAL"/>
              <w:rPr>
                <w:iCs/>
              </w:rPr>
            </w:pPr>
            <w:r w:rsidRPr="00E6516F">
              <w:t>As described in Table 6.1.3.3.3-5</w:t>
            </w:r>
          </w:p>
        </w:tc>
        <w:tc>
          <w:tcPr>
            <w:tcW w:w="2126" w:type="dxa"/>
            <w:tcBorders>
              <w:bottom w:val="single" w:sz="4" w:space="0" w:color="auto"/>
            </w:tcBorders>
          </w:tcPr>
          <w:p w14:paraId="2F123BCB" w14:textId="77777777" w:rsidR="0071087C" w:rsidRPr="00E6516F" w:rsidRDefault="0071087C" w:rsidP="00174677">
            <w:pPr>
              <w:pStyle w:val="TAL"/>
            </w:pPr>
          </w:p>
        </w:tc>
        <w:tc>
          <w:tcPr>
            <w:tcW w:w="1418" w:type="dxa"/>
          </w:tcPr>
          <w:p w14:paraId="698CA9DE" w14:textId="77777777" w:rsidR="0071087C" w:rsidRPr="00E6516F" w:rsidRDefault="0071087C" w:rsidP="00174677">
            <w:pPr>
              <w:pStyle w:val="TAL"/>
            </w:pPr>
          </w:p>
        </w:tc>
        <w:tc>
          <w:tcPr>
            <w:tcW w:w="1134" w:type="dxa"/>
          </w:tcPr>
          <w:p w14:paraId="545DA2A8" w14:textId="77777777" w:rsidR="0071087C" w:rsidRPr="00E6516F" w:rsidRDefault="0071087C" w:rsidP="00174677">
            <w:pPr>
              <w:pStyle w:val="TAL"/>
            </w:pPr>
          </w:p>
        </w:tc>
      </w:tr>
      <w:tr w:rsidR="0071087C" w:rsidRPr="00E6516F" w14:paraId="5E2889AB" w14:textId="77777777" w:rsidTr="00174677">
        <w:tc>
          <w:tcPr>
            <w:tcW w:w="2835" w:type="dxa"/>
            <w:vAlign w:val="center"/>
          </w:tcPr>
          <w:p w14:paraId="5B032588" w14:textId="77777777" w:rsidR="0071087C" w:rsidRPr="00E6516F" w:rsidDel="003F59FF" w:rsidRDefault="0071087C" w:rsidP="00174677">
            <w:pPr>
              <w:pStyle w:val="TAL"/>
            </w:pPr>
            <w:r w:rsidRPr="00E6516F">
              <w:t xml:space="preserve">  MIME body part</w:t>
            </w:r>
          </w:p>
        </w:tc>
        <w:tc>
          <w:tcPr>
            <w:tcW w:w="2126" w:type="dxa"/>
            <w:vAlign w:val="center"/>
          </w:tcPr>
          <w:p w14:paraId="22C3C965" w14:textId="77777777" w:rsidR="0071087C" w:rsidRPr="00E6516F" w:rsidRDefault="0071087C" w:rsidP="00174677">
            <w:pPr>
              <w:pStyle w:val="TAL"/>
            </w:pPr>
          </w:p>
        </w:tc>
        <w:tc>
          <w:tcPr>
            <w:tcW w:w="2126" w:type="dxa"/>
            <w:tcBorders>
              <w:bottom w:val="single" w:sz="4" w:space="0" w:color="auto"/>
            </w:tcBorders>
          </w:tcPr>
          <w:p w14:paraId="4C11EC40" w14:textId="77777777" w:rsidR="0071087C" w:rsidRPr="00E6516F" w:rsidRDefault="0071087C" w:rsidP="00174677">
            <w:pPr>
              <w:pStyle w:val="TAL"/>
              <w:rPr>
                <w:b/>
                <w:bCs/>
              </w:rPr>
            </w:pPr>
            <w:r w:rsidRPr="00E6516F">
              <w:rPr>
                <w:b/>
                <w:bCs/>
              </w:rPr>
              <w:t>MCData Data signalling message</w:t>
            </w:r>
          </w:p>
        </w:tc>
        <w:tc>
          <w:tcPr>
            <w:tcW w:w="1418" w:type="dxa"/>
          </w:tcPr>
          <w:p w14:paraId="66A134CE" w14:textId="77777777" w:rsidR="0071087C" w:rsidRPr="00E6516F" w:rsidRDefault="0071087C" w:rsidP="00174677">
            <w:pPr>
              <w:pStyle w:val="TAL"/>
            </w:pPr>
          </w:p>
        </w:tc>
        <w:tc>
          <w:tcPr>
            <w:tcW w:w="1134" w:type="dxa"/>
          </w:tcPr>
          <w:p w14:paraId="5173AFB5" w14:textId="77777777" w:rsidR="0071087C" w:rsidRPr="00E6516F" w:rsidRDefault="0071087C" w:rsidP="00174677">
            <w:pPr>
              <w:pStyle w:val="TAL"/>
            </w:pPr>
          </w:p>
        </w:tc>
      </w:tr>
      <w:tr w:rsidR="0071087C" w:rsidRPr="00E6516F" w14:paraId="3AD2FD24" w14:textId="77777777" w:rsidTr="00174677">
        <w:tc>
          <w:tcPr>
            <w:tcW w:w="2835" w:type="dxa"/>
          </w:tcPr>
          <w:p w14:paraId="543659EF" w14:textId="77777777" w:rsidR="0071087C" w:rsidRPr="00E6516F" w:rsidRDefault="0071087C" w:rsidP="00174677">
            <w:pPr>
              <w:pStyle w:val="TAL"/>
            </w:pPr>
            <w:r w:rsidRPr="00E6516F">
              <w:t xml:space="preserve">    MIME-part-body</w:t>
            </w:r>
          </w:p>
        </w:tc>
        <w:tc>
          <w:tcPr>
            <w:tcW w:w="2126" w:type="dxa"/>
          </w:tcPr>
          <w:p w14:paraId="4425067B" w14:textId="77777777" w:rsidR="0071087C" w:rsidRPr="00E6516F" w:rsidRDefault="0071087C" w:rsidP="00174677">
            <w:pPr>
              <w:pStyle w:val="TAL"/>
              <w:rPr>
                <w:iCs/>
              </w:rPr>
            </w:pPr>
            <w:r w:rsidRPr="00E6516F">
              <w:t>MCData Protected Payload Message containing SDS NOTIFICATION as described in Table 6.1.3.3.3-6</w:t>
            </w:r>
          </w:p>
        </w:tc>
        <w:tc>
          <w:tcPr>
            <w:tcW w:w="2126" w:type="dxa"/>
          </w:tcPr>
          <w:p w14:paraId="5B7682A9" w14:textId="77777777" w:rsidR="0071087C" w:rsidRPr="00E6516F" w:rsidRDefault="0071087C" w:rsidP="00174677">
            <w:pPr>
              <w:pStyle w:val="TAL"/>
            </w:pPr>
          </w:p>
        </w:tc>
        <w:tc>
          <w:tcPr>
            <w:tcW w:w="1418" w:type="dxa"/>
          </w:tcPr>
          <w:p w14:paraId="6C7F6F66" w14:textId="77777777" w:rsidR="0071087C" w:rsidRPr="00E6516F" w:rsidRDefault="0071087C" w:rsidP="00174677">
            <w:pPr>
              <w:pStyle w:val="TAL"/>
            </w:pPr>
          </w:p>
        </w:tc>
        <w:tc>
          <w:tcPr>
            <w:tcW w:w="1134" w:type="dxa"/>
          </w:tcPr>
          <w:p w14:paraId="6FE18C5F" w14:textId="77777777" w:rsidR="0071087C" w:rsidRPr="00E6516F" w:rsidRDefault="0071087C" w:rsidP="00174677">
            <w:pPr>
              <w:pStyle w:val="TAL"/>
            </w:pPr>
          </w:p>
        </w:tc>
      </w:tr>
    </w:tbl>
    <w:p w14:paraId="4B4625D2" w14:textId="77777777" w:rsidR="0071087C" w:rsidRPr="00E6516F" w:rsidRDefault="0071087C" w:rsidP="0071087C"/>
    <w:p w14:paraId="5D25B7AA" w14:textId="77777777" w:rsidR="0071087C" w:rsidRPr="00E6516F" w:rsidRDefault="0071087C" w:rsidP="0071087C">
      <w:pPr>
        <w:pStyle w:val="TH"/>
      </w:pPr>
      <w:r w:rsidRPr="00E6516F">
        <w:t>Table 6.1.3.3.3-5: MCDATA-Info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2C13D584" w14:textId="77777777" w:rsidTr="00174677">
        <w:trPr>
          <w:cantSplit/>
        </w:trPr>
        <w:tc>
          <w:tcPr>
            <w:tcW w:w="9639" w:type="dxa"/>
            <w:gridSpan w:val="5"/>
          </w:tcPr>
          <w:p w14:paraId="0B03CE73"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5.5.3.2.2-3</w:t>
            </w:r>
          </w:p>
        </w:tc>
      </w:tr>
      <w:tr w:rsidR="0071087C" w:rsidRPr="00E6516F" w14:paraId="13A86701" w14:textId="77777777" w:rsidTr="00174677">
        <w:tc>
          <w:tcPr>
            <w:tcW w:w="2835" w:type="dxa"/>
          </w:tcPr>
          <w:p w14:paraId="0FF2E43A" w14:textId="77777777" w:rsidR="0071087C" w:rsidRPr="00E6516F" w:rsidRDefault="0071087C" w:rsidP="00174677">
            <w:pPr>
              <w:pStyle w:val="TAH"/>
              <w:rPr>
                <w:bCs/>
              </w:rPr>
            </w:pPr>
            <w:r w:rsidRPr="00E6516F">
              <w:rPr>
                <w:bCs/>
              </w:rPr>
              <w:t>Information Element</w:t>
            </w:r>
          </w:p>
        </w:tc>
        <w:tc>
          <w:tcPr>
            <w:tcW w:w="2126" w:type="dxa"/>
          </w:tcPr>
          <w:p w14:paraId="742A2C2E"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10EDD9E0" w14:textId="77777777" w:rsidR="0071087C" w:rsidRPr="00E6516F" w:rsidRDefault="0071087C" w:rsidP="00174677">
            <w:pPr>
              <w:pStyle w:val="TAH"/>
              <w:rPr>
                <w:bCs/>
              </w:rPr>
            </w:pPr>
            <w:r w:rsidRPr="00E6516F">
              <w:rPr>
                <w:bCs/>
              </w:rPr>
              <w:t>Comment</w:t>
            </w:r>
          </w:p>
        </w:tc>
        <w:tc>
          <w:tcPr>
            <w:tcW w:w="1418" w:type="dxa"/>
          </w:tcPr>
          <w:p w14:paraId="0FCC0EEA" w14:textId="77777777" w:rsidR="0071087C" w:rsidRPr="00E6516F" w:rsidRDefault="0071087C" w:rsidP="00174677">
            <w:pPr>
              <w:pStyle w:val="TAH"/>
              <w:rPr>
                <w:bCs/>
              </w:rPr>
            </w:pPr>
            <w:r w:rsidRPr="00E6516F">
              <w:rPr>
                <w:bCs/>
              </w:rPr>
              <w:t>Reference</w:t>
            </w:r>
          </w:p>
        </w:tc>
        <w:tc>
          <w:tcPr>
            <w:tcW w:w="1134" w:type="dxa"/>
          </w:tcPr>
          <w:p w14:paraId="2264E4C0" w14:textId="77777777" w:rsidR="0071087C" w:rsidRPr="00E6516F" w:rsidRDefault="0071087C" w:rsidP="00174677">
            <w:pPr>
              <w:pStyle w:val="TAH"/>
              <w:rPr>
                <w:bCs/>
              </w:rPr>
            </w:pPr>
            <w:r w:rsidRPr="00E6516F">
              <w:rPr>
                <w:bCs/>
              </w:rPr>
              <w:t>Condition</w:t>
            </w:r>
          </w:p>
        </w:tc>
      </w:tr>
      <w:tr w:rsidR="0071087C" w:rsidRPr="00E6516F" w14:paraId="1105FF0B" w14:textId="77777777" w:rsidTr="00174677">
        <w:tc>
          <w:tcPr>
            <w:tcW w:w="2835" w:type="dxa"/>
          </w:tcPr>
          <w:p w14:paraId="3E844F41" w14:textId="77777777" w:rsidR="0071087C" w:rsidRPr="00E6516F" w:rsidRDefault="0071087C" w:rsidP="00174677">
            <w:pPr>
              <w:pStyle w:val="TAL"/>
              <w:rPr>
                <w:rFonts w:cs="Arial"/>
                <w:szCs w:val="18"/>
              </w:rPr>
            </w:pPr>
            <w:r w:rsidRPr="00E6516F">
              <w:t>mcdata-info</w:t>
            </w:r>
          </w:p>
        </w:tc>
        <w:tc>
          <w:tcPr>
            <w:tcW w:w="2126" w:type="dxa"/>
          </w:tcPr>
          <w:p w14:paraId="74E14BCC" w14:textId="77777777" w:rsidR="0071087C" w:rsidRPr="00E6516F" w:rsidRDefault="0071087C" w:rsidP="00174677">
            <w:pPr>
              <w:pStyle w:val="TAL"/>
            </w:pPr>
          </w:p>
        </w:tc>
        <w:tc>
          <w:tcPr>
            <w:tcW w:w="2126" w:type="dxa"/>
            <w:tcBorders>
              <w:bottom w:val="single" w:sz="4" w:space="0" w:color="auto"/>
            </w:tcBorders>
          </w:tcPr>
          <w:p w14:paraId="0225D37D" w14:textId="77777777" w:rsidR="0071087C" w:rsidRPr="00E6516F" w:rsidRDefault="0071087C" w:rsidP="00174677">
            <w:pPr>
              <w:pStyle w:val="TAL"/>
            </w:pPr>
          </w:p>
        </w:tc>
        <w:tc>
          <w:tcPr>
            <w:tcW w:w="1418" w:type="dxa"/>
          </w:tcPr>
          <w:p w14:paraId="002F17FD" w14:textId="77777777" w:rsidR="0071087C" w:rsidRPr="00E6516F" w:rsidRDefault="0071087C" w:rsidP="00174677">
            <w:pPr>
              <w:pStyle w:val="TAL"/>
            </w:pPr>
          </w:p>
        </w:tc>
        <w:tc>
          <w:tcPr>
            <w:tcW w:w="1134" w:type="dxa"/>
          </w:tcPr>
          <w:p w14:paraId="29B7F385" w14:textId="77777777" w:rsidR="0071087C" w:rsidRPr="00E6516F" w:rsidRDefault="0071087C" w:rsidP="00174677">
            <w:pPr>
              <w:pStyle w:val="TAL"/>
            </w:pPr>
          </w:p>
        </w:tc>
      </w:tr>
      <w:tr w:rsidR="0071087C" w:rsidRPr="00E6516F" w14:paraId="77E3FB04" w14:textId="77777777" w:rsidTr="00174677">
        <w:tc>
          <w:tcPr>
            <w:tcW w:w="2835" w:type="dxa"/>
          </w:tcPr>
          <w:p w14:paraId="2E160863" w14:textId="77777777" w:rsidR="0071087C" w:rsidRPr="00E6516F" w:rsidRDefault="0071087C" w:rsidP="00174677">
            <w:pPr>
              <w:pStyle w:val="TAL"/>
              <w:rPr>
                <w:rFonts w:cs="Arial"/>
                <w:szCs w:val="18"/>
              </w:rPr>
            </w:pPr>
            <w:r w:rsidRPr="00E6516F">
              <w:t xml:space="preserve">  mcdata-Params</w:t>
            </w:r>
          </w:p>
        </w:tc>
        <w:tc>
          <w:tcPr>
            <w:tcW w:w="2126" w:type="dxa"/>
          </w:tcPr>
          <w:p w14:paraId="1E4C8B12" w14:textId="77777777" w:rsidR="0071087C" w:rsidRPr="00E6516F" w:rsidRDefault="0071087C" w:rsidP="00174677">
            <w:pPr>
              <w:pStyle w:val="TAL"/>
            </w:pPr>
          </w:p>
        </w:tc>
        <w:tc>
          <w:tcPr>
            <w:tcW w:w="2126" w:type="dxa"/>
            <w:tcBorders>
              <w:top w:val="single" w:sz="4" w:space="0" w:color="auto"/>
              <w:bottom w:val="single" w:sz="4" w:space="0" w:color="auto"/>
            </w:tcBorders>
          </w:tcPr>
          <w:p w14:paraId="797FE17D" w14:textId="77777777" w:rsidR="0071087C" w:rsidRPr="00E6516F" w:rsidRDefault="0071087C" w:rsidP="00174677">
            <w:pPr>
              <w:pStyle w:val="TAL"/>
            </w:pPr>
          </w:p>
        </w:tc>
        <w:tc>
          <w:tcPr>
            <w:tcW w:w="1418" w:type="dxa"/>
          </w:tcPr>
          <w:p w14:paraId="39FA8234" w14:textId="77777777" w:rsidR="0071087C" w:rsidRPr="00E6516F" w:rsidRDefault="0071087C" w:rsidP="00174677">
            <w:pPr>
              <w:pStyle w:val="TAL"/>
            </w:pPr>
          </w:p>
        </w:tc>
        <w:tc>
          <w:tcPr>
            <w:tcW w:w="1134" w:type="dxa"/>
          </w:tcPr>
          <w:p w14:paraId="5A61E03A" w14:textId="77777777" w:rsidR="0071087C" w:rsidRPr="00E6516F" w:rsidRDefault="0071087C" w:rsidP="00174677">
            <w:pPr>
              <w:pStyle w:val="TAL"/>
            </w:pPr>
          </w:p>
        </w:tc>
      </w:tr>
      <w:tr w:rsidR="0071087C" w:rsidRPr="00E6516F" w14:paraId="60DCEC95" w14:textId="77777777" w:rsidTr="00174677">
        <w:tc>
          <w:tcPr>
            <w:tcW w:w="2835" w:type="dxa"/>
          </w:tcPr>
          <w:p w14:paraId="0021C284" w14:textId="77777777" w:rsidR="0071087C" w:rsidRPr="00E6516F" w:rsidRDefault="0071087C" w:rsidP="00174677">
            <w:pPr>
              <w:pStyle w:val="TAL"/>
            </w:pPr>
            <w:r w:rsidRPr="00E6516F">
              <w:t xml:space="preserve">    mcdata-calling-group-id</w:t>
            </w:r>
          </w:p>
        </w:tc>
        <w:tc>
          <w:tcPr>
            <w:tcW w:w="2126" w:type="dxa"/>
          </w:tcPr>
          <w:p w14:paraId="2A2FF162" w14:textId="77777777" w:rsidR="0071087C" w:rsidRPr="00E6516F" w:rsidRDefault="0071087C" w:rsidP="00174677">
            <w:pPr>
              <w:pStyle w:val="TAL"/>
              <w:rPr>
                <w:rFonts w:eastAsia="Calibri"/>
              </w:rPr>
            </w:pPr>
            <w:r w:rsidRPr="00E6516F">
              <w:rPr>
                <w:lang w:eastAsia="ko-KR"/>
              </w:rPr>
              <w:t>Encrypted &lt;mcdata-calling-group-id&gt; with mcdataURI set to px_MCData_Group_A_ID</w:t>
            </w:r>
          </w:p>
        </w:tc>
        <w:tc>
          <w:tcPr>
            <w:tcW w:w="2126" w:type="dxa"/>
            <w:tcBorders>
              <w:top w:val="single" w:sz="4" w:space="0" w:color="auto"/>
              <w:bottom w:val="single" w:sz="4" w:space="0" w:color="auto"/>
            </w:tcBorders>
          </w:tcPr>
          <w:p w14:paraId="0C4C159F" w14:textId="77777777" w:rsidR="0071087C" w:rsidRPr="00E6516F" w:rsidRDefault="0071087C" w:rsidP="00174677">
            <w:pPr>
              <w:pStyle w:val="TAL"/>
            </w:pPr>
            <w:r w:rsidRPr="00E6516F">
              <w:t>Encrypted according to TS 36.579-1 [2] Table 5.5.3.2.2-3A</w:t>
            </w:r>
          </w:p>
        </w:tc>
        <w:tc>
          <w:tcPr>
            <w:tcW w:w="1418" w:type="dxa"/>
          </w:tcPr>
          <w:p w14:paraId="5DE62E88" w14:textId="77777777" w:rsidR="0071087C" w:rsidRPr="00E6516F" w:rsidRDefault="0071087C" w:rsidP="00174677">
            <w:pPr>
              <w:pStyle w:val="TAL"/>
            </w:pPr>
          </w:p>
        </w:tc>
        <w:tc>
          <w:tcPr>
            <w:tcW w:w="1134" w:type="dxa"/>
          </w:tcPr>
          <w:p w14:paraId="6293F2F8" w14:textId="77777777" w:rsidR="0071087C" w:rsidRPr="00E6516F" w:rsidRDefault="0071087C" w:rsidP="00174677">
            <w:pPr>
              <w:pStyle w:val="TAL"/>
            </w:pPr>
          </w:p>
        </w:tc>
      </w:tr>
    </w:tbl>
    <w:p w14:paraId="166CFDD4" w14:textId="77777777" w:rsidR="0071087C" w:rsidRPr="00E6516F" w:rsidRDefault="0071087C" w:rsidP="0071087C"/>
    <w:p w14:paraId="6E525E7E" w14:textId="77777777" w:rsidR="0071087C" w:rsidRPr="00E6516F" w:rsidRDefault="0071087C" w:rsidP="0071087C">
      <w:pPr>
        <w:pStyle w:val="TH"/>
      </w:pPr>
      <w:r w:rsidRPr="00E6516F">
        <w:t>Table 6.1.3.3.3-6: SDS NOTIFICATION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3E7E9354" w14:textId="77777777" w:rsidTr="00174677">
        <w:trPr>
          <w:cantSplit/>
        </w:trPr>
        <w:tc>
          <w:tcPr>
            <w:tcW w:w="9639" w:type="dxa"/>
          </w:tcPr>
          <w:p w14:paraId="68FFF59E" w14:textId="77777777" w:rsidR="0071087C" w:rsidRPr="00E6516F" w:rsidRDefault="0071087C" w:rsidP="00174677">
            <w:pPr>
              <w:pStyle w:val="TAL"/>
              <w:rPr>
                <w:rFonts w:cs="Arial"/>
                <w:szCs w:val="18"/>
              </w:rPr>
            </w:pPr>
            <w:r w:rsidRPr="00E6516F">
              <w:rPr>
                <w:rFonts w:cs="Arial"/>
                <w:szCs w:val="18"/>
              </w:rPr>
              <w:t>Derivation Path: TS 36.579-1 [2], Table 5.5.3.8.4-1, condition DELIVERED</w:t>
            </w:r>
          </w:p>
        </w:tc>
      </w:tr>
    </w:tbl>
    <w:p w14:paraId="18E6CAB2" w14:textId="77777777" w:rsidR="0071087C" w:rsidRPr="00E6516F" w:rsidRDefault="0071087C" w:rsidP="0071087C"/>
    <w:p w14:paraId="68FAC596" w14:textId="77777777" w:rsidR="0071087C" w:rsidRPr="00E6516F" w:rsidRDefault="0071087C" w:rsidP="0071087C">
      <w:pPr>
        <w:pStyle w:val="TH"/>
      </w:pPr>
      <w:r w:rsidRPr="00E6516F">
        <w:t>Table 6.1.3.3.3-7: Void</w:t>
      </w:r>
    </w:p>
    <w:p w14:paraId="777AEACC" w14:textId="77777777" w:rsidR="0071087C" w:rsidRPr="00E6516F" w:rsidRDefault="0071087C" w:rsidP="0071087C"/>
    <w:p w14:paraId="418E961C" w14:textId="77777777" w:rsidR="0071087C" w:rsidRPr="00E6516F" w:rsidRDefault="0071087C" w:rsidP="0071087C">
      <w:pPr>
        <w:pStyle w:val="Heading3"/>
      </w:pPr>
      <w:bookmarkStart w:id="491" w:name="_Toc42507348"/>
      <w:bookmarkStart w:id="492" w:name="_Toc52307879"/>
      <w:bookmarkStart w:id="493" w:name="_Toc52782332"/>
      <w:bookmarkStart w:id="494" w:name="_Toc52782942"/>
      <w:bookmarkStart w:id="495" w:name="_Toc59042811"/>
      <w:bookmarkStart w:id="496" w:name="_Toc75459140"/>
      <w:bookmarkStart w:id="497" w:name="_Toc90630580"/>
      <w:bookmarkStart w:id="498" w:name="_Toc100778787"/>
      <w:bookmarkStart w:id="499" w:name="_Toc101286118"/>
      <w:bookmarkStart w:id="500" w:name="_Toc106817704"/>
      <w:bookmarkStart w:id="501" w:name="_Toc106817829"/>
      <w:r w:rsidRPr="00E6516F">
        <w:t>6.1.4</w:t>
      </w:r>
      <w:r w:rsidRPr="00E6516F">
        <w:tab/>
        <w:t>On-network / Short Data Service (SDS) / Standalone SDS Using Signalling Control Plane / Group Standalone SDS / Client Terminated (CT)</w:t>
      </w:r>
      <w:bookmarkEnd w:id="475"/>
      <w:bookmarkEnd w:id="490"/>
      <w:bookmarkEnd w:id="491"/>
      <w:bookmarkEnd w:id="492"/>
      <w:bookmarkEnd w:id="493"/>
      <w:bookmarkEnd w:id="494"/>
      <w:bookmarkEnd w:id="495"/>
      <w:bookmarkEnd w:id="496"/>
      <w:bookmarkEnd w:id="497"/>
      <w:bookmarkEnd w:id="498"/>
      <w:bookmarkEnd w:id="499"/>
      <w:bookmarkEnd w:id="500"/>
      <w:bookmarkEnd w:id="501"/>
    </w:p>
    <w:p w14:paraId="16218FB5" w14:textId="77777777" w:rsidR="0071087C" w:rsidRPr="00E6516F" w:rsidRDefault="0071087C" w:rsidP="0071087C">
      <w:pPr>
        <w:pStyle w:val="H6"/>
      </w:pPr>
      <w:bookmarkStart w:id="502" w:name="_Toc52782333"/>
      <w:bookmarkStart w:id="503" w:name="_Toc52782943"/>
      <w:bookmarkStart w:id="504" w:name="_Toc59042812"/>
      <w:bookmarkStart w:id="505" w:name="_Toc522499802"/>
      <w:r w:rsidRPr="00E6516F">
        <w:t>6.1.4.1</w:t>
      </w:r>
      <w:r w:rsidRPr="00E6516F">
        <w:tab/>
        <w:t>Test Purpose (TP)</w:t>
      </w:r>
      <w:bookmarkEnd w:id="502"/>
      <w:bookmarkEnd w:id="503"/>
      <w:bookmarkEnd w:id="504"/>
    </w:p>
    <w:p w14:paraId="2092DCEF" w14:textId="77777777" w:rsidR="0071087C" w:rsidRPr="00E6516F" w:rsidRDefault="0071087C" w:rsidP="0071087C">
      <w:pPr>
        <w:pStyle w:val="H6"/>
      </w:pPr>
      <w:r w:rsidRPr="00E6516F">
        <w:t>(1)</w:t>
      </w:r>
    </w:p>
    <w:p w14:paraId="3D328FEC"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57C81511"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31DD2031"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receives a standalone group SDS message with a disposition request of "DELIVERY" }</w:t>
      </w:r>
    </w:p>
    <w:p w14:paraId="0B28CAAD" w14:textId="77777777" w:rsidR="0071087C" w:rsidRPr="00E6516F" w:rsidRDefault="0071087C" w:rsidP="0071087C">
      <w:pPr>
        <w:pStyle w:val="PL"/>
        <w:rPr>
          <w:noProof w:val="0"/>
          <w:color w:val="000000"/>
        </w:rPr>
      </w:pPr>
      <w:r w:rsidRPr="00E6516F">
        <w:rPr>
          <w:noProof w:val="0"/>
          <w:color w:val="000000"/>
        </w:rPr>
        <w:t xml:space="preserve">    </w:t>
      </w:r>
      <w:r w:rsidRPr="00E6516F">
        <w:rPr>
          <w:b/>
          <w:noProof w:val="0"/>
          <w:color w:val="000000"/>
        </w:rPr>
        <w:t>then</w:t>
      </w:r>
      <w:r w:rsidRPr="00E6516F">
        <w:rPr>
          <w:noProof w:val="0"/>
          <w:color w:val="000000"/>
        </w:rPr>
        <w:t xml:space="preserve"> { UE (MCDATA Client) responds by sending a SIP 200 (OK) message </w:t>
      </w:r>
      <w:r w:rsidRPr="00E6516F">
        <w:rPr>
          <w:b/>
          <w:bCs/>
          <w:noProof w:val="0"/>
          <w:color w:val="000000"/>
        </w:rPr>
        <w:t>and</w:t>
      </w:r>
      <w:r w:rsidRPr="00E6516F">
        <w:rPr>
          <w:noProof w:val="0"/>
          <w:color w:val="000000"/>
        </w:rPr>
        <w:t xml:space="preserve"> sends a SIP MESSAGE message with a disposition notification of "DELIVERED" </w:t>
      </w:r>
      <w:r w:rsidRPr="00E6516F">
        <w:rPr>
          <w:b/>
          <w:noProof w:val="0"/>
          <w:color w:val="000000"/>
        </w:rPr>
        <w:t>and</w:t>
      </w:r>
      <w:r w:rsidRPr="00E6516F">
        <w:rPr>
          <w:noProof w:val="0"/>
          <w:color w:val="000000"/>
        </w:rPr>
        <w:t xml:space="preserve"> </w:t>
      </w:r>
      <w:r w:rsidRPr="00E6516F">
        <w:rPr>
          <w:rFonts w:eastAsia="Malgun Gothic"/>
          <w:noProof w:val="0"/>
          <w:color w:val="000000"/>
        </w:rPr>
        <w:t>renders the contents of the Payload IE to the MCDATA User</w:t>
      </w:r>
      <w:r w:rsidRPr="00E6516F">
        <w:rPr>
          <w:noProof w:val="0"/>
          <w:color w:val="000000"/>
        </w:rPr>
        <w:t xml:space="preserve"> }</w:t>
      </w:r>
    </w:p>
    <w:p w14:paraId="36F3FE47" w14:textId="77777777" w:rsidR="0071087C" w:rsidRPr="00E6516F" w:rsidRDefault="0071087C" w:rsidP="0071087C">
      <w:pPr>
        <w:pStyle w:val="PL"/>
        <w:rPr>
          <w:noProof w:val="0"/>
        </w:rPr>
      </w:pPr>
      <w:r w:rsidRPr="00E6516F">
        <w:rPr>
          <w:noProof w:val="0"/>
        </w:rPr>
        <w:t xml:space="preserve">            }</w:t>
      </w:r>
    </w:p>
    <w:p w14:paraId="496EC2CF" w14:textId="77777777" w:rsidR="0071087C" w:rsidRPr="00E6516F" w:rsidRDefault="0071087C" w:rsidP="0071087C">
      <w:pPr>
        <w:pStyle w:val="PL"/>
        <w:rPr>
          <w:noProof w:val="0"/>
        </w:rPr>
      </w:pPr>
    </w:p>
    <w:p w14:paraId="393450F2" w14:textId="77777777" w:rsidR="0071087C" w:rsidRPr="00E6516F" w:rsidRDefault="0071087C" w:rsidP="0071087C">
      <w:pPr>
        <w:pStyle w:val="H6"/>
      </w:pPr>
      <w:bookmarkStart w:id="506" w:name="_Toc52782944"/>
      <w:bookmarkStart w:id="507" w:name="_Toc59042813"/>
      <w:r w:rsidRPr="00E6516F">
        <w:t>6.1.4.2</w:t>
      </w:r>
      <w:r w:rsidRPr="00E6516F">
        <w:tab/>
        <w:t>Conformance requirements</w:t>
      </w:r>
      <w:bookmarkEnd w:id="506"/>
      <w:bookmarkEnd w:id="507"/>
    </w:p>
    <w:p w14:paraId="27123446" w14:textId="77777777" w:rsidR="0071087C" w:rsidRPr="00E6516F" w:rsidRDefault="0071087C" w:rsidP="0071087C">
      <w:r w:rsidRPr="00E6516F">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06C2B8A" w14:textId="77777777" w:rsidR="0071087C" w:rsidRPr="00E6516F" w:rsidRDefault="0071087C" w:rsidP="0071087C">
      <w:r w:rsidRPr="00E6516F">
        <w:t>[TS 24.282, clause 9.2.2.2.2]</w:t>
      </w:r>
    </w:p>
    <w:p w14:paraId="50CEF2E5" w14:textId="77777777" w:rsidR="0071087C" w:rsidRPr="00E6516F" w:rsidRDefault="0071087C" w:rsidP="0071087C">
      <w:r w:rsidRPr="00E6516F">
        <w:t>Upon receipt of a "SIP MESSAGE request for standalone SDS for terminating MCData client", the MCData client:</w:t>
      </w:r>
    </w:p>
    <w:p w14:paraId="2E492A03" w14:textId="77777777" w:rsidR="0071087C" w:rsidRPr="00E6516F" w:rsidRDefault="0071087C" w:rsidP="0071087C">
      <w:pPr>
        <w:pStyle w:val="B10"/>
        <w:rPr>
          <w:lang w:eastAsia="ko-KR"/>
        </w:rPr>
      </w:pPr>
      <w:r w:rsidRPr="00E6516F">
        <w:t>…</w:t>
      </w:r>
    </w:p>
    <w:p w14:paraId="47DD8CD5" w14:textId="77777777" w:rsidR="0071087C" w:rsidRPr="00E6516F" w:rsidRDefault="0071087C" w:rsidP="0071087C">
      <w:pPr>
        <w:pStyle w:val="B10"/>
      </w:pPr>
      <w:r w:rsidRPr="00E6516F">
        <w:t>3)</w:t>
      </w:r>
      <w:r w:rsidRPr="00E6516F">
        <w:tab/>
        <w:t>if the SIP MESSAGE request contains an application/mikey MIME body containing a MIKEY-SAKKE I_MESSAGE:</w:t>
      </w:r>
    </w:p>
    <w:p w14:paraId="197095C2" w14:textId="77777777" w:rsidR="0071087C" w:rsidRPr="00E6516F" w:rsidRDefault="0071087C" w:rsidP="0071087C">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0F2DE6CE" w14:textId="77777777" w:rsidR="0071087C" w:rsidRPr="00E6516F" w:rsidRDefault="0071087C" w:rsidP="0071087C">
      <w:pPr>
        <w:pStyle w:val="B2"/>
      </w:pPr>
      <w:r w:rsidRPr="00E6516F">
        <w:t>b)</w:t>
      </w:r>
      <w:r w:rsidRPr="00E6516F">
        <w:tab/>
        <w:t>shall convert the MCData ID to a UID as described in 3GPP TS 33.180 [26];</w:t>
      </w:r>
    </w:p>
    <w:p w14:paraId="6EFC3092" w14:textId="77777777" w:rsidR="0071087C" w:rsidRPr="00E6516F" w:rsidRDefault="0071087C" w:rsidP="0071087C">
      <w:pPr>
        <w:pStyle w:val="B2"/>
      </w:pPr>
      <w:r w:rsidRPr="00E6516F">
        <w:t>c)</w:t>
      </w:r>
      <w:r w:rsidRPr="00E6516F">
        <w:tab/>
        <w:t>shall use the UID to validate the signature of the MIKEY-SAKKE I_MESSAGE as described in 3GPP TS 33.180 [26];</w:t>
      </w:r>
    </w:p>
    <w:p w14:paraId="5BE032AB" w14:textId="77777777" w:rsidR="0071087C" w:rsidRPr="00E6516F" w:rsidRDefault="0071087C" w:rsidP="0071087C">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MESSAGE request with a SIP 606 (Not Acceptable) response,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4304BE09" w14:textId="77777777" w:rsidR="0071087C" w:rsidRPr="00E6516F" w:rsidRDefault="0071087C" w:rsidP="0071087C">
      <w:pPr>
        <w:pStyle w:val="B2"/>
      </w:pPr>
      <w:r w:rsidRPr="00E6516F">
        <w:t>e)</w:t>
      </w:r>
      <w:r w:rsidRPr="00E6516F">
        <w:tab/>
        <w:t>if the signature of the MIKEY-SAKKE I_MESSAGE was successfully validated:</w:t>
      </w:r>
    </w:p>
    <w:p w14:paraId="27FB3909" w14:textId="77777777" w:rsidR="0071087C" w:rsidRPr="00E6516F" w:rsidRDefault="0071087C" w:rsidP="0071087C">
      <w:pPr>
        <w:pStyle w:val="B3"/>
      </w:pPr>
      <w:r w:rsidRPr="00E6516F">
        <w:t>i)</w:t>
      </w:r>
      <w:r w:rsidRPr="00E6516F">
        <w:tab/>
        <w:t>shall extract and decrypt the encapsulated PCK using the terminating user's (KMS provisioned) UID key as described in 3GPP TS 33.180 [26]; and</w:t>
      </w:r>
    </w:p>
    <w:p w14:paraId="6BC7D8F8" w14:textId="77777777" w:rsidR="0071087C" w:rsidRPr="00E6516F" w:rsidRDefault="0071087C" w:rsidP="0071087C">
      <w:pPr>
        <w:pStyle w:val="B3"/>
      </w:pPr>
      <w:r w:rsidRPr="00E6516F">
        <w:t>ii)</w:t>
      </w:r>
      <w:r w:rsidRPr="00E6516F">
        <w:tab/>
        <w:t>shall extract the PCK-ID, from the payload as specified in 3GPP TS 33.180 [26];</w:t>
      </w:r>
    </w:p>
    <w:p w14:paraId="6CDBA5F7" w14:textId="77777777" w:rsidR="0071087C" w:rsidRPr="00E6516F" w:rsidRDefault="0071087C" w:rsidP="0071087C">
      <w:pPr>
        <w:pStyle w:val="NO"/>
      </w:pPr>
      <w:r w:rsidRPr="00E6516F">
        <w:t>NOTE:</w:t>
      </w:r>
      <w:r w:rsidRPr="00E6516F">
        <w:tab/>
        <w:t>With the PCK successfully shared between the originating MCData client and the terminating MCData client, both clients are able to exchange end-to-end secure message.</w:t>
      </w:r>
    </w:p>
    <w:p w14:paraId="417AE8F2" w14:textId="77777777" w:rsidR="0071087C" w:rsidRPr="00E6516F" w:rsidRDefault="0071087C" w:rsidP="0071087C">
      <w:pPr>
        <w:pStyle w:val="B10"/>
      </w:pPr>
      <w:r w:rsidRPr="00E6516F">
        <w:t>4</w:t>
      </w:r>
      <w:r w:rsidRPr="00E6516F">
        <w:rPr>
          <w:lang w:eastAsia="ko-KR"/>
        </w:rPr>
        <w:t>)</w:t>
      </w:r>
      <w:r w:rsidRPr="00E6516F">
        <w:tab/>
        <w:t>shall generate a SIP 200 (OK) response according to rules and procedures of 3GPP TS 24.229 [5];</w:t>
      </w:r>
    </w:p>
    <w:p w14:paraId="23475B44" w14:textId="77777777" w:rsidR="0071087C" w:rsidRPr="00E6516F" w:rsidRDefault="0071087C" w:rsidP="0071087C">
      <w:pPr>
        <w:pStyle w:val="B10"/>
      </w:pPr>
      <w:r w:rsidRPr="00E6516F">
        <w:rPr>
          <w:lang w:eastAsia="ko-KR"/>
        </w:rPr>
        <w:t>5)</w:t>
      </w:r>
      <w:r w:rsidRPr="00E6516F">
        <w:rPr>
          <w:lang w:eastAsia="ko-KR"/>
        </w:rPr>
        <w:tab/>
        <w:t>shall send the SIP 200 (OK) response towards the MCData server according to rules and procedures of 3GPP TS 24.229 [5]; and</w:t>
      </w:r>
    </w:p>
    <w:p w14:paraId="038500E5" w14:textId="77777777" w:rsidR="0071087C" w:rsidRPr="00E6516F" w:rsidRDefault="0071087C" w:rsidP="0071087C">
      <w:pPr>
        <w:pStyle w:val="B10"/>
      </w:pPr>
      <w:r w:rsidRPr="00E6516F">
        <w:rPr>
          <w:lang w:eastAsia="ko-KR"/>
        </w:rPr>
        <w:t>6)</w:t>
      </w:r>
      <w:r w:rsidRPr="00E6516F">
        <w:rPr>
          <w:lang w:eastAsia="ko-KR"/>
        </w:rPr>
        <w:tab/>
      </w:r>
      <w:r w:rsidRPr="00E6516F">
        <w:t>shall handle the received message as specified in subclause 9.2.1.2.</w:t>
      </w:r>
    </w:p>
    <w:p w14:paraId="208005B8" w14:textId="77777777" w:rsidR="0071087C" w:rsidRPr="00E6516F" w:rsidRDefault="0071087C" w:rsidP="0071087C">
      <w:r w:rsidRPr="00E6516F">
        <w:t>[TS 24.282, clause 9.2.1.2]</w:t>
      </w:r>
    </w:p>
    <w:p w14:paraId="6A6823FB" w14:textId="77777777" w:rsidR="0071087C" w:rsidRPr="00E6516F" w:rsidRDefault="0071087C" w:rsidP="0071087C">
      <w:pPr>
        <w:rPr>
          <w:rFonts w:eastAsia="Malgun Gothic"/>
        </w:rPr>
      </w:pPr>
      <w:r w:rsidRPr="00E6516F">
        <w:rPr>
          <w:rFonts w:eastAsia="Malgun Gothic"/>
        </w:rPr>
        <w:t>When a MCData client has received a SIP request containing:</w:t>
      </w:r>
    </w:p>
    <w:p w14:paraId="3839409B" w14:textId="77777777" w:rsidR="0071087C" w:rsidRPr="00E6516F" w:rsidRDefault="0071087C" w:rsidP="0071087C">
      <w:pPr>
        <w:pStyle w:val="B10"/>
      </w:pPr>
      <w:r w:rsidRPr="00E6516F">
        <w:rPr>
          <w:rFonts w:eastAsia="Malgun Gothic"/>
        </w:rPr>
        <w:t>-</w:t>
      </w:r>
      <w:r w:rsidRPr="00E6516F">
        <w:rPr>
          <w:rFonts w:eastAsia="Malgun Gothic"/>
        </w:rPr>
        <w:tab/>
        <w:t xml:space="preserve">an </w:t>
      </w:r>
      <w:r w:rsidRPr="00E6516F">
        <w:t>application/vnd.3gpp.mcdata-signalling MIME body as specified in subclause E.1; and</w:t>
      </w:r>
    </w:p>
    <w:p w14:paraId="07704DC8" w14:textId="77777777" w:rsidR="0071087C" w:rsidRPr="00E6516F" w:rsidRDefault="0071087C" w:rsidP="0071087C">
      <w:pPr>
        <w:pStyle w:val="B10"/>
        <w:rPr>
          <w:rFonts w:eastAsia="Malgun Gothic"/>
        </w:rPr>
      </w:pPr>
      <w:r w:rsidRPr="00E6516F">
        <w:rPr>
          <w:rFonts w:eastAsia="Malgun Gothic"/>
        </w:rPr>
        <w:t>-</w:t>
      </w:r>
      <w:r w:rsidRPr="00E6516F">
        <w:rPr>
          <w:rFonts w:eastAsia="Malgun Gothic"/>
        </w:rPr>
        <w:tab/>
      </w:r>
      <w:r w:rsidRPr="00E6516F">
        <w:t>an application/vnd.3gpp.mcdata-payload MIME body as specified in subclause E.2</w:t>
      </w:r>
      <w:r w:rsidRPr="00E6516F">
        <w:rPr>
          <w:rFonts w:eastAsia="Malgun Gothic"/>
        </w:rPr>
        <w:t>;</w:t>
      </w:r>
    </w:p>
    <w:p w14:paraId="7A64B277" w14:textId="77777777" w:rsidR="0071087C" w:rsidRPr="00E6516F" w:rsidRDefault="0071087C" w:rsidP="0071087C">
      <w:pPr>
        <w:rPr>
          <w:rFonts w:eastAsia="Malgun Gothic"/>
        </w:rPr>
      </w:pPr>
      <w:r w:rsidRPr="00E6516F">
        <w:rPr>
          <w:rFonts w:eastAsia="Malgun Gothic"/>
        </w:rPr>
        <w:t>the MCData Client:</w:t>
      </w:r>
    </w:p>
    <w:p w14:paraId="041F8402"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4817EF1B" w14:textId="77777777" w:rsidR="0071087C" w:rsidRPr="00E6516F" w:rsidRDefault="0071087C" w:rsidP="0071087C">
      <w:pPr>
        <w:pStyle w:val="B10"/>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593CC95B" w14:textId="77777777" w:rsidR="0071087C" w:rsidRPr="00E6516F" w:rsidRDefault="0071087C" w:rsidP="0071087C">
      <w:pPr>
        <w:pStyle w:val="B2"/>
        <w:rPr>
          <w:rFonts w:eastAsia="Malgun Gothic"/>
        </w:rPr>
      </w:pPr>
      <w:r w:rsidRPr="00E6516F">
        <w:rPr>
          <w:rFonts w:eastAsia="Malgun Gothic"/>
        </w:rPr>
        <w:t>…</w:t>
      </w:r>
    </w:p>
    <w:p w14:paraId="0C058D24" w14:textId="77777777" w:rsidR="0071087C" w:rsidRPr="00E6516F" w:rsidRDefault="0071087C" w:rsidP="0071087C">
      <w:pPr>
        <w:pStyle w:val="B10"/>
        <w:rPr>
          <w:rFonts w:eastAsia="Malgun Gothic"/>
        </w:rPr>
      </w:pPr>
      <w:r w:rsidRPr="00E6516F">
        <w:rPr>
          <w:rFonts w:eastAsia="Malgun Gothic"/>
        </w:rPr>
        <w:t>5)</w:t>
      </w:r>
      <w:r w:rsidRPr="00E6516F">
        <w:rPr>
          <w:rFonts w:eastAsia="Malgun Gothic"/>
        </w:rPr>
        <w:tab/>
        <w:t>shall identify the number of Payload IEs in the DATA PAYLOAD message from the Number of payloads IE in the DATA PAYLOAD message;</w:t>
      </w:r>
    </w:p>
    <w:p w14:paraId="4C0452D4" w14:textId="77777777" w:rsidR="0071087C" w:rsidRPr="00E6516F" w:rsidRDefault="0071087C" w:rsidP="0071087C">
      <w:pPr>
        <w:pStyle w:val="B10"/>
        <w:rPr>
          <w:rFonts w:eastAsia="Malgun Gothic"/>
        </w:rPr>
      </w:pPr>
      <w:r w:rsidRPr="00E6516F">
        <w:rPr>
          <w:rFonts w:eastAsia="Malgun Gothic"/>
        </w:rPr>
        <w:t>6)</w:t>
      </w:r>
      <w:r w:rsidRPr="00E6516F">
        <w:rPr>
          <w:rFonts w:eastAsia="Malgun Gothic"/>
        </w:rPr>
        <w:tab/>
        <w:t>if the SDS SIGNALLING PAYLOAD message does not contain an Application ID IE:</w:t>
      </w:r>
    </w:p>
    <w:p w14:paraId="5CEA640F"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 xml:space="preserve">shall determine that the payload contained in the DATA PAYLOAD message is for user consumption </w:t>
      </w:r>
    </w:p>
    <w:p w14:paraId="270D7382"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may notify the MCData user; and</w:t>
      </w:r>
    </w:p>
    <w:p w14:paraId="4A1516D2" w14:textId="77777777" w:rsidR="0071087C" w:rsidRPr="00E6516F" w:rsidRDefault="0071087C" w:rsidP="0071087C">
      <w:pPr>
        <w:pStyle w:val="B2"/>
        <w:rPr>
          <w:rFonts w:eastAsia="Malgun Gothic"/>
        </w:rPr>
      </w:pPr>
      <w:r w:rsidRPr="00E6516F">
        <w:rPr>
          <w:rFonts w:eastAsia="Malgun Gothic"/>
        </w:rPr>
        <w:t>c)</w:t>
      </w:r>
      <w:r w:rsidRPr="00E6516F">
        <w:rPr>
          <w:rFonts w:eastAsia="Malgun Gothic"/>
        </w:rPr>
        <w:tab/>
        <w:t>shall render the contents of the Payload IE(s) to the MCData user;</w:t>
      </w:r>
    </w:p>
    <w:p w14:paraId="261952E7" w14:textId="77777777" w:rsidR="0071087C" w:rsidRPr="00E6516F" w:rsidRDefault="0071087C" w:rsidP="0071087C">
      <w:pPr>
        <w:pStyle w:val="B10"/>
        <w:rPr>
          <w:rFonts w:eastAsia="Malgun Gothic"/>
        </w:rPr>
      </w:pPr>
      <w:r w:rsidRPr="00E6516F">
        <w:rPr>
          <w:rFonts w:eastAsia="Malgun Gothic"/>
        </w:rPr>
        <w:t>7)</w:t>
      </w:r>
      <w:r w:rsidRPr="00E6516F">
        <w:rPr>
          <w:rFonts w:eastAsia="Malgun Gothic"/>
        </w:rPr>
        <w:tab/>
        <w:t>if the SDS SIGNALLING PAYLOAD message contains an Application ID IE:</w:t>
      </w:r>
    </w:p>
    <w:p w14:paraId="348E2EE0"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4DA921BD"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shall not notify the MCData user;</w:t>
      </w:r>
    </w:p>
    <w:p w14:paraId="6C802BBF" w14:textId="77777777" w:rsidR="0071087C" w:rsidRPr="00E6516F" w:rsidRDefault="0071087C" w:rsidP="0071087C">
      <w:pPr>
        <w:pStyle w:val="B2"/>
        <w:rPr>
          <w:rFonts w:eastAsia="Malgun Gothic"/>
        </w:rPr>
      </w:pPr>
      <w:r w:rsidRPr="00E6516F">
        <w:rPr>
          <w:rFonts w:eastAsia="Malgun Gothic"/>
        </w:rPr>
        <w:t>c)</w:t>
      </w:r>
      <w:r w:rsidRPr="00E6516F">
        <w:rPr>
          <w:rFonts w:eastAsia="Malgun Gothic"/>
        </w:rPr>
        <w:tab/>
        <w:t>if the Application ID value is unknown, shall discard the SDS message; and</w:t>
      </w:r>
    </w:p>
    <w:p w14:paraId="0C1B214C" w14:textId="77777777" w:rsidR="0071087C" w:rsidRPr="00E6516F" w:rsidRDefault="0071087C" w:rsidP="0071087C">
      <w:pPr>
        <w:pStyle w:val="B2"/>
        <w:rPr>
          <w:rFonts w:eastAsia="Malgun Gothic"/>
        </w:rPr>
      </w:pPr>
      <w:r w:rsidRPr="00E6516F">
        <w:rPr>
          <w:rFonts w:eastAsia="Malgun Gothic"/>
        </w:rPr>
        <w:t>d)</w:t>
      </w:r>
      <w:r w:rsidRPr="00E6516F">
        <w:rPr>
          <w:rFonts w:eastAsia="Malgun Gothic"/>
        </w:rPr>
        <w:tab/>
        <w:t>if the Application ID value is known, shall deliver the contents of the Payload IE(s) to the identified application;</w:t>
      </w:r>
    </w:p>
    <w:p w14:paraId="07D90B19" w14:textId="77777777" w:rsidR="0071087C" w:rsidRPr="00E6516F" w:rsidRDefault="0071087C" w:rsidP="0071087C">
      <w:pPr>
        <w:pStyle w:val="NO"/>
      </w:pPr>
      <w:r w:rsidRPr="00E6516F">
        <w:t>NOTE 1:</w:t>
      </w:r>
      <w:r w:rsidRPr="00E6516F">
        <w:tab/>
        <w:t>If required, the MCData client decrypts the Payload IEs before rendering the SDS message to the user or delivering the SDS message to the application.</w:t>
      </w:r>
    </w:p>
    <w:p w14:paraId="2C8B712F" w14:textId="77777777" w:rsidR="0071087C" w:rsidRPr="00E6516F" w:rsidRDefault="0071087C" w:rsidP="0071087C">
      <w:pPr>
        <w:pStyle w:val="NO"/>
      </w:pPr>
      <w:r w:rsidRPr="00E6516F">
        <w:t>…</w:t>
      </w:r>
    </w:p>
    <w:p w14:paraId="7C81ED44" w14:textId="77777777" w:rsidR="0071087C" w:rsidRPr="00E6516F" w:rsidRDefault="0071087C" w:rsidP="0071087C">
      <w:pPr>
        <w:pStyle w:val="NO"/>
      </w:pPr>
      <w:r w:rsidRPr="00E6516F">
        <w:t>NOTE 3:</w:t>
      </w:r>
      <w:r w:rsidRPr="00E6516F">
        <w:tab/>
        <w:t>User consent is not required before accepting the data.</w:t>
      </w:r>
    </w:p>
    <w:p w14:paraId="1F7837B3" w14:textId="77777777" w:rsidR="0071087C" w:rsidRPr="00E6516F" w:rsidRDefault="0071087C" w:rsidP="0071087C">
      <w:pPr>
        <w:pStyle w:val="B10"/>
        <w:rPr>
          <w:rFonts w:eastAsia="Malgun Gothic"/>
        </w:rPr>
      </w:pPr>
      <w:r w:rsidRPr="00E6516F">
        <w:rPr>
          <w:rFonts w:eastAsia="Malgun Gothic"/>
        </w:rPr>
        <w:t>8)</w:t>
      </w:r>
      <w:r w:rsidRPr="00E6516F">
        <w:rPr>
          <w:rFonts w:eastAsia="Malgun Gothic"/>
        </w:rPr>
        <w:tab/>
        <w:t>may store the message payload in local storage along with the Conversation ID, Message ID, InReplyTo message ID and Date and time; and</w:t>
      </w:r>
    </w:p>
    <w:p w14:paraId="61FD9A61" w14:textId="77777777" w:rsidR="0071087C" w:rsidRPr="00E6516F" w:rsidRDefault="0071087C" w:rsidP="0071087C">
      <w:pPr>
        <w:pStyle w:val="B10"/>
        <w:rPr>
          <w:rFonts w:eastAsia="Malgun Gothic"/>
        </w:rPr>
      </w:pPr>
      <w:r w:rsidRPr="00E6516F">
        <w:rPr>
          <w:rFonts w:eastAsia="Malgun Gothic"/>
        </w:rPr>
        <w:t>9)</w:t>
      </w:r>
      <w:r w:rsidRPr="00E6516F">
        <w:rPr>
          <w:rFonts w:eastAsia="Malgun Gothic"/>
        </w:rPr>
        <w:tab/>
        <w:t>if the received SDS SIGNALLING PAYLOAD message contains an SDS</w:t>
      </w:r>
      <w:r w:rsidRPr="00E6516F">
        <w:t xml:space="preserve"> disposition request type</w:t>
      </w:r>
      <w:r w:rsidRPr="00E6516F">
        <w:rPr>
          <w:rFonts w:eastAsia="Malgun Gothic"/>
        </w:rPr>
        <w:t xml:space="preserve"> IE shall follow the procedures in subclause 9.2.1.3.</w:t>
      </w:r>
    </w:p>
    <w:p w14:paraId="59185899" w14:textId="77777777" w:rsidR="0071087C" w:rsidRPr="00E6516F" w:rsidRDefault="0071087C" w:rsidP="0071087C">
      <w:r w:rsidRPr="00E6516F">
        <w:t>[TS 24.282, clause 9.2.1.3]</w:t>
      </w:r>
    </w:p>
    <w:p w14:paraId="160BCBDD" w14:textId="77777777" w:rsidR="0071087C" w:rsidRPr="00E6516F" w:rsidRDefault="0071087C" w:rsidP="0071087C">
      <w:pPr>
        <w:rPr>
          <w:rFonts w:eastAsia="Malgun Gothic"/>
        </w:rPr>
      </w:pPr>
      <w:r w:rsidRPr="00E6516F">
        <w:rPr>
          <w:rFonts w:eastAsia="Malgun Gothic"/>
        </w:rPr>
        <w:t>To handle the disposition requests, the MCData client:</w:t>
      </w:r>
    </w:p>
    <w:p w14:paraId="5D988E70"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 xml:space="preserve">If the SDS disposition request type IE is set to: </w:t>
      </w:r>
    </w:p>
    <w:p w14:paraId="409D3E85" w14:textId="77777777" w:rsidR="0071087C" w:rsidRPr="00E6516F" w:rsidRDefault="0071087C" w:rsidP="0071087C">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6B745A5E" w14:textId="77777777" w:rsidR="0071087C" w:rsidRPr="00E6516F" w:rsidRDefault="0071087C" w:rsidP="0071087C">
      <w:pPr>
        <w:pStyle w:val="B2"/>
      </w:pPr>
      <w:r w:rsidRPr="00E6516F">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69BBB11F" w14:textId="77777777" w:rsidR="0071087C" w:rsidRPr="00E6516F" w:rsidRDefault="0071087C" w:rsidP="0071087C">
      <w:pPr>
        <w:pStyle w:val="B2"/>
      </w:pPr>
      <w:r w:rsidRPr="00E6516F">
        <w:t>c)</w:t>
      </w:r>
      <w:r w:rsidRPr="00E6516F">
        <w:tab/>
        <w:t>"DELIVERY AND READ" then, shall start timer TDU1 (delivery and read).</w:t>
      </w:r>
    </w:p>
    <w:p w14:paraId="6086DE88" w14:textId="77777777" w:rsidR="0071087C" w:rsidRPr="00E6516F" w:rsidRDefault="0071087C" w:rsidP="0071087C">
      <w:r w:rsidRPr="00E6516F">
        <w:t>[TS 24.282, clause 12.2.1.1]</w:t>
      </w:r>
    </w:p>
    <w:p w14:paraId="3113F34E" w14:textId="77777777" w:rsidR="0071087C" w:rsidRPr="00E6516F" w:rsidRDefault="0071087C" w:rsidP="0071087C">
      <w:r w:rsidRPr="00E6516F">
        <w:t>The MCData client shall follow the procedures in this subclause to:</w:t>
      </w:r>
    </w:p>
    <w:p w14:paraId="6569C064" w14:textId="77777777" w:rsidR="0071087C" w:rsidRPr="00E6516F" w:rsidRDefault="0071087C" w:rsidP="0071087C">
      <w:pPr>
        <w:pStyle w:val="B10"/>
      </w:pPr>
      <w:r w:rsidRPr="00E6516F">
        <w:t>-</w:t>
      </w:r>
      <w:r w:rsidRPr="00E6516F">
        <w:tab/>
        <w:t xml:space="preserve">indicate to an MCData client that an SDS message was delivered, read or delivered and read when the originating client requested a delivery, read or delivery and read report; </w:t>
      </w:r>
    </w:p>
    <w:p w14:paraId="250699FE" w14:textId="77777777" w:rsidR="0071087C" w:rsidRPr="00E6516F" w:rsidRDefault="0071087C" w:rsidP="0071087C">
      <w:pPr>
        <w:pStyle w:val="B10"/>
      </w:pPr>
      <w:r w:rsidRPr="00E6516F">
        <w:t>-</w:t>
      </w:r>
      <w:r w:rsidRPr="00E6516F">
        <w:tab/>
        <w:t>indicate to the participating MCData function serving the MCData user that an SDS message was undelivered. The participating MCData function can store the message for later re-delivery;</w:t>
      </w:r>
    </w:p>
    <w:p w14:paraId="094E5AB3" w14:textId="77777777" w:rsidR="0071087C" w:rsidRPr="00E6516F" w:rsidRDefault="0071087C" w:rsidP="0071087C">
      <w:pPr>
        <w:pStyle w:val="B10"/>
      </w:pPr>
      <w:r w:rsidRPr="00E6516F">
        <w:t>-</w:t>
      </w:r>
      <w:r w:rsidRPr="00E6516F">
        <w:tab/>
        <w:t>indicate to an MCData client that a request for FD was accepted, deferred or rejected; or</w:t>
      </w:r>
    </w:p>
    <w:p w14:paraId="1DFA4C10" w14:textId="77777777" w:rsidR="0071087C" w:rsidRPr="00E6516F" w:rsidRDefault="0071087C" w:rsidP="0071087C">
      <w:pPr>
        <w:pStyle w:val="B10"/>
      </w:pPr>
      <w:r w:rsidRPr="00E6516F">
        <w:t>-</w:t>
      </w:r>
      <w:r w:rsidRPr="00E6516F">
        <w:tab/>
        <w:t>indicate to an MCData client that a file download has been completed;</w:t>
      </w:r>
    </w:p>
    <w:p w14:paraId="2644BCC8" w14:textId="77777777" w:rsidR="0071087C" w:rsidRPr="00E6516F" w:rsidRDefault="0071087C" w:rsidP="0071087C">
      <w:r w:rsidRPr="00E6516F">
        <w:t>Before sending a disposition notification the MCData client needs to determine:</w:t>
      </w:r>
    </w:p>
    <w:p w14:paraId="360B1C9F" w14:textId="77777777" w:rsidR="0071087C" w:rsidRPr="00E6516F" w:rsidRDefault="0071087C" w:rsidP="0071087C">
      <w:pPr>
        <w:pStyle w:val="B10"/>
      </w:pPr>
      <w:r w:rsidRPr="00E6516F">
        <w:t>-</w:t>
      </w:r>
      <w:r w:rsidRPr="00E6516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6355E30A" w14:textId="77777777" w:rsidR="0071087C" w:rsidRPr="00E6516F" w:rsidRDefault="0071087C" w:rsidP="0071087C">
      <w:pPr>
        <w:pStyle w:val="B10"/>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0F3EA52" w14:textId="77777777" w:rsidR="0071087C" w:rsidRPr="00E6516F" w:rsidRDefault="0071087C" w:rsidP="0071087C">
      <w:pPr>
        <w:pStyle w:val="B10"/>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58713703" w14:textId="77777777" w:rsidR="0071087C" w:rsidRPr="00E6516F" w:rsidRDefault="0071087C" w:rsidP="0071087C">
      <w:r w:rsidRPr="00E6516F">
        <w:t>The MCData client shall generate a SIP MESSAGE request in accordance with 3GPP TS 24.229 [5] and IETF RFC 3428 [6] with the clarifications given below.</w:t>
      </w:r>
    </w:p>
    <w:p w14:paraId="0A58453C" w14:textId="77777777" w:rsidR="0071087C" w:rsidRPr="00E6516F" w:rsidRDefault="0071087C" w:rsidP="0071087C">
      <w:r w:rsidRPr="00E6516F">
        <w:t>The MCData client:</w:t>
      </w:r>
    </w:p>
    <w:p w14:paraId="7764CBC9" w14:textId="77777777" w:rsidR="0071087C" w:rsidRPr="00E6516F" w:rsidRDefault="0071087C" w:rsidP="0071087C">
      <w:pPr>
        <w:pStyle w:val="B10"/>
      </w:pPr>
      <w:r w:rsidRPr="00E6516F">
        <w:t>1)</w:t>
      </w:r>
      <w:r w:rsidRPr="00E6516F">
        <w:tab/>
        <w:t>shall build the SIP MESSAGE request as specified in subclause 6.2.4.1;</w:t>
      </w:r>
    </w:p>
    <w:p w14:paraId="70EAD8AD"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7C874C05" w14:textId="77777777" w:rsidR="0071087C" w:rsidRPr="00E6516F" w:rsidRDefault="0071087C" w:rsidP="0071087C">
      <w:pPr>
        <w:pStyle w:val="B10"/>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6D7C60A9" w14:textId="77777777" w:rsidR="0071087C" w:rsidRPr="00E6516F" w:rsidRDefault="0071087C" w:rsidP="0071087C">
      <w:pPr>
        <w:pStyle w:val="B10"/>
        <w:rPr>
          <w:lang w:eastAsia="ko-KR"/>
        </w:rPr>
      </w:pPr>
      <w:r w:rsidRPr="00E6516F">
        <w:rPr>
          <w:lang w:eastAsia="ko-KR"/>
        </w:rPr>
        <w:t>4)</w:t>
      </w:r>
      <w:r w:rsidRPr="00E6516F">
        <w:rPr>
          <w:lang w:eastAsia="ko-KR"/>
        </w:rPr>
        <w:tab/>
        <w:t>shall insert in the SIP MESSAGE request an application/vnd.3gpp.mcdata-info+xml MIME body with an &lt;mcdata-controller-psi&gt; element containing the PSI of the controlling MCData function;</w:t>
      </w:r>
    </w:p>
    <w:p w14:paraId="5795358B" w14:textId="77777777" w:rsidR="0071087C" w:rsidRPr="00E6516F" w:rsidRDefault="0071087C" w:rsidP="0071087C">
      <w:pPr>
        <w:pStyle w:val="B10"/>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123402F8" w14:textId="77777777" w:rsidR="0071087C" w:rsidRPr="00E6516F" w:rsidRDefault="0071087C" w:rsidP="0071087C">
      <w:pPr>
        <w:pStyle w:val="B10"/>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7062A607" w14:textId="77777777" w:rsidR="0071087C" w:rsidRPr="00E6516F" w:rsidRDefault="0071087C" w:rsidP="0071087C">
      <w:pPr>
        <w:pStyle w:val="B10"/>
      </w:pPr>
      <w:r w:rsidRPr="00E6516F">
        <w:t>…</w:t>
      </w:r>
    </w:p>
    <w:p w14:paraId="138854C1" w14:textId="77777777" w:rsidR="0071087C" w:rsidRPr="00E6516F" w:rsidRDefault="0071087C" w:rsidP="0071087C">
      <w:pPr>
        <w:pStyle w:val="B10"/>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70282D7A" w14:textId="77777777" w:rsidR="0071087C" w:rsidRPr="00E6516F" w:rsidRDefault="0071087C" w:rsidP="0071087C">
      <w:r w:rsidRPr="00E6516F">
        <w:t>[TS 24.282, clause 6.2.3.1]</w:t>
      </w:r>
    </w:p>
    <w:p w14:paraId="50659875" w14:textId="77777777" w:rsidR="0071087C" w:rsidRPr="00E6516F" w:rsidRDefault="0071087C" w:rsidP="0071087C">
      <w:r w:rsidRPr="00E6516F">
        <w:t>In order to generate an SDS notification, the MCData client:</w:t>
      </w:r>
    </w:p>
    <w:p w14:paraId="64969326" w14:textId="77777777" w:rsidR="0071087C" w:rsidRPr="00E6516F" w:rsidRDefault="0071087C" w:rsidP="0071087C">
      <w:pPr>
        <w:pStyle w:val="B10"/>
      </w:pPr>
      <w:r w:rsidRPr="00E6516F">
        <w:t>1)</w:t>
      </w:r>
      <w:r w:rsidRPr="00E6516F">
        <w:tab/>
        <w:t>shall generate an SDS NOTIFICATION message as specified in subclause 15.1.5; and</w:t>
      </w:r>
    </w:p>
    <w:p w14:paraId="7F98000D" w14:textId="77777777" w:rsidR="0071087C" w:rsidRPr="00E6516F" w:rsidRDefault="0071087C" w:rsidP="0071087C">
      <w:pPr>
        <w:pStyle w:val="B10"/>
      </w:pPr>
      <w:r w:rsidRPr="00E6516F">
        <w:t>2)</w:t>
      </w:r>
      <w:r w:rsidRPr="00E6516F">
        <w:tab/>
        <w:t>shall include in the SIP request, the SDS NOTIFICATION message in an application/vnd.3gpp.mcdata-signalling MIME body as specified in subclause E.1.</w:t>
      </w:r>
    </w:p>
    <w:p w14:paraId="0546FE78" w14:textId="77777777" w:rsidR="0071087C" w:rsidRPr="00E6516F" w:rsidRDefault="0071087C" w:rsidP="0071087C">
      <w:r w:rsidRPr="00E6516F">
        <w:t>When generating an SDS NOTIFICATION message as specified in subclause 15.1.5, the MCData client:</w:t>
      </w:r>
    </w:p>
    <w:p w14:paraId="0F9CEBEE" w14:textId="77777777" w:rsidR="0071087C" w:rsidRPr="00E6516F" w:rsidRDefault="0071087C" w:rsidP="0071087C">
      <w:pPr>
        <w:pStyle w:val="B10"/>
      </w:pPr>
      <w:r w:rsidRPr="00E6516F">
        <w:t>1)</w:t>
      </w:r>
      <w:r w:rsidRPr="00E6516F">
        <w:tab/>
        <w:t>if sending a delivered notification, shall set the SDS disposition notification type IE as "DELIVERED" as specified in subclause 15.2.5;</w:t>
      </w:r>
    </w:p>
    <w:p w14:paraId="1213D4FE" w14:textId="77777777" w:rsidR="0071087C" w:rsidRPr="00E6516F" w:rsidRDefault="0071087C" w:rsidP="0071087C">
      <w:pPr>
        <w:pStyle w:val="B10"/>
      </w:pPr>
      <w:r w:rsidRPr="00E6516F">
        <w:t>…</w:t>
      </w:r>
    </w:p>
    <w:p w14:paraId="1DDECB59" w14:textId="77777777" w:rsidR="0071087C" w:rsidRPr="00E6516F" w:rsidRDefault="0071087C" w:rsidP="0071087C">
      <w:pPr>
        <w:pStyle w:val="B10"/>
      </w:pPr>
      <w:r w:rsidRPr="00E6516F">
        <w:t>5)</w:t>
      </w:r>
      <w:r w:rsidRPr="00E6516F">
        <w:tab/>
        <w:t>shall set the Date and time IE to the current time to as specified in subclause 15.2.8;</w:t>
      </w:r>
    </w:p>
    <w:p w14:paraId="072BDC38" w14:textId="77777777" w:rsidR="0071087C" w:rsidRPr="00E6516F" w:rsidRDefault="0071087C" w:rsidP="0071087C">
      <w:pPr>
        <w:pStyle w:val="B10"/>
      </w:pPr>
      <w:r w:rsidRPr="00E6516F">
        <w:t>6)</w:t>
      </w:r>
      <w:r w:rsidRPr="00E6516F">
        <w:tab/>
        <w:t>shall set the Conversation ID to the value of the Conversation ID that was received in the SDS message as specified in subclause 15.2.9;</w:t>
      </w:r>
    </w:p>
    <w:p w14:paraId="38ABFD60" w14:textId="77777777" w:rsidR="0071087C" w:rsidRPr="00E6516F" w:rsidRDefault="0071087C" w:rsidP="0071087C">
      <w:pPr>
        <w:pStyle w:val="B10"/>
      </w:pPr>
      <w:r w:rsidRPr="00E6516F">
        <w:t>7)</w:t>
      </w:r>
      <w:r w:rsidRPr="00E6516F">
        <w:tab/>
        <w:t>shall set the Message ID to the value of the Message ID that was received in the SDS message as specified in subclause 15.2.10;</w:t>
      </w:r>
    </w:p>
    <w:p w14:paraId="39242C15" w14:textId="77777777" w:rsidR="0071087C" w:rsidRPr="00E6516F" w:rsidRDefault="0071087C" w:rsidP="0071087C">
      <w:pPr>
        <w:pStyle w:val="B10"/>
      </w:pPr>
      <w:r w:rsidRPr="00E6516F">
        <w:t>8)</w:t>
      </w:r>
      <w:r w:rsidRPr="00E6516F">
        <w:tab/>
        <w:t>if the SDS message was destined for the user, shall not include an Application ID IE as specified in subclause 15.2.7; and</w:t>
      </w:r>
    </w:p>
    <w:p w14:paraId="3BBC0429" w14:textId="77777777" w:rsidR="0071087C" w:rsidRPr="00E6516F" w:rsidRDefault="0071087C" w:rsidP="0071087C">
      <w:pPr>
        <w:pStyle w:val="B10"/>
        <w:ind w:left="0" w:firstLine="0"/>
      </w:pPr>
      <w:r w:rsidRPr="00E6516F">
        <w:t>[TS 24.282, clause 6.2.4.1]</w:t>
      </w:r>
    </w:p>
    <w:p w14:paraId="36F86D44" w14:textId="77777777" w:rsidR="0071087C" w:rsidRPr="00E6516F" w:rsidRDefault="0071087C" w:rsidP="0071087C">
      <w:pPr>
        <w:rPr>
          <w:rFonts w:eastAsia="SimSun"/>
        </w:rPr>
      </w:pPr>
      <w:r w:rsidRPr="00E6516F">
        <w:rPr>
          <w:rFonts w:eastAsia="SimSun"/>
        </w:rPr>
        <w:t>This subclause is referenced from other procedures.</w:t>
      </w:r>
    </w:p>
    <w:p w14:paraId="73849168" w14:textId="77777777" w:rsidR="0071087C" w:rsidRPr="00E6516F" w:rsidRDefault="0071087C" w:rsidP="0071087C">
      <w:r w:rsidRPr="00E6516F">
        <w:t>In a SIP MESSAGE request, the MCData client:</w:t>
      </w:r>
    </w:p>
    <w:p w14:paraId="3FCB3C77" w14:textId="77777777" w:rsidR="0071087C" w:rsidRPr="00E6516F" w:rsidRDefault="0071087C" w:rsidP="0071087C">
      <w:pPr>
        <w:pStyle w:val="B10"/>
      </w:pPr>
      <w:r w:rsidRPr="00E6516F">
        <w:t>1)</w:t>
      </w:r>
      <w:r w:rsidRPr="00E6516F">
        <w:tab/>
        <w:t>when sending SDS messages or SDS disposition notifications:</w:t>
      </w:r>
    </w:p>
    <w:p w14:paraId="72DB7A78" w14:textId="77777777" w:rsidR="0071087C" w:rsidRPr="00E6516F" w:rsidRDefault="0071087C" w:rsidP="0071087C">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68F6343E" w14:textId="77777777" w:rsidR="0071087C" w:rsidRPr="00E6516F" w:rsidRDefault="0071087C" w:rsidP="0071087C">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483F2908" w14:textId="77777777" w:rsidR="0071087C" w:rsidRPr="00E6516F" w:rsidRDefault="0071087C" w:rsidP="0071087C">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3A15F112" w14:textId="77777777" w:rsidR="0071087C" w:rsidRPr="00E6516F" w:rsidRDefault="0071087C" w:rsidP="0071087C">
      <w:r w:rsidRPr="00E6516F">
        <w:t>…</w:t>
      </w:r>
    </w:p>
    <w:p w14:paraId="76CE1F38" w14:textId="77777777" w:rsidR="0071087C" w:rsidRPr="00E6516F" w:rsidRDefault="0071087C" w:rsidP="0071087C">
      <w:pPr>
        <w:pStyle w:val="B10"/>
      </w:pPr>
      <w:r w:rsidRPr="00E6516F">
        <w:t>3)</w:t>
      </w:r>
      <w:r w:rsidRPr="00E6516F">
        <w:tab/>
        <w:t>may include a P-Preferred-Identity header field in the SIP MESSAGE request containing a public user identity as specified in 3GPP TS 24.229 [5]; and</w:t>
      </w:r>
    </w:p>
    <w:p w14:paraId="5C90A5D2" w14:textId="77777777" w:rsidR="0071087C" w:rsidRPr="00E6516F" w:rsidRDefault="0071087C" w:rsidP="0071087C">
      <w:pPr>
        <w:pStyle w:val="B10"/>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34365A82" w14:textId="77777777" w:rsidR="0071087C" w:rsidRPr="00E6516F" w:rsidRDefault="0071087C" w:rsidP="0071087C">
      <w:pPr>
        <w:pStyle w:val="H6"/>
      </w:pPr>
      <w:bookmarkStart w:id="508" w:name="_Toc52782334"/>
      <w:bookmarkStart w:id="509" w:name="_Toc52782945"/>
      <w:bookmarkStart w:id="510" w:name="_Toc59042814"/>
      <w:r w:rsidRPr="00E6516F">
        <w:t>6.1.4.3</w:t>
      </w:r>
      <w:r w:rsidRPr="00E6516F">
        <w:tab/>
        <w:t>Test description</w:t>
      </w:r>
      <w:bookmarkEnd w:id="508"/>
      <w:bookmarkEnd w:id="509"/>
      <w:bookmarkEnd w:id="510"/>
    </w:p>
    <w:p w14:paraId="243AF250" w14:textId="77777777" w:rsidR="0071087C" w:rsidRPr="00E6516F" w:rsidRDefault="0071087C" w:rsidP="0071087C">
      <w:pPr>
        <w:pStyle w:val="H6"/>
      </w:pPr>
      <w:bookmarkStart w:id="511" w:name="_Toc52782335"/>
      <w:bookmarkStart w:id="512" w:name="_Toc52782946"/>
      <w:bookmarkStart w:id="513" w:name="_Toc59042815"/>
      <w:r w:rsidRPr="00E6516F">
        <w:t>6.1.4.3.1</w:t>
      </w:r>
      <w:r w:rsidRPr="00E6516F">
        <w:tab/>
        <w:t>Pre-test conditions</w:t>
      </w:r>
      <w:bookmarkEnd w:id="511"/>
      <w:bookmarkEnd w:id="512"/>
      <w:bookmarkEnd w:id="513"/>
    </w:p>
    <w:p w14:paraId="046EACAD" w14:textId="77777777" w:rsidR="0071087C" w:rsidRPr="00E6516F" w:rsidRDefault="0071087C" w:rsidP="0071087C">
      <w:pPr>
        <w:pStyle w:val="H6"/>
      </w:pPr>
      <w:r w:rsidRPr="00E6516F">
        <w:t>System Simulator:</w:t>
      </w:r>
    </w:p>
    <w:p w14:paraId="24E31283" w14:textId="77777777" w:rsidR="0071087C" w:rsidRPr="00E6516F" w:rsidRDefault="0071087C" w:rsidP="0071087C">
      <w:pPr>
        <w:pStyle w:val="B10"/>
      </w:pPr>
      <w:r w:rsidRPr="00E6516F">
        <w:t>-</w:t>
      </w:r>
      <w:r w:rsidRPr="00E6516F">
        <w:tab/>
        <w:t>SS (MCDATA Server)</w:t>
      </w:r>
    </w:p>
    <w:p w14:paraId="3649DEC4"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AF3E15D" w14:textId="77777777" w:rsidR="0071087C" w:rsidRPr="00E6516F" w:rsidRDefault="0071087C" w:rsidP="0071087C">
      <w:pPr>
        <w:pStyle w:val="H6"/>
      </w:pPr>
      <w:r w:rsidRPr="00E6516F">
        <w:t>IUT:</w:t>
      </w:r>
    </w:p>
    <w:p w14:paraId="091996AA" w14:textId="77777777" w:rsidR="0071087C" w:rsidRPr="00E6516F" w:rsidRDefault="0071087C" w:rsidP="0071087C">
      <w:pPr>
        <w:pStyle w:val="B10"/>
      </w:pPr>
      <w:r w:rsidRPr="00E6516F">
        <w:t>-</w:t>
      </w:r>
      <w:r w:rsidRPr="00E6516F">
        <w:tab/>
        <w:t>UE (MCDATA Client)</w:t>
      </w:r>
    </w:p>
    <w:p w14:paraId="35B59E1F" w14:textId="77777777" w:rsidR="0071087C" w:rsidRPr="00E6516F" w:rsidRDefault="0071087C" w:rsidP="0071087C">
      <w:pPr>
        <w:pStyle w:val="B10"/>
      </w:pPr>
      <w:r w:rsidRPr="00E6516F">
        <w:t>-</w:t>
      </w:r>
      <w:r w:rsidRPr="00E6516F">
        <w:tab/>
        <w:t>The test USIM set as defined in TS 36.579-1 [2], subclause 5.5.10 is inserted.</w:t>
      </w:r>
    </w:p>
    <w:p w14:paraId="2C84E81E" w14:textId="77777777" w:rsidR="0071087C" w:rsidRPr="00E6516F" w:rsidRDefault="0071087C" w:rsidP="0071087C">
      <w:pPr>
        <w:pStyle w:val="H6"/>
      </w:pPr>
      <w:r w:rsidRPr="00E6516F">
        <w:t>Preamble:</w:t>
      </w:r>
    </w:p>
    <w:p w14:paraId="01C9A04B" w14:textId="77777777" w:rsidR="0071087C" w:rsidRPr="00E6516F" w:rsidRDefault="0071087C" w:rsidP="0071087C">
      <w:pPr>
        <w:pStyle w:val="B10"/>
      </w:pPr>
      <w:r w:rsidRPr="00E6516F">
        <w:t>-</w:t>
      </w:r>
      <w:r w:rsidRPr="00E6516F">
        <w:tab/>
        <w:t>The &lt;max-payload-size-sds-cplane-bytes&gt; element shall not be present in the MCData Service Configuration document so that according to TS 24.484 [24] there is no size limit imposed for the use of C-plane procedures for the SDS message.</w:t>
      </w:r>
    </w:p>
    <w:p w14:paraId="2F17051C"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212BCEEE"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28AE3D14" w14:textId="77777777" w:rsidR="0071087C" w:rsidRPr="00E6516F" w:rsidRDefault="0071087C" w:rsidP="0071087C">
      <w:pPr>
        <w:pStyle w:val="B10"/>
      </w:pPr>
      <w:r w:rsidRPr="00E6516F">
        <w:t>-</w:t>
      </w:r>
      <w:r w:rsidRPr="00E6516F">
        <w:tab/>
        <w:t>UE States at the end of the preamble</w:t>
      </w:r>
    </w:p>
    <w:p w14:paraId="3F6A0015" w14:textId="77777777" w:rsidR="0071087C" w:rsidRPr="00E6516F" w:rsidRDefault="0071087C" w:rsidP="0071087C">
      <w:pPr>
        <w:pStyle w:val="B2"/>
      </w:pPr>
      <w:r w:rsidRPr="00E6516F">
        <w:t>-</w:t>
      </w:r>
      <w:r w:rsidRPr="00E6516F">
        <w:tab/>
        <w:t>The UE is in E-UTRA Registered, Idle Mode state.</w:t>
      </w:r>
    </w:p>
    <w:p w14:paraId="6091FAF8"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5B55F806" w14:textId="77777777" w:rsidR="0071087C" w:rsidRPr="00E6516F" w:rsidRDefault="0071087C" w:rsidP="0071087C">
      <w:pPr>
        <w:pStyle w:val="H6"/>
      </w:pPr>
      <w:bookmarkStart w:id="514" w:name="_Toc52782336"/>
      <w:bookmarkStart w:id="515" w:name="_Toc52782947"/>
      <w:bookmarkStart w:id="516" w:name="_Toc59042816"/>
      <w:r w:rsidRPr="00E6516F">
        <w:t>6.1.4.3.2</w:t>
      </w:r>
      <w:r w:rsidRPr="00E6516F">
        <w:tab/>
        <w:t>Test procedure sequence</w:t>
      </w:r>
      <w:bookmarkEnd w:id="514"/>
      <w:bookmarkEnd w:id="515"/>
      <w:bookmarkEnd w:id="516"/>
    </w:p>
    <w:p w14:paraId="0C18E8A8" w14:textId="77777777" w:rsidR="0071087C" w:rsidRPr="00E6516F" w:rsidRDefault="0071087C" w:rsidP="0071087C">
      <w:pPr>
        <w:pStyle w:val="TH"/>
        <w:rPr>
          <w:color w:val="000000"/>
        </w:rPr>
      </w:pPr>
      <w:r w:rsidRPr="00E6516F">
        <w:rPr>
          <w:color w:val="000000"/>
        </w:rPr>
        <w:t>Table 6.1.4.3.2-1: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7C5BD305" w14:textId="77777777" w:rsidTr="00174677">
        <w:tc>
          <w:tcPr>
            <w:tcW w:w="648" w:type="dxa"/>
            <w:tcBorders>
              <w:bottom w:val="nil"/>
            </w:tcBorders>
          </w:tcPr>
          <w:p w14:paraId="32A22CC7" w14:textId="77777777" w:rsidR="0071087C" w:rsidRPr="00E6516F" w:rsidRDefault="0071087C" w:rsidP="00174677">
            <w:pPr>
              <w:pStyle w:val="TAH"/>
              <w:rPr>
                <w:color w:val="000000"/>
              </w:rPr>
            </w:pPr>
            <w:r w:rsidRPr="00E6516F">
              <w:rPr>
                <w:color w:val="000000"/>
              </w:rPr>
              <w:t>St</w:t>
            </w:r>
          </w:p>
        </w:tc>
        <w:tc>
          <w:tcPr>
            <w:tcW w:w="3969" w:type="dxa"/>
            <w:tcBorders>
              <w:bottom w:val="nil"/>
            </w:tcBorders>
          </w:tcPr>
          <w:p w14:paraId="129CAD88" w14:textId="77777777" w:rsidR="0071087C" w:rsidRPr="00E6516F" w:rsidRDefault="0071087C" w:rsidP="00174677">
            <w:pPr>
              <w:pStyle w:val="TAH"/>
              <w:rPr>
                <w:color w:val="000000"/>
              </w:rPr>
            </w:pPr>
            <w:r w:rsidRPr="00E6516F">
              <w:rPr>
                <w:color w:val="000000"/>
              </w:rPr>
              <w:t>Procedure</w:t>
            </w:r>
          </w:p>
        </w:tc>
        <w:tc>
          <w:tcPr>
            <w:tcW w:w="3686" w:type="dxa"/>
            <w:gridSpan w:val="2"/>
          </w:tcPr>
          <w:p w14:paraId="1FB9E8B7" w14:textId="77777777" w:rsidR="0071087C" w:rsidRPr="00E6516F" w:rsidRDefault="0071087C" w:rsidP="00174677">
            <w:pPr>
              <w:pStyle w:val="TAH"/>
              <w:rPr>
                <w:color w:val="000000"/>
              </w:rPr>
            </w:pPr>
            <w:r w:rsidRPr="00E6516F">
              <w:rPr>
                <w:color w:val="000000"/>
              </w:rPr>
              <w:t>Message Sequence</w:t>
            </w:r>
          </w:p>
        </w:tc>
        <w:tc>
          <w:tcPr>
            <w:tcW w:w="567" w:type="dxa"/>
            <w:tcBorders>
              <w:bottom w:val="nil"/>
            </w:tcBorders>
          </w:tcPr>
          <w:p w14:paraId="3A2171B3" w14:textId="77777777" w:rsidR="0071087C" w:rsidRPr="00E6516F" w:rsidRDefault="0071087C" w:rsidP="00174677">
            <w:pPr>
              <w:pStyle w:val="TAH"/>
              <w:rPr>
                <w:color w:val="000000"/>
              </w:rPr>
            </w:pPr>
            <w:r w:rsidRPr="00E6516F">
              <w:rPr>
                <w:color w:val="000000"/>
              </w:rPr>
              <w:t>TP</w:t>
            </w:r>
          </w:p>
        </w:tc>
        <w:tc>
          <w:tcPr>
            <w:tcW w:w="892" w:type="dxa"/>
            <w:tcBorders>
              <w:bottom w:val="nil"/>
            </w:tcBorders>
          </w:tcPr>
          <w:p w14:paraId="3013A2DD" w14:textId="77777777" w:rsidR="0071087C" w:rsidRPr="00E6516F" w:rsidRDefault="0071087C" w:rsidP="00174677">
            <w:pPr>
              <w:pStyle w:val="TAH"/>
              <w:rPr>
                <w:color w:val="000000"/>
              </w:rPr>
            </w:pPr>
            <w:r w:rsidRPr="00E6516F">
              <w:rPr>
                <w:color w:val="000000"/>
              </w:rPr>
              <w:t>Verdict</w:t>
            </w:r>
          </w:p>
        </w:tc>
      </w:tr>
      <w:tr w:rsidR="0071087C" w:rsidRPr="00E6516F" w14:paraId="28D8EAEC" w14:textId="77777777" w:rsidTr="00174677">
        <w:tc>
          <w:tcPr>
            <w:tcW w:w="648" w:type="dxa"/>
            <w:tcBorders>
              <w:top w:val="nil"/>
            </w:tcBorders>
          </w:tcPr>
          <w:p w14:paraId="69BB65BE" w14:textId="77777777" w:rsidR="0071087C" w:rsidRPr="00E6516F" w:rsidRDefault="0071087C" w:rsidP="00174677">
            <w:pPr>
              <w:pStyle w:val="TAH"/>
              <w:rPr>
                <w:color w:val="000000"/>
              </w:rPr>
            </w:pPr>
          </w:p>
        </w:tc>
        <w:tc>
          <w:tcPr>
            <w:tcW w:w="3969" w:type="dxa"/>
            <w:tcBorders>
              <w:top w:val="nil"/>
            </w:tcBorders>
          </w:tcPr>
          <w:p w14:paraId="553B1ED6" w14:textId="77777777" w:rsidR="0071087C" w:rsidRPr="00E6516F" w:rsidRDefault="0071087C" w:rsidP="00174677">
            <w:pPr>
              <w:pStyle w:val="TAH"/>
              <w:rPr>
                <w:color w:val="000000"/>
              </w:rPr>
            </w:pPr>
          </w:p>
        </w:tc>
        <w:tc>
          <w:tcPr>
            <w:tcW w:w="709" w:type="dxa"/>
          </w:tcPr>
          <w:p w14:paraId="581AD866" w14:textId="77777777" w:rsidR="0071087C" w:rsidRPr="00E6516F" w:rsidRDefault="0071087C" w:rsidP="00174677">
            <w:pPr>
              <w:pStyle w:val="TAH"/>
              <w:rPr>
                <w:color w:val="000000"/>
              </w:rPr>
            </w:pPr>
            <w:r w:rsidRPr="00E6516F">
              <w:rPr>
                <w:color w:val="000000"/>
              </w:rPr>
              <w:t>U - S</w:t>
            </w:r>
          </w:p>
        </w:tc>
        <w:tc>
          <w:tcPr>
            <w:tcW w:w="2977" w:type="dxa"/>
          </w:tcPr>
          <w:p w14:paraId="18ECA709" w14:textId="77777777" w:rsidR="0071087C" w:rsidRPr="00E6516F" w:rsidRDefault="0071087C" w:rsidP="00174677">
            <w:pPr>
              <w:pStyle w:val="TAH"/>
              <w:rPr>
                <w:color w:val="000000"/>
              </w:rPr>
            </w:pPr>
            <w:r w:rsidRPr="00E6516F">
              <w:rPr>
                <w:color w:val="000000"/>
              </w:rPr>
              <w:t>Message</w:t>
            </w:r>
          </w:p>
        </w:tc>
        <w:tc>
          <w:tcPr>
            <w:tcW w:w="567" w:type="dxa"/>
            <w:tcBorders>
              <w:top w:val="nil"/>
            </w:tcBorders>
          </w:tcPr>
          <w:p w14:paraId="49D0BFEA" w14:textId="77777777" w:rsidR="0071087C" w:rsidRPr="00E6516F" w:rsidRDefault="0071087C" w:rsidP="00174677">
            <w:pPr>
              <w:pStyle w:val="TAH"/>
              <w:rPr>
                <w:color w:val="000000"/>
              </w:rPr>
            </w:pPr>
          </w:p>
        </w:tc>
        <w:tc>
          <w:tcPr>
            <w:tcW w:w="892" w:type="dxa"/>
            <w:tcBorders>
              <w:top w:val="nil"/>
            </w:tcBorders>
          </w:tcPr>
          <w:p w14:paraId="685F3DF6" w14:textId="77777777" w:rsidR="0071087C" w:rsidRPr="00E6516F" w:rsidRDefault="0071087C" w:rsidP="00174677">
            <w:pPr>
              <w:pStyle w:val="TAH"/>
              <w:rPr>
                <w:color w:val="000000"/>
              </w:rPr>
            </w:pPr>
          </w:p>
        </w:tc>
      </w:tr>
      <w:tr w:rsidR="0071087C" w:rsidRPr="00E6516F" w:rsidDel="00F921A3" w14:paraId="58C8FB2D" w14:textId="77777777" w:rsidTr="00174677">
        <w:tc>
          <w:tcPr>
            <w:tcW w:w="648" w:type="dxa"/>
            <w:shd w:val="clear" w:color="auto" w:fill="auto"/>
          </w:tcPr>
          <w:p w14:paraId="41413086" w14:textId="77777777" w:rsidR="0071087C" w:rsidRPr="00E6516F" w:rsidDel="00F921A3" w:rsidRDefault="0071087C" w:rsidP="00174677">
            <w:pPr>
              <w:pStyle w:val="TAC"/>
              <w:rPr>
                <w:rFonts w:cs="Arial"/>
                <w:color w:val="000000"/>
              </w:rPr>
            </w:pPr>
            <w:r w:rsidRPr="00E6516F">
              <w:t>1-1B</w:t>
            </w:r>
          </w:p>
        </w:tc>
        <w:tc>
          <w:tcPr>
            <w:tcW w:w="3969" w:type="dxa"/>
            <w:shd w:val="clear" w:color="auto" w:fill="auto"/>
          </w:tcPr>
          <w:p w14:paraId="7CEF5B38" w14:textId="77777777" w:rsidR="0071087C" w:rsidRPr="00E6516F" w:rsidRDefault="0071087C" w:rsidP="00174677">
            <w:pPr>
              <w:pStyle w:val="TAL"/>
              <w:rPr>
                <w:color w:val="000000"/>
              </w:rPr>
            </w:pPr>
            <w:r w:rsidRPr="00E6516F">
              <w:rPr>
                <w:color w:val="000000"/>
              </w:rPr>
              <w:t xml:space="preserve">Check: Does the UE (MCData Client) perform steps 1a1-3 of the procedure for </w:t>
            </w:r>
            <w:r w:rsidRPr="00E6516F">
              <w:rPr>
                <w:b/>
                <w:bCs/>
                <w:color w:val="000000"/>
              </w:rPr>
              <w:t xml:space="preserve">MCX SIP MESSAGE CT </w:t>
            </w:r>
            <w:r w:rsidRPr="00E6516F">
              <w:rPr>
                <w:color w:val="000000"/>
              </w:rPr>
              <w:t xml:space="preserve">specified in TS 36.579-1 [2] Table 5.3.33.3-1 </w:t>
            </w:r>
            <w:r w:rsidRPr="00E6516F">
              <w:rPr>
                <w:b/>
                <w:bCs/>
                <w:color w:val="000000"/>
              </w:rPr>
              <w:t>to receive a standalone group SDS message with disposition request "DELIVERY"</w:t>
            </w:r>
            <w:r w:rsidRPr="00E6516F">
              <w:rPr>
                <w:color w:val="000000"/>
              </w:rPr>
              <w:t>?</w:t>
            </w:r>
          </w:p>
          <w:p w14:paraId="058B6BAF" w14:textId="77777777" w:rsidR="0071087C" w:rsidRPr="00E6516F" w:rsidDel="00F921A3" w:rsidRDefault="0071087C" w:rsidP="00174677">
            <w:pPr>
              <w:pStyle w:val="TAL"/>
              <w:rPr>
                <w:color w:val="000000"/>
              </w:rPr>
            </w:pPr>
            <w:r w:rsidRPr="00E6516F">
              <w:rPr>
                <w:color w:val="000000"/>
              </w:rPr>
              <w:t>(NOTE 2)</w:t>
            </w:r>
          </w:p>
        </w:tc>
        <w:tc>
          <w:tcPr>
            <w:tcW w:w="709" w:type="dxa"/>
            <w:shd w:val="clear" w:color="auto" w:fill="auto"/>
          </w:tcPr>
          <w:p w14:paraId="50AEC142" w14:textId="77777777" w:rsidR="0071087C" w:rsidRPr="00E6516F" w:rsidDel="00F921A3" w:rsidRDefault="0071087C" w:rsidP="00174677">
            <w:pPr>
              <w:pStyle w:val="TAC"/>
              <w:rPr>
                <w:color w:val="000000"/>
                <w:szCs w:val="18"/>
              </w:rPr>
            </w:pPr>
            <w:r w:rsidRPr="00E6516F">
              <w:t>-</w:t>
            </w:r>
          </w:p>
        </w:tc>
        <w:tc>
          <w:tcPr>
            <w:tcW w:w="2977" w:type="dxa"/>
            <w:shd w:val="clear" w:color="auto" w:fill="auto"/>
          </w:tcPr>
          <w:p w14:paraId="5B38F304" w14:textId="77777777" w:rsidR="0071087C" w:rsidRPr="00E6516F" w:rsidDel="00F921A3" w:rsidRDefault="0071087C" w:rsidP="00174677">
            <w:pPr>
              <w:pStyle w:val="TAL"/>
              <w:rPr>
                <w:color w:val="000000"/>
              </w:rPr>
            </w:pPr>
            <w:r w:rsidRPr="00E6516F">
              <w:t>-</w:t>
            </w:r>
          </w:p>
        </w:tc>
        <w:tc>
          <w:tcPr>
            <w:tcW w:w="567" w:type="dxa"/>
            <w:shd w:val="clear" w:color="auto" w:fill="auto"/>
          </w:tcPr>
          <w:p w14:paraId="32CFCBD4" w14:textId="77777777" w:rsidR="0071087C" w:rsidRPr="00E6516F" w:rsidDel="00F921A3" w:rsidRDefault="0071087C" w:rsidP="00174677">
            <w:pPr>
              <w:pStyle w:val="TAC"/>
              <w:rPr>
                <w:color w:val="000000"/>
              </w:rPr>
            </w:pPr>
            <w:r w:rsidRPr="00E6516F">
              <w:t>1</w:t>
            </w:r>
          </w:p>
        </w:tc>
        <w:tc>
          <w:tcPr>
            <w:tcW w:w="892" w:type="dxa"/>
            <w:shd w:val="clear" w:color="auto" w:fill="auto"/>
          </w:tcPr>
          <w:p w14:paraId="68CB42A7" w14:textId="77777777" w:rsidR="0071087C" w:rsidRPr="00E6516F" w:rsidDel="00F921A3" w:rsidRDefault="0071087C" w:rsidP="00174677">
            <w:pPr>
              <w:pStyle w:val="TAC"/>
              <w:rPr>
                <w:color w:val="000000"/>
              </w:rPr>
            </w:pPr>
            <w:r w:rsidRPr="00E6516F">
              <w:t>P</w:t>
            </w:r>
          </w:p>
        </w:tc>
      </w:tr>
      <w:tr w:rsidR="0071087C" w:rsidRPr="00E6516F" w:rsidDel="00F921A3" w14:paraId="07907A4A" w14:textId="77777777" w:rsidTr="00174677">
        <w:tc>
          <w:tcPr>
            <w:tcW w:w="648" w:type="dxa"/>
            <w:shd w:val="clear" w:color="auto" w:fill="auto"/>
          </w:tcPr>
          <w:p w14:paraId="3158C683" w14:textId="77777777" w:rsidR="0071087C" w:rsidRPr="00E6516F" w:rsidDel="00F921A3" w:rsidRDefault="0071087C" w:rsidP="00174677">
            <w:pPr>
              <w:pStyle w:val="TAC"/>
              <w:rPr>
                <w:rFonts w:cs="Arial"/>
                <w:color w:val="000000"/>
              </w:rPr>
            </w:pPr>
            <w:r w:rsidRPr="00E6516F">
              <w:t>2</w:t>
            </w:r>
          </w:p>
        </w:tc>
        <w:tc>
          <w:tcPr>
            <w:tcW w:w="3969" w:type="dxa"/>
            <w:shd w:val="clear" w:color="auto" w:fill="auto"/>
          </w:tcPr>
          <w:p w14:paraId="35C46F46" w14:textId="77777777" w:rsidR="0071087C" w:rsidRPr="00E6516F" w:rsidDel="00F921A3" w:rsidRDefault="0071087C" w:rsidP="00174677">
            <w:pPr>
              <w:pStyle w:val="TAL"/>
              <w:rPr>
                <w:color w:val="000000"/>
              </w:rPr>
            </w:pPr>
            <w:r w:rsidRPr="00E6516F">
              <w:t>Void</w:t>
            </w:r>
          </w:p>
        </w:tc>
        <w:tc>
          <w:tcPr>
            <w:tcW w:w="709" w:type="dxa"/>
            <w:shd w:val="clear" w:color="auto" w:fill="auto"/>
          </w:tcPr>
          <w:p w14:paraId="4BEDA88C" w14:textId="77777777" w:rsidR="0071087C" w:rsidRPr="00E6516F" w:rsidDel="00F921A3" w:rsidRDefault="0071087C" w:rsidP="00174677">
            <w:pPr>
              <w:pStyle w:val="TAC"/>
              <w:rPr>
                <w:color w:val="000000"/>
                <w:szCs w:val="18"/>
              </w:rPr>
            </w:pPr>
            <w:r w:rsidRPr="00E6516F">
              <w:t>-</w:t>
            </w:r>
          </w:p>
        </w:tc>
        <w:tc>
          <w:tcPr>
            <w:tcW w:w="2977" w:type="dxa"/>
            <w:shd w:val="clear" w:color="auto" w:fill="auto"/>
          </w:tcPr>
          <w:p w14:paraId="7767CDB6" w14:textId="77777777" w:rsidR="0071087C" w:rsidRPr="00E6516F" w:rsidDel="00F921A3" w:rsidRDefault="0071087C" w:rsidP="00174677">
            <w:pPr>
              <w:pStyle w:val="TAL"/>
              <w:rPr>
                <w:color w:val="000000"/>
              </w:rPr>
            </w:pPr>
            <w:r w:rsidRPr="00E6516F">
              <w:t>-</w:t>
            </w:r>
          </w:p>
        </w:tc>
        <w:tc>
          <w:tcPr>
            <w:tcW w:w="567" w:type="dxa"/>
            <w:shd w:val="clear" w:color="auto" w:fill="auto"/>
          </w:tcPr>
          <w:p w14:paraId="644BAA90" w14:textId="77777777" w:rsidR="0071087C" w:rsidRPr="00E6516F" w:rsidDel="00F921A3" w:rsidRDefault="0071087C" w:rsidP="00174677">
            <w:pPr>
              <w:pStyle w:val="TAC"/>
              <w:rPr>
                <w:color w:val="000000"/>
              </w:rPr>
            </w:pPr>
            <w:r w:rsidRPr="00E6516F">
              <w:t>-</w:t>
            </w:r>
          </w:p>
        </w:tc>
        <w:tc>
          <w:tcPr>
            <w:tcW w:w="892" w:type="dxa"/>
            <w:shd w:val="clear" w:color="auto" w:fill="auto"/>
          </w:tcPr>
          <w:p w14:paraId="45DB426F" w14:textId="77777777" w:rsidR="0071087C" w:rsidRPr="00E6516F" w:rsidDel="00F921A3" w:rsidRDefault="0071087C" w:rsidP="00174677">
            <w:pPr>
              <w:pStyle w:val="TAC"/>
              <w:rPr>
                <w:color w:val="000000"/>
              </w:rPr>
            </w:pPr>
            <w:r w:rsidRPr="00E6516F">
              <w:t>-</w:t>
            </w:r>
          </w:p>
        </w:tc>
      </w:tr>
      <w:tr w:rsidR="0071087C" w:rsidRPr="00E6516F" w:rsidDel="00F921A3" w14:paraId="5474F567" w14:textId="77777777" w:rsidTr="004312E8">
        <w:tc>
          <w:tcPr>
            <w:tcW w:w="648" w:type="dxa"/>
            <w:shd w:val="clear" w:color="auto" w:fill="auto"/>
          </w:tcPr>
          <w:p w14:paraId="2E5E9550" w14:textId="77777777" w:rsidR="0071087C" w:rsidRPr="00E6516F" w:rsidDel="00F921A3" w:rsidRDefault="0071087C" w:rsidP="00174677">
            <w:pPr>
              <w:pStyle w:val="TAC"/>
              <w:rPr>
                <w:color w:val="000000"/>
              </w:rPr>
            </w:pPr>
            <w:r w:rsidRPr="00E6516F">
              <w:t>3</w:t>
            </w:r>
          </w:p>
        </w:tc>
        <w:tc>
          <w:tcPr>
            <w:tcW w:w="3969" w:type="dxa"/>
            <w:shd w:val="clear" w:color="auto" w:fill="auto"/>
          </w:tcPr>
          <w:p w14:paraId="7D92DF06" w14:textId="77777777" w:rsidR="0071087C" w:rsidRPr="00E6516F" w:rsidDel="00F921A3" w:rsidRDefault="0071087C" w:rsidP="00174677">
            <w:pPr>
              <w:pStyle w:val="TAL"/>
              <w:rPr>
                <w:color w:val="000000"/>
              </w:rPr>
            </w:pPr>
            <w:r w:rsidRPr="00E6516F">
              <w:t xml:space="preserve">Check: Does the UE (MCData Client) perform the procedure for </w:t>
            </w:r>
            <w:r w:rsidRPr="00E6516F">
              <w:rPr>
                <w:b/>
                <w:bCs/>
              </w:rPr>
              <w:t>CO SDS or FD message transfer using signalling plane</w:t>
            </w:r>
            <w:r w:rsidRPr="00E6516F">
              <w:t xml:space="preserve"> specified in TS 36.579-1 [2] Table 5.3C.1.3-1 </w:t>
            </w:r>
            <w:r w:rsidRPr="00E6516F">
              <w:rPr>
                <w:b/>
                <w:bCs/>
              </w:rPr>
              <w:t>to send a disposition notification of "DELIVERED"</w:t>
            </w:r>
            <w:r w:rsidRPr="00E6516F">
              <w:t>?</w:t>
            </w:r>
          </w:p>
        </w:tc>
        <w:tc>
          <w:tcPr>
            <w:tcW w:w="709" w:type="dxa"/>
            <w:shd w:val="clear" w:color="auto" w:fill="auto"/>
          </w:tcPr>
          <w:p w14:paraId="0682D588" w14:textId="77777777" w:rsidR="0071087C" w:rsidRPr="00E6516F" w:rsidDel="00F921A3" w:rsidRDefault="0071087C" w:rsidP="00174677">
            <w:pPr>
              <w:pStyle w:val="TAC"/>
              <w:rPr>
                <w:color w:val="000000"/>
              </w:rPr>
            </w:pPr>
            <w:r w:rsidRPr="00E6516F">
              <w:rPr>
                <w:szCs w:val="18"/>
              </w:rPr>
              <w:t>-</w:t>
            </w:r>
          </w:p>
        </w:tc>
        <w:tc>
          <w:tcPr>
            <w:tcW w:w="2977" w:type="dxa"/>
            <w:shd w:val="clear" w:color="auto" w:fill="auto"/>
          </w:tcPr>
          <w:p w14:paraId="644668B1" w14:textId="77777777" w:rsidR="0071087C" w:rsidRPr="00E6516F" w:rsidDel="00F921A3" w:rsidRDefault="0071087C" w:rsidP="00174677">
            <w:pPr>
              <w:pStyle w:val="TAL"/>
              <w:rPr>
                <w:color w:val="000000"/>
              </w:rPr>
            </w:pPr>
            <w:r w:rsidRPr="00E6516F">
              <w:t>-</w:t>
            </w:r>
          </w:p>
        </w:tc>
        <w:tc>
          <w:tcPr>
            <w:tcW w:w="567" w:type="dxa"/>
            <w:shd w:val="clear" w:color="auto" w:fill="auto"/>
          </w:tcPr>
          <w:p w14:paraId="7C2B4788" w14:textId="77777777" w:rsidR="0071087C" w:rsidRPr="00E6516F" w:rsidDel="00F921A3" w:rsidRDefault="0071087C" w:rsidP="00174677">
            <w:pPr>
              <w:pStyle w:val="TAC"/>
              <w:rPr>
                <w:color w:val="000000"/>
              </w:rPr>
            </w:pPr>
            <w:r w:rsidRPr="00E6516F">
              <w:t>1</w:t>
            </w:r>
          </w:p>
        </w:tc>
        <w:tc>
          <w:tcPr>
            <w:tcW w:w="892" w:type="dxa"/>
            <w:shd w:val="clear" w:color="auto" w:fill="auto"/>
          </w:tcPr>
          <w:p w14:paraId="23642891" w14:textId="77777777" w:rsidR="0071087C" w:rsidRPr="00E6516F" w:rsidDel="00F921A3" w:rsidRDefault="0071087C" w:rsidP="00174677">
            <w:pPr>
              <w:pStyle w:val="TAC"/>
              <w:rPr>
                <w:color w:val="000000"/>
              </w:rPr>
            </w:pPr>
            <w:r w:rsidRPr="00E6516F">
              <w:t>P</w:t>
            </w:r>
          </w:p>
        </w:tc>
      </w:tr>
      <w:tr w:rsidR="0071087C" w:rsidRPr="00E6516F" w:rsidDel="00F921A3" w14:paraId="31A81044" w14:textId="77777777" w:rsidTr="004312E8">
        <w:tc>
          <w:tcPr>
            <w:tcW w:w="648" w:type="dxa"/>
            <w:shd w:val="clear" w:color="auto" w:fill="auto"/>
          </w:tcPr>
          <w:p w14:paraId="25F74923" w14:textId="77777777" w:rsidR="0071087C" w:rsidRPr="00E6516F" w:rsidDel="00F921A3" w:rsidRDefault="0071087C" w:rsidP="00174677">
            <w:pPr>
              <w:pStyle w:val="TAC"/>
              <w:rPr>
                <w:color w:val="000000"/>
              </w:rPr>
            </w:pPr>
            <w:r w:rsidRPr="00E6516F">
              <w:t>4</w:t>
            </w:r>
          </w:p>
        </w:tc>
        <w:tc>
          <w:tcPr>
            <w:tcW w:w="3969" w:type="dxa"/>
            <w:shd w:val="clear" w:color="auto" w:fill="auto"/>
          </w:tcPr>
          <w:p w14:paraId="1ABD7997" w14:textId="77777777" w:rsidR="0071087C" w:rsidRPr="00E6516F" w:rsidDel="00F921A3" w:rsidRDefault="0071087C" w:rsidP="00174677">
            <w:pPr>
              <w:pStyle w:val="TAL"/>
              <w:rPr>
                <w:color w:val="000000"/>
              </w:rPr>
            </w:pPr>
            <w:r w:rsidRPr="00E6516F">
              <w:t>Void</w:t>
            </w:r>
          </w:p>
        </w:tc>
        <w:tc>
          <w:tcPr>
            <w:tcW w:w="709" w:type="dxa"/>
            <w:shd w:val="clear" w:color="auto" w:fill="auto"/>
          </w:tcPr>
          <w:p w14:paraId="71EE6055" w14:textId="77777777" w:rsidR="0071087C" w:rsidRPr="00E6516F" w:rsidDel="00F921A3" w:rsidRDefault="0071087C" w:rsidP="00174677">
            <w:pPr>
              <w:pStyle w:val="TAC"/>
              <w:rPr>
                <w:color w:val="000000"/>
              </w:rPr>
            </w:pPr>
            <w:r w:rsidRPr="00E6516F">
              <w:t>-</w:t>
            </w:r>
          </w:p>
        </w:tc>
        <w:tc>
          <w:tcPr>
            <w:tcW w:w="2977" w:type="dxa"/>
            <w:shd w:val="clear" w:color="auto" w:fill="auto"/>
          </w:tcPr>
          <w:p w14:paraId="60F28BD9" w14:textId="77777777" w:rsidR="0071087C" w:rsidRPr="00E6516F" w:rsidDel="00F921A3" w:rsidRDefault="0071087C" w:rsidP="00174677">
            <w:pPr>
              <w:pStyle w:val="TAL"/>
              <w:rPr>
                <w:color w:val="000000"/>
              </w:rPr>
            </w:pPr>
            <w:r w:rsidRPr="00E6516F">
              <w:t>-</w:t>
            </w:r>
          </w:p>
        </w:tc>
        <w:tc>
          <w:tcPr>
            <w:tcW w:w="567" w:type="dxa"/>
            <w:shd w:val="clear" w:color="auto" w:fill="auto"/>
          </w:tcPr>
          <w:p w14:paraId="53EBDE1F" w14:textId="77777777" w:rsidR="0071087C" w:rsidRPr="00E6516F" w:rsidDel="00F921A3" w:rsidRDefault="0071087C" w:rsidP="00174677">
            <w:pPr>
              <w:pStyle w:val="TAC"/>
              <w:rPr>
                <w:color w:val="000000"/>
              </w:rPr>
            </w:pPr>
            <w:r w:rsidRPr="00E6516F">
              <w:t>-</w:t>
            </w:r>
          </w:p>
        </w:tc>
        <w:tc>
          <w:tcPr>
            <w:tcW w:w="892" w:type="dxa"/>
            <w:shd w:val="clear" w:color="auto" w:fill="auto"/>
          </w:tcPr>
          <w:p w14:paraId="1AB52062" w14:textId="77777777" w:rsidR="0071087C" w:rsidRPr="00E6516F" w:rsidDel="00F921A3" w:rsidRDefault="0071087C" w:rsidP="00174677">
            <w:pPr>
              <w:pStyle w:val="TAC"/>
              <w:rPr>
                <w:color w:val="000000"/>
              </w:rPr>
            </w:pPr>
            <w:r w:rsidRPr="00E6516F">
              <w:t>-</w:t>
            </w:r>
          </w:p>
        </w:tc>
      </w:tr>
      <w:tr w:rsidR="0071087C" w:rsidRPr="00E6516F" w14:paraId="1E727C84" w14:textId="77777777" w:rsidTr="00174677">
        <w:trPr>
          <w:trHeight w:val="467"/>
        </w:trPr>
        <w:tc>
          <w:tcPr>
            <w:tcW w:w="648" w:type="dxa"/>
            <w:shd w:val="clear" w:color="auto" w:fill="auto"/>
          </w:tcPr>
          <w:p w14:paraId="1784D12E" w14:textId="77777777" w:rsidR="0071087C" w:rsidRPr="00E6516F" w:rsidRDefault="0071087C" w:rsidP="00174677">
            <w:pPr>
              <w:pStyle w:val="TAC"/>
              <w:rPr>
                <w:color w:val="000000"/>
              </w:rPr>
            </w:pPr>
            <w:r w:rsidRPr="00E6516F">
              <w:rPr>
                <w:color w:val="000000"/>
              </w:rPr>
              <w:t>5</w:t>
            </w:r>
          </w:p>
        </w:tc>
        <w:tc>
          <w:tcPr>
            <w:tcW w:w="3969" w:type="dxa"/>
            <w:shd w:val="clear" w:color="auto" w:fill="auto"/>
          </w:tcPr>
          <w:p w14:paraId="5D598855" w14:textId="77777777" w:rsidR="0071087C" w:rsidRPr="00E6516F" w:rsidRDefault="0071087C" w:rsidP="00174677">
            <w:pPr>
              <w:pStyle w:val="TAL"/>
              <w:rPr>
                <w:color w:val="000000"/>
              </w:rPr>
            </w:pPr>
            <w:r w:rsidRPr="00E6516F">
              <w:rPr>
                <w:color w:val="000000"/>
              </w:rPr>
              <w:t>Check: Does the UE (</w:t>
            </w:r>
            <w:r w:rsidRPr="00E6516F">
              <w:rPr>
                <w:color w:val="000000"/>
                <w:lang w:eastAsia="ko-KR"/>
              </w:rPr>
              <w:t xml:space="preserve">MCDATA client) </w:t>
            </w:r>
            <w:r w:rsidRPr="00E6516F">
              <w:rPr>
                <w:rFonts w:eastAsia="Malgun Gothic"/>
                <w:color w:val="000000"/>
              </w:rPr>
              <w:t xml:space="preserve">render the contents of the Payload IE to the MCDATA User? </w:t>
            </w:r>
            <w:r w:rsidRPr="00E6516F">
              <w:rPr>
                <w:color w:val="000000"/>
              </w:rPr>
              <w:t>(NOTE 1)</w:t>
            </w:r>
            <w:r w:rsidRPr="00E6516F" w:rsidDel="001C7D8A">
              <w:rPr>
                <w:color w:val="000000"/>
              </w:rPr>
              <w:t xml:space="preserve"> </w:t>
            </w:r>
          </w:p>
        </w:tc>
        <w:tc>
          <w:tcPr>
            <w:tcW w:w="709" w:type="dxa"/>
            <w:shd w:val="clear" w:color="auto" w:fill="auto"/>
          </w:tcPr>
          <w:p w14:paraId="4ED00EAD" w14:textId="77777777" w:rsidR="0071087C" w:rsidRPr="00E6516F" w:rsidRDefault="0071087C" w:rsidP="00174677">
            <w:pPr>
              <w:pStyle w:val="TAC"/>
              <w:rPr>
                <w:color w:val="000000"/>
              </w:rPr>
            </w:pPr>
            <w:r w:rsidRPr="00E6516F">
              <w:rPr>
                <w:color w:val="000000"/>
              </w:rPr>
              <w:t>-</w:t>
            </w:r>
          </w:p>
        </w:tc>
        <w:tc>
          <w:tcPr>
            <w:tcW w:w="2977" w:type="dxa"/>
            <w:shd w:val="clear" w:color="auto" w:fill="auto"/>
          </w:tcPr>
          <w:p w14:paraId="1ECFEEF9" w14:textId="77777777" w:rsidR="0071087C" w:rsidRPr="00E6516F" w:rsidRDefault="0071087C" w:rsidP="00174677">
            <w:pPr>
              <w:pStyle w:val="TAL"/>
              <w:rPr>
                <w:color w:val="000000"/>
              </w:rPr>
            </w:pPr>
            <w:r w:rsidRPr="00E6516F">
              <w:rPr>
                <w:color w:val="000000"/>
              </w:rPr>
              <w:t>-</w:t>
            </w:r>
          </w:p>
        </w:tc>
        <w:tc>
          <w:tcPr>
            <w:tcW w:w="567" w:type="dxa"/>
            <w:shd w:val="clear" w:color="auto" w:fill="auto"/>
          </w:tcPr>
          <w:p w14:paraId="2A0F7E0E" w14:textId="77777777" w:rsidR="0071087C" w:rsidRPr="00E6516F" w:rsidRDefault="0071087C" w:rsidP="00174677">
            <w:pPr>
              <w:pStyle w:val="TAC"/>
              <w:rPr>
                <w:color w:val="000000"/>
              </w:rPr>
            </w:pPr>
            <w:r w:rsidRPr="00E6516F">
              <w:rPr>
                <w:color w:val="000000"/>
              </w:rPr>
              <w:t>1</w:t>
            </w:r>
          </w:p>
        </w:tc>
        <w:tc>
          <w:tcPr>
            <w:tcW w:w="892" w:type="dxa"/>
            <w:shd w:val="clear" w:color="auto" w:fill="auto"/>
          </w:tcPr>
          <w:p w14:paraId="2F63B062" w14:textId="77777777" w:rsidR="0071087C" w:rsidRPr="00E6516F" w:rsidRDefault="0071087C" w:rsidP="00174677">
            <w:pPr>
              <w:pStyle w:val="TAC"/>
              <w:rPr>
                <w:color w:val="000000"/>
              </w:rPr>
            </w:pPr>
            <w:r w:rsidRPr="00E6516F">
              <w:rPr>
                <w:color w:val="000000"/>
              </w:rPr>
              <w:t>P</w:t>
            </w:r>
          </w:p>
        </w:tc>
      </w:tr>
      <w:tr w:rsidR="0071087C" w:rsidRPr="00E6516F" w14:paraId="48A5BB1F" w14:textId="77777777" w:rsidTr="00174677">
        <w:trPr>
          <w:trHeight w:val="467"/>
        </w:trPr>
        <w:tc>
          <w:tcPr>
            <w:tcW w:w="9762" w:type="dxa"/>
            <w:gridSpan w:val="6"/>
            <w:shd w:val="clear" w:color="auto" w:fill="auto"/>
          </w:tcPr>
          <w:p w14:paraId="291F906C" w14:textId="0A12D423" w:rsidR="0071087C" w:rsidRPr="00E6516F" w:rsidRDefault="0071087C" w:rsidP="00174677">
            <w:pPr>
              <w:pStyle w:val="TAN"/>
            </w:pPr>
            <w:r w:rsidRPr="00E6516F">
              <w:t>NOTE 1:</w:t>
            </w:r>
            <w:r w:rsidRPr="00E6516F">
              <w:tab/>
              <w:t>This is expected to be done via a suitable implementation dependent MMI.</w:t>
            </w:r>
          </w:p>
          <w:p w14:paraId="3AF4491D" w14:textId="77777777" w:rsidR="0071087C" w:rsidRPr="00E6516F" w:rsidRDefault="0071087C" w:rsidP="00174677">
            <w:pPr>
              <w:pStyle w:val="TAN"/>
            </w:pPr>
            <w:r w:rsidRPr="00E6516F">
              <w:t>NOTE 2:</w:t>
            </w:r>
            <w:r w:rsidRPr="00E6516F">
              <w:tab/>
              <w:t>The RRC connection is not released at the end of the procedure.</w:t>
            </w:r>
          </w:p>
        </w:tc>
      </w:tr>
    </w:tbl>
    <w:p w14:paraId="19086915" w14:textId="77777777" w:rsidR="0071087C" w:rsidRPr="00E6516F" w:rsidRDefault="0071087C" w:rsidP="0071087C">
      <w:pPr>
        <w:rPr>
          <w:color w:val="000000"/>
        </w:rPr>
      </w:pPr>
    </w:p>
    <w:p w14:paraId="72B415C7" w14:textId="77777777" w:rsidR="0071087C" w:rsidRPr="00E6516F" w:rsidRDefault="0071087C" w:rsidP="0071087C">
      <w:pPr>
        <w:pStyle w:val="H6"/>
      </w:pPr>
      <w:bookmarkStart w:id="517" w:name="_Toc52782337"/>
      <w:bookmarkStart w:id="518" w:name="_Toc52782948"/>
      <w:bookmarkStart w:id="519" w:name="_Toc59042817"/>
      <w:r w:rsidRPr="00E6516F">
        <w:t>6.1.4.3.3</w:t>
      </w:r>
      <w:r w:rsidRPr="00E6516F">
        <w:tab/>
        <w:t>Specific message contents</w:t>
      </w:r>
      <w:bookmarkEnd w:id="517"/>
      <w:bookmarkEnd w:id="518"/>
      <w:bookmarkEnd w:id="519"/>
    </w:p>
    <w:p w14:paraId="01B47A9E" w14:textId="6B002F5F" w:rsidR="0071087C" w:rsidRPr="00E6516F" w:rsidRDefault="0071087C" w:rsidP="0071087C">
      <w:pPr>
        <w:pStyle w:val="TH"/>
        <w:rPr>
          <w:color w:val="000000"/>
        </w:rPr>
      </w:pPr>
      <w:bookmarkStart w:id="520" w:name="_Toc25610655"/>
      <w:r w:rsidRPr="00E6516F">
        <w:rPr>
          <w:color w:val="000000"/>
        </w:rPr>
        <w:t>Table 6.1.4.3.3-1: SIP MESSAGE (step 1A, Table 6.1.4.3.2-1</w:t>
      </w:r>
      <w:r w:rsidRPr="00E6516F">
        <w:t>;</w:t>
      </w:r>
      <w:r w:rsidRPr="00E6516F">
        <w:br/>
        <w:t>step 2, TS 36.579-1 [2] Table 5.3.33.3-1</w:t>
      </w:r>
      <w:r w:rsidRPr="00E6516F">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78B009F1" w14:textId="77777777" w:rsidTr="00174677">
        <w:trPr>
          <w:cantSplit/>
        </w:trPr>
        <w:tc>
          <w:tcPr>
            <w:tcW w:w="9639" w:type="dxa"/>
            <w:gridSpan w:val="5"/>
          </w:tcPr>
          <w:p w14:paraId="03D0B4AD" w14:textId="0F610435" w:rsidR="0071087C" w:rsidRPr="00E6516F" w:rsidRDefault="0071087C" w:rsidP="00174677">
            <w:pPr>
              <w:pStyle w:val="TAL"/>
              <w:rPr>
                <w:rFonts w:cs="Arial"/>
                <w:color w:val="000000"/>
                <w:szCs w:val="18"/>
              </w:rPr>
            </w:pPr>
            <w:r w:rsidRPr="00E6516F">
              <w:rPr>
                <w:rFonts w:cs="Arial"/>
                <w:color w:val="000000"/>
                <w:szCs w:val="18"/>
              </w:rPr>
              <w:t>Derivation Path: TS 36.579-1 [2], Table 5.5.2.7.2-1, condition MCDATA_SDS, MCDATA_SIGNALLING, MCDATA_PAYLOAD</w:t>
            </w:r>
          </w:p>
        </w:tc>
      </w:tr>
      <w:tr w:rsidR="0071087C" w:rsidRPr="00E6516F" w14:paraId="7F1501D2" w14:textId="77777777" w:rsidTr="00174677">
        <w:tc>
          <w:tcPr>
            <w:tcW w:w="2835" w:type="dxa"/>
          </w:tcPr>
          <w:p w14:paraId="147A631F" w14:textId="77777777" w:rsidR="0071087C" w:rsidRPr="00E6516F" w:rsidRDefault="0071087C" w:rsidP="00174677">
            <w:pPr>
              <w:pStyle w:val="TAH"/>
              <w:rPr>
                <w:bCs/>
                <w:color w:val="000000"/>
              </w:rPr>
            </w:pPr>
            <w:r w:rsidRPr="00E6516F">
              <w:rPr>
                <w:bCs/>
                <w:color w:val="000000"/>
              </w:rPr>
              <w:t>Information Element</w:t>
            </w:r>
          </w:p>
        </w:tc>
        <w:tc>
          <w:tcPr>
            <w:tcW w:w="2126" w:type="dxa"/>
          </w:tcPr>
          <w:p w14:paraId="36395B47" w14:textId="77777777" w:rsidR="0071087C" w:rsidRPr="00E6516F" w:rsidRDefault="0071087C" w:rsidP="00174677">
            <w:pPr>
              <w:pStyle w:val="TAH"/>
              <w:rPr>
                <w:bCs/>
                <w:color w:val="000000"/>
              </w:rPr>
            </w:pPr>
            <w:r w:rsidRPr="00E6516F">
              <w:rPr>
                <w:bCs/>
                <w:color w:val="000000"/>
              </w:rPr>
              <w:t>Value/remark</w:t>
            </w:r>
          </w:p>
        </w:tc>
        <w:tc>
          <w:tcPr>
            <w:tcW w:w="2126" w:type="dxa"/>
            <w:tcBorders>
              <w:bottom w:val="single" w:sz="4" w:space="0" w:color="auto"/>
            </w:tcBorders>
          </w:tcPr>
          <w:p w14:paraId="516F836A" w14:textId="77777777" w:rsidR="0071087C" w:rsidRPr="00E6516F" w:rsidRDefault="0071087C" w:rsidP="00174677">
            <w:pPr>
              <w:pStyle w:val="TAH"/>
              <w:rPr>
                <w:bCs/>
                <w:color w:val="000000"/>
              </w:rPr>
            </w:pPr>
            <w:r w:rsidRPr="00E6516F">
              <w:rPr>
                <w:bCs/>
                <w:color w:val="000000"/>
              </w:rPr>
              <w:t>Comment</w:t>
            </w:r>
          </w:p>
        </w:tc>
        <w:tc>
          <w:tcPr>
            <w:tcW w:w="1418" w:type="dxa"/>
          </w:tcPr>
          <w:p w14:paraId="3E11646E" w14:textId="77777777" w:rsidR="0071087C" w:rsidRPr="00E6516F" w:rsidRDefault="0071087C" w:rsidP="00174677">
            <w:pPr>
              <w:pStyle w:val="TAH"/>
              <w:rPr>
                <w:bCs/>
                <w:color w:val="000000"/>
              </w:rPr>
            </w:pPr>
            <w:r w:rsidRPr="00E6516F">
              <w:rPr>
                <w:bCs/>
                <w:color w:val="000000"/>
              </w:rPr>
              <w:t>Reference</w:t>
            </w:r>
          </w:p>
        </w:tc>
        <w:tc>
          <w:tcPr>
            <w:tcW w:w="1134" w:type="dxa"/>
          </w:tcPr>
          <w:p w14:paraId="3C46B185" w14:textId="77777777" w:rsidR="0071087C" w:rsidRPr="00E6516F" w:rsidRDefault="0071087C" w:rsidP="00174677">
            <w:pPr>
              <w:pStyle w:val="TAH"/>
              <w:rPr>
                <w:bCs/>
                <w:color w:val="000000"/>
              </w:rPr>
            </w:pPr>
            <w:r w:rsidRPr="00E6516F">
              <w:rPr>
                <w:bCs/>
                <w:color w:val="000000"/>
              </w:rPr>
              <w:t>Condition</w:t>
            </w:r>
          </w:p>
        </w:tc>
      </w:tr>
      <w:tr w:rsidR="0071087C" w:rsidRPr="00E6516F" w14:paraId="08F0F14E" w14:textId="77777777" w:rsidTr="00174677">
        <w:tc>
          <w:tcPr>
            <w:tcW w:w="2835" w:type="dxa"/>
            <w:vAlign w:val="center"/>
          </w:tcPr>
          <w:p w14:paraId="63F3D291" w14:textId="77777777" w:rsidR="0071087C" w:rsidRPr="00E6516F" w:rsidRDefault="0071087C" w:rsidP="00174677">
            <w:pPr>
              <w:pStyle w:val="TAL"/>
              <w:rPr>
                <w:b/>
                <w:bCs/>
                <w:color w:val="000000"/>
              </w:rPr>
            </w:pPr>
            <w:r w:rsidRPr="00E6516F">
              <w:rPr>
                <w:b/>
                <w:bCs/>
                <w:color w:val="000000"/>
              </w:rPr>
              <w:t>Message-body</w:t>
            </w:r>
          </w:p>
        </w:tc>
        <w:tc>
          <w:tcPr>
            <w:tcW w:w="2126" w:type="dxa"/>
          </w:tcPr>
          <w:p w14:paraId="1BE1F97E" w14:textId="77777777" w:rsidR="0071087C" w:rsidRPr="00E6516F" w:rsidRDefault="0071087C" w:rsidP="00174677">
            <w:pPr>
              <w:pStyle w:val="TAL"/>
              <w:rPr>
                <w:color w:val="000000"/>
              </w:rPr>
            </w:pPr>
          </w:p>
        </w:tc>
        <w:tc>
          <w:tcPr>
            <w:tcW w:w="2126" w:type="dxa"/>
            <w:tcBorders>
              <w:bottom w:val="single" w:sz="4" w:space="0" w:color="auto"/>
            </w:tcBorders>
          </w:tcPr>
          <w:p w14:paraId="472D1111" w14:textId="77777777" w:rsidR="0071087C" w:rsidRPr="00E6516F" w:rsidRDefault="0071087C" w:rsidP="00174677">
            <w:pPr>
              <w:pStyle w:val="TAL"/>
              <w:rPr>
                <w:b/>
                <w:bCs/>
                <w:color w:val="000000"/>
              </w:rPr>
            </w:pPr>
          </w:p>
        </w:tc>
        <w:tc>
          <w:tcPr>
            <w:tcW w:w="1418" w:type="dxa"/>
          </w:tcPr>
          <w:p w14:paraId="26F49F28" w14:textId="77777777" w:rsidR="0071087C" w:rsidRPr="00E6516F" w:rsidRDefault="0071087C" w:rsidP="00174677">
            <w:pPr>
              <w:pStyle w:val="TAL"/>
              <w:rPr>
                <w:color w:val="000000"/>
              </w:rPr>
            </w:pPr>
          </w:p>
        </w:tc>
        <w:tc>
          <w:tcPr>
            <w:tcW w:w="1134" w:type="dxa"/>
            <w:vAlign w:val="bottom"/>
          </w:tcPr>
          <w:p w14:paraId="118A7D2D" w14:textId="77777777" w:rsidR="0071087C" w:rsidRPr="00E6516F" w:rsidRDefault="0071087C" w:rsidP="00174677">
            <w:pPr>
              <w:pStyle w:val="TAL"/>
              <w:rPr>
                <w:color w:val="000000"/>
              </w:rPr>
            </w:pPr>
          </w:p>
        </w:tc>
      </w:tr>
      <w:tr w:rsidR="0071087C" w:rsidRPr="00E6516F" w14:paraId="4D140530" w14:textId="77777777" w:rsidTr="00174677">
        <w:tc>
          <w:tcPr>
            <w:tcW w:w="2835" w:type="dxa"/>
            <w:vAlign w:val="center"/>
          </w:tcPr>
          <w:p w14:paraId="1E65FB87" w14:textId="77777777" w:rsidR="0071087C" w:rsidRPr="00E6516F" w:rsidDel="003F59FF" w:rsidRDefault="0071087C" w:rsidP="00174677">
            <w:pPr>
              <w:pStyle w:val="TAL"/>
              <w:rPr>
                <w:color w:val="000000"/>
              </w:rPr>
            </w:pPr>
            <w:r w:rsidRPr="00E6516F">
              <w:rPr>
                <w:color w:val="000000"/>
              </w:rPr>
              <w:t xml:space="preserve">  MIME body part</w:t>
            </w:r>
          </w:p>
        </w:tc>
        <w:tc>
          <w:tcPr>
            <w:tcW w:w="2126" w:type="dxa"/>
            <w:vAlign w:val="center"/>
          </w:tcPr>
          <w:p w14:paraId="496F3ABE" w14:textId="77777777" w:rsidR="0071087C" w:rsidRPr="00E6516F" w:rsidRDefault="0071087C" w:rsidP="00174677">
            <w:pPr>
              <w:pStyle w:val="TAL"/>
              <w:rPr>
                <w:color w:val="000000"/>
              </w:rPr>
            </w:pPr>
          </w:p>
        </w:tc>
        <w:tc>
          <w:tcPr>
            <w:tcW w:w="2126" w:type="dxa"/>
            <w:tcBorders>
              <w:bottom w:val="single" w:sz="4" w:space="0" w:color="auto"/>
            </w:tcBorders>
          </w:tcPr>
          <w:p w14:paraId="4B2D568D" w14:textId="352918AD" w:rsidR="0071087C" w:rsidRPr="00E6516F" w:rsidRDefault="0071087C" w:rsidP="00174677">
            <w:pPr>
              <w:pStyle w:val="TAL"/>
              <w:rPr>
                <w:b/>
                <w:bCs/>
                <w:color w:val="000000"/>
              </w:rPr>
            </w:pPr>
            <w:r w:rsidRPr="00E6516F">
              <w:rPr>
                <w:b/>
                <w:bCs/>
                <w:color w:val="000000"/>
              </w:rPr>
              <w:t>MCData-Info</w:t>
            </w:r>
          </w:p>
        </w:tc>
        <w:tc>
          <w:tcPr>
            <w:tcW w:w="1418" w:type="dxa"/>
          </w:tcPr>
          <w:p w14:paraId="255E3CA9" w14:textId="77777777" w:rsidR="0071087C" w:rsidRPr="00E6516F" w:rsidRDefault="0071087C" w:rsidP="00174677">
            <w:pPr>
              <w:pStyle w:val="TAL"/>
              <w:rPr>
                <w:color w:val="000000"/>
              </w:rPr>
            </w:pPr>
          </w:p>
        </w:tc>
        <w:tc>
          <w:tcPr>
            <w:tcW w:w="1134" w:type="dxa"/>
          </w:tcPr>
          <w:p w14:paraId="2B49E647" w14:textId="77777777" w:rsidR="0071087C" w:rsidRPr="00E6516F" w:rsidRDefault="0071087C" w:rsidP="00174677">
            <w:pPr>
              <w:pStyle w:val="TAL"/>
              <w:rPr>
                <w:color w:val="000000"/>
              </w:rPr>
            </w:pPr>
          </w:p>
        </w:tc>
      </w:tr>
      <w:tr w:rsidR="0071087C" w:rsidRPr="00E6516F" w14:paraId="22FA1191" w14:textId="77777777" w:rsidTr="00174677">
        <w:tc>
          <w:tcPr>
            <w:tcW w:w="2835" w:type="dxa"/>
          </w:tcPr>
          <w:p w14:paraId="1417E2A6" w14:textId="77777777" w:rsidR="0071087C" w:rsidRPr="00E6516F" w:rsidRDefault="0071087C" w:rsidP="00174677">
            <w:pPr>
              <w:pStyle w:val="TAL"/>
              <w:rPr>
                <w:color w:val="000000"/>
              </w:rPr>
            </w:pPr>
            <w:r w:rsidRPr="00E6516F">
              <w:rPr>
                <w:color w:val="000000"/>
              </w:rPr>
              <w:t xml:space="preserve">    MIME-part-body</w:t>
            </w:r>
          </w:p>
        </w:tc>
        <w:tc>
          <w:tcPr>
            <w:tcW w:w="2126" w:type="dxa"/>
          </w:tcPr>
          <w:p w14:paraId="735EB678" w14:textId="77777777" w:rsidR="0071087C" w:rsidRPr="00E6516F" w:rsidRDefault="0071087C" w:rsidP="00174677">
            <w:pPr>
              <w:pStyle w:val="TAL"/>
              <w:rPr>
                <w:iCs/>
                <w:color w:val="000000"/>
              </w:rPr>
            </w:pPr>
            <w:r w:rsidRPr="00E6516F">
              <w:rPr>
                <w:color w:val="000000"/>
              </w:rPr>
              <w:t>MCData-Info as described in Table 6.1.4.3.3-2</w:t>
            </w:r>
          </w:p>
        </w:tc>
        <w:tc>
          <w:tcPr>
            <w:tcW w:w="2126" w:type="dxa"/>
            <w:tcBorders>
              <w:bottom w:val="single" w:sz="4" w:space="0" w:color="auto"/>
            </w:tcBorders>
          </w:tcPr>
          <w:p w14:paraId="138B1454" w14:textId="77777777" w:rsidR="0071087C" w:rsidRPr="00E6516F" w:rsidRDefault="0071087C" w:rsidP="00174677">
            <w:pPr>
              <w:pStyle w:val="TAL"/>
              <w:rPr>
                <w:color w:val="000000"/>
              </w:rPr>
            </w:pPr>
          </w:p>
        </w:tc>
        <w:tc>
          <w:tcPr>
            <w:tcW w:w="1418" w:type="dxa"/>
          </w:tcPr>
          <w:p w14:paraId="5997A25F" w14:textId="77777777" w:rsidR="0071087C" w:rsidRPr="00E6516F" w:rsidRDefault="0071087C" w:rsidP="00174677">
            <w:pPr>
              <w:pStyle w:val="TAL"/>
              <w:rPr>
                <w:color w:val="000000"/>
              </w:rPr>
            </w:pPr>
          </w:p>
        </w:tc>
        <w:tc>
          <w:tcPr>
            <w:tcW w:w="1134" w:type="dxa"/>
          </w:tcPr>
          <w:p w14:paraId="293CF7C5" w14:textId="77777777" w:rsidR="0071087C" w:rsidRPr="00E6516F" w:rsidRDefault="0071087C" w:rsidP="00174677">
            <w:pPr>
              <w:pStyle w:val="TAL"/>
              <w:rPr>
                <w:color w:val="000000"/>
              </w:rPr>
            </w:pPr>
          </w:p>
        </w:tc>
      </w:tr>
      <w:tr w:rsidR="0071087C" w:rsidRPr="00E6516F" w14:paraId="2B77DA62" w14:textId="77777777" w:rsidTr="00174677">
        <w:tc>
          <w:tcPr>
            <w:tcW w:w="2835" w:type="dxa"/>
            <w:vAlign w:val="center"/>
          </w:tcPr>
          <w:p w14:paraId="6E80A8B6" w14:textId="77777777" w:rsidR="0071087C" w:rsidRPr="00E6516F" w:rsidRDefault="0071087C" w:rsidP="00174677">
            <w:pPr>
              <w:pStyle w:val="TAL"/>
              <w:rPr>
                <w:color w:val="000000"/>
              </w:rPr>
            </w:pPr>
            <w:r w:rsidRPr="00E6516F">
              <w:t xml:space="preserve">  MIME body part</w:t>
            </w:r>
          </w:p>
        </w:tc>
        <w:tc>
          <w:tcPr>
            <w:tcW w:w="2126" w:type="dxa"/>
            <w:vAlign w:val="center"/>
          </w:tcPr>
          <w:p w14:paraId="58D5416E" w14:textId="77777777" w:rsidR="0071087C" w:rsidRPr="00E6516F" w:rsidRDefault="0071087C" w:rsidP="00174677">
            <w:pPr>
              <w:pStyle w:val="TAL"/>
              <w:rPr>
                <w:color w:val="000000"/>
              </w:rPr>
            </w:pPr>
          </w:p>
        </w:tc>
        <w:tc>
          <w:tcPr>
            <w:tcW w:w="2126" w:type="dxa"/>
            <w:tcBorders>
              <w:bottom w:val="single" w:sz="4" w:space="0" w:color="auto"/>
            </w:tcBorders>
          </w:tcPr>
          <w:p w14:paraId="083C07C9" w14:textId="77777777" w:rsidR="0071087C" w:rsidRPr="00E6516F" w:rsidRDefault="0071087C" w:rsidP="00174677">
            <w:pPr>
              <w:pStyle w:val="TAL"/>
              <w:rPr>
                <w:b/>
                <w:bCs/>
                <w:color w:val="000000"/>
              </w:rPr>
            </w:pPr>
            <w:r w:rsidRPr="00E6516F">
              <w:rPr>
                <w:b/>
                <w:bCs/>
              </w:rPr>
              <w:t>MCData Data signalling message</w:t>
            </w:r>
          </w:p>
        </w:tc>
        <w:tc>
          <w:tcPr>
            <w:tcW w:w="1418" w:type="dxa"/>
          </w:tcPr>
          <w:p w14:paraId="02034FF0" w14:textId="77777777" w:rsidR="0071087C" w:rsidRPr="00E6516F" w:rsidRDefault="0071087C" w:rsidP="00174677">
            <w:pPr>
              <w:pStyle w:val="TAL"/>
              <w:rPr>
                <w:color w:val="000000"/>
              </w:rPr>
            </w:pPr>
          </w:p>
        </w:tc>
        <w:tc>
          <w:tcPr>
            <w:tcW w:w="1134" w:type="dxa"/>
          </w:tcPr>
          <w:p w14:paraId="541E5A37" w14:textId="77777777" w:rsidR="0071087C" w:rsidRPr="00E6516F" w:rsidRDefault="0071087C" w:rsidP="00174677">
            <w:pPr>
              <w:pStyle w:val="TAL"/>
              <w:rPr>
                <w:color w:val="000000"/>
              </w:rPr>
            </w:pPr>
          </w:p>
        </w:tc>
      </w:tr>
      <w:tr w:rsidR="0071087C" w:rsidRPr="00E6516F" w14:paraId="04267C2B" w14:textId="77777777" w:rsidTr="00174677">
        <w:tc>
          <w:tcPr>
            <w:tcW w:w="2835" w:type="dxa"/>
          </w:tcPr>
          <w:p w14:paraId="3001A962" w14:textId="77777777" w:rsidR="0071087C" w:rsidRPr="00E6516F" w:rsidRDefault="0071087C" w:rsidP="00174677">
            <w:pPr>
              <w:pStyle w:val="TAL"/>
              <w:rPr>
                <w:color w:val="000000"/>
              </w:rPr>
            </w:pPr>
            <w:r w:rsidRPr="00E6516F">
              <w:t xml:space="preserve">    MIME-part-body</w:t>
            </w:r>
          </w:p>
        </w:tc>
        <w:tc>
          <w:tcPr>
            <w:tcW w:w="2126" w:type="dxa"/>
          </w:tcPr>
          <w:p w14:paraId="4ACBEEE4" w14:textId="77777777" w:rsidR="0071087C" w:rsidRPr="00E6516F" w:rsidRDefault="0071087C" w:rsidP="00174677">
            <w:pPr>
              <w:pStyle w:val="TAL"/>
              <w:rPr>
                <w:color w:val="000000"/>
              </w:rPr>
            </w:pPr>
            <w:r w:rsidRPr="00E6516F">
              <w:t>MCData Protected Payload Message containing SDS SIGNALLING PAYLOAD as described in Table 6.1.4.3.3-3</w:t>
            </w:r>
          </w:p>
        </w:tc>
        <w:tc>
          <w:tcPr>
            <w:tcW w:w="2126" w:type="dxa"/>
            <w:tcBorders>
              <w:bottom w:val="single" w:sz="4" w:space="0" w:color="auto"/>
            </w:tcBorders>
          </w:tcPr>
          <w:p w14:paraId="0C9875F3" w14:textId="77777777" w:rsidR="0071087C" w:rsidRPr="00E6516F" w:rsidRDefault="0071087C" w:rsidP="00174677">
            <w:pPr>
              <w:pStyle w:val="TAL"/>
              <w:rPr>
                <w:color w:val="000000"/>
              </w:rPr>
            </w:pPr>
          </w:p>
        </w:tc>
        <w:tc>
          <w:tcPr>
            <w:tcW w:w="1418" w:type="dxa"/>
          </w:tcPr>
          <w:p w14:paraId="4FF1ABF1" w14:textId="77777777" w:rsidR="0071087C" w:rsidRPr="00E6516F" w:rsidRDefault="0071087C" w:rsidP="00174677">
            <w:pPr>
              <w:pStyle w:val="TAL"/>
              <w:rPr>
                <w:color w:val="000000"/>
              </w:rPr>
            </w:pPr>
          </w:p>
        </w:tc>
        <w:tc>
          <w:tcPr>
            <w:tcW w:w="1134" w:type="dxa"/>
          </w:tcPr>
          <w:p w14:paraId="055E0D07" w14:textId="77777777" w:rsidR="0071087C" w:rsidRPr="00E6516F" w:rsidRDefault="0071087C" w:rsidP="00174677">
            <w:pPr>
              <w:pStyle w:val="TAL"/>
              <w:rPr>
                <w:color w:val="000000"/>
              </w:rPr>
            </w:pPr>
          </w:p>
        </w:tc>
      </w:tr>
      <w:tr w:rsidR="0071087C" w:rsidRPr="00E6516F" w14:paraId="3F7923E0" w14:textId="77777777" w:rsidTr="00174677">
        <w:tc>
          <w:tcPr>
            <w:tcW w:w="2835" w:type="dxa"/>
            <w:vAlign w:val="center"/>
          </w:tcPr>
          <w:p w14:paraId="5376410E" w14:textId="77777777" w:rsidR="0071087C" w:rsidRPr="00E6516F" w:rsidDel="003F59FF" w:rsidRDefault="0071087C" w:rsidP="00174677">
            <w:pPr>
              <w:pStyle w:val="TAL"/>
              <w:rPr>
                <w:color w:val="000000"/>
              </w:rPr>
            </w:pPr>
            <w:r w:rsidRPr="00E6516F">
              <w:rPr>
                <w:color w:val="000000"/>
              </w:rPr>
              <w:t xml:space="preserve">  MIME body part</w:t>
            </w:r>
          </w:p>
        </w:tc>
        <w:tc>
          <w:tcPr>
            <w:tcW w:w="2126" w:type="dxa"/>
            <w:vAlign w:val="center"/>
          </w:tcPr>
          <w:p w14:paraId="7AAAA234" w14:textId="77777777" w:rsidR="0071087C" w:rsidRPr="00E6516F" w:rsidRDefault="0071087C" w:rsidP="00174677">
            <w:pPr>
              <w:pStyle w:val="TAL"/>
              <w:rPr>
                <w:color w:val="000000"/>
              </w:rPr>
            </w:pPr>
          </w:p>
        </w:tc>
        <w:tc>
          <w:tcPr>
            <w:tcW w:w="2126" w:type="dxa"/>
            <w:tcBorders>
              <w:bottom w:val="single" w:sz="4" w:space="0" w:color="auto"/>
            </w:tcBorders>
          </w:tcPr>
          <w:p w14:paraId="7F1DA936" w14:textId="77777777" w:rsidR="0071087C" w:rsidRPr="00E6516F" w:rsidRDefault="0071087C" w:rsidP="00174677">
            <w:pPr>
              <w:pStyle w:val="TAL"/>
              <w:rPr>
                <w:b/>
                <w:bCs/>
                <w:color w:val="000000"/>
              </w:rPr>
            </w:pPr>
            <w:r w:rsidRPr="00E6516F">
              <w:rPr>
                <w:b/>
                <w:bCs/>
              </w:rPr>
              <w:t>MCData Data message</w:t>
            </w:r>
          </w:p>
        </w:tc>
        <w:tc>
          <w:tcPr>
            <w:tcW w:w="1418" w:type="dxa"/>
          </w:tcPr>
          <w:p w14:paraId="2FF1746E" w14:textId="77777777" w:rsidR="0071087C" w:rsidRPr="00E6516F" w:rsidRDefault="0071087C" w:rsidP="00174677">
            <w:pPr>
              <w:pStyle w:val="TAL"/>
              <w:rPr>
                <w:color w:val="000000"/>
              </w:rPr>
            </w:pPr>
          </w:p>
        </w:tc>
        <w:tc>
          <w:tcPr>
            <w:tcW w:w="1134" w:type="dxa"/>
          </w:tcPr>
          <w:p w14:paraId="5D0C6485" w14:textId="77777777" w:rsidR="0071087C" w:rsidRPr="00E6516F" w:rsidRDefault="0071087C" w:rsidP="00174677">
            <w:pPr>
              <w:pStyle w:val="TAL"/>
              <w:rPr>
                <w:color w:val="000000"/>
              </w:rPr>
            </w:pPr>
          </w:p>
        </w:tc>
      </w:tr>
      <w:tr w:rsidR="0071087C" w:rsidRPr="00E6516F" w14:paraId="4BA8980F" w14:textId="77777777" w:rsidTr="00174677">
        <w:tc>
          <w:tcPr>
            <w:tcW w:w="2835" w:type="dxa"/>
          </w:tcPr>
          <w:p w14:paraId="25620EE2" w14:textId="77777777" w:rsidR="0071087C" w:rsidRPr="00E6516F" w:rsidRDefault="0071087C" w:rsidP="00174677">
            <w:pPr>
              <w:pStyle w:val="TAL"/>
              <w:rPr>
                <w:color w:val="000000"/>
              </w:rPr>
            </w:pPr>
            <w:r w:rsidRPr="00E6516F">
              <w:rPr>
                <w:color w:val="000000"/>
              </w:rPr>
              <w:t xml:space="preserve">    MIME-part-body</w:t>
            </w:r>
          </w:p>
        </w:tc>
        <w:tc>
          <w:tcPr>
            <w:tcW w:w="2126" w:type="dxa"/>
          </w:tcPr>
          <w:p w14:paraId="3DE1CB05" w14:textId="77777777" w:rsidR="0071087C" w:rsidRPr="00E6516F" w:rsidRDefault="0071087C" w:rsidP="00174677">
            <w:pPr>
              <w:pStyle w:val="TAL"/>
              <w:rPr>
                <w:iCs/>
                <w:color w:val="000000"/>
              </w:rPr>
            </w:pPr>
            <w:r w:rsidRPr="00E6516F">
              <w:rPr>
                <w:color w:val="000000"/>
              </w:rPr>
              <w:t>MCData Protected Payload Message containing DATA PAYLOAD as described in Table 6.1.4.3.3-3</w:t>
            </w:r>
          </w:p>
        </w:tc>
        <w:tc>
          <w:tcPr>
            <w:tcW w:w="2126" w:type="dxa"/>
            <w:tcBorders>
              <w:bottom w:val="single" w:sz="4" w:space="0" w:color="auto"/>
            </w:tcBorders>
          </w:tcPr>
          <w:p w14:paraId="1A364D45" w14:textId="77777777" w:rsidR="0071087C" w:rsidRPr="00E6516F" w:rsidRDefault="0071087C" w:rsidP="00174677">
            <w:pPr>
              <w:pStyle w:val="TAL"/>
              <w:rPr>
                <w:b/>
                <w:bCs/>
                <w:color w:val="000000"/>
              </w:rPr>
            </w:pPr>
          </w:p>
        </w:tc>
        <w:tc>
          <w:tcPr>
            <w:tcW w:w="1418" w:type="dxa"/>
          </w:tcPr>
          <w:p w14:paraId="303F0A5D" w14:textId="77777777" w:rsidR="0071087C" w:rsidRPr="00E6516F" w:rsidRDefault="0071087C" w:rsidP="00174677">
            <w:pPr>
              <w:pStyle w:val="TAL"/>
              <w:rPr>
                <w:color w:val="000000"/>
              </w:rPr>
            </w:pPr>
          </w:p>
        </w:tc>
        <w:tc>
          <w:tcPr>
            <w:tcW w:w="1134" w:type="dxa"/>
          </w:tcPr>
          <w:p w14:paraId="7D7D5165" w14:textId="77777777" w:rsidR="0071087C" w:rsidRPr="00E6516F" w:rsidRDefault="0071087C" w:rsidP="00174677">
            <w:pPr>
              <w:pStyle w:val="TAL"/>
              <w:rPr>
                <w:color w:val="000000"/>
              </w:rPr>
            </w:pPr>
          </w:p>
        </w:tc>
      </w:tr>
    </w:tbl>
    <w:p w14:paraId="1DDE67C5" w14:textId="77777777" w:rsidR="0071087C" w:rsidRPr="00E6516F" w:rsidRDefault="0071087C" w:rsidP="0071087C">
      <w:pPr>
        <w:rPr>
          <w:color w:val="000000"/>
        </w:rPr>
      </w:pPr>
    </w:p>
    <w:p w14:paraId="783FAEC1" w14:textId="77777777" w:rsidR="0071087C" w:rsidRPr="00E6516F" w:rsidRDefault="0071087C" w:rsidP="0071087C">
      <w:pPr>
        <w:pStyle w:val="TH"/>
        <w:rPr>
          <w:color w:val="000000"/>
        </w:rPr>
      </w:pPr>
      <w:r w:rsidRPr="00E6516F">
        <w:rPr>
          <w:color w:val="000000"/>
        </w:rPr>
        <w:t>Table 6.1.4.3.3-2: MCDATA-Info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70729EF3" w14:textId="77777777" w:rsidTr="00174677">
        <w:trPr>
          <w:cantSplit/>
        </w:trPr>
        <w:tc>
          <w:tcPr>
            <w:tcW w:w="9639" w:type="dxa"/>
          </w:tcPr>
          <w:p w14:paraId="3E20192D" w14:textId="77777777" w:rsidR="0071087C" w:rsidRPr="00E6516F" w:rsidRDefault="0071087C" w:rsidP="00174677">
            <w:pPr>
              <w:pStyle w:val="TAL"/>
              <w:rPr>
                <w:rFonts w:cs="Arial"/>
                <w:color w:val="000000"/>
                <w:szCs w:val="18"/>
              </w:rPr>
            </w:pPr>
            <w:r w:rsidRPr="00E6516F">
              <w:rPr>
                <w:rFonts w:cs="Arial"/>
                <w:color w:val="000000"/>
                <w:szCs w:val="18"/>
              </w:rPr>
              <w:t xml:space="preserve">Derivation Path: TS 36.579-1 [2], Table 5.5.3.2.2-3, condition </w:t>
            </w:r>
            <w:r w:rsidRPr="00E6516F">
              <w:rPr>
                <w:color w:val="000000"/>
              </w:rPr>
              <w:t>MCD_grp</w:t>
            </w:r>
          </w:p>
        </w:tc>
      </w:tr>
    </w:tbl>
    <w:p w14:paraId="7848B4AE" w14:textId="77777777" w:rsidR="0071087C" w:rsidRPr="00E6516F" w:rsidRDefault="0071087C" w:rsidP="0071087C">
      <w:pPr>
        <w:rPr>
          <w:color w:val="000000"/>
        </w:rPr>
      </w:pPr>
    </w:p>
    <w:p w14:paraId="18486057" w14:textId="77777777" w:rsidR="0071087C" w:rsidRPr="00E6516F" w:rsidRDefault="0071087C" w:rsidP="0071087C">
      <w:pPr>
        <w:pStyle w:val="TH"/>
      </w:pPr>
      <w:r w:rsidRPr="00E6516F">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64450AA5" w14:textId="77777777" w:rsidTr="00174677">
        <w:trPr>
          <w:cantSplit/>
        </w:trPr>
        <w:tc>
          <w:tcPr>
            <w:tcW w:w="9639" w:type="dxa"/>
            <w:tcBorders>
              <w:top w:val="single" w:sz="4" w:space="0" w:color="auto"/>
              <w:left w:val="single" w:sz="4" w:space="0" w:color="auto"/>
              <w:bottom w:val="single" w:sz="4" w:space="0" w:color="auto"/>
              <w:right w:val="single" w:sz="4" w:space="0" w:color="auto"/>
            </w:tcBorders>
            <w:hideMark/>
          </w:tcPr>
          <w:p w14:paraId="2BA49717" w14:textId="77777777" w:rsidR="0071087C" w:rsidRPr="00E6516F" w:rsidRDefault="0071087C" w:rsidP="00174677">
            <w:pPr>
              <w:pStyle w:val="TAL"/>
            </w:pPr>
            <w:r w:rsidRPr="00E6516F">
              <w:t>Derivation Path: TS 36.579-1 [2], Table 5.5.3.8.2-1, condition DELIVERED</w:t>
            </w:r>
          </w:p>
        </w:tc>
      </w:tr>
    </w:tbl>
    <w:p w14:paraId="47B64C1C" w14:textId="77777777" w:rsidR="0071087C" w:rsidRPr="00E6516F" w:rsidRDefault="0071087C" w:rsidP="0071087C">
      <w:pPr>
        <w:rPr>
          <w:color w:val="000000"/>
        </w:rPr>
      </w:pPr>
    </w:p>
    <w:p w14:paraId="3792A4CA" w14:textId="77777777" w:rsidR="0071087C" w:rsidRPr="00E6516F" w:rsidRDefault="0071087C" w:rsidP="0071087C">
      <w:pPr>
        <w:pStyle w:val="TH"/>
        <w:rPr>
          <w:color w:val="000000"/>
        </w:rPr>
      </w:pPr>
      <w:r w:rsidRPr="00E6516F">
        <w:rPr>
          <w:color w:val="000000"/>
        </w:rPr>
        <w:t>Table 6.1.4.3.3-4: DATA PAYLOAD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216DE4EF" w14:textId="77777777" w:rsidTr="00174677">
        <w:trPr>
          <w:cantSplit/>
        </w:trPr>
        <w:tc>
          <w:tcPr>
            <w:tcW w:w="9639" w:type="dxa"/>
          </w:tcPr>
          <w:p w14:paraId="0FC8B253" w14:textId="2FB65FE7" w:rsidR="0071087C" w:rsidRPr="00E6516F" w:rsidRDefault="0071087C" w:rsidP="00174677">
            <w:pPr>
              <w:pStyle w:val="TAL"/>
              <w:rPr>
                <w:rFonts w:cs="Arial"/>
                <w:color w:val="000000"/>
                <w:szCs w:val="18"/>
              </w:rPr>
            </w:pPr>
            <w:r w:rsidRPr="00E6516F">
              <w:rPr>
                <w:rFonts w:cs="Arial"/>
                <w:color w:val="000000"/>
                <w:szCs w:val="18"/>
              </w:rPr>
              <w:t>Derivation Path: TS 36.579-1 [2], Table 5.5.3.9.1-2</w:t>
            </w:r>
          </w:p>
        </w:tc>
      </w:tr>
    </w:tbl>
    <w:p w14:paraId="0FF462F1" w14:textId="77777777" w:rsidR="0071087C" w:rsidRPr="00E6516F" w:rsidRDefault="0071087C" w:rsidP="0071087C">
      <w:pPr>
        <w:rPr>
          <w:color w:val="000000"/>
        </w:rPr>
      </w:pPr>
    </w:p>
    <w:p w14:paraId="2D848148" w14:textId="77777777" w:rsidR="0071087C" w:rsidRPr="00E6516F" w:rsidRDefault="0071087C" w:rsidP="0071087C">
      <w:pPr>
        <w:pStyle w:val="TH"/>
        <w:rPr>
          <w:color w:val="000000"/>
        </w:rPr>
      </w:pPr>
      <w:r w:rsidRPr="00E6516F">
        <w:rPr>
          <w:color w:val="000000"/>
        </w:rPr>
        <w:t>Table 6.1.4.3.3-5: Void</w:t>
      </w:r>
    </w:p>
    <w:p w14:paraId="1AB0D07F" w14:textId="77777777" w:rsidR="00B93CA2" w:rsidRPr="00E6516F" w:rsidRDefault="00B93CA2" w:rsidP="00B93CA2">
      <w:pPr>
        <w:rPr>
          <w:color w:val="000000"/>
        </w:rPr>
      </w:pPr>
    </w:p>
    <w:p w14:paraId="42BA99E6" w14:textId="04A46A89" w:rsidR="0071087C" w:rsidRPr="00E6516F" w:rsidRDefault="0071087C" w:rsidP="0071087C">
      <w:pPr>
        <w:pStyle w:val="TH"/>
        <w:rPr>
          <w:color w:val="000000"/>
        </w:rPr>
      </w:pPr>
      <w:r w:rsidRPr="00E6516F">
        <w:rPr>
          <w:color w:val="000000"/>
        </w:rPr>
        <w:t>Table 6.1.4.3.3-6: SIP MESSAGE (step 3, Table 6.1.4.3.2-1</w:t>
      </w:r>
      <w:r w:rsidRPr="00E6516F">
        <w:t>;</w:t>
      </w:r>
      <w:r w:rsidRPr="00E6516F">
        <w:br/>
        <w:t>step 2, TS 36.579-1 [2] Table 5.3C.1.3-1</w:t>
      </w:r>
      <w:r w:rsidRPr="00E6516F">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4D795D01" w14:textId="77777777" w:rsidTr="00174677">
        <w:trPr>
          <w:cantSplit/>
        </w:trPr>
        <w:tc>
          <w:tcPr>
            <w:tcW w:w="9639" w:type="dxa"/>
            <w:gridSpan w:val="5"/>
          </w:tcPr>
          <w:p w14:paraId="0BAED6F6" w14:textId="0289E87B" w:rsidR="0071087C" w:rsidRPr="00E6516F" w:rsidRDefault="0071087C" w:rsidP="00174677">
            <w:pPr>
              <w:pStyle w:val="TAL"/>
              <w:rPr>
                <w:rFonts w:cs="Arial"/>
                <w:color w:val="000000"/>
                <w:szCs w:val="18"/>
              </w:rPr>
            </w:pPr>
            <w:r w:rsidRPr="00E6516F">
              <w:rPr>
                <w:rFonts w:cs="Arial"/>
                <w:color w:val="000000"/>
                <w:szCs w:val="18"/>
              </w:rPr>
              <w:t>Derivation Path: TS 36.579-1 [2], Table 5.5.2.7.1-1, condition MCDATA_SDS, RESOURCE_LISTS, MCDATA_SIGNALLING</w:t>
            </w:r>
          </w:p>
        </w:tc>
      </w:tr>
      <w:tr w:rsidR="0071087C" w:rsidRPr="00E6516F" w14:paraId="41451888" w14:textId="77777777" w:rsidTr="00174677">
        <w:tc>
          <w:tcPr>
            <w:tcW w:w="2835" w:type="dxa"/>
          </w:tcPr>
          <w:p w14:paraId="43F1CDB3" w14:textId="77777777" w:rsidR="0071087C" w:rsidRPr="00E6516F" w:rsidRDefault="0071087C" w:rsidP="00174677">
            <w:pPr>
              <w:pStyle w:val="TAH"/>
              <w:rPr>
                <w:bCs/>
                <w:color w:val="000000"/>
              </w:rPr>
            </w:pPr>
            <w:r w:rsidRPr="00E6516F">
              <w:rPr>
                <w:bCs/>
                <w:color w:val="000000"/>
              </w:rPr>
              <w:t>Information Element</w:t>
            </w:r>
          </w:p>
        </w:tc>
        <w:tc>
          <w:tcPr>
            <w:tcW w:w="2126" w:type="dxa"/>
          </w:tcPr>
          <w:p w14:paraId="2E6D19CE" w14:textId="77777777" w:rsidR="0071087C" w:rsidRPr="00E6516F" w:rsidRDefault="0071087C" w:rsidP="00174677">
            <w:pPr>
              <w:pStyle w:val="TAH"/>
              <w:rPr>
                <w:bCs/>
                <w:color w:val="000000"/>
              </w:rPr>
            </w:pPr>
            <w:r w:rsidRPr="00E6516F">
              <w:rPr>
                <w:bCs/>
                <w:color w:val="000000"/>
              </w:rPr>
              <w:t>Value/remark</w:t>
            </w:r>
          </w:p>
        </w:tc>
        <w:tc>
          <w:tcPr>
            <w:tcW w:w="2126" w:type="dxa"/>
            <w:tcBorders>
              <w:bottom w:val="single" w:sz="4" w:space="0" w:color="auto"/>
            </w:tcBorders>
          </w:tcPr>
          <w:p w14:paraId="2A83BC25" w14:textId="77777777" w:rsidR="0071087C" w:rsidRPr="00E6516F" w:rsidRDefault="0071087C" w:rsidP="00174677">
            <w:pPr>
              <w:pStyle w:val="TAH"/>
              <w:rPr>
                <w:bCs/>
                <w:color w:val="000000"/>
              </w:rPr>
            </w:pPr>
            <w:r w:rsidRPr="00E6516F">
              <w:rPr>
                <w:bCs/>
                <w:color w:val="000000"/>
              </w:rPr>
              <w:t>Comment</w:t>
            </w:r>
          </w:p>
        </w:tc>
        <w:tc>
          <w:tcPr>
            <w:tcW w:w="1418" w:type="dxa"/>
          </w:tcPr>
          <w:p w14:paraId="1AD595C9" w14:textId="77777777" w:rsidR="0071087C" w:rsidRPr="00E6516F" w:rsidRDefault="0071087C" w:rsidP="00174677">
            <w:pPr>
              <w:pStyle w:val="TAH"/>
              <w:rPr>
                <w:bCs/>
                <w:color w:val="000000"/>
              </w:rPr>
            </w:pPr>
            <w:r w:rsidRPr="00E6516F">
              <w:rPr>
                <w:bCs/>
                <w:color w:val="000000"/>
              </w:rPr>
              <w:t>Reference</w:t>
            </w:r>
          </w:p>
        </w:tc>
        <w:tc>
          <w:tcPr>
            <w:tcW w:w="1134" w:type="dxa"/>
          </w:tcPr>
          <w:p w14:paraId="0EDFF84B" w14:textId="77777777" w:rsidR="0071087C" w:rsidRPr="00E6516F" w:rsidRDefault="0071087C" w:rsidP="00174677">
            <w:pPr>
              <w:pStyle w:val="TAH"/>
              <w:rPr>
                <w:bCs/>
                <w:color w:val="000000"/>
              </w:rPr>
            </w:pPr>
            <w:r w:rsidRPr="00E6516F">
              <w:rPr>
                <w:bCs/>
                <w:color w:val="000000"/>
              </w:rPr>
              <w:t>Condition</w:t>
            </w:r>
          </w:p>
        </w:tc>
      </w:tr>
      <w:tr w:rsidR="0071087C" w:rsidRPr="00E6516F" w14:paraId="08DE92FB" w14:textId="77777777" w:rsidTr="00174677">
        <w:tc>
          <w:tcPr>
            <w:tcW w:w="2835" w:type="dxa"/>
            <w:vAlign w:val="center"/>
          </w:tcPr>
          <w:p w14:paraId="12CAF798" w14:textId="77777777" w:rsidR="0071087C" w:rsidRPr="00E6516F" w:rsidRDefault="0071087C" w:rsidP="00174677">
            <w:pPr>
              <w:keepNext/>
              <w:keepLines/>
              <w:spacing w:after="0"/>
              <w:rPr>
                <w:rFonts w:ascii="Arial" w:hAnsi="Arial"/>
                <w:b/>
                <w:bCs/>
                <w:color w:val="000000"/>
                <w:sz w:val="18"/>
              </w:rPr>
            </w:pPr>
            <w:r w:rsidRPr="00E6516F">
              <w:rPr>
                <w:rFonts w:ascii="Arial" w:hAnsi="Arial"/>
                <w:b/>
                <w:bCs/>
                <w:color w:val="000000"/>
                <w:sz w:val="18"/>
              </w:rPr>
              <w:t>Message-body</w:t>
            </w:r>
          </w:p>
        </w:tc>
        <w:tc>
          <w:tcPr>
            <w:tcW w:w="2126" w:type="dxa"/>
          </w:tcPr>
          <w:p w14:paraId="0F894210" w14:textId="77777777" w:rsidR="0071087C" w:rsidRPr="00E6516F" w:rsidRDefault="0071087C" w:rsidP="00174677">
            <w:pPr>
              <w:pStyle w:val="TAL"/>
              <w:rPr>
                <w:iCs/>
                <w:color w:val="000000"/>
              </w:rPr>
            </w:pPr>
          </w:p>
        </w:tc>
        <w:tc>
          <w:tcPr>
            <w:tcW w:w="2126" w:type="dxa"/>
            <w:tcBorders>
              <w:bottom w:val="single" w:sz="4" w:space="0" w:color="auto"/>
            </w:tcBorders>
          </w:tcPr>
          <w:p w14:paraId="1FB80A00" w14:textId="77777777" w:rsidR="0071087C" w:rsidRPr="00E6516F" w:rsidRDefault="0071087C" w:rsidP="00174677">
            <w:pPr>
              <w:pStyle w:val="TAL"/>
              <w:rPr>
                <w:color w:val="000000"/>
              </w:rPr>
            </w:pPr>
          </w:p>
        </w:tc>
        <w:tc>
          <w:tcPr>
            <w:tcW w:w="1418" w:type="dxa"/>
          </w:tcPr>
          <w:p w14:paraId="72645F97" w14:textId="77777777" w:rsidR="0071087C" w:rsidRPr="00E6516F" w:rsidRDefault="0071087C" w:rsidP="00174677">
            <w:pPr>
              <w:pStyle w:val="TAL"/>
              <w:rPr>
                <w:color w:val="000000"/>
              </w:rPr>
            </w:pPr>
          </w:p>
        </w:tc>
        <w:tc>
          <w:tcPr>
            <w:tcW w:w="1134" w:type="dxa"/>
          </w:tcPr>
          <w:p w14:paraId="0FB40989" w14:textId="77777777" w:rsidR="0071087C" w:rsidRPr="00E6516F" w:rsidRDefault="0071087C" w:rsidP="00174677">
            <w:pPr>
              <w:pStyle w:val="TAL"/>
              <w:rPr>
                <w:color w:val="000000"/>
              </w:rPr>
            </w:pPr>
          </w:p>
        </w:tc>
      </w:tr>
      <w:tr w:rsidR="0071087C" w:rsidRPr="00E6516F" w14:paraId="58BF6503" w14:textId="77777777" w:rsidTr="00174677">
        <w:tc>
          <w:tcPr>
            <w:tcW w:w="2835" w:type="dxa"/>
            <w:vAlign w:val="center"/>
          </w:tcPr>
          <w:p w14:paraId="5DB9623A" w14:textId="77777777" w:rsidR="0071087C" w:rsidRPr="00E6516F" w:rsidRDefault="0071087C" w:rsidP="00174677">
            <w:pPr>
              <w:keepNext/>
              <w:keepLines/>
              <w:spacing w:after="0"/>
              <w:rPr>
                <w:rFonts w:ascii="Arial" w:hAnsi="Arial" w:cs="Arial"/>
                <w:color w:val="000000"/>
                <w:sz w:val="18"/>
                <w:szCs w:val="18"/>
              </w:rPr>
            </w:pPr>
            <w:r w:rsidRPr="00E6516F">
              <w:rPr>
                <w:rFonts w:ascii="Arial" w:hAnsi="Arial"/>
                <w:color w:val="000000"/>
                <w:sz w:val="18"/>
              </w:rPr>
              <w:t xml:space="preserve">  MIME body part</w:t>
            </w:r>
          </w:p>
        </w:tc>
        <w:tc>
          <w:tcPr>
            <w:tcW w:w="2126" w:type="dxa"/>
          </w:tcPr>
          <w:p w14:paraId="2BFA2A02" w14:textId="77777777" w:rsidR="0071087C" w:rsidRPr="00E6516F" w:rsidRDefault="0071087C" w:rsidP="00174677">
            <w:pPr>
              <w:pStyle w:val="TAL"/>
              <w:rPr>
                <w:iCs/>
                <w:color w:val="000000"/>
              </w:rPr>
            </w:pPr>
          </w:p>
        </w:tc>
        <w:tc>
          <w:tcPr>
            <w:tcW w:w="2126" w:type="dxa"/>
            <w:tcBorders>
              <w:bottom w:val="single" w:sz="4" w:space="0" w:color="auto"/>
            </w:tcBorders>
          </w:tcPr>
          <w:p w14:paraId="372A4786" w14:textId="038FECA0" w:rsidR="0071087C" w:rsidRPr="00E6516F" w:rsidRDefault="0071087C" w:rsidP="00174677">
            <w:pPr>
              <w:pStyle w:val="TAL"/>
              <w:rPr>
                <w:b/>
                <w:bCs/>
                <w:color w:val="000000"/>
              </w:rPr>
            </w:pPr>
            <w:r w:rsidRPr="00E6516F">
              <w:rPr>
                <w:b/>
                <w:bCs/>
                <w:color w:val="000000"/>
              </w:rPr>
              <w:t>MCData-Info</w:t>
            </w:r>
          </w:p>
        </w:tc>
        <w:tc>
          <w:tcPr>
            <w:tcW w:w="1418" w:type="dxa"/>
          </w:tcPr>
          <w:p w14:paraId="6C06AD61" w14:textId="77777777" w:rsidR="0071087C" w:rsidRPr="00E6516F" w:rsidRDefault="0071087C" w:rsidP="00174677">
            <w:pPr>
              <w:pStyle w:val="TAL"/>
              <w:rPr>
                <w:color w:val="000000"/>
              </w:rPr>
            </w:pPr>
          </w:p>
        </w:tc>
        <w:tc>
          <w:tcPr>
            <w:tcW w:w="1134" w:type="dxa"/>
          </w:tcPr>
          <w:p w14:paraId="573649F0" w14:textId="77777777" w:rsidR="0071087C" w:rsidRPr="00E6516F" w:rsidRDefault="0071087C" w:rsidP="00174677">
            <w:pPr>
              <w:pStyle w:val="TAL"/>
              <w:rPr>
                <w:color w:val="000000"/>
              </w:rPr>
            </w:pPr>
          </w:p>
        </w:tc>
      </w:tr>
      <w:tr w:rsidR="0071087C" w:rsidRPr="00E6516F" w14:paraId="3A413DD2" w14:textId="77777777" w:rsidTr="00174677">
        <w:tc>
          <w:tcPr>
            <w:tcW w:w="2835" w:type="dxa"/>
            <w:vAlign w:val="center"/>
          </w:tcPr>
          <w:p w14:paraId="4193025A" w14:textId="77777777" w:rsidR="0071087C" w:rsidRPr="00E6516F" w:rsidRDefault="0071087C" w:rsidP="00174677">
            <w:pPr>
              <w:keepNext/>
              <w:keepLines/>
              <w:spacing w:after="0"/>
              <w:rPr>
                <w:rFonts w:ascii="Arial" w:hAnsi="Arial" w:cs="Arial"/>
                <w:color w:val="000000"/>
                <w:sz w:val="18"/>
                <w:szCs w:val="18"/>
              </w:rPr>
            </w:pPr>
            <w:r w:rsidRPr="00E6516F">
              <w:rPr>
                <w:rFonts w:ascii="Arial" w:hAnsi="Arial"/>
                <w:color w:val="000000"/>
                <w:sz w:val="18"/>
              </w:rPr>
              <w:t xml:space="preserve">    MIME-part-headers</w:t>
            </w:r>
          </w:p>
        </w:tc>
        <w:tc>
          <w:tcPr>
            <w:tcW w:w="2126" w:type="dxa"/>
          </w:tcPr>
          <w:p w14:paraId="3FCDFD81" w14:textId="77ECBBDF" w:rsidR="0071087C" w:rsidRPr="00E6516F" w:rsidRDefault="0071087C" w:rsidP="00174677">
            <w:pPr>
              <w:pStyle w:val="TAL"/>
              <w:rPr>
                <w:iCs/>
                <w:color w:val="000000"/>
              </w:rPr>
            </w:pPr>
            <w:r w:rsidRPr="00E6516F">
              <w:rPr>
                <w:color w:val="000000"/>
              </w:rPr>
              <w:t>MCData-Info as described in Table 6.1.4.3.3-7</w:t>
            </w:r>
          </w:p>
        </w:tc>
        <w:tc>
          <w:tcPr>
            <w:tcW w:w="2126" w:type="dxa"/>
            <w:tcBorders>
              <w:bottom w:val="single" w:sz="4" w:space="0" w:color="auto"/>
            </w:tcBorders>
          </w:tcPr>
          <w:p w14:paraId="5C830A4A" w14:textId="77777777" w:rsidR="0071087C" w:rsidRPr="00E6516F" w:rsidRDefault="0071087C" w:rsidP="00174677">
            <w:pPr>
              <w:pStyle w:val="TAL"/>
              <w:rPr>
                <w:color w:val="000000"/>
              </w:rPr>
            </w:pPr>
          </w:p>
        </w:tc>
        <w:tc>
          <w:tcPr>
            <w:tcW w:w="1418" w:type="dxa"/>
          </w:tcPr>
          <w:p w14:paraId="2A2E9D37" w14:textId="77777777" w:rsidR="0071087C" w:rsidRPr="00E6516F" w:rsidRDefault="0071087C" w:rsidP="00174677">
            <w:pPr>
              <w:pStyle w:val="TAL"/>
              <w:rPr>
                <w:color w:val="000000"/>
              </w:rPr>
            </w:pPr>
          </w:p>
        </w:tc>
        <w:tc>
          <w:tcPr>
            <w:tcW w:w="1134" w:type="dxa"/>
          </w:tcPr>
          <w:p w14:paraId="595202C6" w14:textId="77777777" w:rsidR="0071087C" w:rsidRPr="00E6516F" w:rsidRDefault="0071087C" w:rsidP="00174677">
            <w:pPr>
              <w:pStyle w:val="TAL"/>
              <w:rPr>
                <w:color w:val="000000"/>
              </w:rPr>
            </w:pPr>
          </w:p>
        </w:tc>
      </w:tr>
      <w:tr w:rsidR="0071087C" w:rsidRPr="00E6516F" w14:paraId="6ED2888F" w14:textId="77777777" w:rsidTr="00174677">
        <w:tc>
          <w:tcPr>
            <w:tcW w:w="2835" w:type="dxa"/>
            <w:vAlign w:val="center"/>
          </w:tcPr>
          <w:p w14:paraId="73ED7D99" w14:textId="77777777" w:rsidR="0071087C" w:rsidRPr="00E6516F" w:rsidRDefault="0071087C" w:rsidP="00174677">
            <w:pPr>
              <w:keepNext/>
              <w:keepLines/>
              <w:spacing w:after="0"/>
              <w:rPr>
                <w:rFonts w:ascii="Arial" w:hAnsi="Arial"/>
                <w:color w:val="000000"/>
                <w:sz w:val="18"/>
              </w:rPr>
            </w:pPr>
            <w:r w:rsidRPr="00E6516F">
              <w:rPr>
                <w:rFonts w:ascii="Arial" w:hAnsi="Arial"/>
                <w:sz w:val="18"/>
              </w:rPr>
              <w:t xml:space="preserve">  MIME body part</w:t>
            </w:r>
          </w:p>
        </w:tc>
        <w:tc>
          <w:tcPr>
            <w:tcW w:w="2126" w:type="dxa"/>
          </w:tcPr>
          <w:p w14:paraId="78F84E64" w14:textId="77777777" w:rsidR="0071087C" w:rsidRPr="00E6516F" w:rsidRDefault="0071087C" w:rsidP="00174677">
            <w:pPr>
              <w:pStyle w:val="TAL"/>
              <w:rPr>
                <w:color w:val="000000"/>
              </w:rPr>
            </w:pPr>
          </w:p>
        </w:tc>
        <w:tc>
          <w:tcPr>
            <w:tcW w:w="2126" w:type="dxa"/>
            <w:tcBorders>
              <w:bottom w:val="single" w:sz="4" w:space="0" w:color="auto"/>
            </w:tcBorders>
          </w:tcPr>
          <w:p w14:paraId="68E43D40" w14:textId="77777777" w:rsidR="0071087C" w:rsidRPr="00E6516F" w:rsidRDefault="0071087C" w:rsidP="00174677">
            <w:pPr>
              <w:pStyle w:val="TAL"/>
              <w:rPr>
                <w:b/>
                <w:bCs/>
                <w:color w:val="000000"/>
              </w:rPr>
            </w:pPr>
            <w:r w:rsidRPr="00E6516F">
              <w:rPr>
                <w:b/>
                <w:bCs/>
              </w:rPr>
              <w:t>MCData Data signalling message</w:t>
            </w:r>
          </w:p>
        </w:tc>
        <w:tc>
          <w:tcPr>
            <w:tcW w:w="1418" w:type="dxa"/>
          </w:tcPr>
          <w:p w14:paraId="170EA1E2" w14:textId="77777777" w:rsidR="0071087C" w:rsidRPr="00E6516F" w:rsidRDefault="0071087C" w:rsidP="00174677">
            <w:pPr>
              <w:pStyle w:val="TAL"/>
              <w:rPr>
                <w:color w:val="000000"/>
              </w:rPr>
            </w:pPr>
          </w:p>
        </w:tc>
        <w:tc>
          <w:tcPr>
            <w:tcW w:w="1134" w:type="dxa"/>
          </w:tcPr>
          <w:p w14:paraId="27652894" w14:textId="77777777" w:rsidR="0071087C" w:rsidRPr="00E6516F" w:rsidRDefault="0071087C" w:rsidP="00174677">
            <w:pPr>
              <w:pStyle w:val="TAL"/>
              <w:rPr>
                <w:color w:val="000000"/>
              </w:rPr>
            </w:pPr>
          </w:p>
        </w:tc>
      </w:tr>
      <w:tr w:rsidR="0071087C" w:rsidRPr="00E6516F" w14:paraId="5D892384" w14:textId="77777777" w:rsidTr="00174677">
        <w:tc>
          <w:tcPr>
            <w:tcW w:w="2835" w:type="dxa"/>
          </w:tcPr>
          <w:p w14:paraId="1DCDCB24" w14:textId="77777777" w:rsidR="0071087C" w:rsidRPr="00E6516F" w:rsidRDefault="0071087C" w:rsidP="00174677">
            <w:pPr>
              <w:keepNext/>
              <w:keepLines/>
              <w:spacing w:after="0"/>
              <w:rPr>
                <w:rFonts w:ascii="Arial" w:hAnsi="Arial"/>
                <w:color w:val="000000"/>
                <w:sz w:val="18"/>
              </w:rPr>
            </w:pPr>
            <w:r w:rsidRPr="00E6516F">
              <w:rPr>
                <w:rFonts w:ascii="Arial" w:hAnsi="Arial"/>
                <w:sz w:val="18"/>
              </w:rPr>
              <w:t xml:space="preserve">    MIME-part-body</w:t>
            </w:r>
          </w:p>
        </w:tc>
        <w:tc>
          <w:tcPr>
            <w:tcW w:w="2126" w:type="dxa"/>
          </w:tcPr>
          <w:p w14:paraId="7AF6DAD9" w14:textId="77777777" w:rsidR="0071087C" w:rsidRPr="00E6516F" w:rsidRDefault="0071087C" w:rsidP="00174677">
            <w:pPr>
              <w:pStyle w:val="TAL"/>
              <w:rPr>
                <w:color w:val="000000"/>
              </w:rPr>
            </w:pPr>
            <w:r w:rsidRPr="00E6516F">
              <w:t>MCData Protected Payload Message containing SDS NOTIFICATION as described in Table 6.1.4.3.3-8</w:t>
            </w:r>
          </w:p>
        </w:tc>
        <w:tc>
          <w:tcPr>
            <w:tcW w:w="2126" w:type="dxa"/>
            <w:tcBorders>
              <w:bottom w:val="single" w:sz="4" w:space="0" w:color="auto"/>
            </w:tcBorders>
          </w:tcPr>
          <w:p w14:paraId="6B36AE91" w14:textId="77777777" w:rsidR="0071087C" w:rsidRPr="00E6516F" w:rsidRDefault="0071087C" w:rsidP="00174677">
            <w:pPr>
              <w:pStyle w:val="TAL"/>
              <w:rPr>
                <w:color w:val="000000"/>
              </w:rPr>
            </w:pPr>
          </w:p>
        </w:tc>
        <w:tc>
          <w:tcPr>
            <w:tcW w:w="1418" w:type="dxa"/>
          </w:tcPr>
          <w:p w14:paraId="2BD3D4B5" w14:textId="77777777" w:rsidR="0071087C" w:rsidRPr="00E6516F" w:rsidRDefault="0071087C" w:rsidP="00174677">
            <w:pPr>
              <w:pStyle w:val="TAL"/>
              <w:rPr>
                <w:color w:val="000000"/>
              </w:rPr>
            </w:pPr>
          </w:p>
        </w:tc>
        <w:tc>
          <w:tcPr>
            <w:tcW w:w="1134" w:type="dxa"/>
          </w:tcPr>
          <w:p w14:paraId="7893EA1C" w14:textId="77777777" w:rsidR="0071087C" w:rsidRPr="00E6516F" w:rsidRDefault="0071087C" w:rsidP="00174677">
            <w:pPr>
              <w:pStyle w:val="TAL"/>
              <w:rPr>
                <w:color w:val="000000"/>
              </w:rPr>
            </w:pPr>
          </w:p>
        </w:tc>
      </w:tr>
    </w:tbl>
    <w:p w14:paraId="712455CB" w14:textId="77777777" w:rsidR="0071087C" w:rsidRPr="00E6516F" w:rsidRDefault="0071087C" w:rsidP="0071087C">
      <w:pPr>
        <w:rPr>
          <w:color w:val="000000"/>
        </w:rPr>
      </w:pPr>
    </w:p>
    <w:p w14:paraId="19FC3A98" w14:textId="77777777" w:rsidR="0071087C" w:rsidRPr="00E6516F" w:rsidRDefault="0071087C" w:rsidP="0071087C">
      <w:pPr>
        <w:pStyle w:val="TH"/>
        <w:rPr>
          <w:color w:val="000000"/>
        </w:rPr>
      </w:pPr>
      <w:r w:rsidRPr="00E6516F">
        <w:rPr>
          <w:color w:val="000000"/>
        </w:rPr>
        <w:t>Table 6.1.4.3.3-7: MCDATA-Info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20ABC733" w14:textId="77777777" w:rsidTr="00174677">
        <w:trPr>
          <w:cantSplit/>
        </w:trPr>
        <w:tc>
          <w:tcPr>
            <w:tcW w:w="9639" w:type="dxa"/>
            <w:gridSpan w:val="5"/>
          </w:tcPr>
          <w:p w14:paraId="7C6097C8" w14:textId="77777777" w:rsidR="0071087C" w:rsidRPr="00E6516F" w:rsidRDefault="0071087C" w:rsidP="00174677">
            <w:pPr>
              <w:pStyle w:val="TAL"/>
              <w:rPr>
                <w:rFonts w:cs="Arial"/>
                <w:color w:val="000000"/>
                <w:szCs w:val="18"/>
              </w:rPr>
            </w:pPr>
            <w:r w:rsidRPr="00E6516F">
              <w:rPr>
                <w:rFonts w:cs="Arial"/>
                <w:color w:val="000000"/>
                <w:szCs w:val="18"/>
              </w:rPr>
              <w:t xml:space="preserve">Derivation Path: TS 36.579-1 [2], Table </w:t>
            </w:r>
            <w:r w:rsidRPr="00E6516F">
              <w:rPr>
                <w:color w:val="000000"/>
              </w:rPr>
              <w:t>5.5.3.2.1-3</w:t>
            </w:r>
          </w:p>
        </w:tc>
      </w:tr>
      <w:tr w:rsidR="0071087C" w:rsidRPr="00E6516F" w14:paraId="30BBC4D9" w14:textId="77777777" w:rsidTr="00174677">
        <w:tc>
          <w:tcPr>
            <w:tcW w:w="2835" w:type="dxa"/>
          </w:tcPr>
          <w:p w14:paraId="7905A699" w14:textId="77777777" w:rsidR="0071087C" w:rsidRPr="00E6516F" w:rsidRDefault="0071087C" w:rsidP="00174677">
            <w:pPr>
              <w:pStyle w:val="TAH"/>
              <w:rPr>
                <w:bCs/>
                <w:color w:val="000000"/>
              </w:rPr>
            </w:pPr>
            <w:r w:rsidRPr="00E6516F">
              <w:rPr>
                <w:bCs/>
                <w:color w:val="000000"/>
              </w:rPr>
              <w:t>Information Element</w:t>
            </w:r>
          </w:p>
        </w:tc>
        <w:tc>
          <w:tcPr>
            <w:tcW w:w="2126" w:type="dxa"/>
          </w:tcPr>
          <w:p w14:paraId="68D528D3" w14:textId="77777777" w:rsidR="0071087C" w:rsidRPr="00E6516F" w:rsidRDefault="0071087C" w:rsidP="00174677">
            <w:pPr>
              <w:pStyle w:val="TAH"/>
              <w:rPr>
                <w:bCs/>
                <w:color w:val="000000"/>
              </w:rPr>
            </w:pPr>
            <w:r w:rsidRPr="00E6516F">
              <w:rPr>
                <w:bCs/>
                <w:color w:val="000000"/>
              </w:rPr>
              <w:t>Value/remark</w:t>
            </w:r>
          </w:p>
        </w:tc>
        <w:tc>
          <w:tcPr>
            <w:tcW w:w="2126" w:type="dxa"/>
            <w:tcBorders>
              <w:bottom w:val="single" w:sz="4" w:space="0" w:color="auto"/>
            </w:tcBorders>
          </w:tcPr>
          <w:p w14:paraId="548C208F" w14:textId="77777777" w:rsidR="0071087C" w:rsidRPr="00E6516F" w:rsidRDefault="0071087C" w:rsidP="00174677">
            <w:pPr>
              <w:pStyle w:val="TAH"/>
              <w:rPr>
                <w:bCs/>
                <w:color w:val="000000"/>
              </w:rPr>
            </w:pPr>
            <w:r w:rsidRPr="00E6516F">
              <w:rPr>
                <w:bCs/>
                <w:color w:val="000000"/>
              </w:rPr>
              <w:t>Comment</w:t>
            </w:r>
          </w:p>
        </w:tc>
        <w:tc>
          <w:tcPr>
            <w:tcW w:w="1418" w:type="dxa"/>
          </w:tcPr>
          <w:p w14:paraId="1EC9FC19" w14:textId="77777777" w:rsidR="0071087C" w:rsidRPr="00E6516F" w:rsidRDefault="0071087C" w:rsidP="00174677">
            <w:pPr>
              <w:pStyle w:val="TAH"/>
              <w:rPr>
                <w:bCs/>
                <w:color w:val="000000"/>
              </w:rPr>
            </w:pPr>
            <w:r w:rsidRPr="00E6516F">
              <w:rPr>
                <w:bCs/>
                <w:color w:val="000000"/>
              </w:rPr>
              <w:t>Reference</w:t>
            </w:r>
          </w:p>
        </w:tc>
        <w:tc>
          <w:tcPr>
            <w:tcW w:w="1134" w:type="dxa"/>
          </w:tcPr>
          <w:p w14:paraId="45D8FF02" w14:textId="77777777" w:rsidR="0071087C" w:rsidRPr="00E6516F" w:rsidRDefault="0071087C" w:rsidP="00174677">
            <w:pPr>
              <w:pStyle w:val="TAH"/>
              <w:rPr>
                <w:bCs/>
                <w:color w:val="000000"/>
              </w:rPr>
            </w:pPr>
            <w:r w:rsidRPr="00E6516F">
              <w:rPr>
                <w:bCs/>
                <w:color w:val="000000"/>
              </w:rPr>
              <w:t>Condition</w:t>
            </w:r>
          </w:p>
        </w:tc>
      </w:tr>
      <w:tr w:rsidR="0071087C" w:rsidRPr="00E6516F" w14:paraId="7C293DAC" w14:textId="77777777" w:rsidTr="00174677">
        <w:tc>
          <w:tcPr>
            <w:tcW w:w="2835" w:type="dxa"/>
          </w:tcPr>
          <w:p w14:paraId="2E7B797F" w14:textId="77777777" w:rsidR="0071087C" w:rsidRPr="00E6516F" w:rsidRDefault="0071087C" w:rsidP="00174677">
            <w:pPr>
              <w:pStyle w:val="TAL"/>
              <w:rPr>
                <w:rFonts w:cs="Arial"/>
                <w:color w:val="000000"/>
                <w:szCs w:val="18"/>
              </w:rPr>
            </w:pPr>
            <w:r w:rsidRPr="00E6516F">
              <w:rPr>
                <w:color w:val="000000"/>
              </w:rPr>
              <w:t>mcdata-info</w:t>
            </w:r>
          </w:p>
        </w:tc>
        <w:tc>
          <w:tcPr>
            <w:tcW w:w="2126" w:type="dxa"/>
          </w:tcPr>
          <w:p w14:paraId="51F0CD9C" w14:textId="77777777" w:rsidR="0071087C" w:rsidRPr="00E6516F" w:rsidRDefault="0071087C" w:rsidP="00174677">
            <w:pPr>
              <w:pStyle w:val="TAL"/>
              <w:rPr>
                <w:color w:val="000000"/>
              </w:rPr>
            </w:pPr>
          </w:p>
        </w:tc>
        <w:tc>
          <w:tcPr>
            <w:tcW w:w="2126" w:type="dxa"/>
            <w:tcBorders>
              <w:bottom w:val="single" w:sz="4" w:space="0" w:color="auto"/>
            </w:tcBorders>
          </w:tcPr>
          <w:p w14:paraId="1E0CB6A9" w14:textId="77777777" w:rsidR="0071087C" w:rsidRPr="00E6516F" w:rsidRDefault="0071087C" w:rsidP="00174677">
            <w:pPr>
              <w:pStyle w:val="TAL"/>
              <w:rPr>
                <w:color w:val="000000"/>
              </w:rPr>
            </w:pPr>
          </w:p>
        </w:tc>
        <w:tc>
          <w:tcPr>
            <w:tcW w:w="1418" w:type="dxa"/>
          </w:tcPr>
          <w:p w14:paraId="68C834D4" w14:textId="77777777" w:rsidR="0071087C" w:rsidRPr="00E6516F" w:rsidRDefault="0071087C" w:rsidP="00174677">
            <w:pPr>
              <w:pStyle w:val="TAL"/>
              <w:rPr>
                <w:color w:val="000000"/>
              </w:rPr>
            </w:pPr>
          </w:p>
        </w:tc>
        <w:tc>
          <w:tcPr>
            <w:tcW w:w="1134" w:type="dxa"/>
          </w:tcPr>
          <w:p w14:paraId="639F9523" w14:textId="77777777" w:rsidR="0071087C" w:rsidRPr="00E6516F" w:rsidRDefault="0071087C" w:rsidP="00174677">
            <w:pPr>
              <w:pStyle w:val="TAL"/>
              <w:rPr>
                <w:color w:val="000000"/>
              </w:rPr>
            </w:pPr>
          </w:p>
        </w:tc>
      </w:tr>
      <w:tr w:rsidR="0071087C" w:rsidRPr="00E6516F" w14:paraId="517926FA" w14:textId="77777777" w:rsidTr="00174677">
        <w:tc>
          <w:tcPr>
            <w:tcW w:w="2835" w:type="dxa"/>
          </w:tcPr>
          <w:p w14:paraId="552FE725" w14:textId="77777777" w:rsidR="0071087C" w:rsidRPr="00E6516F" w:rsidRDefault="0071087C" w:rsidP="00174677">
            <w:pPr>
              <w:pStyle w:val="TAL"/>
              <w:rPr>
                <w:rFonts w:cs="Arial"/>
                <w:color w:val="000000"/>
                <w:szCs w:val="18"/>
              </w:rPr>
            </w:pPr>
            <w:r w:rsidRPr="00E6516F">
              <w:rPr>
                <w:color w:val="000000"/>
              </w:rPr>
              <w:t xml:space="preserve">  mcdata-Params</w:t>
            </w:r>
          </w:p>
        </w:tc>
        <w:tc>
          <w:tcPr>
            <w:tcW w:w="2126" w:type="dxa"/>
          </w:tcPr>
          <w:p w14:paraId="29C3536E" w14:textId="77777777" w:rsidR="0071087C" w:rsidRPr="00E6516F" w:rsidRDefault="0071087C" w:rsidP="00174677">
            <w:pPr>
              <w:pStyle w:val="TAL"/>
              <w:rPr>
                <w:color w:val="000000"/>
              </w:rPr>
            </w:pPr>
          </w:p>
        </w:tc>
        <w:tc>
          <w:tcPr>
            <w:tcW w:w="2126" w:type="dxa"/>
            <w:tcBorders>
              <w:top w:val="single" w:sz="4" w:space="0" w:color="auto"/>
              <w:bottom w:val="single" w:sz="4" w:space="0" w:color="auto"/>
            </w:tcBorders>
          </w:tcPr>
          <w:p w14:paraId="45646665" w14:textId="77777777" w:rsidR="0071087C" w:rsidRPr="00E6516F" w:rsidRDefault="0071087C" w:rsidP="00174677">
            <w:pPr>
              <w:pStyle w:val="TAL"/>
              <w:rPr>
                <w:color w:val="000000"/>
              </w:rPr>
            </w:pPr>
          </w:p>
        </w:tc>
        <w:tc>
          <w:tcPr>
            <w:tcW w:w="1418" w:type="dxa"/>
          </w:tcPr>
          <w:p w14:paraId="37B91CD0" w14:textId="77777777" w:rsidR="0071087C" w:rsidRPr="00E6516F" w:rsidRDefault="0071087C" w:rsidP="00174677">
            <w:pPr>
              <w:pStyle w:val="TAL"/>
              <w:rPr>
                <w:color w:val="000000"/>
              </w:rPr>
            </w:pPr>
          </w:p>
        </w:tc>
        <w:tc>
          <w:tcPr>
            <w:tcW w:w="1134" w:type="dxa"/>
          </w:tcPr>
          <w:p w14:paraId="53933586" w14:textId="77777777" w:rsidR="0071087C" w:rsidRPr="00E6516F" w:rsidRDefault="0071087C" w:rsidP="00174677">
            <w:pPr>
              <w:pStyle w:val="TAL"/>
              <w:rPr>
                <w:color w:val="000000"/>
              </w:rPr>
            </w:pPr>
          </w:p>
        </w:tc>
      </w:tr>
      <w:tr w:rsidR="0071087C" w:rsidRPr="00E6516F" w14:paraId="74202A9F" w14:textId="77777777" w:rsidTr="00174677">
        <w:tc>
          <w:tcPr>
            <w:tcW w:w="2835" w:type="dxa"/>
          </w:tcPr>
          <w:p w14:paraId="2FD921BC" w14:textId="77777777" w:rsidR="0071087C" w:rsidRPr="00E6516F" w:rsidRDefault="0071087C" w:rsidP="00174677">
            <w:pPr>
              <w:pStyle w:val="TAL"/>
              <w:rPr>
                <w:color w:val="000000"/>
              </w:rPr>
            </w:pPr>
            <w:r w:rsidRPr="00E6516F">
              <w:rPr>
                <w:color w:val="000000"/>
                <w:lang w:eastAsia="ko-KR"/>
              </w:rPr>
              <w:t xml:space="preserve">    mcdata-calling-group-id</w:t>
            </w:r>
          </w:p>
        </w:tc>
        <w:tc>
          <w:tcPr>
            <w:tcW w:w="2126" w:type="dxa"/>
          </w:tcPr>
          <w:p w14:paraId="37EFE5C4" w14:textId="77777777" w:rsidR="0071087C" w:rsidRPr="00E6516F" w:rsidRDefault="0071087C" w:rsidP="00174677">
            <w:pPr>
              <w:pStyle w:val="TAL"/>
              <w:rPr>
                <w:color w:val="000000"/>
              </w:rPr>
            </w:pPr>
            <w:r w:rsidRPr="00E6516F">
              <w:rPr>
                <w:color w:val="000000"/>
              </w:rPr>
              <w:t>Encrypted &lt;mcdata-request-uri&gt; with mcdataURI set to px_MCData_Group_A_ID</w:t>
            </w:r>
          </w:p>
        </w:tc>
        <w:tc>
          <w:tcPr>
            <w:tcW w:w="2126" w:type="dxa"/>
            <w:tcBorders>
              <w:top w:val="single" w:sz="4" w:space="0" w:color="auto"/>
              <w:bottom w:val="single" w:sz="4" w:space="0" w:color="auto"/>
            </w:tcBorders>
          </w:tcPr>
          <w:p w14:paraId="094E5A16" w14:textId="77777777" w:rsidR="0071087C" w:rsidRPr="00E6516F" w:rsidRDefault="0071087C" w:rsidP="00174677">
            <w:pPr>
              <w:pStyle w:val="TAL"/>
              <w:rPr>
                <w:color w:val="000000"/>
              </w:rPr>
            </w:pPr>
            <w:r w:rsidRPr="00E6516F">
              <w:rPr>
                <w:color w:val="000000"/>
              </w:rPr>
              <w:t>Encrypted according to TS 36.579-1 [2] Table 5.5.3.2.1-3A</w:t>
            </w:r>
          </w:p>
        </w:tc>
        <w:tc>
          <w:tcPr>
            <w:tcW w:w="1418" w:type="dxa"/>
          </w:tcPr>
          <w:p w14:paraId="1DE2B537" w14:textId="77777777" w:rsidR="0071087C" w:rsidRPr="00E6516F" w:rsidRDefault="0071087C" w:rsidP="00174677">
            <w:pPr>
              <w:pStyle w:val="TAL"/>
              <w:rPr>
                <w:color w:val="000000"/>
              </w:rPr>
            </w:pPr>
          </w:p>
        </w:tc>
        <w:tc>
          <w:tcPr>
            <w:tcW w:w="1134" w:type="dxa"/>
          </w:tcPr>
          <w:p w14:paraId="1D4ED3CD" w14:textId="77777777" w:rsidR="0071087C" w:rsidRPr="00E6516F" w:rsidRDefault="0071087C" w:rsidP="00174677">
            <w:pPr>
              <w:pStyle w:val="TAL"/>
              <w:rPr>
                <w:color w:val="000000"/>
              </w:rPr>
            </w:pPr>
          </w:p>
        </w:tc>
      </w:tr>
    </w:tbl>
    <w:p w14:paraId="11101D16" w14:textId="77777777" w:rsidR="0071087C" w:rsidRPr="00E6516F" w:rsidRDefault="0071087C" w:rsidP="0071087C">
      <w:pPr>
        <w:rPr>
          <w:color w:val="000000"/>
        </w:rPr>
      </w:pPr>
    </w:p>
    <w:p w14:paraId="32388A44" w14:textId="77777777" w:rsidR="0071087C" w:rsidRPr="00E6516F" w:rsidRDefault="0071087C" w:rsidP="0071087C">
      <w:pPr>
        <w:pStyle w:val="TH"/>
        <w:rPr>
          <w:color w:val="000000"/>
        </w:rPr>
      </w:pPr>
      <w:r w:rsidRPr="00E6516F">
        <w:rPr>
          <w:color w:val="000000"/>
        </w:rPr>
        <w:t>Table 6.1.4.3.3-8: SDS NOTIFICATION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011A3879" w14:textId="77777777" w:rsidTr="00174677">
        <w:tc>
          <w:tcPr>
            <w:tcW w:w="9639" w:type="dxa"/>
          </w:tcPr>
          <w:p w14:paraId="3E1D322A" w14:textId="77777777" w:rsidR="0071087C" w:rsidRPr="00E6516F" w:rsidRDefault="0071087C" w:rsidP="00174677">
            <w:pPr>
              <w:pStyle w:val="TAL"/>
              <w:rPr>
                <w:rFonts w:cs="Arial"/>
                <w:color w:val="000000"/>
                <w:szCs w:val="18"/>
              </w:rPr>
            </w:pPr>
            <w:r w:rsidRPr="00E6516F">
              <w:rPr>
                <w:rFonts w:cs="Arial"/>
                <w:szCs w:val="18"/>
              </w:rPr>
              <w:t>Derivation Path: TS 36.579-1 [2], Table 5.5.3.8.3-1, condition DELIVERED</w:t>
            </w:r>
          </w:p>
        </w:tc>
      </w:tr>
    </w:tbl>
    <w:p w14:paraId="65F52ACF" w14:textId="77777777" w:rsidR="0071087C" w:rsidRPr="00E6516F" w:rsidRDefault="0071087C" w:rsidP="0071087C">
      <w:pPr>
        <w:rPr>
          <w:color w:val="000000"/>
        </w:rPr>
      </w:pPr>
    </w:p>
    <w:p w14:paraId="09783187" w14:textId="77777777" w:rsidR="0071087C" w:rsidRPr="00E6516F" w:rsidRDefault="0071087C" w:rsidP="0071087C">
      <w:pPr>
        <w:pStyle w:val="Heading3"/>
      </w:pPr>
      <w:bookmarkStart w:id="521" w:name="_Toc42507349"/>
      <w:bookmarkStart w:id="522" w:name="_Toc52307880"/>
      <w:bookmarkStart w:id="523" w:name="_Toc52782338"/>
      <w:bookmarkStart w:id="524" w:name="_Toc52782949"/>
      <w:bookmarkStart w:id="525" w:name="_Toc59042818"/>
      <w:bookmarkStart w:id="526" w:name="_Toc75459141"/>
      <w:bookmarkStart w:id="527" w:name="_Toc90630581"/>
      <w:bookmarkStart w:id="528" w:name="_Toc100778788"/>
      <w:bookmarkStart w:id="529" w:name="_Toc101286119"/>
      <w:bookmarkStart w:id="530" w:name="_Toc106817705"/>
      <w:bookmarkStart w:id="531" w:name="_Toc106817830"/>
      <w:r w:rsidRPr="00E6516F">
        <w:t>6.1.5</w:t>
      </w:r>
      <w:r w:rsidRPr="00E6516F">
        <w:tab/>
        <w:t>On-network / Short Data Service (SDS) / Standalone SDS Using Media Plane / One-to-one Standalone SDS / Client Originated (CO)</w:t>
      </w:r>
      <w:bookmarkEnd w:id="505"/>
      <w:bookmarkEnd w:id="520"/>
      <w:bookmarkEnd w:id="521"/>
      <w:bookmarkEnd w:id="522"/>
      <w:bookmarkEnd w:id="523"/>
      <w:bookmarkEnd w:id="524"/>
      <w:bookmarkEnd w:id="525"/>
      <w:bookmarkEnd w:id="526"/>
      <w:bookmarkEnd w:id="527"/>
      <w:bookmarkEnd w:id="528"/>
      <w:bookmarkEnd w:id="529"/>
      <w:bookmarkEnd w:id="530"/>
      <w:bookmarkEnd w:id="531"/>
    </w:p>
    <w:p w14:paraId="6310BD51" w14:textId="77777777" w:rsidR="0071087C" w:rsidRPr="00E6516F" w:rsidRDefault="0071087C" w:rsidP="0071087C">
      <w:pPr>
        <w:pStyle w:val="H6"/>
      </w:pPr>
      <w:bookmarkStart w:id="532" w:name="_Toc52782339"/>
      <w:bookmarkStart w:id="533" w:name="_Toc52782950"/>
      <w:bookmarkStart w:id="534" w:name="_Toc59042819"/>
      <w:bookmarkStart w:id="535" w:name="_Toc522499803"/>
      <w:r w:rsidRPr="00E6516F">
        <w:t>6.1.5.1</w:t>
      </w:r>
      <w:r w:rsidRPr="00E6516F">
        <w:tab/>
        <w:t>Test Purpose (TP)</w:t>
      </w:r>
      <w:bookmarkEnd w:id="532"/>
      <w:bookmarkEnd w:id="533"/>
      <w:bookmarkEnd w:id="534"/>
    </w:p>
    <w:p w14:paraId="143BABE3" w14:textId="77777777" w:rsidR="0071087C" w:rsidRPr="00E6516F" w:rsidRDefault="0071087C" w:rsidP="0071087C">
      <w:pPr>
        <w:pStyle w:val="H6"/>
      </w:pPr>
      <w:r w:rsidRPr="00E6516F">
        <w:t>(1)</w:t>
      </w:r>
    </w:p>
    <w:p w14:paraId="503DE6AD"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71C75210"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06A41A24"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one-to-one standalone SDS message using the media plane}</w:t>
      </w:r>
    </w:p>
    <w:p w14:paraId="608B80F6"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an MSRP connection via a SIP INVITE message </w:t>
      </w:r>
      <w:r w:rsidRPr="00E6516F">
        <w:rPr>
          <w:b/>
          <w:noProof w:val="0"/>
        </w:rPr>
        <w:t>and</w:t>
      </w:r>
      <w:r w:rsidRPr="00E6516F">
        <w:rPr>
          <w:noProof w:val="0"/>
        </w:rPr>
        <w:t xml:space="preserve"> then responds to the SIP 200 (OK) message with a SIP ACK message }</w:t>
      </w:r>
    </w:p>
    <w:p w14:paraId="62DF4BCF" w14:textId="77777777" w:rsidR="0071087C" w:rsidRPr="00E6516F" w:rsidRDefault="0071087C" w:rsidP="0071087C">
      <w:pPr>
        <w:pStyle w:val="PL"/>
        <w:rPr>
          <w:noProof w:val="0"/>
        </w:rPr>
      </w:pPr>
      <w:r w:rsidRPr="00E6516F">
        <w:rPr>
          <w:noProof w:val="0"/>
        </w:rPr>
        <w:t xml:space="preserve">            }</w:t>
      </w:r>
    </w:p>
    <w:p w14:paraId="2B6C3A5D" w14:textId="77777777" w:rsidR="0071087C" w:rsidRPr="00E6516F" w:rsidRDefault="0071087C" w:rsidP="0071087C">
      <w:pPr>
        <w:pStyle w:val="PL"/>
        <w:rPr>
          <w:noProof w:val="0"/>
        </w:rPr>
      </w:pPr>
    </w:p>
    <w:p w14:paraId="7207C66B" w14:textId="77777777" w:rsidR="0071087C" w:rsidRPr="00E6516F" w:rsidRDefault="0071087C" w:rsidP="0071087C">
      <w:pPr>
        <w:pStyle w:val="H6"/>
      </w:pPr>
      <w:r w:rsidRPr="00E6516F">
        <w:t>(2)</w:t>
      </w:r>
    </w:p>
    <w:p w14:paraId="2F53DF66"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requested the establishment of a MSRP connection }</w:t>
      </w:r>
    </w:p>
    <w:p w14:paraId="3FAE0E84"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136FBC37"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200 (OK) message with the a=setup attribute set to "passive"  from the SS (MCDATA server) }</w:t>
      </w:r>
    </w:p>
    <w:p w14:paraId="409450CA"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one-to-one standalone SDS message via a MSRP SEND message with a disposition of "DELIVERY" }</w:t>
      </w:r>
    </w:p>
    <w:p w14:paraId="14EC21D0" w14:textId="77777777" w:rsidR="0071087C" w:rsidRPr="00E6516F" w:rsidRDefault="0071087C" w:rsidP="0071087C">
      <w:pPr>
        <w:pStyle w:val="PL"/>
        <w:rPr>
          <w:noProof w:val="0"/>
        </w:rPr>
      </w:pPr>
      <w:r w:rsidRPr="00E6516F">
        <w:rPr>
          <w:noProof w:val="0"/>
        </w:rPr>
        <w:t xml:space="preserve">            }</w:t>
      </w:r>
    </w:p>
    <w:p w14:paraId="41D9E687" w14:textId="77777777" w:rsidR="0071087C" w:rsidRPr="00E6516F" w:rsidRDefault="0071087C" w:rsidP="0071087C">
      <w:pPr>
        <w:pStyle w:val="PL"/>
        <w:rPr>
          <w:noProof w:val="0"/>
        </w:rPr>
      </w:pPr>
    </w:p>
    <w:p w14:paraId="5F6DAB33" w14:textId="77777777" w:rsidR="0071087C" w:rsidRPr="00E6516F" w:rsidRDefault="0071087C" w:rsidP="0071087C">
      <w:pPr>
        <w:pStyle w:val="H6"/>
      </w:pPr>
      <w:r w:rsidRPr="00E6516F">
        <w:t>(3)</w:t>
      </w:r>
    </w:p>
    <w:p w14:paraId="0D4D9B6C"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 one-to-one standalone SDS message using the media plane }</w:t>
      </w:r>
    </w:p>
    <w:p w14:paraId="7550342E"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20EEC086"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MSRP 200 (OK) message in response to the last MSRP SEND message indicating that the standalone SDS message has been successfully transferred }</w:t>
      </w:r>
    </w:p>
    <w:p w14:paraId="025C993E"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356F9AB8" w14:textId="77777777" w:rsidR="0071087C" w:rsidRPr="00E6516F" w:rsidRDefault="0071087C" w:rsidP="0071087C">
      <w:pPr>
        <w:pStyle w:val="PL"/>
        <w:rPr>
          <w:noProof w:val="0"/>
        </w:rPr>
      </w:pPr>
      <w:r w:rsidRPr="00E6516F">
        <w:rPr>
          <w:noProof w:val="0"/>
        </w:rPr>
        <w:t xml:space="preserve">            }</w:t>
      </w:r>
    </w:p>
    <w:p w14:paraId="158F4B5B" w14:textId="77777777" w:rsidR="0071087C" w:rsidRPr="00E6516F" w:rsidRDefault="0071087C" w:rsidP="0071087C">
      <w:pPr>
        <w:pStyle w:val="PL"/>
        <w:rPr>
          <w:noProof w:val="0"/>
        </w:rPr>
      </w:pPr>
    </w:p>
    <w:p w14:paraId="354AA99E" w14:textId="77777777" w:rsidR="0071087C" w:rsidRPr="00E6516F" w:rsidRDefault="0071087C" w:rsidP="0071087C">
      <w:pPr>
        <w:pStyle w:val="H6"/>
      </w:pPr>
      <w:r w:rsidRPr="00E6516F">
        <w:t>(4)</w:t>
      </w:r>
    </w:p>
    <w:p w14:paraId="0C59D7C9"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 one-to-one standalone SDS message using the media plane with a disposition of "DELIVERY" }</w:t>
      </w:r>
    </w:p>
    <w:p w14:paraId="6DB7F523"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4544259E"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SIP MESSAGE message from the SS (MCDATA Server }</w:t>
      </w:r>
    </w:p>
    <w:p w14:paraId="6263F96F"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by sending a SIP 200 (OK) message </w:t>
      </w:r>
      <w:r w:rsidRPr="00E6516F">
        <w:rPr>
          <w:b/>
          <w:noProof w:val="0"/>
        </w:rPr>
        <w:t>and</w:t>
      </w:r>
      <w:r w:rsidRPr="00E6516F">
        <w:rPr>
          <w:noProof w:val="0"/>
        </w:rPr>
        <w:t xml:space="preserve"> delivers the notification to the MCDATA User }</w:t>
      </w:r>
    </w:p>
    <w:p w14:paraId="30650BC4" w14:textId="77777777" w:rsidR="0071087C" w:rsidRPr="00E6516F" w:rsidRDefault="0071087C" w:rsidP="0071087C">
      <w:pPr>
        <w:pStyle w:val="PL"/>
        <w:rPr>
          <w:noProof w:val="0"/>
        </w:rPr>
      </w:pPr>
      <w:r w:rsidRPr="00E6516F">
        <w:rPr>
          <w:noProof w:val="0"/>
        </w:rPr>
        <w:t xml:space="preserve">            }</w:t>
      </w:r>
    </w:p>
    <w:p w14:paraId="2F811C05" w14:textId="77777777" w:rsidR="0071087C" w:rsidRPr="00E6516F" w:rsidRDefault="0071087C" w:rsidP="0071087C">
      <w:pPr>
        <w:pStyle w:val="PL"/>
        <w:rPr>
          <w:noProof w:val="0"/>
        </w:rPr>
      </w:pPr>
    </w:p>
    <w:p w14:paraId="071CC00A" w14:textId="77777777" w:rsidR="0071087C" w:rsidRPr="00E6516F" w:rsidRDefault="0071087C" w:rsidP="0071087C">
      <w:pPr>
        <w:pStyle w:val="H6"/>
      </w:pPr>
      <w:bookmarkStart w:id="536" w:name="_Toc52782340"/>
      <w:bookmarkStart w:id="537" w:name="_Toc52782951"/>
      <w:bookmarkStart w:id="538" w:name="_Toc59042820"/>
      <w:r w:rsidRPr="00E6516F">
        <w:t>6.1.5.2</w:t>
      </w:r>
      <w:r w:rsidRPr="00E6516F">
        <w:tab/>
        <w:t>Conformance requirements</w:t>
      </w:r>
      <w:bookmarkEnd w:id="536"/>
      <w:bookmarkEnd w:id="537"/>
      <w:bookmarkEnd w:id="538"/>
    </w:p>
    <w:p w14:paraId="74FFF966" w14:textId="77777777" w:rsidR="0071087C" w:rsidRPr="00E6516F" w:rsidRDefault="0071087C" w:rsidP="0071087C">
      <w:r w:rsidRPr="00E6516F">
        <w:t xml:space="preserve">References: The conformance requirements covered in the current TC are specified in: TS 24.282, clauses 9.2.3.2.3, 9.2.3.2.1, </w:t>
      </w:r>
      <w:bookmarkStart w:id="539" w:name="_Hlk16164220"/>
      <w:r w:rsidRPr="00E6516F">
        <w:t>13.2.2.2.2.1</w:t>
      </w:r>
      <w:bookmarkEnd w:id="539"/>
      <w:r w:rsidRPr="00E6516F">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B0FBFFC" w14:textId="77777777" w:rsidR="0071087C" w:rsidRPr="00E6516F" w:rsidRDefault="0071087C" w:rsidP="0071087C">
      <w:r w:rsidRPr="00E6516F">
        <w:t>[TS 24.282, clause 9.2.3.2.3]</w:t>
      </w:r>
    </w:p>
    <w:p w14:paraId="4644D8D3" w14:textId="77777777" w:rsidR="0071087C" w:rsidRPr="00E6516F" w:rsidRDefault="0071087C" w:rsidP="0071087C">
      <w:r w:rsidRPr="00E6516F">
        <w:t>The MCData client shall generate a SIP INVITE request in accordance with 3GPP TS 24.229 [5] with the clarifications given below.</w:t>
      </w:r>
    </w:p>
    <w:p w14:paraId="5A3EEBEB" w14:textId="77777777" w:rsidR="0071087C" w:rsidRPr="00E6516F" w:rsidRDefault="0071087C" w:rsidP="0071087C">
      <w:r w:rsidRPr="00E6516F">
        <w:t>The MCData client:</w:t>
      </w:r>
    </w:p>
    <w:p w14:paraId="3AED8B56" w14:textId="77777777" w:rsidR="0071087C" w:rsidRPr="00E6516F" w:rsidRDefault="0071087C" w:rsidP="0071087C">
      <w:pPr>
        <w:pStyle w:val="B10"/>
      </w:pPr>
      <w:r w:rsidRPr="00E6516F">
        <w:t>1)</w:t>
      </w:r>
      <w:r w:rsidRPr="00E6516F">
        <w:tab/>
        <w:t xml:space="preserve">shall include the g.3gpp.mcdata.sds media feature tag and the </w:t>
      </w:r>
      <w:r w:rsidRPr="00E6516F">
        <w:rPr>
          <w:lang w:eastAsia="ko-KR"/>
        </w:rPr>
        <w:t xml:space="preserve">g.3gpp.icsi-ref media feature tag with the value of "urn:urn-7:3gpp-service.ims.icsi.mcdata.sds" </w:t>
      </w:r>
      <w:r w:rsidRPr="00E6516F">
        <w:t xml:space="preserve">in the Contact header field of the SIP </w:t>
      </w:r>
      <w:r w:rsidRPr="00E6516F">
        <w:rPr>
          <w:lang w:eastAsia="zh-CN"/>
        </w:rPr>
        <w:t>INVITE</w:t>
      </w:r>
      <w:r w:rsidRPr="00E6516F">
        <w:t xml:space="preserve"> request according to IETF RFC 3840 [16];</w:t>
      </w:r>
    </w:p>
    <w:p w14:paraId="46072A79" w14:textId="77777777" w:rsidR="0071087C" w:rsidRPr="00E6516F" w:rsidRDefault="0071087C" w:rsidP="0071087C">
      <w:pPr>
        <w:pStyle w:val="B10"/>
      </w:pPr>
      <w:r w:rsidRPr="00E6516F">
        <w:t>2)</w:t>
      </w:r>
      <w:r w:rsidRPr="00E6516F">
        <w:tab/>
        <w:t>shall include an Accept-Contact header field containing the g.3gpp.mcdata.sds media feature tag along with the "require" and "explicit" header field parameters according to IETF RFC 3841 [8];</w:t>
      </w:r>
    </w:p>
    <w:p w14:paraId="1BF541B2" w14:textId="77777777" w:rsidR="0071087C" w:rsidRPr="00E6516F" w:rsidRDefault="0071087C" w:rsidP="0071087C">
      <w:pPr>
        <w:pStyle w:val="B10"/>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w:t>
      </w:r>
      <w:r w:rsidRPr="00E6516F">
        <w:rPr>
          <w:lang w:eastAsia="ko-KR"/>
        </w:rPr>
        <w:t>.sds</w:t>
      </w:r>
      <w:r w:rsidRPr="00E6516F">
        <w:t>" along with the "require" and "explicit" header field parameters according to IETF RFC 3841 [8];</w:t>
      </w:r>
    </w:p>
    <w:p w14:paraId="2AE6060F" w14:textId="77777777" w:rsidR="0071087C" w:rsidRPr="00E6516F" w:rsidRDefault="0071087C" w:rsidP="0071087C">
      <w:pPr>
        <w:pStyle w:val="B10"/>
      </w:pPr>
      <w:r w:rsidRPr="00E6516F">
        <w:t>4)</w:t>
      </w:r>
      <w:r w:rsidRPr="00E6516F">
        <w:tab/>
        <w:t>shall include the ICSI value "urn:urn-7:3gpp-service.ims.icsi.mcdata</w:t>
      </w:r>
      <w:r w:rsidRPr="00E6516F">
        <w:rPr>
          <w:lang w:eastAsia="ko-KR"/>
        </w:rPr>
        <w:t>.sds</w:t>
      </w:r>
      <w:r w:rsidRPr="00E6516F">
        <w:t>"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5583305C" w14:textId="77777777" w:rsidR="0071087C" w:rsidRPr="00E6516F" w:rsidRDefault="0071087C" w:rsidP="0071087C">
      <w:pPr>
        <w:pStyle w:val="B10"/>
      </w:pPr>
      <w:r w:rsidRPr="00E6516F">
        <w:t>5)</w:t>
      </w:r>
      <w:r w:rsidRPr="00E6516F">
        <w:tab/>
        <w:t>should include the "timer" option tag in the Supported header field;</w:t>
      </w:r>
    </w:p>
    <w:p w14:paraId="24E31B21" w14:textId="77777777" w:rsidR="0071087C" w:rsidRPr="00E6516F" w:rsidRDefault="0071087C" w:rsidP="0071087C">
      <w:pPr>
        <w:pStyle w:val="B10"/>
      </w:pPr>
      <w:r w:rsidRPr="00E6516F">
        <w:t>6)</w:t>
      </w:r>
      <w:r w:rsidRPr="00E6516F">
        <w:tab/>
        <w:t>should include the Session-Expires header field according to IETF RFC 4028 [38]. It is recommended that the "refresher" header field parameter is omitted. If included, the "refresher" header field parameter shall be set to "uac";</w:t>
      </w:r>
    </w:p>
    <w:p w14:paraId="3794956F" w14:textId="77777777" w:rsidR="0071087C" w:rsidRPr="00E6516F" w:rsidRDefault="0071087C" w:rsidP="0071087C">
      <w:pPr>
        <w:pStyle w:val="B10"/>
      </w:pPr>
      <w:r w:rsidRPr="00E6516F">
        <w:t>7)</w:t>
      </w:r>
      <w:r w:rsidRPr="00E6516F">
        <w:tab/>
        <w:t>if a one-to-one standalone SDS message is to be sent:</w:t>
      </w:r>
    </w:p>
    <w:p w14:paraId="5A3591FF" w14:textId="77777777" w:rsidR="0071087C" w:rsidRPr="00E6516F" w:rsidRDefault="0071087C" w:rsidP="0071087C">
      <w:pPr>
        <w:pStyle w:val="B2"/>
        <w:rPr>
          <w:lang w:eastAsia="ko-KR"/>
        </w:rPr>
      </w:pPr>
      <w:r w:rsidRPr="00E6516F">
        <w:rPr>
          <w:lang w:eastAsia="ko-KR"/>
        </w:rPr>
        <w:t>a)</w:t>
      </w:r>
      <w:r w:rsidRPr="00E6516F">
        <w:rPr>
          <w:lang w:eastAsia="ko-KR"/>
        </w:rPr>
        <w:tab/>
        <w:t>shall insert in the SIP INVITE request a MIME resource-lists body with the MCData ID of the invited MCData user, according to rules and procedures of IETF RFC 5366 [18];</w:t>
      </w:r>
    </w:p>
    <w:p w14:paraId="542ED933" w14:textId="77777777" w:rsidR="0071087C" w:rsidRPr="00E6516F" w:rsidRDefault="0071087C" w:rsidP="0071087C">
      <w:pPr>
        <w:pStyle w:val="B2"/>
      </w:pPr>
      <w:r w:rsidRPr="00E6516F">
        <w:t>b)</w:t>
      </w:r>
      <w:r w:rsidRPr="00E6516F">
        <w:tab/>
        <w:t>shall contain an application/vnd.3gpp.mcdata-info+xml MIME body with the &lt;mcdatainfo&gt; element containing the &lt;mcdata-Params&gt; element with:</w:t>
      </w:r>
    </w:p>
    <w:p w14:paraId="244F5325" w14:textId="77777777" w:rsidR="0071087C" w:rsidRPr="00E6516F" w:rsidRDefault="0071087C" w:rsidP="0071087C">
      <w:pPr>
        <w:pStyle w:val="B3"/>
      </w:pPr>
      <w:r w:rsidRPr="00E6516F">
        <w:t>i)</w:t>
      </w:r>
      <w:r w:rsidRPr="00E6516F">
        <w:tab/>
        <w:t>the &lt;request-type&gt; element set to a value of "one-to-one-sds"; and</w:t>
      </w:r>
    </w:p>
    <w:p w14:paraId="12356F36" w14:textId="77777777" w:rsidR="0071087C" w:rsidRPr="00E6516F" w:rsidRDefault="0071087C" w:rsidP="0071087C">
      <w:pPr>
        <w:pStyle w:val="B2"/>
        <w:rPr>
          <w:lang w:eastAsia="ko-KR"/>
        </w:rPr>
      </w:pPr>
      <w:r w:rsidRPr="00E6516F">
        <w:rPr>
          <w:lang w:eastAsia="ko-KR"/>
        </w:rPr>
        <w:t>c)</w:t>
      </w:r>
      <w:r w:rsidRPr="00E6516F">
        <w:rPr>
          <w:lang w:eastAsia="ko-KR"/>
        </w:rPr>
        <w:tab/>
        <w:t xml:space="preserve">if an end-to-end security context needs to be established </w:t>
      </w:r>
      <w:r w:rsidRPr="00E6516F">
        <w:t>and the security context does not exist or if the existing security context has expired,</w:t>
      </w:r>
      <w:r w:rsidRPr="00E6516F">
        <w:rPr>
          <w:lang w:eastAsia="ko-KR"/>
        </w:rPr>
        <w:t xml:space="preserve"> then:</w:t>
      </w:r>
    </w:p>
    <w:p w14:paraId="26F82A02" w14:textId="77777777" w:rsidR="0071087C" w:rsidRPr="00E6516F" w:rsidRDefault="0071087C" w:rsidP="0071087C">
      <w:pPr>
        <w:pStyle w:val="B3"/>
      </w:pPr>
      <w:r w:rsidRPr="00E6516F">
        <w:t>i)</w:t>
      </w:r>
      <w:r w:rsidRPr="00E6516F">
        <w:tab/>
        <w:t>if necessary, shall instruct the key management client to request keying material from the key management server as described in 3GPP TS 33.180 [26];</w:t>
      </w:r>
    </w:p>
    <w:p w14:paraId="19705BD5" w14:textId="77777777" w:rsidR="0071087C" w:rsidRPr="00E6516F" w:rsidRDefault="0071087C" w:rsidP="0071087C">
      <w:pPr>
        <w:pStyle w:val="B3"/>
      </w:pPr>
      <w:r w:rsidRPr="00E6516F">
        <w:t>ii)</w:t>
      </w:r>
      <w:r w:rsidRPr="00E6516F">
        <w:tab/>
        <w:t>shall use the keying material to generate a PCK as described in 3GPP TS 33.180 [26];</w:t>
      </w:r>
    </w:p>
    <w:p w14:paraId="067FAA56" w14:textId="77777777" w:rsidR="0071087C" w:rsidRPr="00E6516F" w:rsidRDefault="0071087C" w:rsidP="0071087C">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AB6624E" w14:textId="77777777" w:rsidR="0071087C" w:rsidRPr="00E6516F" w:rsidRDefault="0071087C" w:rsidP="0071087C">
      <w:pPr>
        <w:pStyle w:val="B3"/>
      </w:pPr>
      <w:r w:rsidRPr="00E6516F">
        <w:t>iv)</w:t>
      </w:r>
      <w:r w:rsidRPr="00E6516F">
        <w:tab/>
        <w:t>shall encrypt the PCK to a UID associated to the MCData client using the MCData ID of the invited user and a time related parameter as described in 3GPP TS 33.180 [26];</w:t>
      </w:r>
    </w:p>
    <w:p w14:paraId="71E64BF6" w14:textId="77777777" w:rsidR="0071087C" w:rsidRPr="00E6516F" w:rsidRDefault="0071087C" w:rsidP="0071087C">
      <w:pPr>
        <w:pStyle w:val="B3"/>
      </w:pPr>
      <w:r w:rsidRPr="00E6516F">
        <w:t>v)</w:t>
      </w:r>
      <w:r w:rsidRPr="00E6516F">
        <w:tab/>
        <w:t>shall generate a MIKEY-SAKKE I_MESSAGE using the encapsulated PCK and PCK-ID as specified in 3GPP TS 33.180 [26];</w:t>
      </w:r>
    </w:p>
    <w:p w14:paraId="2AFCFF59" w14:textId="77777777" w:rsidR="0071087C" w:rsidRPr="00E6516F" w:rsidRDefault="0071087C" w:rsidP="0071087C">
      <w:pPr>
        <w:pStyle w:val="B3"/>
      </w:pPr>
      <w:r w:rsidRPr="00E6516F">
        <w:t>vi)</w:t>
      </w:r>
      <w:r w:rsidRPr="00E6516F">
        <w:tab/>
        <w:t>shall add the MCData ID of the originating MCData to the initiator field (IDRi) of the I_MESSAGE as described in 3GPP TS 33.180 [26]; and</w:t>
      </w:r>
    </w:p>
    <w:p w14:paraId="46DCD139" w14:textId="77777777" w:rsidR="0071087C" w:rsidRPr="00E6516F" w:rsidRDefault="0071087C" w:rsidP="0071087C">
      <w:pPr>
        <w:pStyle w:val="B3"/>
      </w:pPr>
      <w:r w:rsidRPr="00E6516F">
        <w:t>vii)</w:t>
      </w:r>
      <w:r w:rsidRPr="00E6516F">
        <w:tab/>
        <w:t>shall sign the MIKEY-SAKKE I_MESSAGE using the originating MCData user's signing key provided in the keying material together with a time related parameter, and add this to the MIKEY-SAKKE payload, as described in 3GPP TS 33.180 [26];</w:t>
      </w:r>
    </w:p>
    <w:p w14:paraId="20535405" w14:textId="77777777" w:rsidR="0071087C" w:rsidRPr="00E6516F" w:rsidRDefault="0071087C" w:rsidP="0071087C">
      <w:pPr>
        <w:pStyle w:val="NO"/>
      </w:pPr>
      <w:r w:rsidRPr="00E6516F">
        <w:t>…</w:t>
      </w:r>
    </w:p>
    <w:p w14:paraId="37CB1544" w14:textId="77777777" w:rsidR="0071087C" w:rsidRPr="00E6516F" w:rsidRDefault="0071087C" w:rsidP="0071087C">
      <w:pPr>
        <w:pStyle w:val="B10"/>
      </w:pPr>
      <w:r w:rsidRPr="00E6516F">
        <w:t>9)</w:t>
      </w:r>
      <w:r w:rsidRPr="00E6516F">
        <w:tab/>
        <w:t>shall set the Request-URI of the SIP INVITE request to the public service identity identifying the participating MCData function serving the MCData user;</w:t>
      </w:r>
    </w:p>
    <w:p w14:paraId="04FB9631" w14:textId="77777777" w:rsidR="0071087C" w:rsidRPr="00E6516F" w:rsidRDefault="0071087C" w:rsidP="0071087C">
      <w:pPr>
        <w:pStyle w:val="NO"/>
      </w:pPr>
      <w:r w:rsidRPr="00E6516F">
        <w:t>NOTE 2:</w:t>
      </w:r>
      <w:r w:rsidRPr="00E6516F">
        <w:tab/>
        <w:t>The MCData client is configured with public service identity identifying the participating MCData function serving the MCData user.</w:t>
      </w:r>
    </w:p>
    <w:p w14:paraId="42BD8A07" w14:textId="77777777" w:rsidR="0071087C" w:rsidRPr="00E6516F" w:rsidRDefault="0071087C" w:rsidP="0071087C">
      <w:pPr>
        <w:pStyle w:val="B10"/>
      </w:pPr>
      <w:r w:rsidRPr="00E6516F">
        <w:t>10)</w:t>
      </w:r>
      <w:r w:rsidRPr="00E6516F">
        <w:tab/>
        <w:t>may include a P-Preferred-Identity header field in the SIP INVITE request containing a public user identity as specified in 3GPP TS 24.229 [5];</w:t>
      </w:r>
    </w:p>
    <w:p w14:paraId="7C64F92B" w14:textId="77777777" w:rsidR="0071087C" w:rsidRPr="00E6516F" w:rsidRDefault="0071087C" w:rsidP="0071087C">
      <w:pPr>
        <w:pStyle w:val="B10"/>
      </w:pPr>
      <w:r w:rsidRPr="00E6516F">
        <w:t>11)</w:t>
      </w:r>
      <w:r w:rsidRPr="00E6516F">
        <w:tab/>
        <w:t>shall include an SDP offer according to 3GPP TS 24.229 [5] with the clarifications given in subclause 9.2.3.2.1; and</w:t>
      </w:r>
    </w:p>
    <w:p w14:paraId="48B7E387" w14:textId="77777777" w:rsidR="0071087C" w:rsidRPr="00E6516F" w:rsidRDefault="0071087C" w:rsidP="0071087C">
      <w:pPr>
        <w:pStyle w:val="B10"/>
      </w:pPr>
      <w:r w:rsidRPr="00E6516F">
        <w:t>12)</w:t>
      </w:r>
      <w:r w:rsidRPr="00E6516F">
        <w:tab/>
        <w:t>shall send the SIP INVITE request towards the MCData server according to 3GPP TS 24.229 [5].</w:t>
      </w:r>
    </w:p>
    <w:p w14:paraId="51A08417" w14:textId="77777777" w:rsidR="0071087C" w:rsidRPr="00E6516F" w:rsidRDefault="0071087C" w:rsidP="0071087C">
      <w:r w:rsidRPr="00E6516F">
        <w:t>On receipt of a SIP 2xx response to the SIP INVITE request, the MCData client:</w:t>
      </w:r>
    </w:p>
    <w:p w14:paraId="15F83C3A" w14:textId="77777777" w:rsidR="0071087C" w:rsidRPr="00E6516F" w:rsidRDefault="0071087C" w:rsidP="0071087C">
      <w:pPr>
        <w:pStyle w:val="B10"/>
      </w:pPr>
      <w:r w:rsidRPr="00E6516F">
        <w:t>1)</w:t>
      </w:r>
      <w:r w:rsidRPr="00E6516F">
        <w:tab/>
        <w:t>shall send a SIP ACK request as specified in 3GPP TS 24.229 [5];</w:t>
      </w:r>
    </w:p>
    <w:p w14:paraId="6F2B36B0" w14:textId="77777777" w:rsidR="0071087C" w:rsidRPr="00E6516F" w:rsidRDefault="0071087C" w:rsidP="0071087C">
      <w:pPr>
        <w:pStyle w:val="B10"/>
      </w:pPr>
      <w:r w:rsidRPr="00E6516F">
        <w:t>2)</w:t>
      </w:r>
      <w:r w:rsidRPr="00E6516F">
        <w:tab/>
        <w:t>shall start the SIP Session timer according to rules and procedures of IETF RFC 4028 [38]; and</w:t>
      </w:r>
    </w:p>
    <w:p w14:paraId="67DDF1ED" w14:textId="77777777" w:rsidR="0071087C" w:rsidRPr="00E6516F" w:rsidRDefault="0071087C" w:rsidP="0071087C">
      <w:pPr>
        <w:pStyle w:val="B10"/>
      </w:pPr>
      <w:r w:rsidRPr="00E6516F">
        <w:t>3)</w:t>
      </w:r>
      <w:r w:rsidRPr="00E6516F">
        <w:tab/>
        <w:t>shall interact with the media plane as specified in 3GPP TS 24.582 [15] subclause 6.1.1.2.</w:t>
      </w:r>
    </w:p>
    <w:p w14:paraId="4896F1D4" w14:textId="77777777" w:rsidR="0071087C" w:rsidRPr="00E6516F" w:rsidRDefault="0071087C" w:rsidP="0071087C">
      <w:pPr>
        <w:pStyle w:val="B10"/>
      </w:pPr>
      <w:r w:rsidRPr="00E6516F">
        <w:t>…</w:t>
      </w:r>
    </w:p>
    <w:p w14:paraId="61C83EF6" w14:textId="77777777" w:rsidR="0071087C" w:rsidRPr="00E6516F" w:rsidRDefault="0071087C" w:rsidP="0071087C">
      <w:r w:rsidRPr="00E6516F">
        <w:t>On receipt of an indication from the media plane indicating that the standalone SDS message has been successfully transferred, the MCData client shall:</w:t>
      </w:r>
    </w:p>
    <w:p w14:paraId="5A244140" w14:textId="77777777" w:rsidR="0071087C" w:rsidRPr="00E6516F" w:rsidRDefault="0071087C" w:rsidP="0071087C">
      <w:pPr>
        <w:pStyle w:val="B10"/>
      </w:pPr>
      <w:r w:rsidRPr="00E6516F">
        <w:t>1)</w:t>
      </w:r>
      <w:r w:rsidRPr="00E6516F">
        <w:tab/>
        <w:t>shall generate a SIP BYE request according to 3GPP TS 24.229 [5] with:</w:t>
      </w:r>
    </w:p>
    <w:p w14:paraId="3BE824F1" w14:textId="77777777" w:rsidR="0071087C" w:rsidRPr="00E6516F" w:rsidRDefault="0071087C" w:rsidP="0071087C">
      <w:pPr>
        <w:pStyle w:val="B2"/>
      </w:pPr>
      <w:r w:rsidRPr="00E6516F">
        <w:t>a)</w:t>
      </w:r>
      <w:r w:rsidRPr="00E6516F">
        <w:tab/>
        <w:t>Reason code set to "SIP";</w:t>
      </w:r>
    </w:p>
    <w:p w14:paraId="53DE1295" w14:textId="77777777" w:rsidR="0071087C" w:rsidRPr="00E6516F" w:rsidRDefault="0071087C" w:rsidP="0071087C">
      <w:pPr>
        <w:pStyle w:val="B2"/>
      </w:pPr>
      <w:r w:rsidRPr="00E6516F">
        <w:t>b)</w:t>
      </w:r>
      <w:r w:rsidRPr="00E6516F">
        <w:tab/>
        <w:t>cause set to "200"; and</w:t>
      </w:r>
    </w:p>
    <w:p w14:paraId="097BC097" w14:textId="77777777" w:rsidR="0071087C" w:rsidRPr="00E6516F" w:rsidRDefault="0071087C" w:rsidP="0071087C">
      <w:pPr>
        <w:pStyle w:val="B2"/>
      </w:pPr>
      <w:r w:rsidRPr="00E6516F">
        <w:t>c)</w:t>
      </w:r>
      <w:r w:rsidRPr="00E6516F">
        <w:tab/>
        <w:t>text set to "transmission succeeded";</w:t>
      </w:r>
    </w:p>
    <w:p w14:paraId="6B9807E4" w14:textId="77777777" w:rsidR="0071087C" w:rsidRPr="00E6516F" w:rsidRDefault="0071087C" w:rsidP="0071087C">
      <w:pPr>
        <w:pStyle w:val="B10"/>
      </w:pPr>
      <w:r w:rsidRPr="00E6516F">
        <w:t>2)</w:t>
      </w:r>
      <w:r w:rsidRPr="00E6516F">
        <w:tab/>
        <w:t>shall set the Request-URI to the MCData session identity to release; and</w:t>
      </w:r>
    </w:p>
    <w:p w14:paraId="4273A805" w14:textId="77777777" w:rsidR="0071087C" w:rsidRPr="00E6516F" w:rsidRDefault="0071087C" w:rsidP="0071087C">
      <w:pPr>
        <w:pStyle w:val="B10"/>
      </w:pPr>
      <w:r w:rsidRPr="00E6516F">
        <w:t>3)</w:t>
      </w:r>
      <w:r w:rsidRPr="00E6516F">
        <w:tab/>
        <w:t>shall send a SIP BYE request towards MCData server according to 3GPP TS 24.229 [5].</w:t>
      </w:r>
    </w:p>
    <w:p w14:paraId="6A019AC3" w14:textId="77777777" w:rsidR="0071087C" w:rsidRPr="00E6516F" w:rsidRDefault="0071087C" w:rsidP="0071087C">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MCData client shall interact with the </w:t>
      </w:r>
      <w:r w:rsidRPr="00E6516F">
        <w:rPr>
          <w:lang w:eastAsia="ko-KR"/>
        </w:rPr>
        <w:t>media plane and indicate to terminate the session, as specified in 3GPP TS 24.582 [</w:t>
      </w:r>
      <w:r w:rsidRPr="00E6516F">
        <w:t>15</w:t>
      </w:r>
      <w:r w:rsidRPr="00E6516F">
        <w:rPr>
          <w:lang w:eastAsia="ko-KR"/>
        </w:rPr>
        <w:t>].</w:t>
      </w:r>
    </w:p>
    <w:p w14:paraId="5A9B079A" w14:textId="77777777" w:rsidR="0071087C" w:rsidRPr="00E6516F" w:rsidRDefault="0071087C" w:rsidP="0071087C">
      <w:r w:rsidRPr="00E6516F">
        <w:t>[TS 24.282, clause 9.2.3.2.1]</w:t>
      </w:r>
    </w:p>
    <w:p w14:paraId="087F73D8" w14:textId="77777777" w:rsidR="0071087C" w:rsidRPr="00E6516F" w:rsidRDefault="0071087C" w:rsidP="0071087C">
      <w:r w:rsidRPr="00E6516F">
        <w:t>When composing an SDP offer according to 3GPP TS 24.229 [5], IETF RFC 4975 [17], IETF RFC 6135 [19] and IETF RFC 6714 [20] the MCData client:</w:t>
      </w:r>
    </w:p>
    <w:p w14:paraId="1C8BD13B" w14:textId="77777777" w:rsidR="0071087C" w:rsidRPr="00E6516F" w:rsidRDefault="0071087C" w:rsidP="0071087C">
      <w:pPr>
        <w:pStyle w:val="B10"/>
      </w:pPr>
      <w:r w:rsidRPr="00E6516F">
        <w:t>1)</w:t>
      </w:r>
      <w:r w:rsidRPr="00E6516F">
        <w:tab/>
        <w:t>shall include an "m=message" media-level section for the MCData media stream consisting of:</w:t>
      </w:r>
    </w:p>
    <w:p w14:paraId="3AE67AE8" w14:textId="77777777" w:rsidR="0071087C" w:rsidRPr="00E6516F" w:rsidRDefault="0071087C" w:rsidP="0071087C">
      <w:pPr>
        <w:pStyle w:val="B2"/>
      </w:pPr>
      <w:r w:rsidRPr="00E6516F">
        <w:t>a)</w:t>
      </w:r>
      <w:r w:rsidRPr="00E6516F">
        <w:tab/>
        <w:t>the IP address and the port number;</w:t>
      </w:r>
    </w:p>
    <w:p w14:paraId="3705F225" w14:textId="77777777" w:rsidR="0071087C" w:rsidRPr="00E6516F" w:rsidRDefault="0071087C" w:rsidP="0071087C">
      <w:pPr>
        <w:pStyle w:val="B2"/>
      </w:pPr>
      <w:r w:rsidRPr="00E6516F">
        <w:t>b)</w:t>
      </w:r>
      <w:r w:rsidRPr="00E6516F">
        <w:tab/>
        <w:t>a protocol field value of "TCP/MSRP", or "TCP/TLS/MSRP" for TLS;</w:t>
      </w:r>
    </w:p>
    <w:p w14:paraId="7A274370" w14:textId="77777777" w:rsidR="0071087C" w:rsidRPr="00E6516F" w:rsidRDefault="0071087C" w:rsidP="0071087C">
      <w:pPr>
        <w:pStyle w:val="B2"/>
      </w:pPr>
      <w:r w:rsidRPr="00E6516F">
        <w:t>c)</w:t>
      </w:r>
      <w:r w:rsidRPr="00E6516F">
        <w:tab/>
        <w:t>a format list field set to '*';</w:t>
      </w:r>
    </w:p>
    <w:p w14:paraId="4F532343" w14:textId="77777777" w:rsidR="0071087C" w:rsidRPr="00E6516F" w:rsidRDefault="0071087C" w:rsidP="0071087C">
      <w:pPr>
        <w:pStyle w:val="B2"/>
      </w:pPr>
      <w:r w:rsidRPr="00E6516F">
        <w:t>d)</w:t>
      </w:r>
      <w:r w:rsidRPr="00E6516F">
        <w:tab/>
        <w:t>an "a=sendonly" attribute;</w:t>
      </w:r>
    </w:p>
    <w:p w14:paraId="437C99AE" w14:textId="77777777" w:rsidR="0071087C" w:rsidRPr="00E6516F" w:rsidRDefault="0071087C" w:rsidP="0071087C">
      <w:pPr>
        <w:pStyle w:val="B2"/>
      </w:pPr>
      <w:r w:rsidRPr="00E6516F">
        <w:t>e)</w:t>
      </w:r>
      <w:r w:rsidRPr="00E6516F">
        <w:tab/>
        <w:t>an "a=path" attribute containing its own MSRP URI;</w:t>
      </w:r>
    </w:p>
    <w:p w14:paraId="1E2087F9" w14:textId="77777777" w:rsidR="0071087C" w:rsidRPr="00E6516F" w:rsidRDefault="0071087C" w:rsidP="0071087C">
      <w:pPr>
        <w:pStyle w:val="B2"/>
        <w:rPr>
          <w:lang w:eastAsia="ko-KR"/>
        </w:rPr>
      </w:pPr>
      <w:r w:rsidRPr="00E6516F">
        <w:t>f)</w:t>
      </w:r>
      <w:r w:rsidRPr="00E6516F">
        <w:tab/>
      </w:r>
      <w:r w:rsidRPr="00E6516F">
        <w:rPr>
          <w:lang w:eastAsia="ko-KR"/>
        </w:rPr>
        <w:t xml:space="preserve">set the content type as "a=accept-types:application/vnd.3gpp.mcdata-signalling </w:t>
      </w:r>
      <w:r w:rsidRPr="00E6516F">
        <w:t>application/vnd.3gpp.mcdata-payload"</w:t>
      </w:r>
      <w:r w:rsidRPr="00E6516F">
        <w:rPr>
          <w:lang w:eastAsia="ko-KR"/>
        </w:rPr>
        <w:t>; and</w:t>
      </w:r>
    </w:p>
    <w:p w14:paraId="610D142D" w14:textId="77777777" w:rsidR="0071087C" w:rsidRPr="00E6516F" w:rsidRDefault="0071087C" w:rsidP="0071087C">
      <w:pPr>
        <w:pStyle w:val="B2"/>
        <w:rPr>
          <w:lang w:eastAsia="ko-KR"/>
        </w:rPr>
      </w:pPr>
      <w:r w:rsidRPr="00E6516F">
        <w:rPr>
          <w:lang w:eastAsia="ko-KR"/>
        </w:rPr>
        <w:t>g)</w:t>
      </w:r>
      <w:r w:rsidRPr="00E6516F">
        <w:rPr>
          <w:lang w:eastAsia="ko-KR"/>
        </w:rPr>
        <w:tab/>
        <w:t>set the a=setup attribute as "actpass"; and</w:t>
      </w:r>
    </w:p>
    <w:p w14:paraId="4DCBEF71" w14:textId="77777777" w:rsidR="0071087C" w:rsidRPr="00E6516F" w:rsidRDefault="0071087C" w:rsidP="0071087C">
      <w:pPr>
        <w:pStyle w:val="B10"/>
      </w:pPr>
      <w:r w:rsidRPr="00E6516F">
        <w:t>2)</w:t>
      </w:r>
      <w:r w:rsidRPr="00E6516F">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23ADADE0" w14:textId="77777777" w:rsidR="0071087C" w:rsidRPr="00E6516F" w:rsidRDefault="0071087C" w:rsidP="0071087C">
      <w:r w:rsidRPr="00E6516F">
        <w:t>[TS 24.282, clause 13.2.2.2.2.1]</w:t>
      </w:r>
    </w:p>
    <w:p w14:paraId="58F42C76" w14:textId="77777777" w:rsidR="0071087C" w:rsidRPr="00E6516F" w:rsidRDefault="0071087C" w:rsidP="0071087C">
      <w:pPr>
        <w:rPr>
          <w:lang w:eastAsia="ko-KR"/>
        </w:rPr>
      </w:pPr>
      <w:r w:rsidRPr="00E6516F">
        <w:rPr>
          <w:lang w:eastAsia="ko-KR"/>
        </w:rPr>
        <w:t>When the MCData client wants to release a MCData communication established over the media plane, the MCData client:</w:t>
      </w:r>
    </w:p>
    <w:p w14:paraId="2A5A8CA6" w14:textId="77777777" w:rsidR="0071087C" w:rsidRPr="00E6516F" w:rsidRDefault="0071087C" w:rsidP="0071087C">
      <w:pPr>
        <w:pStyle w:val="B10"/>
      </w:pPr>
      <w:r w:rsidRPr="00E6516F">
        <w:rPr>
          <w:lang w:eastAsia="ko-KR"/>
        </w:rPr>
        <w:t>1)</w:t>
      </w:r>
      <w:r w:rsidRPr="00E6516F">
        <w:rPr>
          <w:lang w:eastAsia="ko-KR"/>
        </w:rPr>
        <w:tab/>
        <w:t>shall generate a SIP BYE request according to 3GPP TS 24.229 [5];</w:t>
      </w:r>
    </w:p>
    <w:p w14:paraId="6ED297B7" w14:textId="77777777" w:rsidR="0071087C" w:rsidRPr="00E6516F" w:rsidRDefault="0071087C" w:rsidP="0071087C">
      <w:pPr>
        <w:pStyle w:val="B10"/>
      </w:pPr>
      <w:r w:rsidRPr="00E6516F">
        <w:rPr>
          <w:lang w:eastAsia="ko-KR"/>
        </w:rPr>
        <w:t>2)</w:t>
      </w:r>
      <w:r w:rsidRPr="00E6516F">
        <w:rPr>
          <w:lang w:eastAsia="ko-KR"/>
        </w:rPr>
        <w:tab/>
        <w:t>shall set the Request-URI to the MCData session identity to be released; and</w:t>
      </w:r>
    </w:p>
    <w:p w14:paraId="20133866" w14:textId="77777777" w:rsidR="0071087C" w:rsidRPr="00E6516F" w:rsidRDefault="0071087C" w:rsidP="0071087C">
      <w:pPr>
        <w:pStyle w:val="B10"/>
      </w:pPr>
      <w:r w:rsidRPr="00E6516F">
        <w:rPr>
          <w:lang w:eastAsia="ko-KR"/>
        </w:rPr>
        <w:t>3)</w:t>
      </w:r>
      <w:r w:rsidRPr="00E6516F">
        <w:rPr>
          <w:lang w:eastAsia="ko-KR"/>
        </w:rPr>
        <w:tab/>
        <w:t>shall send the SIP BYE request towards MCData server according to 3GPP TS 24.229 [5].</w:t>
      </w:r>
    </w:p>
    <w:p w14:paraId="1C6770B5" w14:textId="77777777" w:rsidR="0071087C" w:rsidRPr="00E6516F" w:rsidRDefault="0071087C" w:rsidP="0071087C">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MCData client shall </w:t>
      </w:r>
      <w:r w:rsidRPr="00E6516F">
        <w:rPr>
          <w:rFonts w:ascii="TimesNewRoman" w:hAnsi="TimesNewRoman" w:cs="TimesNewRoman"/>
        </w:rPr>
        <w:t>release all media plane resources corresponding to the MCData communication being released.</w:t>
      </w:r>
    </w:p>
    <w:p w14:paraId="475B8674" w14:textId="77777777" w:rsidR="0071087C" w:rsidRPr="00E6516F" w:rsidRDefault="0071087C" w:rsidP="0071087C">
      <w:r w:rsidRPr="00E6516F">
        <w:t>[TS 24.282, clause 12.2.1.2]</w:t>
      </w:r>
    </w:p>
    <w:p w14:paraId="1D41DA8C" w14:textId="77777777" w:rsidR="0071087C" w:rsidRPr="00E6516F" w:rsidRDefault="0071087C" w:rsidP="0071087C">
      <w:pPr>
        <w:rPr>
          <w:rFonts w:eastAsia="SimSun"/>
        </w:rPr>
      </w:pPr>
      <w:r w:rsidRPr="00E6516F">
        <w:rPr>
          <w:rFonts w:eastAsia="SimSun"/>
        </w:rPr>
        <w:t>Upon receipt of a:</w:t>
      </w:r>
    </w:p>
    <w:p w14:paraId="0269EE80" w14:textId="77777777" w:rsidR="0071087C" w:rsidRPr="00E6516F" w:rsidRDefault="0071087C" w:rsidP="0071087C">
      <w:pPr>
        <w:pStyle w:val="B10"/>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34EF5C79" w14:textId="77777777" w:rsidR="0071087C" w:rsidRPr="00E6516F" w:rsidRDefault="0071087C" w:rsidP="0071087C">
      <w:pPr>
        <w:pStyle w:val="B10"/>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5DBB5BBC" w14:textId="77777777" w:rsidR="0071087C" w:rsidRPr="00E6516F" w:rsidRDefault="0071087C" w:rsidP="0071087C">
      <w:pPr>
        <w:rPr>
          <w:rFonts w:eastAsia="SimSun"/>
        </w:rPr>
      </w:pPr>
      <w:r w:rsidRPr="00E6516F">
        <w:rPr>
          <w:rFonts w:eastAsia="SimSun"/>
        </w:rPr>
        <w:t>the MCData client:</w:t>
      </w:r>
    </w:p>
    <w:p w14:paraId="77BB1A9A"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5FF887F2"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5C842E72" w14:textId="77777777" w:rsidR="0071087C" w:rsidRPr="00E6516F" w:rsidRDefault="0071087C" w:rsidP="0071087C">
      <w:r w:rsidRPr="00E6516F">
        <w:t>[TS 24.582, clause 6.1.1.2.1]</w:t>
      </w:r>
    </w:p>
    <w:p w14:paraId="55F6BBF5" w14:textId="77777777" w:rsidR="0071087C" w:rsidRPr="00E6516F" w:rsidRDefault="0071087C" w:rsidP="0071087C">
      <w:r w:rsidRPr="00E6516F">
        <w:t>Upon receiving an indication to establish MSRP connection for standalone SDS using media plane as the originating client, the MCData client:</w:t>
      </w:r>
    </w:p>
    <w:p w14:paraId="75957919" w14:textId="77777777" w:rsidR="0071087C" w:rsidRPr="00E6516F" w:rsidRDefault="0071087C" w:rsidP="0071087C">
      <w:pPr>
        <w:pStyle w:val="B10"/>
      </w:pPr>
      <w:r w:rsidRPr="00E6516F">
        <w:t>1.</w:t>
      </w:r>
      <w:r w:rsidRPr="00E6516F">
        <w:tab/>
        <w:t>shall act as an MSRP client according to IETF RFC 6135 [12];</w:t>
      </w:r>
    </w:p>
    <w:p w14:paraId="02539EC9" w14:textId="77777777" w:rsidR="0071087C" w:rsidRPr="00E6516F" w:rsidRDefault="0071087C" w:rsidP="0071087C">
      <w:pPr>
        <w:pStyle w:val="B10"/>
      </w:pPr>
      <w:r w:rsidRPr="00E6516F">
        <w:t>2.</w:t>
      </w:r>
      <w:r w:rsidRPr="00E6516F">
        <w:tab/>
        <w:t>shall act according to IETF RFC 6135 [12], as:</w:t>
      </w:r>
    </w:p>
    <w:p w14:paraId="5CFF2B4E" w14:textId="77777777" w:rsidR="0071087C" w:rsidRPr="00E6516F" w:rsidRDefault="0071087C" w:rsidP="0071087C">
      <w:pPr>
        <w:pStyle w:val="B2"/>
      </w:pPr>
      <w:r w:rsidRPr="00E6516F">
        <w:t>a.</w:t>
      </w:r>
      <w:r w:rsidRPr="00E6516F">
        <w:tab/>
        <w:t>an "active" endpoint, if a=setup attribute in the received SDP answer is set to "passive"; and</w:t>
      </w:r>
    </w:p>
    <w:p w14:paraId="442D4893" w14:textId="77777777" w:rsidR="0071087C" w:rsidRPr="00E6516F" w:rsidRDefault="0071087C" w:rsidP="0071087C">
      <w:pPr>
        <w:pStyle w:val="B2"/>
      </w:pPr>
      <w:r w:rsidRPr="00E6516F">
        <w:t>b.</w:t>
      </w:r>
      <w:r w:rsidRPr="00E6516F">
        <w:tab/>
        <w:t>an "passive" endpoint, if a=setup attribute in the received SDP answer is set to "active";</w:t>
      </w:r>
    </w:p>
    <w:p w14:paraId="1845F5D6" w14:textId="77777777" w:rsidR="0071087C" w:rsidRPr="00E6516F" w:rsidRDefault="0071087C" w:rsidP="0071087C">
      <w:pPr>
        <w:pStyle w:val="B10"/>
      </w:pPr>
      <w:r w:rsidRPr="00E6516F">
        <w:t>3.</w:t>
      </w:r>
      <w:r w:rsidRPr="00E6516F">
        <w:tab/>
        <w:t>shall establish the MSRP connection according to the MSRP connection parameters in the SDP answer received in the SIP 200 (OK) response according to IETF RFC 4975 [11]; and</w:t>
      </w:r>
    </w:p>
    <w:p w14:paraId="4EF4E2B1" w14:textId="77777777" w:rsidR="0071087C" w:rsidRPr="00E6516F" w:rsidRDefault="0071087C" w:rsidP="0071087C">
      <w:pPr>
        <w:pStyle w:val="B10"/>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23A972E0"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On receiving MSRP 200 (OK) response to the first MSRP SEND request, the MCData client:</w:t>
      </w:r>
    </w:p>
    <w:p w14:paraId="36A8B54C" w14:textId="77777777" w:rsidR="0071087C" w:rsidRPr="00E6516F" w:rsidRDefault="0071087C" w:rsidP="0071087C">
      <w:pPr>
        <w:pStyle w:val="B10"/>
        <w:rPr>
          <w:rFonts w:eastAsia="Calibri"/>
        </w:rPr>
      </w:pPr>
      <w:r w:rsidRPr="00E6516F">
        <w:rPr>
          <w:rFonts w:eastAsia="Calibri"/>
        </w:rPr>
        <w:t>1.</w:t>
      </w:r>
      <w:r w:rsidRPr="00E6516F">
        <w:rPr>
          <w:rFonts w:eastAsia="Calibri"/>
        </w:rPr>
        <w:tab/>
        <w:t>shall generate a SDS SIGNALLING PAYLOAD as specified in subclause 6.1.1.2.2;</w:t>
      </w:r>
    </w:p>
    <w:p w14:paraId="013FE7C0" w14:textId="77777777" w:rsidR="0071087C" w:rsidRPr="00E6516F" w:rsidRDefault="0071087C" w:rsidP="0071087C">
      <w:pPr>
        <w:pStyle w:val="B10"/>
        <w:rPr>
          <w:rFonts w:eastAsia="Calibri"/>
        </w:rPr>
      </w:pPr>
      <w:r w:rsidRPr="00E6516F">
        <w:rPr>
          <w:rFonts w:eastAsia="Calibri"/>
        </w:rPr>
        <w:t>2.</w:t>
      </w:r>
      <w:r w:rsidRPr="00E6516F">
        <w:rPr>
          <w:rFonts w:eastAsia="Calibri"/>
        </w:rPr>
        <w:tab/>
        <w:t>shall generate a SDS DATA PAYLOAD as specified in subclause 6.1.1.2.3;</w:t>
      </w:r>
    </w:p>
    <w:p w14:paraId="0BAA5AA3" w14:textId="77777777" w:rsidR="0071087C" w:rsidRPr="00E6516F" w:rsidRDefault="0071087C" w:rsidP="0071087C">
      <w:pPr>
        <w:pStyle w:val="B10"/>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and</w:t>
      </w:r>
    </w:p>
    <w:p w14:paraId="2163E74D" w14:textId="77777777" w:rsidR="0071087C" w:rsidRPr="00E6516F" w:rsidRDefault="0071087C" w:rsidP="0071087C">
      <w:pPr>
        <w:pStyle w:val="B10"/>
        <w:rPr>
          <w:rFonts w:eastAsia="Calibri"/>
        </w:rPr>
      </w:pPr>
      <w:r w:rsidRPr="00E6516F">
        <w:rPr>
          <w:rFonts w:eastAsia="Calibri"/>
        </w:rPr>
        <w:t>4.</w:t>
      </w:r>
      <w:r w:rsidRPr="00E6516F">
        <w:rPr>
          <w:rFonts w:eastAsia="Calibri"/>
        </w:rPr>
        <w:tab/>
        <w:t>shall send the MSRP SEND request on the established MSRP connection.</w:t>
      </w:r>
    </w:p>
    <w:p w14:paraId="10AD29EA" w14:textId="77777777" w:rsidR="0071087C" w:rsidRPr="00E6516F" w:rsidRDefault="0071087C" w:rsidP="0071087C">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5E2DA2ED" w14:textId="77777777" w:rsidR="0071087C" w:rsidRPr="00E6516F" w:rsidRDefault="0071087C" w:rsidP="0071087C">
      <w:r w:rsidRPr="00E6516F">
        <w:t>If MSRP chunking is not used then on receipt of a 200 (OK) response, the MCData client shall terminate the SIP session as specified in 3GPP TS 24.282 [8].</w:t>
      </w:r>
    </w:p>
    <w:p w14:paraId="17D0470A" w14:textId="77777777" w:rsidR="0071087C" w:rsidRPr="00E6516F" w:rsidRDefault="0071087C" w:rsidP="0071087C">
      <w:r w:rsidRPr="00E6516F">
        <w:t>If MSRP chunking is used, the MCData client:</w:t>
      </w:r>
    </w:p>
    <w:p w14:paraId="2C41F9D7" w14:textId="77777777" w:rsidR="0071087C" w:rsidRPr="00E6516F" w:rsidRDefault="0071087C" w:rsidP="0071087C">
      <w:pPr>
        <w:pStyle w:val="B10"/>
      </w:pPr>
      <w:r w:rsidRPr="00E6516F">
        <w:t>1.</w:t>
      </w:r>
      <w:r w:rsidRPr="00E6516F">
        <w:tab/>
        <w:t>shall send further MSRP SEND requests as necessary;</w:t>
      </w:r>
    </w:p>
    <w:p w14:paraId="7A1A7136" w14:textId="77777777" w:rsidR="0071087C" w:rsidRPr="00E6516F" w:rsidRDefault="0071087C" w:rsidP="0071087C">
      <w:pPr>
        <w:pStyle w:val="B10"/>
      </w:pPr>
      <w:r w:rsidRPr="00E6516F">
        <w:t>2.</w:t>
      </w:r>
      <w:r w:rsidRPr="00E6516F">
        <w:tab/>
        <w:t>shall wait for a 200 (OK) response to each MSRP SEND request sent; and</w:t>
      </w:r>
    </w:p>
    <w:p w14:paraId="63762917" w14:textId="77777777" w:rsidR="0071087C" w:rsidRPr="00E6516F" w:rsidRDefault="0071087C" w:rsidP="0071087C">
      <w:pPr>
        <w:pStyle w:val="B10"/>
      </w:pPr>
      <w:r w:rsidRPr="00E6516F">
        <w:t>3.</w:t>
      </w:r>
      <w:r w:rsidRPr="00E6516F">
        <w:tab/>
        <w:t>on receipt of the last 200 (OK) response shall terminate the SIP session as specified in 3GPP TS 24.282 [8].</w:t>
      </w:r>
    </w:p>
    <w:p w14:paraId="47133697"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 xml:space="preserve">On receiving a non-200 MSRP response to the MSRP SEND request the MCData client shall </w:t>
      </w:r>
      <w:r w:rsidRPr="00E6516F">
        <w:t xml:space="preserve">handle the error as specified in IETF RFC 4975 [11]. </w:t>
      </w:r>
      <w:r w:rsidRPr="00E6516F">
        <w:rPr>
          <w:rFonts w:ascii="TimesNewRoman" w:eastAsia="Calibri" w:hAnsi="TimesNewRoman" w:cs="TimesNewRoman"/>
        </w:rPr>
        <w:t>To terminate the MSRP session, the MCData client:</w:t>
      </w:r>
    </w:p>
    <w:p w14:paraId="47221386" w14:textId="77777777" w:rsidR="0071087C" w:rsidRPr="00E6516F" w:rsidRDefault="0071087C" w:rsidP="0071087C">
      <w:pPr>
        <w:pStyle w:val="B10"/>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0153DF43" w14:textId="77777777" w:rsidR="0071087C" w:rsidRPr="00E6516F" w:rsidRDefault="0071087C" w:rsidP="0071087C">
      <w:pPr>
        <w:pStyle w:val="B10"/>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SDS message could not be sent; and</w:t>
      </w:r>
    </w:p>
    <w:p w14:paraId="09A8D02E" w14:textId="77777777" w:rsidR="0071087C" w:rsidRPr="00E6516F" w:rsidRDefault="0071087C" w:rsidP="0071087C">
      <w:pPr>
        <w:pStyle w:val="B10"/>
        <w:rPr>
          <w:rFonts w:ascii="TimesNewRoman" w:eastAsia="Calibri" w:hAnsi="TimesNewRoman" w:cs="TimesNewRoman"/>
        </w:rPr>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2C472917"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On receiving an indication to terminate the session from the signalling plane, the MCData client:</w:t>
      </w:r>
    </w:p>
    <w:p w14:paraId="4100150F" w14:textId="77777777" w:rsidR="0071087C" w:rsidRPr="00E6516F" w:rsidRDefault="0071087C" w:rsidP="0071087C">
      <w:pPr>
        <w:pStyle w:val="B10"/>
      </w:pPr>
      <w:r w:rsidRPr="00E6516F">
        <w:rPr>
          <w:rFonts w:ascii="TimesNewRoman" w:eastAsia="Calibri" w:hAnsi="TimesNewRoman" w:cs="TimesNewRoman"/>
        </w:rPr>
        <w:t>1.</w:t>
      </w:r>
      <w:r w:rsidRPr="00E6516F">
        <w:rPr>
          <w:rFonts w:ascii="TimesNewRoman" w:eastAsia="Calibri" w:hAnsi="TimesNewRoman" w:cs="TimesNewRoman"/>
        </w:rPr>
        <w:tab/>
        <w:t xml:space="preserve">if there are further MSRP chunks to send, shall abort transmission of these further MSRP chunks and may indicate to MCData user </w:t>
      </w:r>
      <w:r w:rsidRPr="00E6516F">
        <w:t>that the SDS message could not be sent.</w:t>
      </w:r>
    </w:p>
    <w:p w14:paraId="3B34BD66" w14:textId="77777777" w:rsidR="0071087C" w:rsidRPr="00E6516F" w:rsidRDefault="0071087C" w:rsidP="0071087C">
      <w:r w:rsidRPr="00E6516F">
        <w:t>[TS 24.582, clause 6.1.1.2.2]</w:t>
      </w:r>
    </w:p>
    <w:p w14:paraId="7152C539" w14:textId="77777777" w:rsidR="0071087C" w:rsidRPr="00E6516F" w:rsidRDefault="0071087C" w:rsidP="0071087C">
      <w:r w:rsidRPr="00E6516F">
        <w:t>In order to generate an SDS signalling payload, the MCData client:</w:t>
      </w:r>
    </w:p>
    <w:p w14:paraId="0F650D60" w14:textId="77777777" w:rsidR="0071087C" w:rsidRPr="00E6516F" w:rsidRDefault="0071087C" w:rsidP="0071087C">
      <w:pPr>
        <w:pStyle w:val="B10"/>
      </w:pPr>
      <w:r w:rsidRPr="00E6516F">
        <w:t>1.</w:t>
      </w:r>
      <w:r w:rsidRPr="00E6516F">
        <w:tab/>
        <w:t>shall generate an SDS SIGNALLING PAYLOAD message as specified in 3GPP TS 24.282 [8]; and</w:t>
      </w:r>
    </w:p>
    <w:p w14:paraId="32BEE47B" w14:textId="77777777" w:rsidR="0071087C" w:rsidRPr="00E6516F" w:rsidRDefault="0071087C" w:rsidP="0071087C">
      <w:pPr>
        <w:pStyle w:val="B10"/>
      </w:pPr>
      <w:r w:rsidRPr="00E6516F">
        <w:t>2.</w:t>
      </w:r>
      <w:r w:rsidRPr="00E6516F">
        <w:tab/>
        <w:t>shall include the SDS SIGNALLING PAYLOAD message in an application/vnd.3gpp.mcdata-signalling MIME body as specified in 3GPP TS 24.282 [8]; and</w:t>
      </w:r>
    </w:p>
    <w:p w14:paraId="60501CE5" w14:textId="77777777" w:rsidR="0071087C" w:rsidRPr="00E6516F" w:rsidRDefault="0071087C" w:rsidP="0071087C">
      <w:r w:rsidRPr="00E6516F">
        <w:t>When generating a an SDS SIGNALLING PAYLOAD message, the MCData client:</w:t>
      </w:r>
    </w:p>
    <w:p w14:paraId="7C7171B4" w14:textId="77777777" w:rsidR="0071087C" w:rsidRPr="00E6516F" w:rsidRDefault="0071087C" w:rsidP="0071087C">
      <w:pPr>
        <w:pStyle w:val="B10"/>
      </w:pPr>
      <w:r w:rsidRPr="00E6516F">
        <w:t>1.</w:t>
      </w:r>
      <w:r w:rsidRPr="00E6516F">
        <w:tab/>
        <w:t>shall generate a SDS SIGNALLING PAYLOAD</w:t>
      </w:r>
      <w:r w:rsidRPr="00E6516F">
        <w:rPr>
          <w:lang w:eastAsia="ko-KR"/>
        </w:rPr>
        <w:t xml:space="preserve"> message</w:t>
      </w:r>
      <w:r w:rsidRPr="00E6516F">
        <w:t xml:space="preserve"> as defined in 3GPP TS 24.282 [8]. </w:t>
      </w:r>
      <w:r w:rsidRPr="00E6516F">
        <w:rPr>
          <w:lang w:eastAsia="ko-KR"/>
        </w:rPr>
        <w:t xml:space="preserve">In the </w:t>
      </w:r>
      <w:r w:rsidRPr="00E6516F">
        <w:t>SDS SIGNALLING PAYLOAD</w:t>
      </w:r>
      <w:r w:rsidRPr="00E6516F">
        <w:rPr>
          <w:lang w:eastAsia="ko-KR"/>
        </w:rPr>
        <w:t xml:space="preserve"> </w:t>
      </w:r>
      <w:r w:rsidRPr="00E6516F">
        <w:t>message, the MCData client:</w:t>
      </w:r>
    </w:p>
    <w:p w14:paraId="2723F18A" w14:textId="77777777" w:rsidR="0071087C" w:rsidRPr="00E6516F" w:rsidRDefault="0071087C" w:rsidP="0071087C">
      <w:pPr>
        <w:pStyle w:val="B2"/>
      </w:pPr>
      <w:r w:rsidRPr="00E6516F">
        <w:t>a.</w:t>
      </w:r>
      <w:r w:rsidRPr="00E6516F">
        <w:tab/>
        <w:t>may include and set the Disposition request type IE to:</w:t>
      </w:r>
    </w:p>
    <w:p w14:paraId="28F60B62" w14:textId="77777777" w:rsidR="0071087C" w:rsidRPr="00E6516F" w:rsidRDefault="0071087C" w:rsidP="0071087C">
      <w:pPr>
        <w:pStyle w:val="B3"/>
        <w:rPr>
          <w:lang w:eastAsia="ko-KR"/>
        </w:rPr>
      </w:pPr>
      <w:r w:rsidRPr="00E6516F">
        <w:rPr>
          <w:lang w:eastAsia="ko-KR"/>
        </w:rPr>
        <w:t>i.</w:t>
      </w:r>
      <w:r w:rsidRPr="00E6516F">
        <w:rPr>
          <w:lang w:eastAsia="ko-KR"/>
        </w:rPr>
        <w:tab/>
        <w:t>"DELIVERY", if only delivery disposition is requested;</w:t>
      </w:r>
    </w:p>
    <w:p w14:paraId="021F76B0" w14:textId="77777777" w:rsidR="0071087C" w:rsidRPr="00E6516F" w:rsidRDefault="0071087C" w:rsidP="0071087C">
      <w:pPr>
        <w:pStyle w:val="B3"/>
        <w:rPr>
          <w:lang w:eastAsia="ko-KR"/>
        </w:rPr>
      </w:pPr>
      <w:r w:rsidRPr="00E6516F">
        <w:rPr>
          <w:lang w:eastAsia="ko-KR"/>
        </w:rPr>
        <w:t>ii.</w:t>
      </w:r>
      <w:r w:rsidRPr="00E6516F">
        <w:rPr>
          <w:lang w:eastAsia="ko-KR"/>
        </w:rPr>
        <w:tab/>
        <w:t>"READ", if only read disposition is requested; or</w:t>
      </w:r>
    </w:p>
    <w:p w14:paraId="0C18E760" w14:textId="77777777" w:rsidR="0071087C" w:rsidRPr="00E6516F" w:rsidRDefault="0071087C" w:rsidP="0071087C">
      <w:pPr>
        <w:pStyle w:val="B3"/>
        <w:rPr>
          <w:lang w:eastAsia="ko-KR"/>
        </w:rPr>
      </w:pPr>
      <w:r w:rsidRPr="00E6516F">
        <w:rPr>
          <w:lang w:eastAsia="ko-KR"/>
        </w:rPr>
        <w:t>iii.</w:t>
      </w:r>
      <w:r w:rsidRPr="00E6516F">
        <w:rPr>
          <w:lang w:eastAsia="ko-KR"/>
        </w:rPr>
        <w:tab/>
        <w:t>"DELIVERY AND READ", if both delivery and read dispositions are requested;</w:t>
      </w:r>
    </w:p>
    <w:p w14:paraId="32711283" w14:textId="77777777" w:rsidR="0071087C" w:rsidRPr="00E6516F" w:rsidRDefault="0071087C" w:rsidP="0071087C">
      <w:pPr>
        <w:pStyle w:val="B2"/>
      </w:pPr>
      <w:r w:rsidRPr="00E6516F">
        <w:t>b.</w:t>
      </w:r>
      <w:r w:rsidRPr="00E6516F">
        <w:tab/>
        <w:t>shall set Date and time IE to current UTC time;</w:t>
      </w:r>
    </w:p>
    <w:p w14:paraId="36E004BF" w14:textId="77777777" w:rsidR="0071087C" w:rsidRPr="00E6516F" w:rsidRDefault="0071087C" w:rsidP="0071087C">
      <w:pPr>
        <w:pStyle w:val="B2"/>
      </w:pPr>
      <w:r w:rsidRPr="00E6516F">
        <w:t>c.</w:t>
      </w:r>
      <w:r w:rsidRPr="00E6516F">
        <w:tab/>
        <w:t xml:space="preserve">shall set Conversation ID IE to a </w:t>
      </w:r>
      <w:r w:rsidRPr="00E6516F">
        <w:rPr>
          <w:lang w:eastAsia="ko-KR"/>
        </w:rPr>
        <w:t>universally</w:t>
      </w:r>
      <w:r w:rsidRPr="00E6516F">
        <w:t xml:space="preserve"> unique message ID generated as per IETF RFC 4122 [10];</w:t>
      </w:r>
    </w:p>
    <w:p w14:paraId="4B22E3D2" w14:textId="77777777" w:rsidR="0071087C" w:rsidRPr="00E6516F" w:rsidRDefault="0071087C" w:rsidP="0071087C">
      <w:pPr>
        <w:pStyle w:val="B2"/>
      </w:pPr>
      <w:r w:rsidRPr="00E6516F">
        <w:t>d.</w:t>
      </w:r>
      <w:r w:rsidRPr="00E6516F">
        <w:tab/>
        <w:t xml:space="preserve">shall set Message ID IE to a </w:t>
      </w:r>
      <w:r w:rsidRPr="00E6516F">
        <w:rPr>
          <w:lang w:eastAsia="ko-KR"/>
        </w:rPr>
        <w:t>universally</w:t>
      </w:r>
      <w:r w:rsidRPr="00E6516F">
        <w:t xml:space="preserve"> unique message ID generated as per IETF RFC 4122 [10];</w:t>
      </w:r>
    </w:p>
    <w:p w14:paraId="148ADBF0" w14:textId="77777777" w:rsidR="0071087C" w:rsidRPr="00E6516F" w:rsidRDefault="0071087C" w:rsidP="0071087C">
      <w:pPr>
        <w:pStyle w:val="B2"/>
      </w:pPr>
      <w:r w:rsidRPr="00E6516F">
        <w:t>e.</w:t>
      </w:r>
      <w:r w:rsidRPr="00E6516F">
        <w:tab/>
        <w:t>if indicated that the SDS message is in reply to another SDS message then, shall include the Reply ID IE set to the message identifier of the indicated SDS message; and</w:t>
      </w:r>
    </w:p>
    <w:p w14:paraId="2E244833" w14:textId="77777777" w:rsidR="0071087C" w:rsidRPr="00E6516F" w:rsidRDefault="0071087C" w:rsidP="0071087C">
      <w:pPr>
        <w:pStyle w:val="B2"/>
      </w:pPr>
      <w:r w:rsidRPr="00E6516F">
        <w:t>f.</w:t>
      </w:r>
      <w:r w:rsidRPr="00E6516F">
        <w:tab/>
        <w:t>if indicated that the target recipient of the SDS message is an application then, shall set Application Identifier IE to the application identifier.</w:t>
      </w:r>
    </w:p>
    <w:p w14:paraId="40F2A757" w14:textId="77777777" w:rsidR="0071087C" w:rsidRPr="00E6516F" w:rsidRDefault="0071087C" w:rsidP="0071087C">
      <w:r w:rsidRPr="00E6516F">
        <w:t>[TS 24.582, clause 6.1.1.2.3]</w:t>
      </w:r>
    </w:p>
    <w:p w14:paraId="380A9424" w14:textId="77777777" w:rsidR="0071087C" w:rsidRPr="00E6516F" w:rsidRDefault="0071087C" w:rsidP="0071087C">
      <w:r w:rsidRPr="00E6516F">
        <w:t>In order to generate SDS data payload, the MCData client:</w:t>
      </w:r>
    </w:p>
    <w:p w14:paraId="08E1F343" w14:textId="77777777" w:rsidR="0071087C" w:rsidRPr="00E6516F" w:rsidRDefault="0071087C" w:rsidP="0071087C">
      <w:pPr>
        <w:pStyle w:val="B10"/>
      </w:pPr>
      <w:r w:rsidRPr="00E6516F">
        <w:t>1.</w:t>
      </w:r>
      <w:r w:rsidRPr="00E6516F">
        <w:tab/>
        <w:t>shall generate a DATA PAYLOAD message as specified in 3GPP TS 24.282 [8]; and</w:t>
      </w:r>
    </w:p>
    <w:p w14:paraId="5F3DFE12" w14:textId="77777777" w:rsidR="0071087C" w:rsidRPr="00E6516F" w:rsidRDefault="0071087C" w:rsidP="0071087C">
      <w:pPr>
        <w:pStyle w:val="B10"/>
      </w:pPr>
      <w:r w:rsidRPr="00E6516F">
        <w:t>2.</w:t>
      </w:r>
      <w:r w:rsidRPr="00E6516F">
        <w:tab/>
        <w:t>shall include the DATA PAYLOAD message in an application/vnd.3gpp.mcdata-payload MIME body as specified in 3GPP TS 24.282 [8].</w:t>
      </w:r>
    </w:p>
    <w:p w14:paraId="6848E33C" w14:textId="77777777" w:rsidR="0071087C" w:rsidRPr="00E6516F" w:rsidRDefault="0071087C" w:rsidP="0071087C">
      <w:r w:rsidRPr="00E6516F">
        <w:t>When generating a DATA PAYLOAD message, the MCData client:</w:t>
      </w:r>
    </w:p>
    <w:p w14:paraId="4F4267D0" w14:textId="77777777" w:rsidR="0071087C" w:rsidRPr="00E6516F" w:rsidRDefault="0071087C" w:rsidP="0071087C">
      <w:pPr>
        <w:pStyle w:val="B10"/>
      </w:pPr>
      <w:r w:rsidRPr="00E6516F">
        <w:t>1.</w:t>
      </w:r>
      <w:r w:rsidRPr="00E6516F">
        <w:tab/>
        <w:t>shall generate a SDS DATA PAYLOAD</w:t>
      </w:r>
      <w:r w:rsidRPr="00E6516F">
        <w:rPr>
          <w:lang w:eastAsia="ko-KR"/>
        </w:rPr>
        <w:t xml:space="preserve"> message</w:t>
      </w:r>
      <w:r w:rsidRPr="00E6516F">
        <w:t xml:space="preserve"> as defined in 3GPP TS 24.282 [8]. </w:t>
      </w:r>
      <w:r w:rsidRPr="00E6516F">
        <w:rPr>
          <w:lang w:eastAsia="ko-KR"/>
        </w:rPr>
        <w:t xml:space="preserve">In the </w:t>
      </w:r>
      <w:r w:rsidRPr="00E6516F">
        <w:t>SDS DATA PAYLOAD</w:t>
      </w:r>
      <w:r w:rsidRPr="00E6516F">
        <w:rPr>
          <w:lang w:eastAsia="ko-KR"/>
        </w:rPr>
        <w:t xml:space="preserve"> </w:t>
      </w:r>
      <w:r w:rsidRPr="00E6516F">
        <w:t>message, the MCData client:</w:t>
      </w:r>
    </w:p>
    <w:p w14:paraId="4195696F" w14:textId="77777777" w:rsidR="0071087C" w:rsidRPr="00E6516F" w:rsidRDefault="0071087C" w:rsidP="0071087C">
      <w:pPr>
        <w:pStyle w:val="B2"/>
      </w:pPr>
      <w:r w:rsidRPr="00E6516F">
        <w:t>a.</w:t>
      </w:r>
      <w:r w:rsidRPr="00E6516F">
        <w:tab/>
        <w:t>shall set Number of payloads IE to the total number of payloads being sent; and</w:t>
      </w:r>
    </w:p>
    <w:p w14:paraId="1BFA9D1F" w14:textId="77777777" w:rsidR="0071087C" w:rsidRPr="00E6516F" w:rsidRDefault="0071087C" w:rsidP="0071087C">
      <w:pPr>
        <w:pStyle w:val="B2"/>
      </w:pPr>
      <w:r w:rsidRPr="00E6516F">
        <w:t>b.</w:t>
      </w:r>
      <w:r w:rsidRPr="00E6516F">
        <w:tab/>
        <w:t xml:space="preserve">for each payload, shall include </w:t>
      </w:r>
      <w:r w:rsidRPr="00E6516F">
        <w:rPr>
          <w:lang w:eastAsia="ko-KR"/>
        </w:rPr>
        <w:t>Payload</w:t>
      </w:r>
      <w:r w:rsidRPr="00E6516F">
        <w:t xml:space="preserve"> IE. In the Payload IE:</w:t>
      </w:r>
    </w:p>
    <w:p w14:paraId="786A60E9" w14:textId="77777777" w:rsidR="0071087C" w:rsidRPr="00E6516F" w:rsidRDefault="0071087C" w:rsidP="0071087C">
      <w:pPr>
        <w:pStyle w:val="B3"/>
      </w:pPr>
      <w:r w:rsidRPr="00E6516F">
        <w:t>i.</w:t>
      </w:r>
      <w:r w:rsidRPr="00E6516F">
        <w:tab/>
        <w:t>shall set Payload content type to "TEXT", or "BINARY", or "HYPERLINKS", or "LOCATION" according to the payload type; and</w:t>
      </w:r>
    </w:p>
    <w:p w14:paraId="2414C2C2" w14:textId="77777777" w:rsidR="0071087C" w:rsidRPr="00E6516F" w:rsidRDefault="0071087C" w:rsidP="0071087C">
      <w:pPr>
        <w:pStyle w:val="B3"/>
      </w:pPr>
      <w:r w:rsidRPr="00E6516F">
        <w:t>ii.</w:t>
      </w:r>
      <w:r w:rsidRPr="00E6516F">
        <w:tab/>
        <w:t>shall set Payload data IE to actual payload.</w:t>
      </w:r>
    </w:p>
    <w:p w14:paraId="4B80468C" w14:textId="77777777" w:rsidR="0071087C" w:rsidRPr="00E6516F" w:rsidRDefault="0071087C" w:rsidP="0071087C">
      <w:r w:rsidRPr="00E6516F">
        <w:t>[TS 24.582, clause 6.1.1.2.4]</w:t>
      </w:r>
    </w:p>
    <w:p w14:paraId="131F39EF" w14:textId="77777777" w:rsidR="0071087C" w:rsidRPr="00E6516F" w:rsidRDefault="0071087C" w:rsidP="0071087C">
      <w:r w:rsidRPr="00E6516F">
        <w:t>The MCData client shall take the procedures in subclause 6.4.1 into consideration when generating MSRP SEND messages.</w:t>
      </w:r>
    </w:p>
    <w:p w14:paraId="2FFE4DD5" w14:textId="77777777" w:rsidR="0071087C" w:rsidRPr="00E6516F" w:rsidRDefault="0071087C" w:rsidP="0071087C">
      <w:r w:rsidRPr="00E6516F">
        <w:t>The MCData client shall generate MSRP SEND for SDS message requests according to IETF RFC 4975 [11].</w:t>
      </w:r>
    </w:p>
    <w:p w14:paraId="49FCAD35" w14:textId="77777777" w:rsidR="0071087C" w:rsidRPr="00E6516F" w:rsidRDefault="0071087C" w:rsidP="0071087C">
      <w:r w:rsidRPr="00E6516F">
        <w:t xml:space="preserve">When generating an MSRP SEND for SDS message request containing an SDS SIGNALLING PAYLOAD message and an SDS DATA PAYLOAD message, the MCData client </w:t>
      </w:r>
    </w:p>
    <w:p w14:paraId="7D8DB95E" w14:textId="77777777" w:rsidR="0071087C" w:rsidRPr="00E6516F" w:rsidRDefault="0071087C" w:rsidP="0071087C">
      <w:pPr>
        <w:pStyle w:val="B10"/>
      </w:pPr>
      <w:r w:rsidRPr="00E6516F">
        <w:t>1.</w:t>
      </w:r>
      <w:r w:rsidRPr="00E6516F">
        <w:tab/>
        <w:t>shall set To-Path header according to the MSRP URI(s) received in the answer SDP;</w:t>
      </w:r>
    </w:p>
    <w:p w14:paraId="410D59AA" w14:textId="77777777" w:rsidR="0071087C" w:rsidRPr="00E6516F" w:rsidRDefault="0071087C" w:rsidP="0071087C">
      <w:pPr>
        <w:pStyle w:val="B10"/>
      </w:pPr>
      <w:r w:rsidRPr="00E6516F">
        <w:t>2.</w:t>
      </w:r>
      <w:r w:rsidRPr="00E6516F">
        <w:tab/>
      </w:r>
      <w:r w:rsidRPr="00E6516F">
        <w:rPr>
          <w:rFonts w:eastAsia="Calibri"/>
        </w:rPr>
        <w:t>shall set the first content type as Content-Type = "</w:t>
      </w:r>
      <w:r w:rsidRPr="00E6516F">
        <w:t>application/vnd.3gpp.mcdata-signalling</w:t>
      </w:r>
      <w:r w:rsidRPr="00E6516F">
        <w:rPr>
          <w:rFonts w:eastAsia="Calibri"/>
        </w:rPr>
        <w:t>"</w:t>
      </w:r>
      <w:r w:rsidRPr="00E6516F">
        <w:t>;</w:t>
      </w:r>
    </w:p>
    <w:p w14:paraId="383594D1" w14:textId="77777777" w:rsidR="0071087C" w:rsidRPr="00E6516F" w:rsidRDefault="0071087C" w:rsidP="0071087C">
      <w:pPr>
        <w:pStyle w:val="B10"/>
      </w:pPr>
      <w:r w:rsidRPr="00E6516F">
        <w:t>3.</w:t>
      </w:r>
      <w:r w:rsidRPr="00E6516F">
        <w:tab/>
      </w:r>
      <w:r w:rsidRPr="00E6516F">
        <w:rPr>
          <w:rFonts w:ascii="TimesNewRoman" w:eastAsia="Calibri" w:hAnsi="TimesNewRoman" w:cs="TimesNewRoman"/>
        </w:rPr>
        <w:t xml:space="preserve">shall set the first body of the MSRP SEND request to the generated </w:t>
      </w:r>
      <w:r w:rsidRPr="00E6516F">
        <w:t>SDS SIGNALLING PAYLOAD</w:t>
      </w:r>
      <w:r w:rsidRPr="00E6516F">
        <w:rPr>
          <w:lang w:eastAsia="ko-KR"/>
        </w:rPr>
        <w:t xml:space="preserve"> message</w:t>
      </w:r>
      <w:r w:rsidRPr="00E6516F">
        <w:t>;</w:t>
      </w:r>
    </w:p>
    <w:p w14:paraId="7A9AE965" w14:textId="77777777" w:rsidR="0071087C" w:rsidRPr="00E6516F" w:rsidRDefault="0071087C" w:rsidP="0071087C">
      <w:pPr>
        <w:pStyle w:val="B10"/>
      </w:pPr>
      <w:r w:rsidRPr="00E6516F">
        <w:t>4.</w:t>
      </w:r>
      <w:r w:rsidRPr="00E6516F">
        <w:tab/>
        <w:t>shall set the second Content-Type as "application/vnd.3gpp.mcdata-payload"; and</w:t>
      </w:r>
    </w:p>
    <w:p w14:paraId="23F8AEDF" w14:textId="77777777" w:rsidR="0071087C" w:rsidRPr="00E6516F" w:rsidRDefault="0071087C" w:rsidP="0071087C">
      <w:pPr>
        <w:pStyle w:val="B10"/>
      </w:pPr>
      <w:r w:rsidRPr="00E6516F">
        <w:t>5.</w:t>
      </w:r>
      <w:r w:rsidRPr="00E6516F">
        <w:tab/>
      </w:r>
      <w:r w:rsidRPr="00E6516F">
        <w:rPr>
          <w:rFonts w:ascii="TimesNewRoman" w:eastAsia="Calibri" w:hAnsi="TimesNewRoman" w:cs="TimesNewRoman"/>
        </w:rPr>
        <w:t xml:space="preserve">shall set the second body of the MSRP SEND request to the generated </w:t>
      </w:r>
      <w:r w:rsidRPr="00E6516F">
        <w:t xml:space="preserve">SDS DATA PAYLOAD </w:t>
      </w:r>
      <w:r w:rsidRPr="00E6516F">
        <w:rPr>
          <w:lang w:eastAsia="ko-KR"/>
        </w:rPr>
        <w:t>message</w:t>
      </w:r>
      <w:r w:rsidRPr="00E6516F">
        <w:t>.</w:t>
      </w:r>
    </w:p>
    <w:p w14:paraId="16595923" w14:textId="77777777" w:rsidR="0071087C" w:rsidRPr="00E6516F" w:rsidRDefault="0071087C" w:rsidP="0071087C">
      <w:r w:rsidRPr="00E6516F">
        <w:t>When generating an MSRP SEND for SDS message request containing only an SDS DATA PAYLOAD message, the MCData client:</w:t>
      </w:r>
    </w:p>
    <w:p w14:paraId="7CBD490F" w14:textId="77777777" w:rsidR="0071087C" w:rsidRPr="00E6516F" w:rsidRDefault="0071087C" w:rsidP="0071087C">
      <w:pPr>
        <w:pStyle w:val="B10"/>
      </w:pPr>
      <w:r w:rsidRPr="00E6516F">
        <w:t>1.</w:t>
      </w:r>
      <w:r w:rsidRPr="00E6516F">
        <w:tab/>
        <w:t>shall set To-Path header according to the MSRP URI(s) received in the answer SDP;</w:t>
      </w:r>
    </w:p>
    <w:p w14:paraId="04A8D13E" w14:textId="77777777" w:rsidR="0071087C" w:rsidRPr="00E6516F" w:rsidRDefault="0071087C" w:rsidP="0071087C">
      <w:pPr>
        <w:pStyle w:val="B10"/>
      </w:pPr>
      <w:r w:rsidRPr="00E6516F">
        <w:t>2.</w:t>
      </w:r>
      <w:r w:rsidRPr="00E6516F">
        <w:tab/>
        <w:t>shall set the Content-Type as "application/vnd.3gpp.mcdata-payload"; and</w:t>
      </w:r>
    </w:p>
    <w:p w14:paraId="5B6FF6B0" w14:textId="77777777" w:rsidR="0071087C" w:rsidRPr="00E6516F" w:rsidRDefault="0071087C" w:rsidP="0071087C">
      <w:pPr>
        <w:pStyle w:val="B10"/>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 xml:space="preserve">SDS DATA PAYLOAD </w:t>
      </w:r>
      <w:r w:rsidRPr="00E6516F">
        <w:rPr>
          <w:lang w:eastAsia="ko-KR"/>
        </w:rPr>
        <w:t>message</w:t>
      </w:r>
      <w:r w:rsidRPr="00E6516F">
        <w:t>.</w:t>
      </w:r>
    </w:p>
    <w:p w14:paraId="71579C7F" w14:textId="77777777" w:rsidR="0071087C" w:rsidRPr="00E6516F" w:rsidRDefault="0071087C" w:rsidP="0071087C">
      <w:r w:rsidRPr="00E6516F">
        <w:t>When generating an MSRP SEND for SDS message request containing only an SDS SIGNALLING PAYLOAD, the MCData client.</w:t>
      </w:r>
    </w:p>
    <w:p w14:paraId="491B96D1" w14:textId="77777777" w:rsidR="0071087C" w:rsidRPr="00E6516F" w:rsidRDefault="0071087C" w:rsidP="0071087C">
      <w:pPr>
        <w:pStyle w:val="B10"/>
      </w:pPr>
      <w:r w:rsidRPr="00E6516F">
        <w:t>1.</w:t>
      </w:r>
      <w:r w:rsidRPr="00E6516F">
        <w:tab/>
        <w:t>shall set To-Path header according to the MSRP URI(s) received in the answer SDP;</w:t>
      </w:r>
    </w:p>
    <w:p w14:paraId="4275B24F" w14:textId="77777777" w:rsidR="0071087C" w:rsidRPr="00E6516F" w:rsidRDefault="0071087C" w:rsidP="0071087C">
      <w:pPr>
        <w:pStyle w:val="B10"/>
      </w:pPr>
      <w:r w:rsidRPr="00E6516F">
        <w:t>2.</w:t>
      </w:r>
      <w:r w:rsidRPr="00E6516F">
        <w:tab/>
        <w:t>shall set the Content-Type as "application/vnd.3gpp.mcdata-signalling"; and</w:t>
      </w:r>
    </w:p>
    <w:p w14:paraId="38464722" w14:textId="77777777" w:rsidR="0071087C" w:rsidRPr="00E6516F" w:rsidRDefault="0071087C" w:rsidP="0071087C">
      <w:pPr>
        <w:pStyle w:val="B10"/>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 xml:space="preserve">SDS SIGNALLING PAYLOAD </w:t>
      </w:r>
      <w:r w:rsidRPr="00E6516F">
        <w:rPr>
          <w:lang w:eastAsia="ko-KR"/>
        </w:rPr>
        <w:t>message</w:t>
      </w:r>
      <w:r w:rsidRPr="00E6516F">
        <w:t>.</w:t>
      </w:r>
    </w:p>
    <w:p w14:paraId="7B23B34C" w14:textId="77777777" w:rsidR="0071087C" w:rsidRPr="00E6516F" w:rsidRDefault="0071087C" w:rsidP="0071087C">
      <w:pPr>
        <w:pStyle w:val="H6"/>
      </w:pPr>
      <w:bookmarkStart w:id="540" w:name="_Toc52782341"/>
      <w:bookmarkStart w:id="541" w:name="_Toc52782952"/>
      <w:bookmarkStart w:id="542" w:name="_Toc59042821"/>
      <w:r w:rsidRPr="00E6516F">
        <w:t>6.1.5.3</w:t>
      </w:r>
      <w:r w:rsidRPr="00E6516F">
        <w:tab/>
        <w:t>Test description</w:t>
      </w:r>
      <w:bookmarkEnd w:id="540"/>
      <w:bookmarkEnd w:id="541"/>
      <w:bookmarkEnd w:id="542"/>
    </w:p>
    <w:p w14:paraId="23A2638C" w14:textId="77777777" w:rsidR="0071087C" w:rsidRPr="00E6516F" w:rsidRDefault="0071087C" w:rsidP="0071087C">
      <w:pPr>
        <w:pStyle w:val="H6"/>
      </w:pPr>
      <w:bookmarkStart w:id="543" w:name="_Toc52782342"/>
      <w:bookmarkStart w:id="544" w:name="_Toc52782953"/>
      <w:bookmarkStart w:id="545" w:name="_Toc59042822"/>
      <w:r w:rsidRPr="00E6516F">
        <w:t>6.1.5.3.1</w:t>
      </w:r>
      <w:r w:rsidRPr="00E6516F">
        <w:tab/>
        <w:t>Pre-test conditions</w:t>
      </w:r>
      <w:bookmarkEnd w:id="543"/>
      <w:bookmarkEnd w:id="544"/>
      <w:bookmarkEnd w:id="545"/>
    </w:p>
    <w:p w14:paraId="27D1ABEE" w14:textId="77777777" w:rsidR="0071087C" w:rsidRPr="00E6516F" w:rsidRDefault="0071087C" w:rsidP="0071087C">
      <w:pPr>
        <w:pStyle w:val="H6"/>
      </w:pPr>
      <w:r w:rsidRPr="00E6516F">
        <w:t>System Simulator:</w:t>
      </w:r>
    </w:p>
    <w:p w14:paraId="31BD9A89" w14:textId="77777777" w:rsidR="0071087C" w:rsidRPr="00E6516F" w:rsidRDefault="0071087C" w:rsidP="0071087C">
      <w:pPr>
        <w:pStyle w:val="B10"/>
      </w:pPr>
      <w:r w:rsidRPr="00E6516F">
        <w:t>-</w:t>
      </w:r>
      <w:r w:rsidRPr="00E6516F">
        <w:tab/>
        <w:t>SS (MCDATA Server)</w:t>
      </w:r>
    </w:p>
    <w:p w14:paraId="51DE41C6"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68E381F" w14:textId="77777777" w:rsidR="0071087C" w:rsidRPr="00E6516F" w:rsidRDefault="0071087C" w:rsidP="0071087C">
      <w:pPr>
        <w:pStyle w:val="H6"/>
      </w:pPr>
      <w:r w:rsidRPr="00E6516F">
        <w:t>IUT:</w:t>
      </w:r>
    </w:p>
    <w:p w14:paraId="290BEC62" w14:textId="77777777" w:rsidR="0071087C" w:rsidRPr="00E6516F" w:rsidRDefault="0071087C" w:rsidP="0071087C">
      <w:pPr>
        <w:pStyle w:val="B10"/>
      </w:pPr>
      <w:r w:rsidRPr="00E6516F">
        <w:t>-</w:t>
      </w:r>
      <w:r w:rsidRPr="00E6516F">
        <w:tab/>
        <w:t>UE (MCDATA Client)</w:t>
      </w:r>
    </w:p>
    <w:p w14:paraId="49782D63" w14:textId="77777777" w:rsidR="0071087C" w:rsidRPr="00E6516F" w:rsidRDefault="0071087C" w:rsidP="0071087C">
      <w:pPr>
        <w:pStyle w:val="B10"/>
      </w:pPr>
      <w:r w:rsidRPr="00E6516F">
        <w:t>-</w:t>
      </w:r>
      <w:r w:rsidRPr="00E6516F">
        <w:tab/>
        <w:t>The test USIM set as defined in TS 36.579-1 [2], subclause 5.5.10 is inserted.</w:t>
      </w:r>
    </w:p>
    <w:p w14:paraId="0E8BB8B2" w14:textId="77777777" w:rsidR="0071087C" w:rsidRPr="00E6516F" w:rsidRDefault="0071087C" w:rsidP="0071087C">
      <w:pPr>
        <w:pStyle w:val="H6"/>
      </w:pPr>
      <w:r w:rsidRPr="00E6516F">
        <w:t>Preamble:</w:t>
      </w:r>
    </w:p>
    <w:p w14:paraId="21394DB9" w14:textId="77777777" w:rsidR="0071087C" w:rsidRPr="00E6516F" w:rsidRDefault="0071087C" w:rsidP="004312E8">
      <w:pPr>
        <w:pStyle w:val="B10"/>
      </w:pPr>
      <w:r w:rsidRPr="00E6516F">
        <w:t>-</w:t>
      </w:r>
      <w:r w:rsidRPr="00E6516F">
        <w:tab/>
        <w:t>The &lt;max-payload-size-sds-cplane-bytes&gt; element of the MCData Service Configuration document shall be set to 0 to force the MCData Client to send the data using the media plane.</w:t>
      </w:r>
    </w:p>
    <w:p w14:paraId="2E676981"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504755A6"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5BADAEB3" w14:textId="77777777" w:rsidR="0071087C" w:rsidRPr="00E6516F" w:rsidRDefault="0071087C" w:rsidP="0071087C">
      <w:pPr>
        <w:pStyle w:val="B10"/>
      </w:pPr>
      <w:r w:rsidRPr="00E6516F">
        <w:t>-</w:t>
      </w:r>
      <w:r w:rsidRPr="00E6516F">
        <w:tab/>
        <w:t>UE States at the end of the preamble</w:t>
      </w:r>
    </w:p>
    <w:p w14:paraId="3113EA5C" w14:textId="77777777" w:rsidR="0071087C" w:rsidRPr="00E6516F" w:rsidRDefault="0071087C" w:rsidP="0071087C">
      <w:pPr>
        <w:pStyle w:val="B2"/>
      </w:pPr>
      <w:r w:rsidRPr="00E6516F">
        <w:t>-</w:t>
      </w:r>
      <w:r w:rsidRPr="00E6516F">
        <w:tab/>
        <w:t>The UE is in E-UTRA Registered, Idle Mode state.</w:t>
      </w:r>
    </w:p>
    <w:p w14:paraId="6412A363"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3A12F03F" w14:textId="77777777" w:rsidR="0071087C" w:rsidRPr="00E6516F" w:rsidRDefault="0071087C" w:rsidP="0071087C">
      <w:pPr>
        <w:pStyle w:val="H6"/>
      </w:pPr>
      <w:bookmarkStart w:id="546" w:name="_Toc52782343"/>
      <w:bookmarkStart w:id="547" w:name="_Toc52782954"/>
      <w:bookmarkStart w:id="548" w:name="_Toc59042823"/>
      <w:r w:rsidRPr="00E6516F">
        <w:t>6.1.5.3.2</w:t>
      </w:r>
      <w:r w:rsidRPr="00E6516F">
        <w:tab/>
        <w:t>Test procedure sequence</w:t>
      </w:r>
      <w:bookmarkEnd w:id="546"/>
      <w:bookmarkEnd w:id="547"/>
      <w:bookmarkEnd w:id="548"/>
    </w:p>
    <w:p w14:paraId="03976E37" w14:textId="77777777" w:rsidR="0071087C" w:rsidRPr="00E6516F" w:rsidRDefault="0071087C" w:rsidP="0071087C">
      <w:pPr>
        <w:pStyle w:val="TH"/>
      </w:pPr>
      <w:r w:rsidRPr="00E6516F">
        <w:t>Table 6.1.5.3.2-1: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496DCA9D" w14:textId="77777777" w:rsidTr="00174677">
        <w:tc>
          <w:tcPr>
            <w:tcW w:w="648" w:type="dxa"/>
            <w:tcBorders>
              <w:bottom w:val="nil"/>
            </w:tcBorders>
          </w:tcPr>
          <w:p w14:paraId="636BF8D6" w14:textId="77777777" w:rsidR="0071087C" w:rsidRPr="00E6516F" w:rsidRDefault="0071087C" w:rsidP="00174677">
            <w:pPr>
              <w:pStyle w:val="TAH"/>
            </w:pPr>
            <w:r w:rsidRPr="00E6516F">
              <w:t>St</w:t>
            </w:r>
          </w:p>
        </w:tc>
        <w:tc>
          <w:tcPr>
            <w:tcW w:w="3969" w:type="dxa"/>
            <w:tcBorders>
              <w:bottom w:val="nil"/>
            </w:tcBorders>
          </w:tcPr>
          <w:p w14:paraId="4036272C" w14:textId="77777777" w:rsidR="0071087C" w:rsidRPr="00E6516F" w:rsidRDefault="0071087C" w:rsidP="00174677">
            <w:pPr>
              <w:pStyle w:val="TAH"/>
            </w:pPr>
            <w:r w:rsidRPr="00E6516F">
              <w:t>Procedure</w:t>
            </w:r>
          </w:p>
        </w:tc>
        <w:tc>
          <w:tcPr>
            <w:tcW w:w="3686" w:type="dxa"/>
            <w:gridSpan w:val="2"/>
          </w:tcPr>
          <w:p w14:paraId="78899F5E" w14:textId="77777777" w:rsidR="0071087C" w:rsidRPr="00E6516F" w:rsidRDefault="0071087C" w:rsidP="00174677">
            <w:pPr>
              <w:pStyle w:val="TAH"/>
            </w:pPr>
            <w:r w:rsidRPr="00E6516F">
              <w:t>Message Sequence</w:t>
            </w:r>
          </w:p>
        </w:tc>
        <w:tc>
          <w:tcPr>
            <w:tcW w:w="567" w:type="dxa"/>
            <w:tcBorders>
              <w:bottom w:val="nil"/>
            </w:tcBorders>
          </w:tcPr>
          <w:p w14:paraId="52B3D7ED" w14:textId="77777777" w:rsidR="0071087C" w:rsidRPr="00E6516F" w:rsidRDefault="0071087C" w:rsidP="00174677">
            <w:pPr>
              <w:pStyle w:val="TAH"/>
            </w:pPr>
            <w:r w:rsidRPr="00E6516F">
              <w:t>TP</w:t>
            </w:r>
          </w:p>
        </w:tc>
        <w:tc>
          <w:tcPr>
            <w:tcW w:w="892" w:type="dxa"/>
            <w:tcBorders>
              <w:bottom w:val="nil"/>
            </w:tcBorders>
          </w:tcPr>
          <w:p w14:paraId="586F85D3" w14:textId="77777777" w:rsidR="0071087C" w:rsidRPr="00E6516F" w:rsidRDefault="0071087C" w:rsidP="00174677">
            <w:pPr>
              <w:pStyle w:val="TAH"/>
            </w:pPr>
            <w:r w:rsidRPr="00E6516F">
              <w:t>Verdict</w:t>
            </w:r>
          </w:p>
        </w:tc>
      </w:tr>
      <w:tr w:rsidR="0071087C" w:rsidRPr="00E6516F" w14:paraId="140AB897" w14:textId="77777777" w:rsidTr="00174677">
        <w:tc>
          <w:tcPr>
            <w:tcW w:w="648" w:type="dxa"/>
            <w:tcBorders>
              <w:top w:val="nil"/>
            </w:tcBorders>
          </w:tcPr>
          <w:p w14:paraId="1402D682" w14:textId="77777777" w:rsidR="0071087C" w:rsidRPr="00E6516F" w:rsidRDefault="0071087C" w:rsidP="00174677">
            <w:pPr>
              <w:pStyle w:val="TAH"/>
            </w:pPr>
          </w:p>
        </w:tc>
        <w:tc>
          <w:tcPr>
            <w:tcW w:w="3969" w:type="dxa"/>
            <w:tcBorders>
              <w:top w:val="nil"/>
            </w:tcBorders>
          </w:tcPr>
          <w:p w14:paraId="4BEBFB2A" w14:textId="77777777" w:rsidR="0071087C" w:rsidRPr="00E6516F" w:rsidRDefault="0071087C" w:rsidP="00174677">
            <w:pPr>
              <w:pStyle w:val="TAH"/>
            </w:pPr>
          </w:p>
        </w:tc>
        <w:tc>
          <w:tcPr>
            <w:tcW w:w="709" w:type="dxa"/>
          </w:tcPr>
          <w:p w14:paraId="370F4E1A" w14:textId="77777777" w:rsidR="0071087C" w:rsidRPr="00E6516F" w:rsidRDefault="0071087C" w:rsidP="00174677">
            <w:pPr>
              <w:pStyle w:val="TAH"/>
            </w:pPr>
            <w:r w:rsidRPr="00E6516F">
              <w:t>U - S</w:t>
            </w:r>
          </w:p>
        </w:tc>
        <w:tc>
          <w:tcPr>
            <w:tcW w:w="2977" w:type="dxa"/>
          </w:tcPr>
          <w:p w14:paraId="61341F19" w14:textId="77777777" w:rsidR="0071087C" w:rsidRPr="00E6516F" w:rsidRDefault="0071087C" w:rsidP="00174677">
            <w:pPr>
              <w:pStyle w:val="TAH"/>
            </w:pPr>
            <w:r w:rsidRPr="00E6516F">
              <w:t>Message</w:t>
            </w:r>
          </w:p>
        </w:tc>
        <w:tc>
          <w:tcPr>
            <w:tcW w:w="567" w:type="dxa"/>
            <w:tcBorders>
              <w:top w:val="nil"/>
            </w:tcBorders>
          </w:tcPr>
          <w:p w14:paraId="2799F240" w14:textId="77777777" w:rsidR="0071087C" w:rsidRPr="00E6516F" w:rsidRDefault="0071087C" w:rsidP="00174677">
            <w:pPr>
              <w:pStyle w:val="TAH"/>
            </w:pPr>
          </w:p>
        </w:tc>
        <w:tc>
          <w:tcPr>
            <w:tcW w:w="892" w:type="dxa"/>
            <w:tcBorders>
              <w:top w:val="nil"/>
            </w:tcBorders>
          </w:tcPr>
          <w:p w14:paraId="57EF57DE" w14:textId="77777777" w:rsidR="0071087C" w:rsidRPr="00E6516F" w:rsidRDefault="0071087C" w:rsidP="00174677">
            <w:pPr>
              <w:pStyle w:val="TAH"/>
            </w:pPr>
          </w:p>
        </w:tc>
      </w:tr>
      <w:tr w:rsidR="0071087C" w:rsidRPr="00E6516F" w14:paraId="507AEC3F" w14:textId="77777777" w:rsidTr="00174677">
        <w:tc>
          <w:tcPr>
            <w:tcW w:w="648" w:type="dxa"/>
            <w:shd w:val="clear" w:color="auto" w:fill="auto"/>
          </w:tcPr>
          <w:p w14:paraId="0D63492A" w14:textId="77777777" w:rsidR="0071087C" w:rsidRPr="00E6516F" w:rsidRDefault="0071087C" w:rsidP="00174677">
            <w:pPr>
              <w:pStyle w:val="TAC"/>
            </w:pPr>
            <w:r w:rsidRPr="00E6516F">
              <w:t>1</w:t>
            </w:r>
          </w:p>
        </w:tc>
        <w:tc>
          <w:tcPr>
            <w:tcW w:w="3969" w:type="dxa"/>
            <w:shd w:val="clear" w:color="auto" w:fill="auto"/>
          </w:tcPr>
          <w:p w14:paraId="34FA86F5" w14:textId="77777777" w:rsidR="0071087C" w:rsidRPr="00E6516F" w:rsidRDefault="0071087C" w:rsidP="00174677">
            <w:pPr>
              <w:pStyle w:val="TAL"/>
            </w:pPr>
            <w:r w:rsidRPr="00E6516F">
              <w:t>Make the MCData User request to send a one-to-one standalone SDS message with disposition request "</w:t>
            </w:r>
            <w:r w:rsidRPr="00E6516F">
              <w:rPr>
                <w:b/>
                <w:bCs/>
              </w:rPr>
              <w:t>DELIVERY</w:t>
            </w:r>
            <w:r w:rsidRPr="00E6516F">
              <w:t>".</w:t>
            </w:r>
          </w:p>
          <w:p w14:paraId="0A182F69" w14:textId="77777777" w:rsidR="0071087C" w:rsidRPr="00E6516F" w:rsidRDefault="0071087C" w:rsidP="00174677">
            <w:pPr>
              <w:pStyle w:val="TAL"/>
            </w:pPr>
            <w:r w:rsidRPr="00E6516F">
              <w:t>(NOTE 1)</w:t>
            </w:r>
          </w:p>
        </w:tc>
        <w:tc>
          <w:tcPr>
            <w:tcW w:w="709" w:type="dxa"/>
            <w:shd w:val="clear" w:color="auto" w:fill="auto"/>
          </w:tcPr>
          <w:p w14:paraId="5CDF90C8" w14:textId="77777777" w:rsidR="0071087C" w:rsidRPr="00E6516F" w:rsidRDefault="0071087C" w:rsidP="00174677">
            <w:pPr>
              <w:pStyle w:val="TAC"/>
            </w:pPr>
            <w:r w:rsidRPr="00E6516F">
              <w:t>-</w:t>
            </w:r>
          </w:p>
        </w:tc>
        <w:tc>
          <w:tcPr>
            <w:tcW w:w="2977" w:type="dxa"/>
            <w:shd w:val="clear" w:color="auto" w:fill="auto"/>
          </w:tcPr>
          <w:p w14:paraId="07C226FF" w14:textId="77777777" w:rsidR="0071087C" w:rsidRPr="00E6516F" w:rsidRDefault="0071087C" w:rsidP="00174677">
            <w:pPr>
              <w:pStyle w:val="TAL"/>
            </w:pPr>
            <w:r w:rsidRPr="00E6516F">
              <w:t>-</w:t>
            </w:r>
          </w:p>
        </w:tc>
        <w:tc>
          <w:tcPr>
            <w:tcW w:w="567" w:type="dxa"/>
            <w:shd w:val="clear" w:color="auto" w:fill="auto"/>
          </w:tcPr>
          <w:p w14:paraId="3E5EAC0D" w14:textId="77777777" w:rsidR="0071087C" w:rsidRPr="00E6516F" w:rsidRDefault="0071087C" w:rsidP="00174677">
            <w:pPr>
              <w:pStyle w:val="TAC"/>
            </w:pPr>
            <w:r w:rsidRPr="00E6516F">
              <w:t>-</w:t>
            </w:r>
          </w:p>
        </w:tc>
        <w:tc>
          <w:tcPr>
            <w:tcW w:w="892" w:type="dxa"/>
            <w:shd w:val="clear" w:color="auto" w:fill="auto"/>
          </w:tcPr>
          <w:p w14:paraId="50FB3707" w14:textId="77777777" w:rsidR="0071087C" w:rsidRPr="00E6516F" w:rsidRDefault="0071087C" w:rsidP="00174677">
            <w:pPr>
              <w:pStyle w:val="TAC"/>
            </w:pPr>
            <w:r w:rsidRPr="00E6516F">
              <w:t>-</w:t>
            </w:r>
          </w:p>
        </w:tc>
      </w:tr>
      <w:tr w:rsidR="0071087C" w:rsidRPr="00E6516F" w:rsidDel="006E6A48" w14:paraId="1841D562" w14:textId="77777777" w:rsidTr="00174677">
        <w:tc>
          <w:tcPr>
            <w:tcW w:w="648" w:type="dxa"/>
            <w:shd w:val="clear" w:color="auto" w:fill="auto"/>
          </w:tcPr>
          <w:p w14:paraId="6FDFC8B1" w14:textId="77777777" w:rsidR="0071087C" w:rsidRPr="00E6516F" w:rsidDel="006E6A48" w:rsidRDefault="0071087C" w:rsidP="00174677">
            <w:pPr>
              <w:pStyle w:val="TAC"/>
              <w:rPr>
                <w:rFonts w:cs="Arial"/>
              </w:rPr>
            </w:pPr>
            <w:r w:rsidRPr="00E6516F">
              <w:t>2</w:t>
            </w:r>
          </w:p>
        </w:tc>
        <w:tc>
          <w:tcPr>
            <w:tcW w:w="3969" w:type="dxa"/>
            <w:shd w:val="clear" w:color="auto" w:fill="auto"/>
          </w:tcPr>
          <w:p w14:paraId="772316F9" w14:textId="77777777" w:rsidR="0071087C" w:rsidRPr="00E6516F" w:rsidDel="006E6A48" w:rsidRDefault="0071087C" w:rsidP="00174677">
            <w:pPr>
              <w:pStyle w:val="TAL"/>
            </w:pPr>
            <w:r w:rsidRPr="00E6516F">
              <w:t xml:space="preserve">Check: Does the UE (MCData Client) perform the procedure for </w:t>
            </w:r>
            <w:r w:rsidRPr="00E6516F">
              <w:rPr>
                <w:b/>
                <w:bCs/>
              </w:rPr>
              <w:t xml:space="preserve">CO MCData Call Establishment </w:t>
            </w:r>
            <w:r w:rsidRPr="00E6516F">
              <w:t xml:space="preserve">specified </w:t>
            </w:r>
            <w:bookmarkStart w:id="549" w:name="_Hlk90983199"/>
            <w:r w:rsidRPr="00E6516F">
              <w:t>in TS 36.579-1 [2] Table 5.3C.2.3-1?</w:t>
            </w:r>
            <w:bookmarkEnd w:id="549"/>
          </w:p>
        </w:tc>
        <w:tc>
          <w:tcPr>
            <w:tcW w:w="709" w:type="dxa"/>
            <w:shd w:val="clear" w:color="auto" w:fill="auto"/>
          </w:tcPr>
          <w:p w14:paraId="18354539" w14:textId="77777777" w:rsidR="0071087C" w:rsidRPr="00E6516F" w:rsidDel="006E6A48" w:rsidRDefault="0071087C" w:rsidP="00174677">
            <w:pPr>
              <w:pStyle w:val="TAC"/>
            </w:pPr>
            <w:r w:rsidRPr="00E6516F">
              <w:t>-</w:t>
            </w:r>
          </w:p>
        </w:tc>
        <w:tc>
          <w:tcPr>
            <w:tcW w:w="2977" w:type="dxa"/>
            <w:shd w:val="clear" w:color="auto" w:fill="auto"/>
          </w:tcPr>
          <w:p w14:paraId="4EAD4B70" w14:textId="77777777" w:rsidR="0071087C" w:rsidRPr="00E6516F" w:rsidDel="006E6A48" w:rsidRDefault="0071087C" w:rsidP="00174677">
            <w:pPr>
              <w:pStyle w:val="TAL"/>
            </w:pPr>
            <w:r w:rsidRPr="00E6516F">
              <w:t>-</w:t>
            </w:r>
          </w:p>
        </w:tc>
        <w:tc>
          <w:tcPr>
            <w:tcW w:w="567" w:type="dxa"/>
            <w:shd w:val="clear" w:color="auto" w:fill="auto"/>
          </w:tcPr>
          <w:p w14:paraId="6933D636" w14:textId="77777777" w:rsidR="0071087C" w:rsidRPr="00E6516F" w:rsidDel="006E6A48" w:rsidRDefault="0071087C" w:rsidP="00174677">
            <w:pPr>
              <w:pStyle w:val="TAC"/>
            </w:pPr>
            <w:r w:rsidRPr="00E6516F">
              <w:t>1,2</w:t>
            </w:r>
          </w:p>
        </w:tc>
        <w:tc>
          <w:tcPr>
            <w:tcW w:w="892" w:type="dxa"/>
            <w:shd w:val="clear" w:color="auto" w:fill="auto"/>
          </w:tcPr>
          <w:p w14:paraId="04ADBD3F" w14:textId="77777777" w:rsidR="0071087C" w:rsidRPr="00E6516F" w:rsidDel="006E6A48" w:rsidRDefault="0071087C" w:rsidP="00174677">
            <w:pPr>
              <w:pStyle w:val="TAC"/>
            </w:pPr>
            <w:r w:rsidRPr="00E6516F">
              <w:t>P</w:t>
            </w:r>
          </w:p>
        </w:tc>
      </w:tr>
      <w:tr w:rsidR="0071087C" w:rsidRPr="00E6516F" w:rsidDel="006E6A48" w14:paraId="18C2FFCF" w14:textId="77777777" w:rsidTr="00174677">
        <w:tc>
          <w:tcPr>
            <w:tcW w:w="648" w:type="dxa"/>
            <w:shd w:val="clear" w:color="auto" w:fill="auto"/>
          </w:tcPr>
          <w:p w14:paraId="30A3CC9F" w14:textId="77777777" w:rsidR="0071087C" w:rsidRPr="00E6516F" w:rsidDel="006E6A48" w:rsidRDefault="0071087C" w:rsidP="00174677">
            <w:pPr>
              <w:pStyle w:val="TAC"/>
              <w:rPr>
                <w:rFonts w:cs="Arial"/>
              </w:rPr>
            </w:pPr>
            <w:r w:rsidRPr="00E6516F">
              <w:t>3-6</w:t>
            </w:r>
          </w:p>
        </w:tc>
        <w:tc>
          <w:tcPr>
            <w:tcW w:w="3969" w:type="dxa"/>
            <w:shd w:val="clear" w:color="auto" w:fill="auto"/>
          </w:tcPr>
          <w:p w14:paraId="16EDB632" w14:textId="77777777" w:rsidR="0071087C" w:rsidRPr="00E6516F" w:rsidDel="006E6A48" w:rsidRDefault="0071087C" w:rsidP="00174677">
            <w:pPr>
              <w:pStyle w:val="TAL"/>
            </w:pPr>
            <w:r w:rsidRPr="00E6516F">
              <w:t>Void</w:t>
            </w:r>
          </w:p>
        </w:tc>
        <w:tc>
          <w:tcPr>
            <w:tcW w:w="709" w:type="dxa"/>
            <w:shd w:val="clear" w:color="auto" w:fill="auto"/>
          </w:tcPr>
          <w:p w14:paraId="38736C1D" w14:textId="77777777" w:rsidR="0071087C" w:rsidRPr="00E6516F" w:rsidDel="006E6A48" w:rsidRDefault="0071087C" w:rsidP="00174677">
            <w:pPr>
              <w:pStyle w:val="TAC"/>
            </w:pPr>
            <w:r w:rsidRPr="00E6516F">
              <w:t>-</w:t>
            </w:r>
          </w:p>
        </w:tc>
        <w:tc>
          <w:tcPr>
            <w:tcW w:w="2977" w:type="dxa"/>
            <w:shd w:val="clear" w:color="auto" w:fill="auto"/>
          </w:tcPr>
          <w:p w14:paraId="3F07671B" w14:textId="77777777" w:rsidR="0071087C" w:rsidRPr="00E6516F" w:rsidDel="006E6A48" w:rsidRDefault="0071087C" w:rsidP="00174677">
            <w:pPr>
              <w:pStyle w:val="TAL"/>
            </w:pPr>
            <w:r w:rsidRPr="00E6516F">
              <w:t>-</w:t>
            </w:r>
          </w:p>
        </w:tc>
        <w:tc>
          <w:tcPr>
            <w:tcW w:w="567" w:type="dxa"/>
            <w:shd w:val="clear" w:color="auto" w:fill="auto"/>
          </w:tcPr>
          <w:p w14:paraId="1A0B5718" w14:textId="77777777" w:rsidR="0071087C" w:rsidRPr="00E6516F" w:rsidDel="006E6A48" w:rsidRDefault="0071087C" w:rsidP="00174677">
            <w:pPr>
              <w:pStyle w:val="TAC"/>
            </w:pPr>
            <w:r w:rsidRPr="00E6516F">
              <w:t>-</w:t>
            </w:r>
          </w:p>
        </w:tc>
        <w:tc>
          <w:tcPr>
            <w:tcW w:w="892" w:type="dxa"/>
            <w:shd w:val="clear" w:color="auto" w:fill="auto"/>
          </w:tcPr>
          <w:p w14:paraId="4018F6DB" w14:textId="77777777" w:rsidR="0071087C" w:rsidRPr="00E6516F" w:rsidDel="006E6A48" w:rsidRDefault="0071087C" w:rsidP="00174677">
            <w:pPr>
              <w:pStyle w:val="TAC"/>
            </w:pPr>
            <w:r w:rsidRPr="00E6516F">
              <w:t>-</w:t>
            </w:r>
          </w:p>
        </w:tc>
      </w:tr>
      <w:tr w:rsidR="0071087C" w:rsidRPr="00E6516F" w:rsidDel="006E6A48" w14:paraId="1DD29371" w14:textId="77777777" w:rsidTr="00174677">
        <w:tc>
          <w:tcPr>
            <w:tcW w:w="648" w:type="dxa"/>
            <w:shd w:val="clear" w:color="auto" w:fill="auto"/>
          </w:tcPr>
          <w:p w14:paraId="2220C80F" w14:textId="77777777" w:rsidR="0071087C" w:rsidRPr="00E6516F" w:rsidDel="006E6A48" w:rsidRDefault="0071087C" w:rsidP="00174677">
            <w:pPr>
              <w:pStyle w:val="TAC"/>
            </w:pPr>
            <w:r w:rsidRPr="00E6516F">
              <w:t>7</w:t>
            </w:r>
          </w:p>
        </w:tc>
        <w:tc>
          <w:tcPr>
            <w:tcW w:w="3969" w:type="dxa"/>
            <w:shd w:val="clear" w:color="auto" w:fill="auto"/>
          </w:tcPr>
          <w:p w14:paraId="5EA7B154" w14:textId="77777777" w:rsidR="0071087C" w:rsidRPr="00E6516F" w:rsidDel="006E6A48" w:rsidRDefault="0071087C" w:rsidP="00174677">
            <w:pPr>
              <w:pStyle w:val="TAL"/>
            </w:pPr>
            <w:r w:rsidRPr="00E6516F">
              <w:t xml:space="preserve">Check: Does the UE (MCData Client) perform the procedure for CO MSRP message transfer specified in TS 36.579-1 [2] Table 5.3C.4.3-1 to </w:t>
            </w:r>
            <w:r w:rsidRPr="00E6516F">
              <w:rPr>
                <w:b/>
                <w:bCs/>
              </w:rPr>
              <w:t>send an SDS message with disposition notification type "DELIVERY"</w:t>
            </w:r>
            <w:r w:rsidRPr="00E6516F">
              <w:t>?</w:t>
            </w:r>
          </w:p>
        </w:tc>
        <w:tc>
          <w:tcPr>
            <w:tcW w:w="709" w:type="dxa"/>
            <w:shd w:val="clear" w:color="auto" w:fill="auto"/>
          </w:tcPr>
          <w:p w14:paraId="624AC119" w14:textId="77777777" w:rsidR="0071087C" w:rsidRPr="00E6516F" w:rsidDel="006E6A48" w:rsidRDefault="0071087C" w:rsidP="00174677">
            <w:pPr>
              <w:pStyle w:val="TAC"/>
            </w:pPr>
            <w:r w:rsidRPr="00E6516F">
              <w:t>-</w:t>
            </w:r>
          </w:p>
        </w:tc>
        <w:tc>
          <w:tcPr>
            <w:tcW w:w="2977" w:type="dxa"/>
            <w:shd w:val="clear" w:color="auto" w:fill="auto"/>
          </w:tcPr>
          <w:p w14:paraId="68DED743" w14:textId="77777777" w:rsidR="0071087C" w:rsidRPr="00E6516F" w:rsidDel="006E6A48" w:rsidRDefault="0071087C" w:rsidP="00174677">
            <w:pPr>
              <w:pStyle w:val="TAL"/>
            </w:pPr>
            <w:r w:rsidRPr="00E6516F">
              <w:t>-</w:t>
            </w:r>
          </w:p>
        </w:tc>
        <w:tc>
          <w:tcPr>
            <w:tcW w:w="567" w:type="dxa"/>
            <w:shd w:val="clear" w:color="auto" w:fill="auto"/>
          </w:tcPr>
          <w:p w14:paraId="47F516DB" w14:textId="77777777" w:rsidR="0071087C" w:rsidRPr="00E6516F" w:rsidDel="006E6A48" w:rsidRDefault="0071087C" w:rsidP="00174677">
            <w:pPr>
              <w:pStyle w:val="TAC"/>
            </w:pPr>
            <w:r w:rsidRPr="00E6516F">
              <w:t>2</w:t>
            </w:r>
          </w:p>
        </w:tc>
        <w:tc>
          <w:tcPr>
            <w:tcW w:w="892" w:type="dxa"/>
            <w:shd w:val="clear" w:color="auto" w:fill="auto"/>
          </w:tcPr>
          <w:p w14:paraId="207AB085" w14:textId="77777777" w:rsidR="0071087C" w:rsidRPr="00E6516F" w:rsidDel="006E6A48" w:rsidRDefault="0071087C" w:rsidP="00174677">
            <w:pPr>
              <w:pStyle w:val="TAC"/>
            </w:pPr>
            <w:r w:rsidRPr="00E6516F">
              <w:t>P</w:t>
            </w:r>
          </w:p>
        </w:tc>
      </w:tr>
      <w:tr w:rsidR="0071087C" w:rsidRPr="00E6516F" w:rsidDel="006E6A48" w14:paraId="701173CE" w14:textId="77777777" w:rsidTr="00174677">
        <w:tc>
          <w:tcPr>
            <w:tcW w:w="648" w:type="dxa"/>
            <w:shd w:val="clear" w:color="auto" w:fill="auto"/>
          </w:tcPr>
          <w:p w14:paraId="5174B13A" w14:textId="77777777" w:rsidR="0071087C" w:rsidRPr="00E6516F" w:rsidDel="006E6A48" w:rsidRDefault="0071087C" w:rsidP="00174677">
            <w:pPr>
              <w:pStyle w:val="TAC"/>
            </w:pPr>
            <w:r w:rsidRPr="00E6516F">
              <w:rPr>
                <w:rFonts w:cs="Arial"/>
              </w:rPr>
              <w:t>8</w:t>
            </w:r>
          </w:p>
        </w:tc>
        <w:tc>
          <w:tcPr>
            <w:tcW w:w="3969" w:type="dxa"/>
            <w:shd w:val="clear" w:color="auto" w:fill="auto"/>
          </w:tcPr>
          <w:p w14:paraId="04BFE69A" w14:textId="77777777" w:rsidR="0071087C" w:rsidRPr="00E6516F" w:rsidDel="006E6A48" w:rsidRDefault="0071087C" w:rsidP="00174677">
            <w:pPr>
              <w:pStyle w:val="TAL"/>
            </w:pPr>
            <w:r w:rsidRPr="00E6516F">
              <w:t xml:space="preserve">Check: Does the UE (MCData Client) perform the procedure for </w:t>
            </w:r>
            <w:r w:rsidRPr="00E6516F">
              <w:rPr>
                <w:b/>
                <w:bCs/>
              </w:rPr>
              <w:t>CO MCData call release</w:t>
            </w:r>
            <w:r w:rsidRPr="00E6516F">
              <w:t xml:space="preserve"> specified in TS 36.579-1 [2] Table 5.3C.6.3-1?</w:t>
            </w:r>
          </w:p>
        </w:tc>
        <w:tc>
          <w:tcPr>
            <w:tcW w:w="709" w:type="dxa"/>
            <w:shd w:val="clear" w:color="auto" w:fill="auto"/>
          </w:tcPr>
          <w:p w14:paraId="50FE54F9" w14:textId="77777777" w:rsidR="0071087C" w:rsidRPr="00E6516F" w:rsidDel="006E6A48" w:rsidRDefault="0071087C" w:rsidP="00174677">
            <w:pPr>
              <w:pStyle w:val="TAC"/>
            </w:pPr>
            <w:r w:rsidRPr="00E6516F">
              <w:t>-</w:t>
            </w:r>
          </w:p>
        </w:tc>
        <w:tc>
          <w:tcPr>
            <w:tcW w:w="2977" w:type="dxa"/>
            <w:shd w:val="clear" w:color="auto" w:fill="auto"/>
          </w:tcPr>
          <w:p w14:paraId="480EA2AF" w14:textId="77777777" w:rsidR="0071087C" w:rsidRPr="00E6516F" w:rsidDel="006E6A48" w:rsidRDefault="0071087C" w:rsidP="00174677">
            <w:pPr>
              <w:pStyle w:val="TAL"/>
            </w:pPr>
            <w:r w:rsidRPr="00E6516F">
              <w:t>-</w:t>
            </w:r>
          </w:p>
        </w:tc>
        <w:tc>
          <w:tcPr>
            <w:tcW w:w="567" w:type="dxa"/>
            <w:shd w:val="clear" w:color="auto" w:fill="auto"/>
          </w:tcPr>
          <w:p w14:paraId="7483DF53" w14:textId="77777777" w:rsidR="0071087C" w:rsidRPr="00E6516F" w:rsidDel="006E6A48" w:rsidRDefault="0071087C" w:rsidP="00174677">
            <w:pPr>
              <w:pStyle w:val="TAC"/>
            </w:pPr>
            <w:r w:rsidRPr="00E6516F">
              <w:t>3</w:t>
            </w:r>
          </w:p>
        </w:tc>
        <w:tc>
          <w:tcPr>
            <w:tcW w:w="892" w:type="dxa"/>
            <w:shd w:val="clear" w:color="auto" w:fill="auto"/>
          </w:tcPr>
          <w:p w14:paraId="021B657F" w14:textId="77777777" w:rsidR="0071087C" w:rsidRPr="00E6516F" w:rsidDel="006E6A48" w:rsidRDefault="0071087C" w:rsidP="00174677">
            <w:pPr>
              <w:pStyle w:val="TAC"/>
            </w:pPr>
            <w:r w:rsidRPr="00E6516F">
              <w:t>P</w:t>
            </w:r>
          </w:p>
        </w:tc>
      </w:tr>
      <w:tr w:rsidR="0071087C" w:rsidRPr="00E6516F" w:rsidDel="006E6A48" w14:paraId="204BE117" w14:textId="77777777" w:rsidTr="00174677">
        <w:tc>
          <w:tcPr>
            <w:tcW w:w="648" w:type="dxa"/>
            <w:shd w:val="clear" w:color="auto" w:fill="auto"/>
          </w:tcPr>
          <w:p w14:paraId="6894884B" w14:textId="77777777" w:rsidR="0071087C" w:rsidRPr="00E6516F" w:rsidDel="006E6A48" w:rsidRDefault="0071087C" w:rsidP="00174677">
            <w:pPr>
              <w:pStyle w:val="TAC"/>
            </w:pPr>
            <w:r w:rsidRPr="00E6516F">
              <w:rPr>
                <w:rFonts w:cs="Arial"/>
              </w:rPr>
              <w:t>9</w:t>
            </w:r>
          </w:p>
        </w:tc>
        <w:tc>
          <w:tcPr>
            <w:tcW w:w="3969" w:type="dxa"/>
            <w:shd w:val="clear" w:color="auto" w:fill="auto"/>
          </w:tcPr>
          <w:p w14:paraId="253D89BA" w14:textId="77777777" w:rsidR="0071087C" w:rsidRPr="00E6516F" w:rsidDel="006E6A48" w:rsidRDefault="0071087C" w:rsidP="00174677">
            <w:pPr>
              <w:pStyle w:val="TAL"/>
            </w:pPr>
            <w:r w:rsidRPr="00E6516F">
              <w:t>Void</w:t>
            </w:r>
          </w:p>
        </w:tc>
        <w:tc>
          <w:tcPr>
            <w:tcW w:w="709" w:type="dxa"/>
            <w:shd w:val="clear" w:color="auto" w:fill="auto"/>
          </w:tcPr>
          <w:p w14:paraId="44D96E4D" w14:textId="77777777" w:rsidR="0071087C" w:rsidRPr="00E6516F" w:rsidDel="006E6A48" w:rsidRDefault="0071087C" w:rsidP="00174677">
            <w:pPr>
              <w:pStyle w:val="TAC"/>
            </w:pPr>
            <w:r w:rsidRPr="00E6516F">
              <w:rPr>
                <w:szCs w:val="18"/>
              </w:rPr>
              <w:t>-</w:t>
            </w:r>
          </w:p>
        </w:tc>
        <w:tc>
          <w:tcPr>
            <w:tcW w:w="2977" w:type="dxa"/>
            <w:shd w:val="clear" w:color="auto" w:fill="auto"/>
          </w:tcPr>
          <w:p w14:paraId="64694F9F" w14:textId="77777777" w:rsidR="0071087C" w:rsidRPr="00E6516F" w:rsidDel="006E6A48" w:rsidRDefault="0071087C" w:rsidP="00174677">
            <w:pPr>
              <w:pStyle w:val="TAL"/>
            </w:pPr>
            <w:r w:rsidRPr="00E6516F">
              <w:t>-</w:t>
            </w:r>
          </w:p>
        </w:tc>
        <w:tc>
          <w:tcPr>
            <w:tcW w:w="567" w:type="dxa"/>
            <w:shd w:val="clear" w:color="auto" w:fill="auto"/>
          </w:tcPr>
          <w:p w14:paraId="372063D3" w14:textId="77777777" w:rsidR="0071087C" w:rsidRPr="00E6516F" w:rsidDel="006E6A48" w:rsidRDefault="0071087C" w:rsidP="00174677">
            <w:pPr>
              <w:pStyle w:val="TAC"/>
            </w:pPr>
            <w:r w:rsidRPr="00E6516F">
              <w:t>-</w:t>
            </w:r>
          </w:p>
        </w:tc>
        <w:tc>
          <w:tcPr>
            <w:tcW w:w="892" w:type="dxa"/>
            <w:shd w:val="clear" w:color="auto" w:fill="auto"/>
          </w:tcPr>
          <w:p w14:paraId="70A2600E" w14:textId="77777777" w:rsidR="0071087C" w:rsidRPr="00E6516F" w:rsidDel="006E6A48" w:rsidRDefault="0071087C" w:rsidP="00174677">
            <w:pPr>
              <w:pStyle w:val="TAC"/>
            </w:pPr>
            <w:r w:rsidRPr="00E6516F">
              <w:t>-</w:t>
            </w:r>
          </w:p>
        </w:tc>
      </w:tr>
      <w:tr w:rsidR="0071087C" w:rsidRPr="00E6516F" w:rsidDel="006E6A48" w14:paraId="54C1AA73" w14:textId="77777777" w:rsidTr="00174677">
        <w:tc>
          <w:tcPr>
            <w:tcW w:w="648" w:type="dxa"/>
            <w:shd w:val="clear" w:color="auto" w:fill="auto"/>
          </w:tcPr>
          <w:p w14:paraId="60006405" w14:textId="77777777" w:rsidR="0071087C" w:rsidRPr="00E6516F" w:rsidDel="006E6A48" w:rsidRDefault="0071087C" w:rsidP="00174677">
            <w:pPr>
              <w:pStyle w:val="TAC"/>
            </w:pPr>
            <w:r w:rsidRPr="00E6516F">
              <w:t>10</w:t>
            </w:r>
          </w:p>
        </w:tc>
        <w:tc>
          <w:tcPr>
            <w:tcW w:w="3969" w:type="dxa"/>
            <w:shd w:val="clear" w:color="auto" w:fill="auto"/>
          </w:tcPr>
          <w:p w14:paraId="0A09FCF2" w14:textId="77777777" w:rsidR="0071087C" w:rsidRPr="00E6516F" w:rsidDel="006E6A48" w:rsidRDefault="0071087C" w:rsidP="00174677">
            <w:pPr>
              <w:pStyle w:val="TAL"/>
            </w:pPr>
            <w:r w:rsidRPr="00E6516F">
              <w:t xml:space="preserve">Check: Does the UE (MCData Client) perform the procedure for MCX SIP MESSAGE CT specified in TS 36.579-1 [2] Table 5.3.33.3-1 to </w:t>
            </w:r>
            <w:r w:rsidRPr="00E6516F">
              <w:rPr>
                <w:b/>
                <w:bCs/>
              </w:rPr>
              <w:t>receive the disposition notification</w:t>
            </w:r>
            <w:r w:rsidRPr="00E6516F">
              <w:t xml:space="preserve"> for the SDS message sent at step 7?</w:t>
            </w:r>
          </w:p>
        </w:tc>
        <w:tc>
          <w:tcPr>
            <w:tcW w:w="709" w:type="dxa"/>
            <w:shd w:val="clear" w:color="auto" w:fill="auto"/>
          </w:tcPr>
          <w:p w14:paraId="3C397D52" w14:textId="77777777" w:rsidR="0071087C" w:rsidRPr="00E6516F" w:rsidDel="006E6A48" w:rsidRDefault="0071087C" w:rsidP="00174677">
            <w:pPr>
              <w:pStyle w:val="TAC"/>
            </w:pPr>
          </w:p>
        </w:tc>
        <w:tc>
          <w:tcPr>
            <w:tcW w:w="2977" w:type="dxa"/>
            <w:shd w:val="clear" w:color="auto" w:fill="auto"/>
          </w:tcPr>
          <w:p w14:paraId="04898F7B" w14:textId="77777777" w:rsidR="0071087C" w:rsidRPr="00E6516F" w:rsidDel="006E6A48" w:rsidRDefault="0071087C" w:rsidP="00174677">
            <w:pPr>
              <w:pStyle w:val="TAL"/>
            </w:pPr>
          </w:p>
        </w:tc>
        <w:tc>
          <w:tcPr>
            <w:tcW w:w="567" w:type="dxa"/>
            <w:shd w:val="clear" w:color="auto" w:fill="auto"/>
          </w:tcPr>
          <w:p w14:paraId="2C52093F" w14:textId="77777777" w:rsidR="0071087C" w:rsidRPr="00E6516F" w:rsidDel="006E6A48" w:rsidRDefault="0071087C" w:rsidP="00174677">
            <w:pPr>
              <w:pStyle w:val="TAC"/>
            </w:pPr>
          </w:p>
        </w:tc>
        <w:tc>
          <w:tcPr>
            <w:tcW w:w="892" w:type="dxa"/>
            <w:shd w:val="clear" w:color="auto" w:fill="auto"/>
          </w:tcPr>
          <w:p w14:paraId="62398C21" w14:textId="77777777" w:rsidR="0071087C" w:rsidRPr="00E6516F" w:rsidDel="006E6A48" w:rsidRDefault="0071087C" w:rsidP="00174677">
            <w:pPr>
              <w:pStyle w:val="TAC"/>
            </w:pPr>
          </w:p>
        </w:tc>
      </w:tr>
      <w:tr w:rsidR="0071087C" w:rsidRPr="00E6516F" w:rsidDel="006E6A48" w14:paraId="33E9E947" w14:textId="77777777" w:rsidTr="00174677">
        <w:tc>
          <w:tcPr>
            <w:tcW w:w="648" w:type="dxa"/>
            <w:shd w:val="clear" w:color="auto" w:fill="auto"/>
          </w:tcPr>
          <w:p w14:paraId="24B4DD2A" w14:textId="77777777" w:rsidR="0071087C" w:rsidRPr="00E6516F" w:rsidDel="006E6A48" w:rsidRDefault="0071087C" w:rsidP="00174677">
            <w:pPr>
              <w:pStyle w:val="TAC"/>
            </w:pPr>
            <w:r w:rsidRPr="00E6516F">
              <w:rPr>
                <w:rFonts w:cs="Arial"/>
              </w:rPr>
              <w:t>11</w:t>
            </w:r>
          </w:p>
        </w:tc>
        <w:tc>
          <w:tcPr>
            <w:tcW w:w="3969" w:type="dxa"/>
            <w:shd w:val="clear" w:color="auto" w:fill="auto"/>
          </w:tcPr>
          <w:p w14:paraId="49955080" w14:textId="77777777" w:rsidR="0071087C" w:rsidRPr="00E6516F" w:rsidDel="006E6A48" w:rsidRDefault="0071087C" w:rsidP="00174677">
            <w:pPr>
              <w:pStyle w:val="TAL"/>
            </w:pPr>
            <w:r w:rsidRPr="00E6516F">
              <w:t>Void</w:t>
            </w:r>
          </w:p>
        </w:tc>
        <w:tc>
          <w:tcPr>
            <w:tcW w:w="709" w:type="dxa"/>
            <w:shd w:val="clear" w:color="auto" w:fill="auto"/>
          </w:tcPr>
          <w:p w14:paraId="003E19D8" w14:textId="77777777" w:rsidR="0071087C" w:rsidRPr="00E6516F" w:rsidDel="006E6A48" w:rsidRDefault="0071087C" w:rsidP="00174677">
            <w:pPr>
              <w:pStyle w:val="TAC"/>
            </w:pPr>
            <w:r w:rsidRPr="00E6516F">
              <w:rPr>
                <w:szCs w:val="18"/>
              </w:rPr>
              <w:t>-</w:t>
            </w:r>
          </w:p>
        </w:tc>
        <w:tc>
          <w:tcPr>
            <w:tcW w:w="2977" w:type="dxa"/>
            <w:shd w:val="clear" w:color="auto" w:fill="auto"/>
          </w:tcPr>
          <w:p w14:paraId="697210B0" w14:textId="77777777" w:rsidR="0071087C" w:rsidRPr="00E6516F" w:rsidDel="006E6A48" w:rsidRDefault="0071087C" w:rsidP="00174677">
            <w:pPr>
              <w:pStyle w:val="TAL"/>
            </w:pPr>
            <w:r w:rsidRPr="00E6516F">
              <w:t>-</w:t>
            </w:r>
          </w:p>
        </w:tc>
        <w:tc>
          <w:tcPr>
            <w:tcW w:w="567" w:type="dxa"/>
            <w:shd w:val="clear" w:color="auto" w:fill="auto"/>
          </w:tcPr>
          <w:p w14:paraId="57F729FF" w14:textId="77777777" w:rsidR="0071087C" w:rsidRPr="00E6516F" w:rsidDel="006E6A48" w:rsidRDefault="0071087C" w:rsidP="00174677">
            <w:pPr>
              <w:pStyle w:val="TAC"/>
            </w:pPr>
            <w:r w:rsidRPr="00E6516F">
              <w:t>-</w:t>
            </w:r>
          </w:p>
        </w:tc>
        <w:tc>
          <w:tcPr>
            <w:tcW w:w="892" w:type="dxa"/>
            <w:shd w:val="clear" w:color="auto" w:fill="auto"/>
          </w:tcPr>
          <w:p w14:paraId="4012FFBE" w14:textId="77777777" w:rsidR="0071087C" w:rsidRPr="00E6516F" w:rsidDel="006E6A48" w:rsidRDefault="0071087C" w:rsidP="00174677">
            <w:pPr>
              <w:pStyle w:val="TAC"/>
            </w:pPr>
            <w:r w:rsidRPr="00E6516F">
              <w:t>-</w:t>
            </w:r>
          </w:p>
        </w:tc>
      </w:tr>
      <w:tr w:rsidR="0071087C" w:rsidRPr="00E6516F" w14:paraId="778514DD" w14:textId="77777777" w:rsidTr="00174677">
        <w:tc>
          <w:tcPr>
            <w:tcW w:w="648" w:type="dxa"/>
            <w:shd w:val="clear" w:color="auto" w:fill="auto"/>
          </w:tcPr>
          <w:p w14:paraId="2FA706AF" w14:textId="77777777" w:rsidR="0071087C" w:rsidRPr="00E6516F" w:rsidRDefault="0071087C" w:rsidP="00174677">
            <w:pPr>
              <w:pStyle w:val="TAC"/>
            </w:pPr>
            <w:r w:rsidRPr="00E6516F">
              <w:t>12</w:t>
            </w:r>
          </w:p>
        </w:tc>
        <w:tc>
          <w:tcPr>
            <w:tcW w:w="3969" w:type="dxa"/>
            <w:shd w:val="clear" w:color="auto" w:fill="auto"/>
          </w:tcPr>
          <w:p w14:paraId="35B842C3"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to the MCDATA User?</w:t>
            </w:r>
          </w:p>
          <w:p w14:paraId="2CD49D22" w14:textId="78D797A4" w:rsidR="0071087C" w:rsidRPr="00E6516F" w:rsidRDefault="0071087C" w:rsidP="00174677">
            <w:pPr>
              <w:pStyle w:val="TAL"/>
            </w:pPr>
            <w:r w:rsidRPr="00E6516F">
              <w:rPr>
                <w:lang w:eastAsia="ko-KR"/>
              </w:rPr>
              <w:t>(NOTE 1)</w:t>
            </w:r>
          </w:p>
        </w:tc>
        <w:tc>
          <w:tcPr>
            <w:tcW w:w="709" w:type="dxa"/>
            <w:shd w:val="clear" w:color="auto" w:fill="auto"/>
          </w:tcPr>
          <w:p w14:paraId="739CF664" w14:textId="77777777" w:rsidR="0071087C" w:rsidRPr="00E6516F" w:rsidRDefault="0071087C" w:rsidP="00174677">
            <w:pPr>
              <w:pStyle w:val="TAC"/>
              <w:rPr>
                <w:szCs w:val="18"/>
              </w:rPr>
            </w:pPr>
            <w:r w:rsidRPr="00E6516F">
              <w:t>-</w:t>
            </w:r>
          </w:p>
        </w:tc>
        <w:tc>
          <w:tcPr>
            <w:tcW w:w="2977" w:type="dxa"/>
            <w:shd w:val="clear" w:color="auto" w:fill="auto"/>
          </w:tcPr>
          <w:p w14:paraId="67A560BF" w14:textId="77777777" w:rsidR="0071087C" w:rsidRPr="00E6516F" w:rsidRDefault="0071087C" w:rsidP="00174677">
            <w:pPr>
              <w:pStyle w:val="TAL"/>
            </w:pPr>
            <w:r w:rsidRPr="00E6516F">
              <w:t>-</w:t>
            </w:r>
          </w:p>
        </w:tc>
        <w:tc>
          <w:tcPr>
            <w:tcW w:w="567" w:type="dxa"/>
            <w:shd w:val="clear" w:color="auto" w:fill="auto"/>
          </w:tcPr>
          <w:p w14:paraId="4E7D7A7E" w14:textId="77777777" w:rsidR="0071087C" w:rsidRPr="00E6516F" w:rsidRDefault="0071087C" w:rsidP="00174677">
            <w:pPr>
              <w:pStyle w:val="TAC"/>
            </w:pPr>
            <w:r w:rsidRPr="00E6516F">
              <w:t>4</w:t>
            </w:r>
          </w:p>
        </w:tc>
        <w:tc>
          <w:tcPr>
            <w:tcW w:w="892" w:type="dxa"/>
            <w:shd w:val="clear" w:color="auto" w:fill="auto"/>
          </w:tcPr>
          <w:p w14:paraId="3ED11E52" w14:textId="77777777" w:rsidR="0071087C" w:rsidRPr="00E6516F" w:rsidRDefault="0071087C" w:rsidP="00174677">
            <w:pPr>
              <w:pStyle w:val="TAC"/>
            </w:pPr>
            <w:r w:rsidRPr="00E6516F">
              <w:t>P</w:t>
            </w:r>
          </w:p>
        </w:tc>
      </w:tr>
      <w:tr w:rsidR="0071087C" w:rsidRPr="00E6516F" w14:paraId="56C604E2" w14:textId="77777777" w:rsidTr="00174677">
        <w:tc>
          <w:tcPr>
            <w:tcW w:w="9762" w:type="dxa"/>
            <w:gridSpan w:val="6"/>
            <w:shd w:val="clear" w:color="auto" w:fill="auto"/>
          </w:tcPr>
          <w:p w14:paraId="477E63C3" w14:textId="77777777" w:rsidR="0071087C" w:rsidRPr="00E6516F" w:rsidRDefault="0071087C" w:rsidP="004312E8">
            <w:pPr>
              <w:pStyle w:val="TAN"/>
            </w:pPr>
            <w:r w:rsidRPr="00E6516F">
              <w:t>NOTE 1:</w:t>
            </w:r>
            <w:r w:rsidRPr="00E6516F">
              <w:tab/>
              <w:t>This is expected to be done via a suitable implementation dependent MMI.</w:t>
            </w:r>
          </w:p>
        </w:tc>
      </w:tr>
    </w:tbl>
    <w:p w14:paraId="05B6322A" w14:textId="77777777" w:rsidR="0071087C" w:rsidRPr="00E6516F" w:rsidRDefault="0071087C" w:rsidP="0071087C"/>
    <w:p w14:paraId="39AF237D" w14:textId="77777777" w:rsidR="0071087C" w:rsidRPr="00E6516F" w:rsidRDefault="0071087C" w:rsidP="0071087C">
      <w:pPr>
        <w:pStyle w:val="H6"/>
      </w:pPr>
      <w:bookmarkStart w:id="550" w:name="_Toc52782344"/>
      <w:bookmarkStart w:id="551" w:name="_Toc52782955"/>
      <w:bookmarkStart w:id="552" w:name="_Toc59042824"/>
      <w:r w:rsidRPr="00E6516F">
        <w:t>6.1.5.3.3</w:t>
      </w:r>
      <w:r w:rsidRPr="00E6516F">
        <w:tab/>
        <w:t>Specific message contents</w:t>
      </w:r>
      <w:bookmarkEnd w:id="550"/>
      <w:bookmarkEnd w:id="551"/>
      <w:bookmarkEnd w:id="552"/>
    </w:p>
    <w:p w14:paraId="0EF14F06" w14:textId="77777777" w:rsidR="0071087C" w:rsidRPr="00E6516F" w:rsidRDefault="0071087C" w:rsidP="0071087C">
      <w:pPr>
        <w:pStyle w:val="TH"/>
      </w:pPr>
      <w:bookmarkStart w:id="553" w:name="_Toc25610656"/>
      <w:r w:rsidRPr="00E6516F">
        <w:t>Table 6.1.5.3.3-1: SIP INVITE (step 2, Table 6.1.5.3.2-1;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4A81F914" w14:textId="77777777" w:rsidTr="00174677">
        <w:tc>
          <w:tcPr>
            <w:tcW w:w="9639" w:type="dxa"/>
            <w:gridSpan w:val="5"/>
          </w:tcPr>
          <w:p w14:paraId="5A716023" w14:textId="77777777" w:rsidR="0071087C" w:rsidRPr="00E6516F" w:rsidRDefault="0071087C" w:rsidP="00174677">
            <w:pPr>
              <w:pStyle w:val="TAL"/>
              <w:rPr>
                <w:rFonts w:cs="Arial"/>
                <w:szCs w:val="18"/>
              </w:rPr>
            </w:pPr>
            <w:r w:rsidRPr="00E6516F">
              <w:rPr>
                <w:rFonts w:cs="Arial"/>
                <w:szCs w:val="18"/>
              </w:rPr>
              <w:t>Derivation Path: TS 36.579-1 [2], Table 5.5.2.5.1-1, condition MCDATA_SDS, MCD_1to1</w:t>
            </w:r>
          </w:p>
        </w:tc>
      </w:tr>
      <w:tr w:rsidR="0071087C" w:rsidRPr="00E6516F" w14:paraId="33D4AEF0" w14:textId="77777777" w:rsidTr="00174677">
        <w:tc>
          <w:tcPr>
            <w:tcW w:w="2835" w:type="dxa"/>
          </w:tcPr>
          <w:p w14:paraId="773D5059" w14:textId="77777777" w:rsidR="0071087C" w:rsidRPr="00E6516F" w:rsidRDefault="0071087C" w:rsidP="00174677">
            <w:pPr>
              <w:pStyle w:val="TAH"/>
              <w:rPr>
                <w:bCs/>
              </w:rPr>
            </w:pPr>
            <w:r w:rsidRPr="00E6516F">
              <w:rPr>
                <w:bCs/>
              </w:rPr>
              <w:t>Information Element</w:t>
            </w:r>
          </w:p>
        </w:tc>
        <w:tc>
          <w:tcPr>
            <w:tcW w:w="2126" w:type="dxa"/>
          </w:tcPr>
          <w:p w14:paraId="06406F9B" w14:textId="77777777" w:rsidR="0071087C" w:rsidRPr="00E6516F" w:rsidRDefault="0071087C" w:rsidP="00174677">
            <w:pPr>
              <w:pStyle w:val="TAH"/>
              <w:rPr>
                <w:bCs/>
              </w:rPr>
            </w:pPr>
            <w:r w:rsidRPr="00E6516F">
              <w:rPr>
                <w:bCs/>
              </w:rPr>
              <w:t>Value/remark</w:t>
            </w:r>
          </w:p>
        </w:tc>
        <w:tc>
          <w:tcPr>
            <w:tcW w:w="2126" w:type="dxa"/>
          </w:tcPr>
          <w:p w14:paraId="710637CA" w14:textId="77777777" w:rsidR="0071087C" w:rsidRPr="00E6516F" w:rsidRDefault="0071087C" w:rsidP="00174677">
            <w:pPr>
              <w:pStyle w:val="TAH"/>
              <w:rPr>
                <w:bCs/>
              </w:rPr>
            </w:pPr>
            <w:r w:rsidRPr="00E6516F">
              <w:rPr>
                <w:bCs/>
              </w:rPr>
              <w:t>Comment</w:t>
            </w:r>
          </w:p>
        </w:tc>
        <w:tc>
          <w:tcPr>
            <w:tcW w:w="1418" w:type="dxa"/>
          </w:tcPr>
          <w:p w14:paraId="16974037" w14:textId="77777777" w:rsidR="0071087C" w:rsidRPr="00E6516F" w:rsidRDefault="0071087C" w:rsidP="00174677">
            <w:pPr>
              <w:pStyle w:val="TAH"/>
              <w:rPr>
                <w:bCs/>
              </w:rPr>
            </w:pPr>
            <w:r w:rsidRPr="00E6516F">
              <w:rPr>
                <w:bCs/>
              </w:rPr>
              <w:t>Reference</w:t>
            </w:r>
          </w:p>
        </w:tc>
        <w:tc>
          <w:tcPr>
            <w:tcW w:w="1134" w:type="dxa"/>
          </w:tcPr>
          <w:p w14:paraId="43872CF6" w14:textId="77777777" w:rsidR="0071087C" w:rsidRPr="00E6516F" w:rsidRDefault="0071087C" w:rsidP="00174677">
            <w:pPr>
              <w:pStyle w:val="TAH"/>
              <w:rPr>
                <w:bCs/>
              </w:rPr>
            </w:pPr>
            <w:r w:rsidRPr="00E6516F">
              <w:rPr>
                <w:bCs/>
              </w:rPr>
              <w:t>Condition</w:t>
            </w:r>
          </w:p>
        </w:tc>
      </w:tr>
      <w:tr w:rsidR="0071087C" w:rsidRPr="00E6516F" w14:paraId="6435F8C2" w14:textId="77777777" w:rsidTr="00174677">
        <w:tc>
          <w:tcPr>
            <w:tcW w:w="2835" w:type="dxa"/>
            <w:vAlign w:val="center"/>
          </w:tcPr>
          <w:p w14:paraId="0147F14D" w14:textId="77777777" w:rsidR="0071087C" w:rsidRPr="00E6516F" w:rsidRDefault="0071087C" w:rsidP="00174677">
            <w:pPr>
              <w:pStyle w:val="TAL"/>
              <w:rPr>
                <w:b/>
                <w:bCs/>
              </w:rPr>
            </w:pPr>
            <w:r w:rsidRPr="00E6516F">
              <w:rPr>
                <w:b/>
                <w:bCs/>
              </w:rPr>
              <w:t>Message-body</w:t>
            </w:r>
          </w:p>
        </w:tc>
        <w:tc>
          <w:tcPr>
            <w:tcW w:w="2126" w:type="dxa"/>
          </w:tcPr>
          <w:p w14:paraId="4000CEB8" w14:textId="77777777" w:rsidR="0071087C" w:rsidRPr="00E6516F" w:rsidRDefault="0071087C" w:rsidP="00174677">
            <w:pPr>
              <w:pStyle w:val="TAL"/>
              <w:rPr>
                <w:iCs/>
              </w:rPr>
            </w:pPr>
          </w:p>
        </w:tc>
        <w:tc>
          <w:tcPr>
            <w:tcW w:w="2126" w:type="dxa"/>
          </w:tcPr>
          <w:p w14:paraId="7A074813" w14:textId="77777777" w:rsidR="0071087C" w:rsidRPr="00E6516F" w:rsidRDefault="0071087C" w:rsidP="00174677">
            <w:pPr>
              <w:pStyle w:val="TAL"/>
            </w:pPr>
          </w:p>
        </w:tc>
        <w:tc>
          <w:tcPr>
            <w:tcW w:w="1418" w:type="dxa"/>
          </w:tcPr>
          <w:p w14:paraId="04650767" w14:textId="77777777" w:rsidR="0071087C" w:rsidRPr="00E6516F" w:rsidRDefault="0071087C" w:rsidP="00174677">
            <w:pPr>
              <w:pStyle w:val="TAL"/>
            </w:pPr>
          </w:p>
        </w:tc>
        <w:tc>
          <w:tcPr>
            <w:tcW w:w="1134" w:type="dxa"/>
            <w:vAlign w:val="bottom"/>
          </w:tcPr>
          <w:p w14:paraId="32D9AFB1" w14:textId="77777777" w:rsidR="0071087C" w:rsidRPr="00E6516F" w:rsidRDefault="0071087C" w:rsidP="00174677">
            <w:pPr>
              <w:pStyle w:val="TAL"/>
            </w:pPr>
          </w:p>
        </w:tc>
      </w:tr>
      <w:tr w:rsidR="0071087C" w:rsidRPr="00E6516F" w14:paraId="5B731229" w14:textId="77777777" w:rsidTr="00174677">
        <w:tc>
          <w:tcPr>
            <w:tcW w:w="2835" w:type="dxa"/>
            <w:vAlign w:val="center"/>
          </w:tcPr>
          <w:p w14:paraId="0595140E" w14:textId="77777777" w:rsidR="0071087C" w:rsidRPr="00E6516F" w:rsidRDefault="0071087C" w:rsidP="00174677">
            <w:pPr>
              <w:pStyle w:val="TAL"/>
            </w:pPr>
            <w:r w:rsidRPr="00E6516F">
              <w:t xml:space="preserve">  MIME body part</w:t>
            </w:r>
          </w:p>
        </w:tc>
        <w:tc>
          <w:tcPr>
            <w:tcW w:w="2126" w:type="dxa"/>
          </w:tcPr>
          <w:p w14:paraId="432F0DF0" w14:textId="77777777" w:rsidR="0071087C" w:rsidRPr="00E6516F" w:rsidRDefault="0071087C" w:rsidP="00174677">
            <w:pPr>
              <w:pStyle w:val="TAL"/>
              <w:rPr>
                <w:iCs/>
              </w:rPr>
            </w:pPr>
          </w:p>
        </w:tc>
        <w:tc>
          <w:tcPr>
            <w:tcW w:w="2126" w:type="dxa"/>
          </w:tcPr>
          <w:p w14:paraId="7F369A82" w14:textId="77777777" w:rsidR="0071087C" w:rsidRPr="00E6516F" w:rsidRDefault="0071087C" w:rsidP="00174677">
            <w:pPr>
              <w:pStyle w:val="TAL"/>
              <w:rPr>
                <w:b/>
              </w:rPr>
            </w:pPr>
            <w:r w:rsidRPr="00E6516F">
              <w:rPr>
                <w:b/>
              </w:rPr>
              <w:t>SDP message</w:t>
            </w:r>
          </w:p>
        </w:tc>
        <w:tc>
          <w:tcPr>
            <w:tcW w:w="1418" w:type="dxa"/>
          </w:tcPr>
          <w:p w14:paraId="6CD263C3" w14:textId="77777777" w:rsidR="0071087C" w:rsidRPr="00E6516F" w:rsidRDefault="0071087C" w:rsidP="00174677">
            <w:pPr>
              <w:pStyle w:val="TAL"/>
            </w:pPr>
          </w:p>
        </w:tc>
        <w:tc>
          <w:tcPr>
            <w:tcW w:w="1134" w:type="dxa"/>
            <w:vAlign w:val="bottom"/>
          </w:tcPr>
          <w:p w14:paraId="5E4A1777" w14:textId="77777777" w:rsidR="0071087C" w:rsidRPr="00E6516F" w:rsidRDefault="0071087C" w:rsidP="00174677">
            <w:pPr>
              <w:pStyle w:val="TAL"/>
            </w:pPr>
          </w:p>
        </w:tc>
      </w:tr>
      <w:tr w:rsidR="0071087C" w:rsidRPr="00E6516F" w14:paraId="1258B4B0" w14:textId="77777777" w:rsidTr="00174677">
        <w:tc>
          <w:tcPr>
            <w:tcW w:w="2835" w:type="dxa"/>
          </w:tcPr>
          <w:p w14:paraId="688C983E" w14:textId="77777777" w:rsidR="0071087C" w:rsidRPr="00E6516F" w:rsidRDefault="0071087C" w:rsidP="00174677">
            <w:pPr>
              <w:pStyle w:val="TAL"/>
            </w:pPr>
            <w:r w:rsidRPr="00E6516F">
              <w:t xml:space="preserve">    MIME-part-body</w:t>
            </w:r>
          </w:p>
        </w:tc>
        <w:tc>
          <w:tcPr>
            <w:tcW w:w="2126" w:type="dxa"/>
          </w:tcPr>
          <w:p w14:paraId="74B96B32" w14:textId="77777777" w:rsidR="0071087C" w:rsidRPr="00E6516F" w:rsidRDefault="0071087C" w:rsidP="00174677">
            <w:pPr>
              <w:pStyle w:val="TAL"/>
              <w:rPr>
                <w:iCs/>
              </w:rPr>
            </w:pPr>
            <w:r w:rsidRPr="00E6516F">
              <w:t>As described in Table 6.1.5.3.3-2</w:t>
            </w:r>
          </w:p>
        </w:tc>
        <w:tc>
          <w:tcPr>
            <w:tcW w:w="2126" w:type="dxa"/>
          </w:tcPr>
          <w:p w14:paraId="085253DB" w14:textId="77777777" w:rsidR="0071087C" w:rsidRPr="00E6516F" w:rsidRDefault="0071087C" w:rsidP="00174677">
            <w:pPr>
              <w:pStyle w:val="TAL"/>
              <w:rPr>
                <w:bCs/>
              </w:rPr>
            </w:pPr>
          </w:p>
        </w:tc>
        <w:tc>
          <w:tcPr>
            <w:tcW w:w="1418" w:type="dxa"/>
          </w:tcPr>
          <w:p w14:paraId="5967A13E" w14:textId="77777777" w:rsidR="0071087C" w:rsidRPr="00E6516F" w:rsidRDefault="0071087C" w:rsidP="00174677">
            <w:pPr>
              <w:pStyle w:val="TAL"/>
            </w:pPr>
          </w:p>
        </w:tc>
        <w:tc>
          <w:tcPr>
            <w:tcW w:w="1134" w:type="dxa"/>
          </w:tcPr>
          <w:p w14:paraId="77A1B990" w14:textId="77777777" w:rsidR="0071087C" w:rsidRPr="00E6516F" w:rsidRDefault="0071087C" w:rsidP="00174677">
            <w:pPr>
              <w:pStyle w:val="TAL"/>
            </w:pPr>
          </w:p>
        </w:tc>
      </w:tr>
      <w:tr w:rsidR="0071087C" w:rsidRPr="00E6516F" w14:paraId="09F1F826" w14:textId="77777777" w:rsidTr="00174677">
        <w:tc>
          <w:tcPr>
            <w:tcW w:w="2835" w:type="dxa"/>
            <w:vAlign w:val="center"/>
          </w:tcPr>
          <w:p w14:paraId="701882A6" w14:textId="77777777" w:rsidR="0071087C" w:rsidRPr="00E6516F" w:rsidRDefault="0071087C" w:rsidP="00174677">
            <w:pPr>
              <w:pStyle w:val="TAL"/>
              <w:rPr>
                <w:b/>
                <w:bCs/>
              </w:rPr>
            </w:pPr>
            <w:r w:rsidRPr="00E6516F">
              <w:t xml:space="preserve">  MIME body part</w:t>
            </w:r>
          </w:p>
        </w:tc>
        <w:tc>
          <w:tcPr>
            <w:tcW w:w="2126" w:type="dxa"/>
            <w:vAlign w:val="center"/>
          </w:tcPr>
          <w:p w14:paraId="77591BC7" w14:textId="77777777" w:rsidR="0071087C" w:rsidRPr="00E6516F" w:rsidRDefault="0071087C" w:rsidP="00174677">
            <w:pPr>
              <w:pStyle w:val="TAL"/>
              <w:rPr>
                <w:iCs/>
              </w:rPr>
            </w:pPr>
          </w:p>
        </w:tc>
        <w:tc>
          <w:tcPr>
            <w:tcW w:w="2126" w:type="dxa"/>
          </w:tcPr>
          <w:p w14:paraId="308B9CB3" w14:textId="6CC42C16" w:rsidR="0071087C" w:rsidRPr="00E6516F" w:rsidRDefault="0071087C" w:rsidP="00174677">
            <w:pPr>
              <w:pStyle w:val="TAL"/>
              <w:rPr>
                <w:b/>
              </w:rPr>
            </w:pPr>
            <w:r w:rsidRPr="00E6516F">
              <w:rPr>
                <w:b/>
              </w:rPr>
              <w:t>MCData-Info</w:t>
            </w:r>
          </w:p>
        </w:tc>
        <w:tc>
          <w:tcPr>
            <w:tcW w:w="1418" w:type="dxa"/>
          </w:tcPr>
          <w:p w14:paraId="77075F28" w14:textId="77777777" w:rsidR="0071087C" w:rsidRPr="00E6516F" w:rsidRDefault="0071087C" w:rsidP="00174677">
            <w:pPr>
              <w:pStyle w:val="TAL"/>
            </w:pPr>
          </w:p>
        </w:tc>
        <w:tc>
          <w:tcPr>
            <w:tcW w:w="1134" w:type="dxa"/>
          </w:tcPr>
          <w:p w14:paraId="70DA8374" w14:textId="77777777" w:rsidR="0071087C" w:rsidRPr="00E6516F" w:rsidRDefault="0071087C" w:rsidP="00174677">
            <w:pPr>
              <w:pStyle w:val="TAL"/>
            </w:pPr>
          </w:p>
        </w:tc>
      </w:tr>
      <w:tr w:rsidR="0071087C" w:rsidRPr="00E6516F" w14:paraId="00DE2247" w14:textId="77777777" w:rsidTr="00174677">
        <w:tc>
          <w:tcPr>
            <w:tcW w:w="2835" w:type="dxa"/>
          </w:tcPr>
          <w:p w14:paraId="22C978C9" w14:textId="77777777" w:rsidR="0071087C" w:rsidRPr="00E6516F" w:rsidRDefault="0071087C" w:rsidP="00174677">
            <w:pPr>
              <w:pStyle w:val="TAL"/>
              <w:tabs>
                <w:tab w:val="left" w:pos="754"/>
              </w:tabs>
              <w:rPr>
                <w:b/>
                <w:bCs/>
              </w:rPr>
            </w:pPr>
            <w:r w:rsidRPr="00E6516F">
              <w:t xml:space="preserve">    MIME-part-body</w:t>
            </w:r>
          </w:p>
        </w:tc>
        <w:tc>
          <w:tcPr>
            <w:tcW w:w="2126" w:type="dxa"/>
          </w:tcPr>
          <w:p w14:paraId="262B8C97" w14:textId="77777777" w:rsidR="0071087C" w:rsidRPr="00E6516F" w:rsidRDefault="0071087C" w:rsidP="00174677">
            <w:pPr>
              <w:pStyle w:val="TAL"/>
              <w:rPr>
                <w:iCs/>
              </w:rPr>
            </w:pPr>
            <w:r w:rsidRPr="00E6516F">
              <w:t>MCData-Info as described in Table 6.1.5.3.3-3</w:t>
            </w:r>
          </w:p>
        </w:tc>
        <w:tc>
          <w:tcPr>
            <w:tcW w:w="2126" w:type="dxa"/>
          </w:tcPr>
          <w:p w14:paraId="6FBD40F6" w14:textId="77777777" w:rsidR="0071087C" w:rsidRPr="00E6516F" w:rsidRDefault="0071087C" w:rsidP="00174677">
            <w:pPr>
              <w:pStyle w:val="TAL"/>
              <w:rPr>
                <w:bCs/>
              </w:rPr>
            </w:pPr>
          </w:p>
        </w:tc>
        <w:tc>
          <w:tcPr>
            <w:tcW w:w="1418" w:type="dxa"/>
          </w:tcPr>
          <w:p w14:paraId="4A7221D7" w14:textId="77777777" w:rsidR="0071087C" w:rsidRPr="00E6516F" w:rsidRDefault="0071087C" w:rsidP="00174677">
            <w:pPr>
              <w:pStyle w:val="TAL"/>
            </w:pPr>
          </w:p>
        </w:tc>
        <w:tc>
          <w:tcPr>
            <w:tcW w:w="1134" w:type="dxa"/>
          </w:tcPr>
          <w:p w14:paraId="17891458" w14:textId="77777777" w:rsidR="0071087C" w:rsidRPr="00E6516F" w:rsidRDefault="0071087C" w:rsidP="00174677">
            <w:pPr>
              <w:pStyle w:val="TAL"/>
            </w:pPr>
          </w:p>
        </w:tc>
      </w:tr>
    </w:tbl>
    <w:p w14:paraId="303CB399" w14:textId="77777777" w:rsidR="0071087C" w:rsidRPr="00E6516F" w:rsidRDefault="0071087C" w:rsidP="0071087C"/>
    <w:p w14:paraId="23C2AFA1" w14:textId="77777777" w:rsidR="0071087C" w:rsidRPr="00E6516F" w:rsidRDefault="0071087C" w:rsidP="0071087C">
      <w:pPr>
        <w:pStyle w:val="TH"/>
      </w:pPr>
      <w:r w:rsidRPr="00E6516F">
        <w:t>Table 6.1.5.3.3-2: SDP for SIP INVITE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4FB65A9C" w14:textId="77777777" w:rsidTr="00174677">
        <w:trPr>
          <w:cantSplit/>
        </w:trPr>
        <w:tc>
          <w:tcPr>
            <w:tcW w:w="9639" w:type="dxa"/>
          </w:tcPr>
          <w:p w14:paraId="7ED86C0E" w14:textId="3E92155B"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5.5.3.1.1-3, condition MCDATA_SDS, SDP_OFFER, MCD_1to1</w:t>
            </w:r>
          </w:p>
        </w:tc>
      </w:tr>
    </w:tbl>
    <w:p w14:paraId="21BEE086" w14:textId="77777777" w:rsidR="0071087C" w:rsidRPr="00E6516F" w:rsidRDefault="0071087C" w:rsidP="0071087C"/>
    <w:p w14:paraId="32B843F4" w14:textId="77777777" w:rsidR="0071087C" w:rsidRPr="00E6516F" w:rsidRDefault="0071087C" w:rsidP="0071087C">
      <w:pPr>
        <w:pStyle w:val="TH"/>
      </w:pPr>
      <w:r w:rsidRPr="00E6516F">
        <w:t>Table 6.1.5.3.3-3: MCDATA-Info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2BF511B8" w14:textId="77777777" w:rsidTr="00174677">
        <w:trPr>
          <w:cantSplit/>
        </w:trPr>
        <w:tc>
          <w:tcPr>
            <w:tcW w:w="9639" w:type="dxa"/>
          </w:tcPr>
          <w:p w14:paraId="6213C839"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5.5.3.2.1-3</w:t>
            </w:r>
            <w:r w:rsidRPr="00E6516F">
              <w:rPr>
                <w:rFonts w:cs="Arial"/>
                <w:szCs w:val="18"/>
              </w:rPr>
              <w:t>, condition MCD_1to1</w:t>
            </w:r>
          </w:p>
        </w:tc>
      </w:tr>
    </w:tbl>
    <w:p w14:paraId="73B57F9B" w14:textId="77777777" w:rsidR="0071087C" w:rsidRPr="00E6516F" w:rsidRDefault="0071087C" w:rsidP="0071087C"/>
    <w:p w14:paraId="14ED4D41" w14:textId="054A0D7F" w:rsidR="0071087C" w:rsidRPr="00E6516F" w:rsidRDefault="0071087C" w:rsidP="0071087C">
      <w:pPr>
        <w:pStyle w:val="TH"/>
      </w:pPr>
      <w:r w:rsidRPr="00E6516F">
        <w:t>Table 6.1.5.3.3-4: SIP 200 (OK) (step 2, Table 6.1.5.3.2-1;</w:t>
      </w:r>
      <w:r w:rsidRPr="00E6516F">
        <w:br/>
        <w:t>step 4</w:t>
      </w:r>
      <w:bookmarkStart w:id="554" w:name="_Hlk90925487"/>
      <w:r w:rsidRPr="00E6516F">
        <w:t>, TS 36.579-1 [2] Table 5.3C.2.3-1</w:t>
      </w:r>
      <w:bookmarkEnd w:id="554"/>
      <w:r w:rsidRPr="00E6516F">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5C4FAD32" w14:textId="77777777" w:rsidTr="00174677">
        <w:trPr>
          <w:cantSplit/>
        </w:trPr>
        <w:tc>
          <w:tcPr>
            <w:tcW w:w="9644" w:type="dxa"/>
            <w:gridSpan w:val="5"/>
          </w:tcPr>
          <w:p w14:paraId="6EB97879" w14:textId="04F4658E" w:rsidR="0071087C" w:rsidRPr="00E6516F" w:rsidRDefault="0071087C" w:rsidP="00174677">
            <w:pPr>
              <w:pStyle w:val="TAL"/>
              <w:rPr>
                <w:rFonts w:cs="Arial"/>
                <w:szCs w:val="18"/>
              </w:rPr>
            </w:pPr>
            <w:r w:rsidRPr="00E6516F">
              <w:rPr>
                <w:rFonts w:cs="Arial"/>
                <w:szCs w:val="18"/>
              </w:rPr>
              <w:t>Derivation Path: TS 36.579-1 [2], Table 5.5.2.17.1.2-1, condition INVITE-RSP</w:t>
            </w:r>
          </w:p>
        </w:tc>
      </w:tr>
      <w:tr w:rsidR="0071087C" w:rsidRPr="00E6516F" w14:paraId="448F917D" w14:textId="77777777" w:rsidTr="00174677">
        <w:tc>
          <w:tcPr>
            <w:tcW w:w="2836" w:type="dxa"/>
          </w:tcPr>
          <w:p w14:paraId="77B43F16" w14:textId="77777777" w:rsidR="0071087C" w:rsidRPr="00E6516F" w:rsidRDefault="0071087C" w:rsidP="00174677">
            <w:pPr>
              <w:pStyle w:val="TAH"/>
              <w:rPr>
                <w:bCs/>
              </w:rPr>
            </w:pPr>
            <w:r w:rsidRPr="00E6516F">
              <w:rPr>
                <w:bCs/>
              </w:rPr>
              <w:t>Information Element</w:t>
            </w:r>
          </w:p>
        </w:tc>
        <w:tc>
          <w:tcPr>
            <w:tcW w:w="2127" w:type="dxa"/>
          </w:tcPr>
          <w:p w14:paraId="58E52CB8"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6AF18740" w14:textId="77777777" w:rsidR="0071087C" w:rsidRPr="00E6516F" w:rsidRDefault="0071087C" w:rsidP="00174677">
            <w:pPr>
              <w:pStyle w:val="TAH"/>
              <w:rPr>
                <w:bCs/>
              </w:rPr>
            </w:pPr>
            <w:r w:rsidRPr="00E6516F">
              <w:rPr>
                <w:bCs/>
              </w:rPr>
              <w:t>Comment</w:t>
            </w:r>
          </w:p>
        </w:tc>
        <w:tc>
          <w:tcPr>
            <w:tcW w:w="1419" w:type="dxa"/>
          </w:tcPr>
          <w:p w14:paraId="4EDE9E7B" w14:textId="77777777" w:rsidR="0071087C" w:rsidRPr="00E6516F" w:rsidRDefault="0071087C" w:rsidP="00174677">
            <w:pPr>
              <w:pStyle w:val="TAH"/>
              <w:rPr>
                <w:bCs/>
              </w:rPr>
            </w:pPr>
            <w:r w:rsidRPr="00E6516F">
              <w:rPr>
                <w:bCs/>
              </w:rPr>
              <w:t>Reference</w:t>
            </w:r>
          </w:p>
        </w:tc>
        <w:tc>
          <w:tcPr>
            <w:tcW w:w="1135" w:type="dxa"/>
          </w:tcPr>
          <w:p w14:paraId="4D72B4D1" w14:textId="77777777" w:rsidR="0071087C" w:rsidRPr="00E6516F" w:rsidRDefault="0071087C" w:rsidP="00174677">
            <w:pPr>
              <w:pStyle w:val="TAH"/>
              <w:rPr>
                <w:bCs/>
              </w:rPr>
            </w:pPr>
            <w:r w:rsidRPr="00E6516F">
              <w:rPr>
                <w:bCs/>
              </w:rPr>
              <w:t>Condition</w:t>
            </w:r>
          </w:p>
        </w:tc>
      </w:tr>
      <w:tr w:rsidR="0071087C" w:rsidRPr="00E6516F" w14:paraId="16552B92" w14:textId="77777777" w:rsidTr="00174677">
        <w:tc>
          <w:tcPr>
            <w:tcW w:w="2836" w:type="dxa"/>
            <w:vAlign w:val="center"/>
          </w:tcPr>
          <w:p w14:paraId="6CC68C6F" w14:textId="77777777" w:rsidR="0071087C" w:rsidRPr="00E6516F" w:rsidRDefault="0071087C" w:rsidP="00174677">
            <w:pPr>
              <w:pStyle w:val="TAL"/>
              <w:rPr>
                <w:rFonts w:cs="Arial"/>
                <w:b/>
                <w:bCs/>
                <w:szCs w:val="18"/>
              </w:rPr>
            </w:pPr>
            <w:r w:rsidRPr="00E6516F">
              <w:rPr>
                <w:b/>
                <w:bCs/>
              </w:rPr>
              <w:t>Message-body</w:t>
            </w:r>
          </w:p>
        </w:tc>
        <w:tc>
          <w:tcPr>
            <w:tcW w:w="2127" w:type="dxa"/>
          </w:tcPr>
          <w:p w14:paraId="18066308" w14:textId="77777777" w:rsidR="0071087C" w:rsidRPr="00E6516F" w:rsidRDefault="0071087C" w:rsidP="00174677">
            <w:pPr>
              <w:pStyle w:val="TAL"/>
            </w:pPr>
          </w:p>
        </w:tc>
        <w:tc>
          <w:tcPr>
            <w:tcW w:w="2127" w:type="dxa"/>
            <w:tcBorders>
              <w:top w:val="single" w:sz="4" w:space="0" w:color="auto"/>
              <w:bottom w:val="single" w:sz="4" w:space="0" w:color="auto"/>
            </w:tcBorders>
          </w:tcPr>
          <w:p w14:paraId="4811E22D" w14:textId="77777777" w:rsidR="0071087C" w:rsidRPr="00E6516F" w:rsidRDefault="0071087C" w:rsidP="00174677">
            <w:pPr>
              <w:pStyle w:val="TAL"/>
            </w:pPr>
          </w:p>
        </w:tc>
        <w:tc>
          <w:tcPr>
            <w:tcW w:w="1419" w:type="dxa"/>
          </w:tcPr>
          <w:p w14:paraId="711EC1FE" w14:textId="77777777" w:rsidR="0071087C" w:rsidRPr="00E6516F" w:rsidRDefault="0071087C" w:rsidP="00174677">
            <w:pPr>
              <w:pStyle w:val="TAL"/>
            </w:pPr>
          </w:p>
        </w:tc>
        <w:tc>
          <w:tcPr>
            <w:tcW w:w="1135" w:type="dxa"/>
            <w:vAlign w:val="bottom"/>
          </w:tcPr>
          <w:p w14:paraId="440531D2" w14:textId="77777777" w:rsidR="0071087C" w:rsidRPr="00E6516F" w:rsidRDefault="0071087C" w:rsidP="00174677">
            <w:pPr>
              <w:pStyle w:val="TAL"/>
            </w:pPr>
          </w:p>
        </w:tc>
      </w:tr>
      <w:tr w:rsidR="0071087C" w:rsidRPr="00E6516F" w14:paraId="4B077C1C" w14:textId="77777777" w:rsidTr="004312E8">
        <w:tc>
          <w:tcPr>
            <w:tcW w:w="2836" w:type="dxa"/>
          </w:tcPr>
          <w:p w14:paraId="5C753131" w14:textId="77777777" w:rsidR="0071087C" w:rsidRPr="00E6516F" w:rsidRDefault="0071087C" w:rsidP="00174677">
            <w:pPr>
              <w:pStyle w:val="TAL"/>
              <w:rPr>
                <w:b/>
                <w:bCs/>
              </w:rPr>
            </w:pPr>
            <w:r w:rsidRPr="00E6516F">
              <w:t xml:space="preserve">  SDP message</w:t>
            </w:r>
          </w:p>
        </w:tc>
        <w:tc>
          <w:tcPr>
            <w:tcW w:w="2127" w:type="dxa"/>
          </w:tcPr>
          <w:p w14:paraId="16ED04A3" w14:textId="77777777" w:rsidR="0071087C" w:rsidRPr="00E6516F" w:rsidRDefault="0071087C" w:rsidP="00174677">
            <w:pPr>
              <w:pStyle w:val="TAL"/>
            </w:pPr>
            <w:r w:rsidRPr="00E6516F">
              <w:t>As described in Table 6.1.5.3.3-5</w:t>
            </w:r>
          </w:p>
        </w:tc>
        <w:tc>
          <w:tcPr>
            <w:tcW w:w="2127" w:type="dxa"/>
            <w:tcBorders>
              <w:top w:val="single" w:sz="4" w:space="0" w:color="auto"/>
              <w:bottom w:val="single" w:sz="4" w:space="0" w:color="auto"/>
            </w:tcBorders>
          </w:tcPr>
          <w:p w14:paraId="1DD7A0E8" w14:textId="77777777" w:rsidR="0071087C" w:rsidRPr="00E6516F" w:rsidRDefault="0071087C" w:rsidP="00174677">
            <w:pPr>
              <w:pStyle w:val="TAL"/>
            </w:pPr>
          </w:p>
        </w:tc>
        <w:tc>
          <w:tcPr>
            <w:tcW w:w="1419" w:type="dxa"/>
          </w:tcPr>
          <w:p w14:paraId="7444A6E4" w14:textId="77777777" w:rsidR="0071087C" w:rsidRPr="00E6516F" w:rsidRDefault="0071087C" w:rsidP="00174677">
            <w:pPr>
              <w:pStyle w:val="TAL"/>
            </w:pPr>
          </w:p>
        </w:tc>
        <w:tc>
          <w:tcPr>
            <w:tcW w:w="1135" w:type="dxa"/>
            <w:vAlign w:val="bottom"/>
          </w:tcPr>
          <w:p w14:paraId="08C36507" w14:textId="77777777" w:rsidR="0071087C" w:rsidRPr="00E6516F" w:rsidRDefault="0071087C" w:rsidP="00174677">
            <w:pPr>
              <w:pStyle w:val="TAL"/>
            </w:pPr>
          </w:p>
        </w:tc>
      </w:tr>
    </w:tbl>
    <w:p w14:paraId="1FE27334" w14:textId="77777777" w:rsidR="0071087C" w:rsidRPr="00E6516F" w:rsidRDefault="0071087C" w:rsidP="0071087C"/>
    <w:p w14:paraId="4D6A4764" w14:textId="77777777" w:rsidR="0071087C" w:rsidRPr="00E6516F" w:rsidRDefault="0071087C" w:rsidP="0071087C">
      <w:pPr>
        <w:pStyle w:val="TH"/>
      </w:pPr>
      <w:r w:rsidRPr="00E6516F">
        <w:t>Table 6.1.5.3.3-5: SDP for SIP 200 (OK) (Table 6.1.5.3.3-4)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4C0A94BA" w14:textId="77777777" w:rsidTr="00174677">
        <w:trPr>
          <w:cantSplit/>
        </w:trPr>
        <w:tc>
          <w:tcPr>
            <w:tcW w:w="9644" w:type="dxa"/>
          </w:tcPr>
          <w:p w14:paraId="01419555"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5.5.3.1.2-3, condition MCDATA_SDS, SDP_ANSWER</w:t>
            </w:r>
          </w:p>
        </w:tc>
      </w:tr>
    </w:tbl>
    <w:p w14:paraId="20B1CBE8" w14:textId="77777777" w:rsidR="0071087C" w:rsidRPr="00E6516F" w:rsidRDefault="0071087C" w:rsidP="0071087C"/>
    <w:p w14:paraId="5FE84FC8" w14:textId="2EE8B6B4" w:rsidR="0071087C" w:rsidRPr="00E6516F" w:rsidRDefault="0071087C" w:rsidP="0071087C">
      <w:pPr>
        <w:pStyle w:val="TH"/>
      </w:pPr>
      <w:r w:rsidRPr="00E6516F">
        <w:t>Table 6.1.5.3.3-6: MSRP SEND (step 7, Table 6.1.5.3.2-1;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1830ECAE" w14:textId="77777777" w:rsidTr="00174677">
        <w:trPr>
          <w:cantSplit/>
        </w:trPr>
        <w:tc>
          <w:tcPr>
            <w:tcW w:w="9644" w:type="dxa"/>
            <w:gridSpan w:val="5"/>
          </w:tcPr>
          <w:p w14:paraId="6E4996F3"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5.5.12.1-1</w:t>
            </w:r>
          </w:p>
        </w:tc>
      </w:tr>
      <w:tr w:rsidR="0071087C" w:rsidRPr="00E6516F" w14:paraId="4654F7D0" w14:textId="77777777" w:rsidTr="00174677">
        <w:tc>
          <w:tcPr>
            <w:tcW w:w="2836" w:type="dxa"/>
          </w:tcPr>
          <w:p w14:paraId="27F48131" w14:textId="77777777" w:rsidR="0071087C" w:rsidRPr="00E6516F" w:rsidRDefault="0071087C" w:rsidP="00174677">
            <w:pPr>
              <w:pStyle w:val="TAH"/>
              <w:rPr>
                <w:bCs/>
              </w:rPr>
            </w:pPr>
            <w:r w:rsidRPr="00E6516F">
              <w:rPr>
                <w:bCs/>
              </w:rPr>
              <w:t>Information Element</w:t>
            </w:r>
          </w:p>
        </w:tc>
        <w:tc>
          <w:tcPr>
            <w:tcW w:w="2127" w:type="dxa"/>
          </w:tcPr>
          <w:p w14:paraId="6A0CEE32"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0D1AD340" w14:textId="77777777" w:rsidR="0071087C" w:rsidRPr="00E6516F" w:rsidRDefault="0071087C" w:rsidP="00174677">
            <w:pPr>
              <w:pStyle w:val="TAH"/>
              <w:rPr>
                <w:bCs/>
              </w:rPr>
            </w:pPr>
            <w:r w:rsidRPr="00E6516F">
              <w:rPr>
                <w:bCs/>
              </w:rPr>
              <w:t>Comment</w:t>
            </w:r>
          </w:p>
        </w:tc>
        <w:tc>
          <w:tcPr>
            <w:tcW w:w="1419" w:type="dxa"/>
          </w:tcPr>
          <w:p w14:paraId="592704FB" w14:textId="77777777" w:rsidR="0071087C" w:rsidRPr="00E6516F" w:rsidRDefault="0071087C" w:rsidP="00174677">
            <w:pPr>
              <w:pStyle w:val="TAH"/>
              <w:rPr>
                <w:bCs/>
              </w:rPr>
            </w:pPr>
            <w:r w:rsidRPr="00E6516F">
              <w:rPr>
                <w:bCs/>
              </w:rPr>
              <w:t>Reference</w:t>
            </w:r>
          </w:p>
        </w:tc>
        <w:tc>
          <w:tcPr>
            <w:tcW w:w="1135" w:type="dxa"/>
          </w:tcPr>
          <w:p w14:paraId="48F6FD01" w14:textId="77777777" w:rsidR="0071087C" w:rsidRPr="00E6516F" w:rsidRDefault="0071087C" w:rsidP="00174677">
            <w:pPr>
              <w:pStyle w:val="TAH"/>
              <w:rPr>
                <w:bCs/>
              </w:rPr>
            </w:pPr>
            <w:r w:rsidRPr="00E6516F">
              <w:rPr>
                <w:bCs/>
              </w:rPr>
              <w:t>Condition</w:t>
            </w:r>
          </w:p>
        </w:tc>
      </w:tr>
      <w:tr w:rsidR="0071087C" w:rsidRPr="00E6516F" w14:paraId="606A6C71" w14:textId="77777777" w:rsidTr="00174677">
        <w:tc>
          <w:tcPr>
            <w:tcW w:w="2836" w:type="dxa"/>
          </w:tcPr>
          <w:p w14:paraId="44B3C858" w14:textId="77777777" w:rsidR="0071087C" w:rsidRPr="00E6516F" w:rsidRDefault="0071087C" w:rsidP="00174677">
            <w:pPr>
              <w:pStyle w:val="TAL"/>
              <w:rPr>
                <w:b/>
                <w:bCs/>
              </w:rPr>
            </w:pPr>
            <w:r w:rsidRPr="00E6516F">
              <w:rPr>
                <w:b/>
                <w:bCs/>
              </w:rPr>
              <w:t>Content-Type</w:t>
            </w:r>
          </w:p>
        </w:tc>
        <w:tc>
          <w:tcPr>
            <w:tcW w:w="2127" w:type="dxa"/>
          </w:tcPr>
          <w:p w14:paraId="4019B362" w14:textId="77777777" w:rsidR="0071087C" w:rsidRPr="00E6516F" w:rsidRDefault="0071087C" w:rsidP="00174677">
            <w:pPr>
              <w:pStyle w:val="TAL"/>
            </w:pPr>
          </w:p>
        </w:tc>
        <w:tc>
          <w:tcPr>
            <w:tcW w:w="2127" w:type="dxa"/>
            <w:tcBorders>
              <w:top w:val="single" w:sz="4" w:space="0" w:color="auto"/>
              <w:bottom w:val="single" w:sz="4" w:space="0" w:color="auto"/>
            </w:tcBorders>
          </w:tcPr>
          <w:p w14:paraId="35038128" w14:textId="77777777" w:rsidR="0071087C" w:rsidRPr="00E6516F" w:rsidRDefault="0071087C" w:rsidP="00174677">
            <w:pPr>
              <w:pStyle w:val="TAL"/>
              <w:rPr>
                <w:bCs/>
              </w:rPr>
            </w:pPr>
          </w:p>
        </w:tc>
        <w:tc>
          <w:tcPr>
            <w:tcW w:w="1419" w:type="dxa"/>
          </w:tcPr>
          <w:p w14:paraId="627EAB1A" w14:textId="77777777" w:rsidR="0071087C" w:rsidRPr="00E6516F" w:rsidRDefault="0071087C" w:rsidP="00174677">
            <w:pPr>
              <w:pStyle w:val="TAL"/>
            </w:pPr>
          </w:p>
        </w:tc>
        <w:tc>
          <w:tcPr>
            <w:tcW w:w="1135" w:type="dxa"/>
          </w:tcPr>
          <w:p w14:paraId="307700E7" w14:textId="77777777" w:rsidR="0071087C" w:rsidRPr="00E6516F" w:rsidRDefault="0071087C" w:rsidP="00174677">
            <w:pPr>
              <w:pStyle w:val="TAL"/>
            </w:pPr>
          </w:p>
        </w:tc>
      </w:tr>
      <w:tr w:rsidR="0071087C" w:rsidRPr="00E6516F" w14:paraId="54ABA346" w14:textId="77777777" w:rsidTr="00174677">
        <w:tc>
          <w:tcPr>
            <w:tcW w:w="2836" w:type="dxa"/>
          </w:tcPr>
          <w:p w14:paraId="6DCF12AD" w14:textId="77777777" w:rsidR="0071087C" w:rsidRPr="00E6516F" w:rsidRDefault="0071087C" w:rsidP="00174677">
            <w:pPr>
              <w:pStyle w:val="TAL"/>
              <w:rPr>
                <w:b/>
                <w:bCs/>
              </w:rPr>
            </w:pPr>
            <w:r w:rsidRPr="00E6516F">
              <w:t xml:space="preserve">  media-type</w:t>
            </w:r>
          </w:p>
        </w:tc>
        <w:tc>
          <w:tcPr>
            <w:tcW w:w="2127" w:type="dxa"/>
          </w:tcPr>
          <w:p w14:paraId="3C0C58B4" w14:textId="77777777" w:rsidR="0071087C" w:rsidRPr="00E6516F" w:rsidRDefault="0071087C" w:rsidP="00174677">
            <w:pPr>
              <w:pStyle w:val="TAL"/>
            </w:pPr>
            <w:r w:rsidRPr="00E6516F">
              <w:rPr>
                <w:iCs/>
              </w:rPr>
              <w:t>"multipart/mixed"</w:t>
            </w:r>
          </w:p>
        </w:tc>
        <w:tc>
          <w:tcPr>
            <w:tcW w:w="2127" w:type="dxa"/>
            <w:tcBorders>
              <w:top w:val="single" w:sz="4" w:space="0" w:color="auto"/>
              <w:bottom w:val="single" w:sz="4" w:space="0" w:color="auto"/>
            </w:tcBorders>
          </w:tcPr>
          <w:p w14:paraId="40B3D3EC" w14:textId="77777777" w:rsidR="0071087C" w:rsidRPr="00E6516F" w:rsidRDefault="0071087C" w:rsidP="00174677">
            <w:pPr>
              <w:pStyle w:val="TAL"/>
              <w:rPr>
                <w:bCs/>
              </w:rPr>
            </w:pPr>
          </w:p>
        </w:tc>
        <w:tc>
          <w:tcPr>
            <w:tcW w:w="1419" w:type="dxa"/>
          </w:tcPr>
          <w:p w14:paraId="4DD5D91A" w14:textId="77777777" w:rsidR="0071087C" w:rsidRPr="00E6516F" w:rsidRDefault="0071087C" w:rsidP="00174677">
            <w:pPr>
              <w:pStyle w:val="TAL"/>
            </w:pPr>
          </w:p>
        </w:tc>
        <w:tc>
          <w:tcPr>
            <w:tcW w:w="1135" w:type="dxa"/>
          </w:tcPr>
          <w:p w14:paraId="1FF6A884" w14:textId="77777777" w:rsidR="0071087C" w:rsidRPr="00E6516F" w:rsidRDefault="0071087C" w:rsidP="00174677">
            <w:pPr>
              <w:pStyle w:val="TAL"/>
            </w:pPr>
          </w:p>
        </w:tc>
      </w:tr>
      <w:tr w:rsidR="0071087C" w:rsidRPr="00E6516F" w14:paraId="10F53FA3" w14:textId="77777777" w:rsidTr="00174677">
        <w:tc>
          <w:tcPr>
            <w:tcW w:w="2836" w:type="dxa"/>
          </w:tcPr>
          <w:p w14:paraId="57A38DAB" w14:textId="77777777" w:rsidR="0071087C" w:rsidRPr="00E6516F" w:rsidRDefault="0071087C" w:rsidP="00174677">
            <w:pPr>
              <w:pStyle w:val="TAL"/>
              <w:rPr>
                <w:b/>
                <w:bCs/>
              </w:rPr>
            </w:pPr>
            <w:r w:rsidRPr="00E6516F">
              <w:rPr>
                <w:b/>
                <w:bCs/>
              </w:rPr>
              <w:t>data</w:t>
            </w:r>
          </w:p>
        </w:tc>
        <w:tc>
          <w:tcPr>
            <w:tcW w:w="2127" w:type="dxa"/>
          </w:tcPr>
          <w:p w14:paraId="387EBFC6" w14:textId="77777777" w:rsidR="0071087C" w:rsidRPr="00E6516F" w:rsidRDefault="0071087C" w:rsidP="00174677">
            <w:pPr>
              <w:pStyle w:val="TAL"/>
            </w:pPr>
            <w:r w:rsidRPr="00E6516F">
              <w:rPr>
                <w:iCs/>
              </w:rPr>
              <w:t>Message or chunk of message as specified in table 6.1.5.3.3-6A</w:t>
            </w:r>
          </w:p>
        </w:tc>
        <w:tc>
          <w:tcPr>
            <w:tcW w:w="2127" w:type="dxa"/>
            <w:tcBorders>
              <w:top w:val="single" w:sz="4" w:space="0" w:color="auto"/>
              <w:bottom w:val="single" w:sz="4" w:space="0" w:color="auto"/>
            </w:tcBorders>
          </w:tcPr>
          <w:p w14:paraId="718FE2EC" w14:textId="77777777" w:rsidR="0071087C" w:rsidRPr="00E6516F" w:rsidRDefault="0071087C" w:rsidP="00174677">
            <w:pPr>
              <w:pStyle w:val="TAL"/>
              <w:rPr>
                <w:bCs/>
              </w:rPr>
            </w:pPr>
          </w:p>
        </w:tc>
        <w:tc>
          <w:tcPr>
            <w:tcW w:w="1419" w:type="dxa"/>
          </w:tcPr>
          <w:p w14:paraId="38016954" w14:textId="77777777" w:rsidR="0071087C" w:rsidRPr="00E6516F" w:rsidRDefault="0071087C" w:rsidP="00174677">
            <w:pPr>
              <w:pStyle w:val="TAL"/>
            </w:pPr>
          </w:p>
        </w:tc>
        <w:tc>
          <w:tcPr>
            <w:tcW w:w="1135" w:type="dxa"/>
          </w:tcPr>
          <w:p w14:paraId="29327D14" w14:textId="77777777" w:rsidR="0071087C" w:rsidRPr="00E6516F" w:rsidRDefault="0071087C" w:rsidP="00174677">
            <w:pPr>
              <w:pStyle w:val="TAL"/>
            </w:pPr>
          </w:p>
        </w:tc>
      </w:tr>
    </w:tbl>
    <w:p w14:paraId="4CFAE486" w14:textId="77777777" w:rsidR="0071087C" w:rsidRPr="00E6516F" w:rsidRDefault="0071087C" w:rsidP="0071087C"/>
    <w:p w14:paraId="501DD28D" w14:textId="77777777" w:rsidR="0071087C" w:rsidRPr="00E6516F" w:rsidRDefault="0071087C" w:rsidP="0071087C">
      <w:pPr>
        <w:pStyle w:val="TH"/>
      </w:pPr>
      <w:r w:rsidRPr="00E6516F">
        <w:t>Table 6.1.5.3.3-6A: MIME Message (step 7, Table 6.1.5.3.2-1;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1EE5FCE7" w14:textId="77777777" w:rsidTr="00174677">
        <w:trPr>
          <w:cantSplit/>
        </w:trPr>
        <w:tc>
          <w:tcPr>
            <w:tcW w:w="9644" w:type="dxa"/>
            <w:gridSpan w:val="5"/>
          </w:tcPr>
          <w:p w14:paraId="23235E51" w14:textId="77777777" w:rsidR="0071087C" w:rsidRPr="00E6516F" w:rsidRDefault="0071087C" w:rsidP="00174677">
            <w:pPr>
              <w:pStyle w:val="TAL"/>
              <w:rPr>
                <w:rFonts w:cs="Arial"/>
                <w:szCs w:val="18"/>
              </w:rPr>
            </w:pPr>
            <w:r w:rsidRPr="00E6516F">
              <w:rPr>
                <w:rFonts w:cs="Arial"/>
                <w:szCs w:val="18"/>
              </w:rPr>
              <w:t>Derivation Path: RFC 2046 [38]</w:t>
            </w:r>
          </w:p>
        </w:tc>
      </w:tr>
      <w:tr w:rsidR="0071087C" w:rsidRPr="00E6516F" w14:paraId="0913BB03" w14:textId="77777777" w:rsidTr="00174677">
        <w:tc>
          <w:tcPr>
            <w:tcW w:w="2836" w:type="dxa"/>
          </w:tcPr>
          <w:p w14:paraId="7823FB96" w14:textId="77777777" w:rsidR="0071087C" w:rsidRPr="00E6516F" w:rsidRDefault="0071087C" w:rsidP="00174677">
            <w:pPr>
              <w:pStyle w:val="TAH"/>
              <w:rPr>
                <w:bCs/>
              </w:rPr>
            </w:pPr>
            <w:r w:rsidRPr="00E6516F">
              <w:rPr>
                <w:bCs/>
              </w:rPr>
              <w:t>Information Element</w:t>
            </w:r>
          </w:p>
        </w:tc>
        <w:tc>
          <w:tcPr>
            <w:tcW w:w="2127" w:type="dxa"/>
          </w:tcPr>
          <w:p w14:paraId="1777A93F"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64A4A42F" w14:textId="77777777" w:rsidR="0071087C" w:rsidRPr="00E6516F" w:rsidRDefault="0071087C" w:rsidP="00174677">
            <w:pPr>
              <w:pStyle w:val="TAH"/>
              <w:rPr>
                <w:bCs/>
              </w:rPr>
            </w:pPr>
            <w:r w:rsidRPr="00E6516F">
              <w:rPr>
                <w:bCs/>
              </w:rPr>
              <w:t>Comment</w:t>
            </w:r>
          </w:p>
        </w:tc>
        <w:tc>
          <w:tcPr>
            <w:tcW w:w="1419" w:type="dxa"/>
          </w:tcPr>
          <w:p w14:paraId="1B3B9829" w14:textId="77777777" w:rsidR="0071087C" w:rsidRPr="00E6516F" w:rsidRDefault="0071087C" w:rsidP="00174677">
            <w:pPr>
              <w:pStyle w:val="TAH"/>
              <w:rPr>
                <w:bCs/>
              </w:rPr>
            </w:pPr>
            <w:r w:rsidRPr="00E6516F">
              <w:rPr>
                <w:bCs/>
              </w:rPr>
              <w:t>Reference</w:t>
            </w:r>
          </w:p>
        </w:tc>
        <w:tc>
          <w:tcPr>
            <w:tcW w:w="1135" w:type="dxa"/>
          </w:tcPr>
          <w:p w14:paraId="584924C0" w14:textId="77777777" w:rsidR="0071087C" w:rsidRPr="00E6516F" w:rsidRDefault="0071087C" w:rsidP="00174677">
            <w:pPr>
              <w:pStyle w:val="TAH"/>
              <w:rPr>
                <w:bCs/>
              </w:rPr>
            </w:pPr>
            <w:r w:rsidRPr="00E6516F">
              <w:rPr>
                <w:bCs/>
              </w:rPr>
              <w:t>Condition</w:t>
            </w:r>
          </w:p>
        </w:tc>
      </w:tr>
      <w:tr w:rsidR="0071087C" w:rsidRPr="00E6516F" w14:paraId="4B23915C" w14:textId="77777777" w:rsidTr="00174677">
        <w:tc>
          <w:tcPr>
            <w:tcW w:w="2836" w:type="dxa"/>
          </w:tcPr>
          <w:p w14:paraId="54FA0CB9" w14:textId="77777777" w:rsidR="0071087C" w:rsidRPr="00E6516F" w:rsidRDefault="0071087C" w:rsidP="00174677">
            <w:pPr>
              <w:pStyle w:val="TAL"/>
              <w:rPr>
                <w:rFonts w:cs="Arial"/>
                <w:b/>
                <w:bCs/>
                <w:szCs w:val="18"/>
              </w:rPr>
            </w:pPr>
            <w:r w:rsidRPr="00E6516F">
              <w:rPr>
                <w:b/>
                <w:bCs/>
              </w:rPr>
              <w:t>MIME body part</w:t>
            </w:r>
          </w:p>
        </w:tc>
        <w:tc>
          <w:tcPr>
            <w:tcW w:w="2127" w:type="dxa"/>
          </w:tcPr>
          <w:p w14:paraId="17C6FC9C" w14:textId="77777777" w:rsidR="0071087C" w:rsidRPr="00E6516F" w:rsidRDefault="0071087C" w:rsidP="00174677">
            <w:pPr>
              <w:pStyle w:val="TAL"/>
            </w:pPr>
          </w:p>
        </w:tc>
        <w:tc>
          <w:tcPr>
            <w:tcW w:w="2127" w:type="dxa"/>
            <w:tcBorders>
              <w:top w:val="single" w:sz="4" w:space="0" w:color="auto"/>
              <w:bottom w:val="single" w:sz="4" w:space="0" w:color="auto"/>
            </w:tcBorders>
          </w:tcPr>
          <w:p w14:paraId="47D5B9A0" w14:textId="77777777" w:rsidR="0071087C" w:rsidRPr="00E6516F" w:rsidRDefault="0071087C" w:rsidP="00174677">
            <w:pPr>
              <w:pStyle w:val="TAL"/>
              <w:rPr>
                <w:bCs/>
              </w:rPr>
            </w:pPr>
            <w:r w:rsidRPr="00E6516F">
              <w:rPr>
                <w:b/>
              </w:rPr>
              <w:t>MCData Data signalling message</w:t>
            </w:r>
          </w:p>
        </w:tc>
        <w:tc>
          <w:tcPr>
            <w:tcW w:w="1419" w:type="dxa"/>
          </w:tcPr>
          <w:p w14:paraId="6D3EF781" w14:textId="77777777" w:rsidR="0071087C" w:rsidRPr="00E6516F" w:rsidRDefault="0071087C" w:rsidP="00174677">
            <w:pPr>
              <w:pStyle w:val="TAL"/>
            </w:pPr>
          </w:p>
        </w:tc>
        <w:tc>
          <w:tcPr>
            <w:tcW w:w="1135" w:type="dxa"/>
          </w:tcPr>
          <w:p w14:paraId="23A9FB8A" w14:textId="77777777" w:rsidR="0071087C" w:rsidRPr="00E6516F" w:rsidRDefault="0071087C" w:rsidP="00174677">
            <w:pPr>
              <w:pStyle w:val="TAL"/>
            </w:pPr>
          </w:p>
        </w:tc>
      </w:tr>
      <w:tr w:rsidR="0071087C" w:rsidRPr="00E6516F" w14:paraId="27A66907" w14:textId="77777777" w:rsidTr="004312E8">
        <w:tc>
          <w:tcPr>
            <w:tcW w:w="2836" w:type="dxa"/>
          </w:tcPr>
          <w:p w14:paraId="2E8C410D" w14:textId="77777777" w:rsidR="0071087C" w:rsidRPr="00E6516F" w:rsidRDefault="0071087C" w:rsidP="00174677">
            <w:pPr>
              <w:pStyle w:val="TAL"/>
              <w:rPr>
                <w:rFonts w:cs="Arial"/>
                <w:b/>
                <w:szCs w:val="18"/>
              </w:rPr>
            </w:pPr>
            <w:r w:rsidRPr="00E6516F">
              <w:t xml:space="preserve">  MIME-part-headers</w:t>
            </w:r>
          </w:p>
        </w:tc>
        <w:tc>
          <w:tcPr>
            <w:tcW w:w="2127" w:type="dxa"/>
          </w:tcPr>
          <w:p w14:paraId="55A86644" w14:textId="77777777" w:rsidR="0071087C" w:rsidRPr="00E6516F" w:rsidRDefault="0071087C" w:rsidP="00174677">
            <w:pPr>
              <w:pStyle w:val="TAL"/>
            </w:pPr>
          </w:p>
        </w:tc>
        <w:tc>
          <w:tcPr>
            <w:tcW w:w="2127" w:type="dxa"/>
            <w:tcBorders>
              <w:top w:val="single" w:sz="4" w:space="0" w:color="auto"/>
              <w:bottom w:val="single" w:sz="4" w:space="0" w:color="auto"/>
            </w:tcBorders>
          </w:tcPr>
          <w:p w14:paraId="386810AD" w14:textId="77777777" w:rsidR="0071087C" w:rsidRPr="00E6516F" w:rsidRDefault="0071087C" w:rsidP="00174677">
            <w:pPr>
              <w:pStyle w:val="TAL"/>
            </w:pPr>
          </w:p>
        </w:tc>
        <w:tc>
          <w:tcPr>
            <w:tcW w:w="1419" w:type="dxa"/>
          </w:tcPr>
          <w:p w14:paraId="0B548BC0" w14:textId="77777777" w:rsidR="0071087C" w:rsidRPr="00E6516F" w:rsidRDefault="0071087C" w:rsidP="00174677">
            <w:pPr>
              <w:pStyle w:val="TAL"/>
            </w:pPr>
          </w:p>
        </w:tc>
        <w:tc>
          <w:tcPr>
            <w:tcW w:w="1135" w:type="dxa"/>
          </w:tcPr>
          <w:p w14:paraId="4582027E" w14:textId="77777777" w:rsidR="0071087C" w:rsidRPr="00E6516F" w:rsidRDefault="0071087C" w:rsidP="00174677">
            <w:pPr>
              <w:pStyle w:val="TAL"/>
            </w:pPr>
          </w:p>
        </w:tc>
      </w:tr>
      <w:tr w:rsidR="0071087C" w:rsidRPr="00E6516F" w14:paraId="3B96FAA1" w14:textId="77777777" w:rsidTr="004312E8">
        <w:tc>
          <w:tcPr>
            <w:tcW w:w="2836" w:type="dxa"/>
          </w:tcPr>
          <w:p w14:paraId="3617EF6F" w14:textId="77777777" w:rsidR="0071087C" w:rsidRPr="00E6516F" w:rsidRDefault="0071087C" w:rsidP="00174677">
            <w:pPr>
              <w:pStyle w:val="TAL"/>
              <w:rPr>
                <w:rFonts w:cs="Arial"/>
                <w:b/>
                <w:szCs w:val="18"/>
              </w:rPr>
            </w:pPr>
            <w:r w:rsidRPr="00E6516F">
              <w:t xml:space="preserve">    Content-Type</w:t>
            </w:r>
          </w:p>
        </w:tc>
        <w:tc>
          <w:tcPr>
            <w:tcW w:w="2127" w:type="dxa"/>
          </w:tcPr>
          <w:p w14:paraId="4F495083" w14:textId="77777777" w:rsidR="0071087C" w:rsidRPr="00E6516F" w:rsidRDefault="0071087C" w:rsidP="00174677">
            <w:pPr>
              <w:pStyle w:val="TAL"/>
            </w:pPr>
            <w:r w:rsidRPr="00E6516F">
              <w:t>"application/vnd.3gpp.mcdata-signalling"</w:t>
            </w:r>
          </w:p>
        </w:tc>
        <w:tc>
          <w:tcPr>
            <w:tcW w:w="2127" w:type="dxa"/>
            <w:tcBorders>
              <w:top w:val="single" w:sz="4" w:space="0" w:color="auto"/>
              <w:bottom w:val="single" w:sz="4" w:space="0" w:color="auto"/>
            </w:tcBorders>
          </w:tcPr>
          <w:p w14:paraId="4AA28D9A" w14:textId="77777777" w:rsidR="0071087C" w:rsidRPr="00E6516F" w:rsidRDefault="0071087C" w:rsidP="00174677">
            <w:pPr>
              <w:pStyle w:val="TAL"/>
            </w:pPr>
          </w:p>
        </w:tc>
        <w:tc>
          <w:tcPr>
            <w:tcW w:w="1419" w:type="dxa"/>
          </w:tcPr>
          <w:p w14:paraId="591F28E2" w14:textId="77777777" w:rsidR="0071087C" w:rsidRPr="00E6516F" w:rsidRDefault="0071087C" w:rsidP="00174677">
            <w:pPr>
              <w:pStyle w:val="TAL"/>
            </w:pPr>
          </w:p>
        </w:tc>
        <w:tc>
          <w:tcPr>
            <w:tcW w:w="1135" w:type="dxa"/>
          </w:tcPr>
          <w:p w14:paraId="1B703B13" w14:textId="77777777" w:rsidR="0071087C" w:rsidRPr="00E6516F" w:rsidRDefault="0071087C" w:rsidP="00174677">
            <w:pPr>
              <w:pStyle w:val="TAL"/>
            </w:pPr>
          </w:p>
        </w:tc>
      </w:tr>
      <w:tr w:rsidR="0071087C" w:rsidRPr="00E6516F" w14:paraId="4065E32D" w14:textId="77777777" w:rsidTr="004312E8">
        <w:tc>
          <w:tcPr>
            <w:tcW w:w="2836" w:type="dxa"/>
          </w:tcPr>
          <w:p w14:paraId="2A19CB34" w14:textId="77777777" w:rsidR="0071087C" w:rsidRPr="00E6516F" w:rsidRDefault="0071087C" w:rsidP="00174677">
            <w:pPr>
              <w:pStyle w:val="TAL"/>
              <w:rPr>
                <w:rFonts w:cs="Arial"/>
                <w:b/>
                <w:szCs w:val="18"/>
              </w:rPr>
            </w:pPr>
            <w:r w:rsidRPr="00E6516F">
              <w:t xml:space="preserve">  MIME-part-body</w:t>
            </w:r>
          </w:p>
        </w:tc>
        <w:tc>
          <w:tcPr>
            <w:tcW w:w="2127" w:type="dxa"/>
          </w:tcPr>
          <w:p w14:paraId="3A956621" w14:textId="77777777" w:rsidR="0071087C" w:rsidRPr="00E6516F" w:rsidRDefault="0071087C" w:rsidP="00174677">
            <w:pPr>
              <w:pStyle w:val="TAL"/>
            </w:pPr>
            <w:r w:rsidRPr="00E6516F">
              <w:t>MCData Protected Payload Message containing SDS SIGNALLING PAYLOAD as described in table 6.1.5.3.3-6B</w:t>
            </w:r>
          </w:p>
        </w:tc>
        <w:tc>
          <w:tcPr>
            <w:tcW w:w="2127" w:type="dxa"/>
            <w:tcBorders>
              <w:top w:val="single" w:sz="4" w:space="0" w:color="auto"/>
              <w:bottom w:val="single" w:sz="4" w:space="0" w:color="auto"/>
            </w:tcBorders>
          </w:tcPr>
          <w:p w14:paraId="107BCA78" w14:textId="77777777" w:rsidR="0071087C" w:rsidRPr="00E6516F" w:rsidRDefault="0071087C" w:rsidP="00174677">
            <w:pPr>
              <w:pStyle w:val="TAL"/>
            </w:pPr>
          </w:p>
        </w:tc>
        <w:tc>
          <w:tcPr>
            <w:tcW w:w="1419" w:type="dxa"/>
          </w:tcPr>
          <w:p w14:paraId="78132632" w14:textId="77777777" w:rsidR="0071087C" w:rsidRPr="00E6516F" w:rsidRDefault="0071087C" w:rsidP="00174677">
            <w:pPr>
              <w:pStyle w:val="TAL"/>
            </w:pPr>
          </w:p>
        </w:tc>
        <w:tc>
          <w:tcPr>
            <w:tcW w:w="1135" w:type="dxa"/>
          </w:tcPr>
          <w:p w14:paraId="11AD4CBF" w14:textId="77777777" w:rsidR="0071087C" w:rsidRPr="00E6516F" w:rsidRDefault="0071087C" w:rsidP="00174677">
            <w:pPr>
              <w:pStyle w:val="TAL"/>
            </w:pPr>
          </w:p>
        </w:tc>
      </w:tr>
      <w:tr w:rsidR="0071087C" w:rsidRPr="00E6516F" w14:paraId="7C09B39A" w14:textId="77777777" w:rsidTr="004312E8">
        <w:tc>
          <w:tcPr>
            <w:tcW w:w="2836" w:type="dxa"/>
          </w:tcPr>
          <w:p w14:paraId="1FC8FA22" w14:textId="77777777" w:rsidR="0071087C" w:rsidRPr="00E6516F" w:rsidRDefault="0071087C" w:rsidP="00174677">
            <w:pPr>
              <w:pStyle w:val="TAL"/>
              <w:rPr>
                <w:rFonts w:cs="Arial"/>
                <w:b/>
                <w:szCs w:val="18"/>
              </w:rPr>
            </w:pPr>
            <w:r w:rsidRPr="00E6516F">
              <w:rPr>
                <w:b/>
                <w:bCs/>
              </w:rPr>
              <w:t>MIME body part</w:t>
            </w:r>
          </w:p>
        </w:tc>
        <w:tc>
          <w:tcPr>
            <w:tcW w:w="2127" w:type="dxa"/>
          </w:tcPr>
          <w:p w14:paraId="7C30BA72" w14:textId="77777777" w:rsidR="0071087C" w:rsidRPr="00E6516F" w:rsidRDefault="0071087C" w:rsidP="00174677">
            <w:pPr>
              <w:pStyle w:val="TAL"/>
            </w:pPr>
          </w:p>
        </w:tc>
        <w:tc>
          <w:tcPr>
            <w:tcW w:w="2127" w:type="dxa"/>
            <w:tcBorders>
              <w:top w:val="single" w:sz="4" w:space="0" w:color="auto"/>
              <w:bottom w:val="single" w:sz="4" w:space="0" w:color="auto"/>
            </w:tcBorders>
          </w:tcPr>
          <w:p w14:paraId="746DAE48" w14:textId="77777777" w:rsidR="0071087C" w:rsidRPr="00E6516F" w:rsidRDefault="0071087C" w:rsidP="00174677">
            <w:pPr>
              <w:pStyle w:val="TAL"/>
            </w:pPr>
            <w:r w:rsidRPr="00E6516F">
              <w:rPr>
                <w:b/>
              </w:rPr>
              <w:t>MCData Data message</w:t>
            </w:r>
          </w:p>
        </w:tc>
        <w:tc>
          <w:tcPr>
            <w:tcW w:w="1419" w:type="dxa"/>
          </w:tcPr>
          <w:p w14:paraId="2EC3FE90" w14:textId="77777777" w:rsidR="0071087C" w:rsidRPr="00E6516F" w:rsidRDefault="0071087C" w:rsidP="00174677">
            <w:pPr>
              <w:pStyle w:val="TAL"/>
            </w:pPr>
          </w:p>
        </w:tc>
        <w:tc>
          <w:tcPr>
            <w:tcW w:w="1135" w:type="dxa"/>
          </w:tcPr>
          <w:p w14:paraId="30099E46" w14:textId="77777777" w:rsidR="0071087C" w:rsidRPr="00E6516F" w:rsidRDefault="0071087C" w:rsidP="00174677">
            <w:pPr>
              <w:pStyle w:val="TAL"/>
            </w:pPr>
          </w:p>
        </w:tc>
      </w:tr>
      <w:tr w:rsidR="0071087C" w:rsidRPr="00E6516F" w14:paraId="0496774D" w14:textId="77777777" w:rsidTr="004312E8">
        <w:tc>
          <w:tcPr>
            <w:tcW w:w="2836" w:type="dxa"/>
          </w:tcPr>
          <w:p w14:paraId="1B3C026D" w14:textId="77777777" w:rsidR="0071087C" w:rsidRPr="00E6516F" w:rsidRDefault="0071087C" w:rsidP="00174677">
            <w:pPr>
              <w:pStyle w:val="TAL"/>
              <w:rPr>
                <w:rFonts w:cs="Arial"/>
                <w:b/>
                <w:szCs w:val="18"/>
              </w:rPr>
            </w:pPr>
            <w:r w:rsidRPr="00E6516F">
              <w:t xml:space="preserve">  MIME-part-headers</w:t>
            </w:r>
          </w:p>
        </w:tc>
        <w:tc>
          <w:tcPr>
            <w:tcW w:w="2127" w:type="dxa"/>
          </w:tcPr>
          <w:p w14:paraId="6835BD3A" w14:textId="77777777" w:rsidR="0071087C" w:rsidRPr="00E6516F" w:rsidRDefault="0071087C" w:rsidP="00174677">
            <w:pPr>
              <w:pStyle w:val="TAL"/>
            </w:pPr>
          </w:p>
        </w:tc>
        <w:tc>
          <w:tcPr>
            <w:tcW w:w="2127" w:type="dxa"/>
            <w:tcBorders>
              <w:top w:val="single" w:sz="4" w:space="0" w:color="auto"/>
              <w:bottom w:val="single" w:sz="4" w:space="0" w:color="auto"/>
            </w:tcBorders>
          </w:tcPr>
          <w:p w14:paraId="70A94BA9" w14:textId="77777777" w:rsidR="0071087C" w:rsidRPr="00E6516F" w:rsidRDefault="0071087C" w:rsidP="00174677">
            <w:pPr>
              <w:pStyle w:val="TAL"/>
            </w:pPr>
          </w:p>
        </w:tc>
        <w:tc>
          <w:tcPr>
            <w:tcW w:w="1419" w:type="dxa"/>
          </w:tcPr>
          <w:p w14:paraId="29C87A52" w14:textId="77777777" w:rsidR="0071087C" w:rsidRPr="00E6516F" w:rsidRDefault="0071087C" w:rsidP="00174677">
            <w:pPr>
              <w:pStyle w:val="TAL"/>
            </w:pPr>
          </w:p>
        </w:tc>
        <w:tc>
          <w:tcPr>
            <w:tcW w:w="1135" w:type="dxa"/>
          </w:tcPr>
          <w:p w14:paraId="0B09733C" w14:textId="77777777" w:rsidR="0071087C" w:rsidRPr="00E6516F" w:rsidRDefault="0071087C" w:rsidP="00174677">
            <w:pPr>
              <w:pStyle w:val="TAL"/>
            </w:pPr>
          </w:p>
        </w:tc>
      </w:tr>
      <w:tr w:rsidR="0071087C" w:rsidRPr="00E6516F" w14:paraId="648DE512" w14:textId="77777777" w:rsidTr="004312E8">
        <w:tc>
          <w:tcPr>
            <w:tcW w:w="2836" w:type="dxa"/>
          </w:tcPr>
          <w:p w14:paraId="1B6B88C9" w14:textId="77777777" w:rsidR="0071087C" w:rsidRPr="00E6516F" w:rsidRDefault="0071087C" w:rsidP="00174677">
            <w:pPr>
              <w:pStyle w:val="TAL"/>
              <w:rPr>
                <w:rFonts w:cs="Arial"/>
                <w:b/>
                <w:szCs w:val="18"/>
              </w:rPr>
            </w:pPr>
            <w:r w:rsidRPr="00E6516F">
              <w:t xml:space="preserve">    Content-Type</w:t>
            </w:r>
          </w:p>
        </w:tc>
        <w:tc>
          <w:tcPr>
            <w:tcW w:w="2127" w:type="dxa"/>
          </w:tcPr>
          <w:p w14:paraId="076B4943" w14:textId="77777777" w:rsidR="0071087C" w:rsidRPr="00E6516F" w:rsidRDefault="0071087C" w:rsidP="00174677">
            <w:pPr>
              <w:pStyle w:val="TAL"/>
            </w:pPr>
            <w:r w:rsidRPr="00E6516F">
              <w:t>"application/vnd.3gpp.mcdata-payload"</w:t>
            </w:r>
          </w:p>
        </w:tc>
        <w:tc>
          <w:tcPr>
            <w:tcW w:w="2127" w:type="dxa"/>
            <w:tcBorders>
              <w:top w:val="single" w:sz="4" w:space="0" w:color="auto"/>
              <w:bottom w:val="single" w:sz="4" w:space="0" w:color="auto"/>
            </w:tcBorders>
          </w:tcPr>
          <w:p w14:paraId="39E63255" w14:textId="77777777" w:rsidR="0071087C" w:rsidRPr="00E6516F" w:rsidRDefault="0071087C" w:rsidP="00174677">
            <w:pPr>
              <w:pStyle w:val="TAL"/>
            </w:pPr>
          </w:p>
        </w:tc>
        <w:tc>
          <w:tcPr>
            <w:tcW w:w="1419" w:type="dxa"/>
          </w:tcPr>
          <w:p w14:paraId="4F25BA0C" w14:textId="77777777" w:rsidR="0071087C" w:rsidRPr="00E6516F" w:rsidRDefault="0071087C" w:rsidP="00174677">
            <w:pPr>
              <w:pStyle w:val="TAL"/>
            </w:pPr>
          </w:p>
        </w:tc>
        <w:tc>
          <w:tcPr>
            <w:tcW w:w="1135" w:type="dxa"/>
          </w:tcPr>
          <w:p w14:paraId="755F5006" w14:textId="77777777" w:rsidR="0071087C" w:rsidRPr="00E6516F" w:rsidRDefault="0071087C" w:rsidP="00174677">
            <w:pPr>
              <w:pStyle w:val="TAL"/>
            </w:pPr>
          </w:p>
        </w:tc>
      </w:tr>
      <w:tr w:rsidR="0071087C" w:rsidRPr="00E6516F" w14:paraId="5F105422" w14:textId="77777777" w:rsidTr="004312E8">
        <w:tc>
          <w:tcPr>
            <w:tcW w:w="2836" w:type="dxa"/>
          </w:tcPr>
          <w:p w14:paraId="3299DD26" w14:textId="77777777" w:rsidR="0071087C" w:rsidRPr="00E6516F" w:rsidRDefault="0071087C" w:rsidP="00174677">
            <w:pPr>
              <w:pStyle w:val="TAL"/>
              <w:rPr>
                <w:rFonts w:cs="Arial"/>
                <w:b/>
                <w:szCs w:val="18"/>
              </w:rPr>
            </w:pPr>
            <w:r w:rsidRPr="00E6516F">
              <w:t xml:space="preserve">  MIME-part-body</w:t>
            </w:r>
          </w:p>
        </w:tc>
        <w:tc>
          <w:tcPr>
            <w:tcW w:w="2127" w:type="dxa"/>
          </w:tcPr>
          <w:p w14:paraId="53C5CD13" w14:textId="77777777" w:rsidR="0071087C" w:rsidRPr="00E6516F" w:rsidRDefault="0071087C" w:rsidP="00174677">
            <w:pPr>
              <w:pStyle w:val="TAL"/>
            </w:pPr>
            <w:r w:rsidRPr="00E6516F">
              <w:t>DATA PAYLOAD as described Table 6.1.5.3.3-7</w:t>
            </w:r>
          </w:p>
        </w:tc>
        <w:tc>
          <w:tcPr>
            <w:tcW w:w="2127" w:type="dxa"/>
            <w:tcBorders>
              <w:top w:val="single" w:sz="4" w:space="0" w:color="auto"/>
              <w:bottom w:val="single" w:sz="4" w:space="0" w:color="auto"/>
            </w:tcBorders>
          </w:tcPr>
          <w:p w14:paraId="66593CAC" w14:textId="77777777" w:rsidR="0071087C" w:rsidRPr="00E6516F" w:rsidRDefault="0071087C" w:rsidP="00174677">
            <w:pPr>
              <w:pStyle w:val="TAL"/>
            </w:pPr>
          </w:p>
        </w:tc>
        <w:tc>
          <w:tcPr>
            <w:tcW w:w="1419" w:type="dxa"/>
          </w:tcPr>
          <w:p w14:paraId="08798C79" w14:textId="77777777" w:rsidR="0071087C" w:rsidRPr="00E6516F" w:rsidRDefault="0071087C" w:rsidP="00174677">
            <w:pPr>
              <w:pStyle w:val="TAL"/>
            </w:pPr>
          </w:p>
        </w:tc>
        <w:tc>
          <w:tcPr>
            <w:tcW w:w="1135" w:type="dxa"/>
          </w:tcPr>
          <w:p w14:paraId="3A0EA658" w14:textId="77777777" w:rsidR="0071087C" w:rsidRPr="00E6516F" w:rsidRDefault="0071087C" w:rsidP="00174677">
            <w:pPr>
              <w:pStyle w:val="TAL"/>
            </w:pPr>
          </w:p>
        </w:tc>
      </w:tr>
    </w:tbl>
    <w:p w14:paraId="10789836" w14:textId="77777777" w:rsidR="0071087C" w:rsidRPr="00E6516F" w:rsidRDefault="0071087C" w:rsidP="0071087C"/>
    <w:p w14:paraId="7D740CC1" w14:textId="77777777" w:rsidR="0071087C" w:rsidRPr="00E6516F" w:rsidRDefault="0071087C" w:rsidP="0071087C">
      <w:pPr>
        <w:pStyle w:val="TH"/>
      </w:pPr>
      <w:r w:rsidRPr="00E6516F">
        <w:t>Table 6.1.5.3.3-6B: SDS SIGNALLING PAYLOAD (Table 6.1.5.3.3-6A)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54970EB0" w14:textId="77777777" w:rsidTr="00174677">
        <w:trPr>
          <w:cantSplit/>
        </w:trPr>
        <w:tc>
          <w:tcPr>
            <w:tcW w:w="9644" w:type="dxa"/>
          </w:tcPr>
          <w:p w14:paraId="681A50B5" w14:textId="77777777" w:rsidR="0071087C" w:rsidRPr="00E6516F" w:rsidRDefault="0071087C" w:rsidP="00174677">
            <w:pPr>
              <w:pStyle w:val="TAL"/>
              <w:rPr>
                <w:rFonts w:cs="Arial"/>
                <w:szCs w:val="18"/>
              </w:rPr>
            </w:pPr>
            <w:r w:rsidRPr="00E6516F">
              <w:rPr>
                <w:rFonts w:cs="Arial"/>
                <w:szCs w:val="18"/>
              </w:rPr>
              <w:t>Derivation Path: TS 36.579-1 [2], Table 5.5.3.8.1-1, condition DELIVERED</w:t>
            </w:r>
          </w:p>
        </w:tc>
      </w:tr>
    </w:tbl>
    <w:p w14:paraId="421B5519" w14:textId="77777777" w:rsidR="0071087C" w:rsidRPr="00E6516F" w:rsidRDefault="0071087C" w:rsidP="0071087C"/>
    <w:p w14:paraId="2D9C6DC9" w14:textId="77777777" w:rsidR="0071087C" w:rsidRPr="00E6516F" w:rsidRDefault="0071087C" w:rsidP="0071087C">
      <w:pPr>
        <w:pStyle w:val="TH"/>
      </w:pPr>
      <w:r w:rsidRPr="00E6516F">
        <w:t>Table 6.1.5.3.3-7: Data Payload (Table 6.1.5.3.3-6A)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763880E1" w14:textId="77777777" w:rsidTr="00174677">
        <w:trPr>
          <w:cantSplit/>
        </w:trPr>
        <w:tc>
          <w:tcPr>
            <w:tcW w:w="9644" w:type="dxa"/>
          </w:tcPr>
          <w:p w14:paraId="652C795B" w14:textId="30B5E11F"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5.5.3.9.2-1</w:t>
            </w:r>
          </w:p>
        </w:tc>
      </w:tr>
    </w:tbl>
    <w:p w14:paraId="70B53C5C" w14:textId="77777777" w:rsidR="0071087C" w:rsidRPr="00E6516F" w:rsidRDefault="0071087C" w:rsidP="0071087C"/>
    <w:p w14:paraId="73D982BD" w14:textId="77777777" w:rsidR="0071087C" w:rsidRPr="00E6516F" w:rsidRDefault="0071087C" w:rsidP="0071087C">
      <w:pPr>
        <w:pStyle w:val="TH"/>
      </w:pPr>
      <w:r w:rsidRPr="00E6516F">
        <w:t>Table 6.1.5.3.3-8..9: Void</w:t>
      </w:r>
    </w:p>
    <w:p w14:paraId="61D6E4FD" w14:textId="77777777" w:rsidR="00B93CA2" w:rsidRPr="00E6516F" w:rsidRDefault="00B93CA2" w:rsidP="00B93CA2"/>
    <w:p w14:paraId="403424FA" w14:textId="7E0AFECE" w:rsidR="0071087C" w:rsidRPr="00E6516F" w:rsidRDefault="0071087C" w:rsidP="0071087C">
      <w:pPr>
        <w:pStyle w:val="TH"/>
      </w:pPr>
      <w:r w:rsidRPr="00E6516F">
        <w:t>Table 6.1.5.3.3-10: SIP BYE (step 8, Table 6.1.5.3.2-1;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39BA2315" w14:textId="77777777" w:rsidTr="00174677">
        <w:trPr>
          <w:cantSplit/>
        </w:trPr>
        <w:tc>
          <w:tcPr>
            <w:tcW w:w="9644" w:type="dxa"/>
            <w:gridSpan w:val="5"/>
          </w:tcPr>
          <w:p w14:paraId="2B7B7166"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r w:rsidR="0071087C" w:rsidRPr="00E6516F" w14:paraId="3D086B32" w14:textId="77777777" w:rsidTr="00174677">
        <w:tc>
          <w:tcPr>
            <w:tcW w:w="2836" w:type="dxa"/>
          </w:tcPr>
          <w:p w14:paraId="34E0ABFB" w14:textId="77777777" w:rsidR="0071087C" w:rsidRPr="00E6516F" w:rsidRDefault="0071087C" w:rsidP="00174677">
            <w:pPr>
              <w:pStyle w:val="TAH"/>
              <w:rPr>
                <w:bCs/>
              </w:rPr>
            </w:pPr>
            <w:r w:rsidRPr="00E6516F">
              <w:rPr>
                <w:bCs/>
              </w:rPr>
              <w:t>Information Element</w:t>
            </w:r>
          </w:p>
        </w:tc>
        <w:tc>
          <w:tcPr>
            <w:tcW w:w="2127" w:type="dxa"/>
          </w:tcPr>
          <w:p w14:paraId="2A327D5F"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6E008066" w14:textId="77777777" w:rsidR="0071087C" w:rsidRPr="00E6516F" w:rsidRDefault="0071087C" w:rsidP="00174677">
            <w:pPr>
              <w:pStyle w:val="TAH"/>
              <w:rPr>
                <w:bCs/>
              </w:rPr>
            </w:pPr>
            <w:r w:rsidRPr="00E6516F">
              <w:rPr>
                <w:bCs/>
              </w:rPr>
              <w:t>Comment</w:t>
            </w:r>
          </w:p>
        </w:tc>
        <w:tc>
          <w:tcPr>
            <w:tcW w:w="1419" w:type="dxa"/>
          </w:tcPr>
          <w:p w14:paraId="244AAF8F" w14:textId="77777777" w:rsidR="0071087C" w:rsidRPr="00E6516F" w:rsidRDefault="0071087C" w:rsidP="00174677">
            <w:pPr>
              <w:pStyle w:val="TAH"/>
              <w:rPr>
                <w:bCs/>
              </w:rPr>
            </w:pPr>
            <w:r w:rsidRPr="00E6516F">
              <w:rPr>
                <w:bCs/>
              </w:rPr>
              <w:t>Reference</w:t>
            </w:r>
          </w:p>
        </w:tc>
        <w:tc>
          <w:tcPr>
            <w:tcW w:w="1135" w:type="dxa"/>
          </w:tcPr>
          <w:p w14:paraId="603DC701" w14:textId="77777777" w:rsidR="0071087C" w:rsidRPr="00E6516F" w:rsidRDefault="0071087C" w:rsidP="00174677">
            <w:pPr>
              <w:pStyle w:val="TAH"/>
              <w:rPr>
                <w:bCs/>
              </w:rPr>
            </w:pPr>
            <w:r w:rsidRPr="00E6516F">
              <w:rPr>
                <w:bCs/>
              </w:rPr>
              <w:t>Condition</w:t>
            </w:r>
          </w:p>
        </w:tc>
      </w:tr>
      <w:tr w:rsidR="0071087C" w:rsidRPr="00E6516F" w14:paraId="276AD32D" w14:textId="77777777" w:rsidTr="00174677">
        <w:tc>
          <w:tcPr>
            <w:tcW w:w="2836" w:type="dxa"/>
            <w:vAlign w:val="center"/>
          </w:tcPr>
          <w:p w14:paraId="05B65873" w14:textId="77777777" w:rsidR="0071087C" w:rsidRPr="00E6516F" w:rsidRDefault="0071087C" w:rsidP="00174677">
            <w:pPr>
              <w:pStyle w:val="TAL"/>
              <w:tabs>
                <w:tab w:val="left" w:pos="480"/>
              </w:tabs>
              <w:rPr>
                <w:rFonts w:cs="Arial"/>
                <w:b/>
                <w:szCs w:val="18"/>
              </w:rPr>
            </w:pPr>
            <w:r w:rsidRPr="00E6516F">
              <w:rPr>
                <w:b/>
                <w:bCs/>
              </w:rPr>
              <w:t>Reason</w:t>
            </w:r>
          </w:p>
        </w:tc>
        <w:tc>
          <w:tcPr>
            <w:tcW w:w="2127" w:type="dxa"/>
          </w:tcPr>
          <w:p w14:paraId="3F6BD50C" w14:textId="77777777" w:rsidR="0071087C" w:rsidRPr="00E6516F" w:rsidRDefault="0071087C" w:rsidP="00174677">
            <w:pPr>
              <w:pStyle w:val="TAL"/>
            </w:pPr>
          </w:p>
        </w:tc>
        <w:tc>
          <w:tcPr>
            <w:tcW w:w="2127" w:type="dxa"/>
            <w:tcBorders>
              <w:top w:val="single" w:sz="4" w:space="0" w:color="auto"/>
              <w:bottom w:val="single" w:sz="4" w:space="0" w:color="auto"/>
            </w:tcBorders>
          </w:tcPr>
          <w:p w14:paraId="26D8F9B7" w14:textId="77777777" w:rsidR="0071087C" w:rsidRPr="00E6516F" w:rsidRDefault="0071087C" w:rsidP="00174677">
            <w:pPr>
              <w:pStyle w:val="TAL"/>
            </w:pPr>
          </w:p>
        </w:tc>
        <w:tc>
          <w:tcPr>
            <w:tcW w:w="1419" w:type="dxa"/>
          </w:tcPr>
          <w:p w14:paraId="6CF0987A" w14:textId="54B81C9B" w:rsidR="0071087C" w:rsidRPr="00E6516F" w:rsidRDefault="0071087C" w:rsidP="00174677">
            <w:pPr>
              <w:pStyle w:val="TAL"/>
            </w:pPr>
            <w:r w:rsidRPr="00E6516F">
              <w:t>RFC 3326 [125]</w:t>
            </w:r>
          </w:p>
        </w:tc>
        <w:tc>
          <w:tcPr>
            <w:tcW w:w="1135" w:type="dxa"/>
            <w:vAlign w:val="bottom"/>
          </w:tcPr>
          <w:p w14:paraId="65166698" w14:textId="77777777" w:rsidR="0071087C" w:rsidRPr="00E6516F" w:rsidRDefault="0071087C" w:rsidP="00174677">
            <w:pPr>
              <w:pStyle w:val="TAL"/>
            </w:pPr>
          </w:p>
        </w:tc>
      </w:tr>
      <w:tr w:rsidR="0071087C" w:rsidRPr="00E6516F" w14:paraId="57571B28" w14:textId="77777777" w:rsidTr="00174677">
        <w:tc>
          <w:tcPr>
            <w:tcW w:w="2836" w:type="dxa"/>
            <w:vAlign w:val="center"/>
          </w:tcPr>
          <w:p w14:paraId="483425C9" w14:textId="77777777" w:rsidR="0071087C" w:rsidRPr="00E6516F" w:rsidRDefault="0071087C" w:rsidP="00174677">
            <w:pPr>
              <w:pStyle w:val="TAL"/>
              <w:rPr>
                <w:rFonts w:cs="Arial"/>
                <w:b/>
                <w:bCs/>
                <w:szCs w:val="18"/>
              </w:rPr>
            </w:pPr>
            <w:r w:rsidRPr="00E6516F">
              <w:t xml:space="preserve">  reason-value</w:t>
            </w:r>
          </w:p>
        </w:tc>
        <w:tc>
          <w:tcPr>
            <w:tcW w:w="2127" w:type="dxa"/>
            <w:vAlign w:val="center"/>
          </w:tcPr>
          <w:p w14:paraId="139A71F4" w14:textId="77777777" w:rsidR="0071087C" w:rsidRPr="00E6516F" w:rsidRDefault="0071087C" w:rsidP="00174677">
            <w:pPr>
              <w:pStyle w:val="TAL"/>
            </w:pPr>
            <w:r w:rsidRPr="00E6516F">
              <w:t>"SIP"</w:t>
            </w:r>
          </w:p>
        </w:tc>
        <w:tc>
          <w:tcPr>
            <w:tcW w:w="2127" w:type="dxa"/>
            <w:tcBorders>
              <w:top w:val="single" w:sz="4" w:space="0" w:color="auto"/>
              <w:bottom w:val="single" w:sz="4" w:space="0" w:color="auto"/>
            </w:tcBorders>
          </w:tcPr>
          <w:p w14:paraId="271260A1" w14:textId="77777777" w:rsidR="0071087C" w:rsidRPr="00E6516F" w:rsidRDefault="0071087C" w:rsidP="00174677">
            <w:pPr>
              <w:pStyle w:val="TAL"/>
            </w:pPr>
          </w:p>
        </w:tc>
        <w:tc>
          <w:tcPr>
            <w:tcW w:w="1419" w:type="dxa"/>
          </w:tcPr>
          <w:p w14:paraId="0711C2CE" w14:textId="77777777" w:rsidR="0071087C" w:rsidRPr="00E6516F" w:rsidRDefault="0071087C" w:rsidP="00174677">
            <w:pPr>
              <w:pStyle w:val="TAL"/>
            </w:pPr>
          </w:p>
        </w:tc>
        <w:tc>
          <w:tcPr>
            <w:tcW w:w="1135" w:type="dxa"/>
          </w:tcPr>
          <w:p w14:paraId="4F6B02CC" w14:textId="77777777" w:rsidR="0071087C" w:rsidRPr="00E6516F" w:rsidRDefault="0071087C" w:rsidP="00174677">
            <w:pPr>
              <w:pStyle w:val="TAL"/>
            </w:pPr>
          </w:p>
        </w:tc>
      </w:tr>
      <w:tr w:rsidR="0071087C" w:rsidRPr="00E6516F" w14:paraId="21C0F69B" w14:textId="77777777" w:rsidTr="00174677">
        <w:tc>
          <w:tcPr>
            <w:tcW w:w="2836" w:type="dxa"/>
            <w:vAlign w:val="center"/>
          </w:tcPr>
          <w:p w14:paraId="43B9BF92" w14:textId="77777777" w:rsidR="0071087C" w:rsidRPr="00E6516F" w:rsidRDefault="0071087C" w:rsidP="00174677">
            <w:pPr>
              <w:pStyle w:val="TAL"/>
              <w:rPr>
                <w:rFonts w:cs="Arial"/>
                <w:bCs/>
                <w:szCs w:val="18"/>
              </w:rPr>
            </w:pPr>
            <w:r w:rsidRPr="00E6516F">
              <w:t xml:space="preserve">  protocol-cause</w:t>
            </w:r>
          </w:p>
        </w:tc>
        <w:tc>
          <w:tcPr>
            <w:tcW w:w="2127" w:type="dxa"/>
            <w:vAlign w:val="center"/>
          </w:tcPr>
          <w:p w14:paraId="47F72F69" w14:textId="77777777" w:rsidR="0071087C" w:rsidRPr="00E6516F" w:rsidRDefault="0071087C" w:rsidP="00174677">
            <w:pPr>
              <w:pStyle w:val="TAL"/>
            </w:pPr>
            <w:r w:rsidRPr="00E6516F">
              <w:t>"cause="200""</w:t>
            </w:r>
          </w:p>
        </w:tc>
        <w:tc>
          <w:tcPr>
            <w:tcW w:w="2127" w:type="dxa"/>
            <w:tcBorders>
              <w:top w:val="single" w:sz="4" w:space="0" w:color="auto"/>
              <w:bottom w:val="single" w:sz="4" w:space="0" w:color="auto"/>
            </w:tcBorders>
          </w:tcPr>
          <w:p w14:paraId="70E2B425" w14:textId="77777777" w:rsidR="0071087C" w:rsidRPr="00E6516F" w:rsidRDefault="0071087C" w:rsidP="00174677">
            <w:pPr>
              <w:pStyle w:val="TAL"/>
            </w:pPr>
          </w:p>
        </w:tc>
        <w:tc>
          <w:tcPr>
            <w:tcW w:w="1419" w:type="dxa"/>
          </w:tcPr>
          <w:p w14:paraId="4425E9F3" w14:textId="77777777" w:rsidR="0071087C" w:rsidRPr="00E6516F" w:rsidRDefault="0071087C" w:rsidP="00174677">
            <w:pPr>
              <w:pStyle w:val="TAL"/>
            </w:pPr>
          </w:p>
        </w:tc>
        <w:tc>
          <w:tcPr>
            <w:tcW w:w="1135" w:type="dxa"/>
          </w:tcPr>
          <w:p w14:paraId="7D8CE883" w14:textId="77777777" w:rsidR="0071087C" w:rsidRPr="00E6516F" w:rsidRDefault="0071087C" w:rsidP="00174677">
            <w:pPr>
              <w:pStyle w:val="TAL"/>
            </w:pPr>
          </w:p>
        </w:tc>
      </w:tr>
      <w:tr w:rsidR="0071087C" w:rsidRPr="00E6516F" w14:paraId="76328999" w14:textId="77777777" w:rsidTr="00174677">
        <w:tc>
          <w:tcPr>
            <w:tcW w:w="2836" w:type="dxa"/>
            <w:vAlign w:val="center"/>
          </w:tcPr>
          <w:p w14:paraId="02C16C75" w14:textId="77777777" w:rsidR="0071087C" w:rsidRPr="00E6516F" w:rsidRDefault="0071087C" w:rsidP="00174677">
            <w:pPr>
              <w:pStyle w:val="TAL"/>
              <w:rPr>
                <w:rFonts w:cs="Arial"/>
                <w:bCs/>
                <w:szCs w:val="18"/>
              </w:rPr>
            </w:pPr>
            <w:r w:rsidRPr="00E6516F">
              <w:t xml:space="preserve">  reason-text</w:t>
            </w:r>
          </w:p>
        </w:tc>
        <w:tc>
          <w:tcPr>
            <w:tcW w:w="2127" w:type="dxa"/>
            <w:vAlign w:val="center"/>
          </w:tcPr>
          <w:p w14:paraId="516A774E" w14:textId="77777777" w:rsidR="0071087C" w:rsidRPr="00E6516F" w:rsidRDefault="0071087C" w:rsidP="00174677">
            <w:pPr>
              <w:pStyle w:val="TAL"/>
            </w:pPr>
            <w:r w:rsidRPr="00E6516F">
              <w:t>"text="transmission succeeded""</w:t>
            </w:r>
          </w:p>
        </w:tc>
        <w:tc>
          <w:tcPr>
            <w:tcW w:w="2127" w:type="dxa"/>
            <w:tcBorders>
              <w:top w:val="single" w:sz="4" w:space="0" w:color="auto"/>
              <w:bottom w:val="single" w:sz="4" w:space="0" w:color="auto"/>
            </w:tcBorders>
          </w:tcPr>
          <w:p w14:paraId="7C6FCB05" w14:textId="77777777" w:rsidR="0071087C" w:rsidRPr="00E6516F" w:rsidRDefault="0071087C" w:rsidP="00174677">
            <w:pPr>
              <w:pStyle w:val="TAL"/>
            </w:pPr>
          </w:p>
        </w:tc>
        <w:tc>
          <w:tcPr>
            <w:tcW w:w="1419" w:type="dxa"/>
          </w:tcPr>
          <w:p w14:paraId="67CC6DEF" w14:textId="77777777" w:rsidR="0071087C" w:rsidRPr="00E6516F" w:rsidRDefault="0071087C" w:rsidP="00174677">
            <w:pPr>
              <w:pStyle w:val="TAL"/>
            </w:pPr>
          </w:p>
        </w:tc>
        <w:tc>
          <w:tcPr>
            <w:tcW w:w="1135" w:type="dxa"/>
          </w:tcPr>
          <w:p w14:paraId="28A2520D" w14:textId="77777777" w:rsidR="0071087C" w:rsidRPr="00E6516F" w:rsidRDefault="0071087C" w:rsidP="00174677">
            <w:pPr>
              <w:pStyle w:val="TAL"/>
            </w:pPr>
          </w:p>
        </w:tc>
      </w:tr>
    </w:tbl>
    <w:p w14:paraId="0BD59A5C" w14:textId="77777777" w:rsidR="0071087C" w:rsidRPr="00E6516F" w:rsidRDefault="0071087C" w:rsidP="0071087C"/>
    <w:p w14:paraId="1C8F84EE" w14:textId="362E4B9D" w:rsidR="0071087C" w:rsidRPr="00E6516F" w:rsidRDefault="0071087C" w:rsidP="0071087C">
      <w:pPr>
        <w:pStyle w:val="TH"/>
      </w:pPr>
      <w:r w:rsidRPr="00E6516F">
        <w:t>Table 6.1.5.3.3-11: Void</w:t>
      </w:r>
    </w:p>
    <w:p w14:paraId="6B70A819" w14:textId="77777777" w:rsidR="00B93CA2" w:rsidRPr="00E6516F" w:rsidRDefault="00B93CA2" w:rsidP="00B93CA2"/>
    <w:p w14:paraId="068D003C" w14:textId="06DE2425" w:rsidR="0071087C" w:rsidRPr="00E6516F" w:rsidRDefault="0071087C" w:rsidP="0071087C">
      <w:pPr>
        <w:pStyle w:val="TH"/>
      </w:pPr>
      <w:r w:rsidRPr="00E6516F">
        <w:t>Table 6.1.5.3.3-12: SIP MESSAGE (step 10, Table 6.1.5.3.2-1;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6AB99C28" w14:textId="77777777" w:rsidTr="00174677">
        <w:trPr>
          <w:cantSplit/>
        </w:trPr>
        <w:tc>
          <w:tcPr>
            <w:tcW w:w="9639" w:type="dxa"/>
            <w:gridSpan w:val="5"/>
          </w:tcPr>
          <w:p w14:paraId="6A4EC3C7" w14:textId="29178FB1" w:rsidR="0071087C" w:rsidRPr="00E6516F" w:rsidRDefault="0071087C" w:rsidP="00174677">
            <w:pPr>
              <w:pStyle w:val="TAL"/>
              <w:rPr>
                <w:rFonts w:cs="Arial"/>
                <w:szCs w:val="18"/>
              </w:rPr>
            </w:pPr>
            <w:r w:rsidRPr="00E6516F">
              <w:rPr>
                <w:rFonts w:cs="Arial"/>
                <w:szCs w:val="18"/>
              </w:rPr>
              <w:t>Derivation Path: TS 36.579-1 [2], Table 5.5.2.7.2-1, condition MCDATA_SDS, MCDATA_SIGNALLING</w:t>
            </w:r>
          </w:p>
        </w:tc>
      </w:tr>
      <w:tr w:rsidR="0071087C" w:rsidRPr="00E6516F" w14:paraId="11CBE440" w14:textId="77777777" w:rsidTr="00174677">
        <w:tc>
          <w:tcPr>
            <w:tcW w:w="2835" w:type="dxa"/>
          </w:tcPr>
          <w:p w14:paraId="6DA895D3" w14:textId="77777777" w:rsidR="0071087C" w:rsidRPr="00E6516F" w:rsidRDefault="0071087C" w:rsidP="00174677">
            <w:pPr>
              <w:pStyle w:val="TAH"/>
              <w:rPr>
                <w:bCs/>
              </w:rPr>
            </w:pPr>
            <w:r w:rsidRPr="00E6516F">
              <w:rPr>
                <w:bCs/>
              </w:rPr>
              <w:t>Information Element</w:t>
            </w:r>
          </w:p>
        </w:tc>
        <w:tc>
          <w:tcPr>
            <w:tcW w:w="2126" w:type="dxa"/>
          </w:tcPr>
          <w:p w14:paraId="7788C40C"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54D5FF10" w14:textId="77777777" w:rsidR="0071087C" w:rsidRPr="00E6516F" w:rsidRDefault="0071087C" w:rsidP="00174677">
            <w:pPr>
              <w:pStyle w:val="TAH"/>
              <w:rPr>
                <w:bCs/>
              </w:rPr>
            </w:pPr>
            <w:r w:rsidRPr="00E6516F">
              <w:rPr>
                <w:bCs/>
              </w:rPr>
              <w:t>Comment</w:t>
            </w:r>
          </w:p>
        </w:tc>
        <w:tc>
          <w:tcPr>
            <w:tcW w:w="1418" w:type="dxa"/>
          </w:tcPr>
          <w:p w14:paraId="30A6E8A6" w14:textId="77777777" w:rsidR="0071087C" w:rsidRPr="00E6516F" w:rsidRDefault="0071087C" w:rsidP="00174677">
            <w:pPr>
              <w:pStyle w:val="TAH"/>
              <w:rPr>
                <w:bCs/>
              </w:rPr>
            </w:pPr>
            <w:r w:rsidRPr="00E6516F">
              <w:rPr>
                <w:bCs/>
              </w:rPr>
              <w:t>Reference</w:t>
            </w:r>
          </w:p>
        </w:tc>
        <w:tc>
          <w:tcPr>
            <w:tcW w:w="1134" w:type="dxa"/>
          </w:tcPr>
          <w:p w14:paraId="0E37E7FF" w14:textId="77777777" w:rsidR="0071087C" w:rsidRPr="00E6516F" w:rsidRDefault="0071087C" w:rsidP="00174677">
            <w:pPr>
              <w:pStyle w:val="TAH"/>
              <w:rPr>
                <w:bCs/>
              </w:rPr>
            </w:pPr>
            <w:r w:rsidRPr="00E6516F">
              <w:rPr>
                <w:bCs/>
              </w:rPr>
              <w:t>Condition</w:t>
            </w:r>
          </w:p>
        </w:tc>
      </w:tr>
      <w:tr w:rsidR="0071087C" w:rsidRPr="00E6516F" w14:paraId="78530746" w14:textId="77777777" w:rsidTr="00174677">
        <w:tc>
          <w:tcPr>
            <w:tcW w:w="2835" w:type="dxa"/>
            <w:vAlign w:val="center"/>
          </w:tcPr>
          <w:p w14:paraId="56003115" w14:textId="77777777" w:rsidR="0071087C" w:rsidRPr="00E6516F" w:rsidRDefault="0071087C" w:rsidP="00174677">
            <w:pPr>
              <w:pStyle w:val="TAL"/>
              <w:rPr>
                <w:b/>
                <w:bCs/>
              </w:rPr>
            </w:pPr>
            <w:r w:rsidRPr="00E6516F">
              <w:rPr>
                <w:b/>
                <w:bCs/>
              </w:rPr>
              <w:t>Message-body</w:t>
            </w:r>
          </w:p>
        </w:tc>
        <w:tc>
          <w:tcPr>
            <w:tcW w:w="2126" w:type="dxa"/>
          </w:tcPr>
          <w:p w14:paraId="6067D78E" w14:textId="77777777" w:rsidR="0071087C" w:rsidRPr="00E6516F" w:rsidRDefault="0071087C" w:rsidP="00174677">
            <w:pPr>
              <w:pStyle w:val="TAL"/>
            </w:pPr>
          </w:p>
        </w:tc>
        <w:tc>
          <w:tcPr>
            <w:tcW w:w="2126" w:type="dxa"/>
            <w:tcBorders>
              <w:bottom w:val="single" w:sz="4" w:space="0" w:color="auto"/>
            </w:tcBorders>
          </w:tcPr>
          <w:p w14:paraId="0AC55621" w14:textId="77777777" w:rsidR="0071087C" w:rsidRPr="00E6516F" w:rsidRDefault="0071087C" w:rsidP="00174677">
            <w:pPr>
              <w:pStyle w:val="TAL"/>
            </w:pPr>
          </w:p>
        </w:tc>
        <w:tc>
          <w:tcPr>
            <w:tcW w:w="1418" w:type="dxa"/>
          </w:tcPr>
          <w:p w14:paraId="4F85E6E9" w14:textId="07F041FC" w:rsidR="0071087C" w:rsidRPr="00E6516F" w:rsidRDefault="0071087C" w:rsidP="00174677">
            <w:pPr>
              <w:pStyle w:val="TAL"/>
            </w:pPr>
          </w:p>
        </w:tc>
        <w:tc>
          <w:tcPr>
            <w:tcW w:w="1134" w:type="dxa"/>
            <w:vAlign w:val="bottom"/>
          </w:tcPr>
          <w:p w14:paraId="5EF857F4" w14:textId="77777777" w:rsidR="0071087C" w:rsidRPr="00E6516F" w:rsidRDefault="0071087C" w:rsidP="00174677">
            <w:pPr>
              <w:pStyle w:val="TAL"/>
            </w:pPr>
          </w:p>
        </w:tc>
      </w:tr>
      <w:tr w:rsidR="0071087C" w:rsidRPr="00E6516F" w:rsidDel="000477AE" w14:paraId="0BB66AF8" w14:textId="77777777" w:rsidTr="004312E8">
        <w:tc>
          <w:tcPr>
            <w:tcW w:w="2835" w:type="dxa"/>
            <w:vAlign w:val="center"/>
          </w:tcPr>
          <w:p w14:paraId="03504F0C" w14:textId="77777777" w:rsidR="0071087C" w:rsidRPr="00E6516F" w:rsidDel="000477AE" w:rsidRDefault="0071087C" w:rsidP="00174677">
            <w:pPr>
              <w:pStyle w:val="TAL"/>
            </w:pPr>
            <w:r w:rsidRPr="00E6516F">
              <w:t xml:space="preserve">  MIME body part</w:t>
            </w:r>
          </w:p>
        </w:tc>
        <w:tc>
          <w:tcPr>
            <w:tcW w:w="2126" w:type="dxa"/>
            <w:vAlign w:val="center"/>
          </w:tcPr>
          <w:p w14:paraId="3AF5202E" w14:textId="77777777" w:rsidR="0071087C" w:rsidRPr="00E6516F" w:rsidDel="000477AE" w:rsidRDefault="0071087C" w:rsidP="00174677">
            <w:pPr>
              <w:pStyle w:val="TAL"/>
            </w:pPr>
          </w:p>
        </w:tc>
        <w:tc>
          <w:tcPr>
            <w:tcW w:w="2126" w:type="dxa"/>
          </w:tcPr>
          <w:p w14:paraId="68E04D9E" w14:textId="77777777" w:rsidR="0071087C" w:rsidRPr="00E6516F" w:rsidDel="000477AE" w:rsidRDefault="0071087C" w:rsidP="00174677">
            <w:pPr>
              <w:pStyle w:val="TAL"/>
            </w:pPr>
            <w:r w:rsidRPr="00E6516F">
              <w:rPr>
                <w:b/>
                <w:bCs/>
              </w:rPr>
              <w:t>MCData Data signalling message</w:t>
            </w:r>
          </w:p>
        </w:tc>
        <w:tc>
          <w:tcPr>
            <w:tcW w:w="1418" w:type="dxa"/>
          </w:tcPr>
          <w:p w14:paraId="000E8D21" w14:textId="77777777" w:rsidR="0071087C" w:rsidRPr="00E6516F" w:rsidDel="000477AE" w:rsidRDefault="0071087C" w:rsidP="00174677">
            <w:pPr>
              <w:pStyle w:val="TAL"/>
            </w:pPr>
          </w:p>
        </w:tc>
        <w:tc>
          <w:tcPr>
            <w:tcW w:w="1134" w:type="dxa"/>
          </w:tcPr>
          <w:p w14:paraId="4948DF96" w14:textId="77777777" w:rsidR="0071087C" w:rsidRPr="00E6516F" w:rsidDel="000477AE" w:rsidRDefault="0071087C" w:rsidP="00174677">
            <w:pPr>
              <w:pStyle w:val="TAL"/>
            </w:pPr>
          </w:p>
        </w:tc>
      </w:tr>
      <w:tr w:rsidR="0071087C" w:rsidRPr="00E6516F" w:rsidDel="000477AE" w14:paraId="05FC2931" w14:textId="77777777" w:rsidTr="004312E8">
        <w:tc>
          <w:tcPr>
            <w:tcW w:w="2835" w:type="dxa"/>
          </w:tcPr>
          <w:p w14:paraId="7032554D" w14:textId="77777777" w:rsidR="0071087C" w:rsidRPr="00E6516F" w:rsidDel="000477AE" w:rsidRDefault="0071087C" w:rsidP="00174677">
            <w:pPr>
              <w:pStyle w:val="TAL"/>
            </w:pPr>
            <w:r w:rsidRPr="00E6516F">
              <w:t xml:space="preserve">    MIME-part-body</w:t>
            </w:r>
          </w:p>
        </w:tc>
        <w:tc>
          <w:tcPr>
            <w:tcW w:w="2126" w:type="dxa"/>
          </w:tcPr>
          <w:p w14:paraId="55FF676D" w14:textId="77777777" w:rsidR="0071087C" w:rsidRPr="00E6516F" w:rsidDel="000477AE" w:rsidRDefault="0071087C" w:rsidP="00174677">
            <w:pPr>
              <w:pStyle w:val="TAL"/>
            </w:pPr>
            <w:r w:rsidRPr="00E6516F">
              <w:t>MCData Protected Payload Message containing SDS NOTIFICATION as described in Table 6.1.5.3.3-14</w:t>
            </w:r>
          </w:p>
        </w:tc>
        <w:tc>
          <w:tcPr>
            <w:tcW w:w="2126" w:type="dxa"/>
          </w:tcPr>
          <w:p w14:paraId="422FB590" w14:textId="77777777" w:rsidR="0071087C" w:rsidRPr="00E6516F" w:rsidDel="000477AE" w:rsidRDefault="0071087C" w:rsidP="00174677">
            <w:pPr>
              <w:pStyle w:val="TAL"/>
            </w:pPr>
          </w:p>
        </w:tc>
        <w:tc>
          <w:tcPr>
            <w:tcW w:w="1418" w:type="dxa"/>
          </w:tcPr>
          <w:p w14:paraId="3B551D8B" w14:textId="77777777" w:rsidR="0071087C" w:rsidRPr="00E6516F" w:rsidDel="000477AE" w:rsidRDefault="0071087C" w:rsidP="00174677">
            <w:pPr>
              <w:pStyle w:val="TAL"/>
            </w:pPr>
          </w:p>
        </w:tc>
        <w:tc>
          <w:tcPr>
            <w:tcW w:w="1134" w:type="dxa"/>
          </w:tcPr>
          <w:p w14:paraId="4B5B3B3B" w14:textId="77777777" w:rsidR="0071087C" w:rsidRPr="00E6516F" w:rsidDel="000477AE" w:rsidRDefault="0071087C" w:rsidP="00174677">
            <w:pPr>
              <w:pStyle w:val="TAL"/>
            </w:pPr>
          </w:p>
        </w:tc>
      </w:tr>
    </w:tbl>
    <w:p w14:paraId="3D1A4DB3" w14:textId="77777777" w:rsidR="0071087C" w:rsidRPr="00E6516F" w:rsidRDefault="0071087C" w:rsidP="0071087C"/>
    <w:p w14:paraId="3523AC03" w14:textId="27201B5E" w:rsidR="0071087C" w:rsidRPr="00E6516F" w:rsidRDefault="0071087C" w:rsidP="0071087C">
      <w:pPr>
        <w:pStyle w:val="TH"/>
      </w:pPr>
      <w:r w:rsidRPr="00E6516F">
        <w:t>Table 6.1.5.3.3-13: Void</w:t>
      </w:r>
    </w:p>
    <w:p w14:paraId="7D280838" w14:textId="77777777" w:rsidR="00B93CA2" w:rsidRPr="00E6516F" w:rsidRDefault="00B93CA2" w:rsidP="00B93CA2"/>
    <w:p w14:paraId="17602B75" w14:textId="77777777" w:rsidR="0071087C" w:rsidRPr="00E6516F" w:rsidRDefault="0071087C" w:rsidP="0071087C">
      <w:pPr>
        <w:pStyle w:val="TH"/>
      </w:pPr>
      <w:r w:rsidRPr="00E6516F">
        <w:t>Table 6.1.5.3.3-14: SDS NOTIFICATION (Table 6.1.5.3.3-12)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61FCB7AC" w14:textId="77777777" w:rsidTr="00174677">
        <w:trPr>
          <w:cantSplit/>
        </w:trPr>
        <w:tc>
          <w:tcPr>
            <w:tcW w:w="9639" w:type="dxa"/>
          </w:tcPr>
          <w:p w14:paraId="5F6FE04C" w14:textId="77777777" w:rsidR="0071087C" w:rsidRPr="00E6516F" w:rsidRDefault="0071087C" w:rsidP="00174677">
            <w:pPr>
              <w:pStyle w:val="TAL"/>
              <w:rPr>
                <w:rFonts w:cs="Arial"/>
                <w:szCs w:val="18"/>
              </w:rPr>
            </w:pPr>
            <w:r w:rsidRPr="00E6516F">
              <w:rPr>
                <w:rFonts w:cs="Arial"/>
                <w:szCs w:val="18"/>
              </w:rPr>
              <w:t>Derivation Path: TS 36.579-1 [2], Table 5.5.3.8.4-1, condition DELIVERED</w:t>
            </w:r>
          </w:p>
        </w:tc>
      </w:tr>
    </w:tbl>
    <w:p w14:paraId="5035FCF6" w14:textId="77777777" w:rsidR="0071087C" w:rsidRPr="00E6516F" w:rsidRDefault="0071087C" w:rsidP="0071087C"/>
    <w:p w14:paraId="423657E3" w14:textId="15C6AF2E" w:rsidR="0071087C" w:rsidRPr="00E6516F" w:rsidRDefault="0071087C" w:rsidP="0071087C">
      <w:pPr>
        <w:pStyle w:val="TH"/>
      </w:pPr>
      <w:r w:rsidRPr="00E6516F">
        <w:t>Table 6.1.5.3.3-15: Void</w:t>
      </w:r>
    </w:p>
    <w:p w14:paraId="37F7DD9E" w14:textId="77777777" w:rsidR="0071087C" w:rsidRPr="00E6516F" w:rsidRDefault="0071087C" w:rsidP="0071087C"/>
    <w:p w14:paraId="3AFDCD77" w14:textId="77777777" w:rsidR="0071087C" w:rsidRPr="00E6516F" w:rsidRDefault="0071087C" w:rsidP="0071087C">
      <w:pPr>
        <w:pStyle w:val="Heading3"/>
      </w:pPr>
      <w:bookmarkStart w:id="555" w:name="_Toc42507350"/>
      <w:bookmarkStart w:id="556" w:name="_Toc52307881"/>
      <w:bookmarkStart w:id="557" w:name="_Toc52782345"/>
      <w:bookmarkStart w:id="558" w:name="_Toc52782956"/>
      <w:bookmarkStart w:id="559" w:name="_Toc59042825"/>
      <w:bookmarkStart w:id="560" w:name="_Toc75459142"/>
      <w:bookmarkStart w:id="561" w:name="_Toc90630582"/>
      <w:bookmarkStart w:id="562" w:name="_Toc100778789"/>
      <w:bookmarkStart w:id="563" w:name="_Toc101286120"/>
      <w:bookmarkStart w:id="564" w:name="_Toc106817706"/>
      <w:bookmarkStart w:id="565" w:name="_Toc106817831"/>
      <w:r w:rsidRPr="00E6516F">
        <w:t>6.1.6</w:t>
      </w:r>
      <w:r w:rsidRPr="00E6516F">
        <w:tab/>
        <w:t>On-network / Short Data Service (SDS) / Standalone SDS Using Media Plane / One-to-one Standalone SDS / Client Terminated (CT)</w:t>
      </w:r>
      <w:bookmarkEnd w:id="535"/>
      <w:bookmarkEnd w:id="553"/>
      <w:bookmarkEnd w:id="555"/>
      <w:bookmarkEnd w:id="556"/>
      <w:bookmarkEnd w:id="557"/>
      <w:bookmarkEnd w:id="558"/>
      <w:bookmarkEnd w:id="559"/>
      <w:bookmarkEnd w:id="560"/>
      <w:bookmarkEnd w:id="561"/>
      <w:bookmarkEnd w:id="562"/>
      <w:bookmarkEnd w:id="563"/>
      <w:bookmarkEnd w:id="564"/>
      <w:bookmarkEnd w:id="565"/>
    </w:p>
    <w:p w14:paraId="35C02A9E" w14:textId="77777777" w:rsidR="0071087C" w:rsidRPr="00E6516F" w:rsidRDefault="0071087C" w:rsidP="0071087C">
      <w:pPr>
        <w:pStyle w:val="H6"/>
      </w:pPr>
      <w:bookmarkStart w:id="566" w:name="_Toc52782346"/>
      <w:bookmarkStart w:id="567" w:name="_Toc52782957"/>
      <w:bookmarkStart w:id="568" w:name="_Toc59042826"/>
      <w:bookmarkStart w:id="569" w:name="_Toc522499804"/>
      <w:r w:rsidRPr="00E6516F">
        <w:t>6.1.6.1</w:t>
      </w:r>
      <w:r w:rsidRPr="00E6516F">
        <w:tab/>
        <w:t>Test Purpose (TP)</w:t>
      </w:r>
      <w:bookmarkEnd w:id="566"/>
      <w:bookmarkEnd w:id="567"/>
      <w:bookmarkEnd w:id="568"/>
    </w:p>
    <w:p w14:paraId="282FC7D1" w14:textId="77777777" w:rsidR="0071087C" w:rsidRPr="00E6516F" w:rsidRDefault="0071087C" w:rsidP="0071087C">
      <w:pPr>
        <w:pStyle w:val="H6"/>
      </w:pPr>
      <w:r w:rsidRPr="00E6516F">
        <w:t>(1)</w:t>
      </w:r>
    </w:p>
    <w:p w14:paraId="4C115D4A"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5134BAD8"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6EF0DDF0"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standalone one-to-one SDS message using the media plane }</w:t>
      </w:r>
    </w:p>
    <w:p w14:paraId="297F287D"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0E411742" w14:textId="77777777" w:rsidR="0071087C" w:rsidRPr="00E6516F" w:rsidRDefault="0071087C" w:rsidP="0071087C">
      <w:pPr>
        <w:pStyle w:val="PL"/>
        <w:rPr>
          <w:noProof w:val="0"/>
        </w:rPr>
      </w:pPr>
      <w:r w:rsidRPr="00E6516F">
        <w:rPr>
          <w:noProof w:val="0"/>
        </w:rPr>
        <w:t xml:space="preserve">            }</w:t>
      </w:r>
    </w:p>
    <w:p w14:paraId="7225FC44" w14:textId="77777777" w:rsidR="0071087C" w:rsidRPr="00E6516F" w:rsidRDefault="0071087C" w:rsidP="0071087C">
      <w:pPr>
        <w:pStyle w:val="PL"/>
        <w:rPr>
          <w:noProof w:val="0"/>
        </w:rPr>
      </w:pPr>
    </w:p>
    <w:p w14:paraId="364BACDF" w14:textId="77777777" w:rsidR="0071087C" w:rsidRPr="00E6516F" w:rsidRDefault="0071087C" w:rsidP="0071087C">
      <w:pPr>
        <w:pStyle w:val="H6"/>
      </w:pPr>
      <w:r w:rsidRPr="00E6516F">
        <w:t>(2)</w:t>
      </w:r>
    </w:p>
    <w:p w14:paraId="1033BDB5"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responded to the SIP INVITE message that initiated a standalone one-to-one SDS message using the media plane }</w:t>
      </w:r>
    </w:p>
    <w:p w14:paraId="2C01824D"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50F08AA1"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from the SS (MCDATA Server) }</w:t>
      </w:r>
    </w:p>
    <w:p w14:paraId="37032758"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an MSRP 200 (OK) message </w:t>
      </w:r>
      <w:r w:rsidRPr="00E6516F">
        <w:rPr>
          <w:b/>
          <w:noProof w:val="0"/>
        </w:rPr>
        <w:t>and</w:t>
      </w:r>
      <w:r w:rsidRPr="00E6516F">
        <w:rPr>
          <w:noProof w:val="0"/>
        </w:rPr>
        <w:t xml:space="preserve"> if the MSRP SEND message is not blank, </w:t>
      </w:r>
      <w:r w:rsidRPr="00E6516F">
        <w:rPr>
          <w:rFonts w:eastAsia="Malgun Gothic"/>
          <w:noProof w:val="0"/>
        </w:rPr>
        <w:t>renders the contents of the Payload IE to the MCDATA User</w:t>
      </w:r>
      <w:r w:rsidRPr="00E6516F">
        <w:rPr>
          <w:noProof w:val="0"/>
        </w:rPr>
        <w:t xml:space="preserve"> and sends a SIP MESSAGE message with a disposition notification of "DELIVERED" }</w:t>
      </w:r>
    </w:p>
    <w:p w14:paraId="0F09212E" w14:textId="77777777" w:rsidR="0071087C" w:rsidRPr="00E6516F" w:rsidRDefault="0071087C" w:rsidP="0071087C">
      <w:pPr>
        <w:pStyle w:val="PL"/>
        <w:rPr>
          <w:noProof w:val="0"/>
        </w:rPr>
      </w:pPr>
      <w:r w:rsidRPr="00E6516F">
        <w:rPr>
          <w:noProof w:val="0"/>
        </w:rPr>
        <w:t xml:space="preserve">            }</w:t>
      </w:r>
    </w:p>
    <w:p w14:paraId="6C4A9CC1" w14:textId="77777777" w:rsidR="0071087C" w:rsidRPr="00E6516F" w:rsidRDefault="0071087C" w:rsidP="0071087C">
      <w:pPr>
        <w:pStyle w:val="PL"/>
        <w:rPr>
          <w:noProof w:val="0"/>
        </w:rPr>
      </w:pPr>
    </w:p>
    <w:p w14:paraId="056C770D" w14:textId="77777777" w:rsidR="0071087C" w:rsidRPr="00E6516F" w:rsidRDefault="0071087C" w:rsidP="0071087C">
      <w:pPr>
        <w:pStyle w:val="H6"/>
      </w:pPr>
      <w:r w:rsidRPr="00E6516F">
        <w:t>(3)</w:t>
      </w:r>
    </w:p>
    <w:p w14:paraId="2D1FE698"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responded to the MSRP SEND message from the SS (MCDATA server) }</w:t>
      </w:r>
    </w:p>
    <w:p w14:paraId="3BDE29E3"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54F9CD0B"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to release communications }</w:t>
      </w:r>
    </w:p>
    <w:p w14:paraId="0E3C0833"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p>
    <w:p w14:paraId="301340E7" w14:textId="77777777" w:rsidR="0071087C" w:rsidRPr="00E6516F" w:rsidRDefault="0071087C" w:rsidP="0071087C">
      <w:pPr>
        <w:pStyle w:val="PL"/>
        <w:rPr>
          <w:noProof w:val="0"/>
        </w:rPr>
      </w:pPr>
      <w:r w:rsidRPr="00E6516F">
        <w:rPr>
          <w:noProof w:val="0"/>
        </w:rPr>
        <w:t xml:space="preserve">            }</w:t>
      </w:r>
    </w:p>
    <w:p w14:paraId="6DADB67B" w14:textId="77777777" w:rsidR="0071087C" w:rsidRPr="00E6516F" w:rsidRDefault="0071087C" w:rsidP="0071087C">
      <w:pPr>
        <w:pStyle w:val="PL"/>
        <w:rPr>
          <w:noProof w:val="0"/>
        </w:rPr>
      </w:pPr>
    </w:p>
    <w:p w14:paraId="3C3E8159" w14:textId="77777777" w:rsidR="0071087C" w:rsidRPr="00E6516F" w:rsidRDefault="0071087C" w:rsidP="0071087C">
      <w:pPr>
        <w:pStyle w:val="H6"/>
      </w:pPr>
      <w:bookmarkStart w:id="570" w:name="_Toc52782347"/>
      <w:bookmarkStart w:id="571" w:name="_Toc52782958"/>
      <w:bookmarkStart w:id="572" w:name="_Toc59042827"/>
      <w:r w:rsidRPr="00E6516F">
        <w:t>6.1.6.2</w:t>
      </w:r>
      <w:r w:rsidRPr="00E6516F">
        <w:tab/>
        <w:t>Conformance requirements</w:t>
      </w:r>
      <w:bookmarkEnd w:id="570"/>
      <w:bookmarkEnd w:id="571"/>
      <w:bookmarkEnd w:id="572"/>
    </w:p>
    <w:p w14:paraId="44F50621" w14:textId="77777777" w:rsidR="0071087C" w:rsidRPr="00E6516F" w:rsidRDefault="0071087C" w:rsidP="0071087C">
      <w:r w:rsidRPr="00E6516F">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6F8EED1" w14:textId="77777777" w:rsidR="0071087C" w:rsidRPr="00E6516F" w:rsidRDefault="0071087C" w:rsidP="0071087C">
      <w:r w:rsidRPr="00E6516F">
        <w:t>[TS 24.282, clause 9.2.3.2.4]</w:t>
      </w:r>
    </w:p>
    <w:p w14:paraId="16EE7EB4" w14:textId="77777777" w:rsidR="0071087C" w:rsidRPr="00E6516F" w:rsidRDefault="0071087C" w:rsidP="0071087C">
      <w:r w:rsidRPr="00E6516F">
        <w:t>Upon receipt of an initial SIP INVITE request, the MCData client shall follow the procedures for termination of multimedia sessions in the IM CN subsystem as specified in 3GPP TS 24.229 [5] with the clarifications below.</w:t>
      </w:r>
    </w:p>
    <w:p w14:paraId="567F6A66" w14:textId="77777777" w:rsidR="0071087C" w:rsidRPr="00E6516F" w:rsidRDefault="0071087C" w:rsidP="0071087C">
      <w:r w:rsidRPr="00E6516F">
        <w:t>The MCData client:</w:t>
      </w:r>
    </w:p>
    <w:p w14:paraId="7121AEEE" w14:textId="77777777" w:rsidR="0071087C" w:rsidRPr="00E6516F" w:rsidRDefault="0071087C" w:rsidP="0071087C">
      <w:pPr>
        <w:pStyle w:val="B10"/>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3440E589" w14:textId="77777777" w:rsidR="0071087C" w:rsidRPr="00E6516F" w:rsidRDefault="0071087C" w:rsidP="0071087C">
      <w:pPr>
        <w:pStyle w:val="B2"/>
        <w:rPr>
          <w:lang w:eastAsia="ko-KR"/>
        </w:rPr>
      </w:pPr>
      <w:r w:rsidRPr="00E6516F">
        <w:rPr>
          <w:lang w:eastAsia="ko-KR"/>
        </w:rPr>
        <w:t>a)</w:t>
      </w:r>
      <w:r w:rsidRPr="00E6516F">
        <w:rPr>
          <w:lang w:eastAsia="ko-KR"/>
        </w:rPr>
        <w:tab/>
        <w:t>MCData client does not have enough resources to handle the call; or</w:t>
      </w:r>
    </w:p>
    <w:p w14:paraId="38B28306" w14:textId="77777777" w:rsidR="0071087C" w:rsidRPr="00E6516F" w:rsidRDefault="0071087C" w:rsidP="0071087C">
      <w:pPr>
        <w:pStyle w:val="B2"/>
        <w:rPr>
          <w:lang w:eastAsia="ko-KR"/>
        </w:rPr>
      </w:pPr>
      <w:r w:rsidRPr="00E6516F">
        <w:rPr>
          <w:lang w:eastAsia="ko-KR"/>
        </w:rPr>
        <w:t>b)</w:t>
      </w:r>
      <w:r w:rsidRPr="00E6516F">
        <w:rPr>
          <w:lang w:eastAsia="ko-KR"/>
        </w:rPr>
        <w:tab/>
        <w:t>any other reason outside the scope of this specification;</w:t>
      </w:r>
    </w:p>
    <w:p w14:paraId="3359573F" w14:textId="77777777" w:rsidR="0071087C" w:rsidRPr="00E6516F" w:rsidRDefault="0071087C" w:rsidP="0071087C">
      <w:pPr>
        <w:pStyle w:val="B2"/>
        <w:rPr>
          <w:lang w:eastAsia="ko-KR"/>
        </w:rPr>
      </w:pPr>
      <w:r w:rsidRPr="00E6516F">
        <w:t>and skip the rest of the steps after step 2;</w:t>
      </w:r>
    </w:p>
    <w:p w14:paraId="0574CC1B" w14:textId="77777777" w:rsidR="0071087C" w:rsidRPr="00E6516F" w:rsidRDefault="0071087C" w:rsidP="0071087C">
      <w:pPr>
        <w:pStyle w:val="B10"/>
      </w:pPr>
      <w:r w:rsidRPr="00E6516F">
        <w:t>2)</w:t>
      </w:r>
      <w:r w:rsidRPr="00E6516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6CC6CE78" w14:textId="77777777" w:rsidR="0071087C" w:rsidRPr="00E6516F" w:rsidRDefault="0071087C" w:rsidP="0071087C">
      <w:pPr>
        <w:pStyle w:val="B10"/>
      </w:pPr>
      <w:r w:rsidRPr="00E6516F">
        <w:t>3)</w:t>
      </w:r>
      <w:r w:rsidRPr="00E6516F">
        <w:tab/>
        <w:t>if the SDP offer of the SIP INVITE request contains an "a=key-mgmt" attribute field with a "mikey" attribute value containing a MIKEY-SAKKE I_MESSAGE:</w:t>
      </w:r>
    </w:p>
    <w:p w14:paraId="21EBC74F" w14:textId="77777777" w:rsidR="0071087C" w:rsidRPr="00E6516F" w:rsidRDefault="0071087C" w:rsidP="0071087C">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6D49E2F6" w14:textId="77777777" w:rsidR="0071087C" w:rsidRPr="00E6516F" w:rsidRDefault="0071087C" w:rsidP="0071087C">
      <w:pPr>
        <w:pStyle w:val="B2"/>
      </w:pPr>
      <w:r w:rsidRPr="00E6516F">
        <w:t>b)</w:t>
      </w:r>
      <w:r w:rsidRPr="00E6516F">
        <w:tab/>
        <w:t>shall convert the MCData ID to a UID as described in 3GPP TS 33.180 [26];</w:t>
      </w:r>
    </w:p>
    <w:p w14:paraId="4694D939" w14:textId="77777777" w:rsidR="0071087C" w:rsidRPr="00E6516F" w:rsidRDefault="0071087C" w:rsidP="0071087C">
      <w:pPr>
        <w:pStyle w:val="B2"/>
      </w:pPr>
      <w:r w:rsidRPr="00E6516F">
        <w:t>c)</w:t>
      </w:r>
      <w:r w:rsidRPr="00E6516F">
        <w:tab/>
        <w:t>shall use the UID to validate the signature of the MIKEY-SAKKE I_MESSAGE as described in 3GPP TS 33.180 [26];</w:t>
      </w:r>
    </w:p>
    <w:p w14:paraId="575E423D" w14:textId="77777777" w:rsidR="0071087C" w:rsidRPr="00E6516F" w:rsidRDefault="0071087C" w:rsidP="0071087C">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561FF287" w14:textId="77777777" w:rsidR="0071087C" w:rsidRPr="00E6516F" w:rsidRDefault="0071087C" w:rsidP="0071087C">
      <w:pPr>
        <w:pStyle w:val="B2"/>
      </w:pPr>
      <w:r w:rsidRPr="00E6516F">
        <w:t>e)</w:t>
      </w:r>
      <w:r w:rsidRPr="00E6516F">
        <w:tab/>
        <w:t>if the signature of the MIKEY-SAKKE I_MESSAGE was successfully validated:</w:t>
      </w:r>
    </w:p>
    <w:p w14:paraId="22A8131D" w14:textId="77777777" w:rsidR="0071087C" w:rsidRPr="00E6516F" w:rsidRDefault="0071087C" w:rsidP="0071087C">
      <w:pPr>
        <w:pStyle w:val="B3"/>
      </w:pPr>
      <w:r w:rsidRPr="00E6516F">
        <w:t>i)</w:t>
      </w:r>
      <w:r w:rsidRPr="00E6516F">
        <w:tab/>
        <w:t>shall extract and decrypt the encapsulated PCK using the terminating user's (KMS provisioned) UID key as described in 3GPP TS 33.180 [26]; and</w:t>
      </w:r>
    </w:p>
    <w:p w14:paraId="24F212DB" w14:textId="77777777" w:rsidR="0071087C" w:rsidRPr="00E6516F" w:rsidRDefault="0071087C" w:rsidP="0071087C">
      <w:pPr>
        <w:pStyle w:val="B3"/>
      </w:pPr>
      <w:r w:rsidRPr="00E6516F">
        <w:t>ii)</w:t>
      </w:r>
      <w:r w:rsidRPr="00E6516F">
        <w:tab/>
        <w:t>shall extract the PCK-ID, from the payload as specified in 3GPP TS 33.180 [26];</w:t>
      </w:r>
    </w:p>
    <w:p w14:paraId="75CA34CC" w14:textId="77777777" w:rsidR="0071087C" w:rsidRPr="00E6516F" w:rsidRDefault="0071087C" w:rsidP="0071087C">
      <w:pPr>
        <w:pStyle w:val="NO"/>
      </w:pPr>
      <w:r w:rsidRPr="00E6516F">
        <w:t>NOTE:</w:t>
      </w:r>
      <w:r w:rsidRPr="00E6516F">
        <w:tab/>
        <w:t>With the PCK successfully shared between the originating MCData client and the terminating MCData client, both clients are able to create an end-to-end secure session.</w:t>
      </w:r>
    </w:p>
    <w:p w14:paraId="69585CC2" w14:textId="77777777" w:rsidR="0071087C" w:rsidRPr="00E6516F" w:rsidRDefault="0071087C" w:rsidP="0071087C">
      <w:pPr>
        <w:pStyle w:val="B10"/>
        <w:rPr>
          <w:lang w:eastAsia="ko-KR"/>
        </w:rPr>
      </w:pPr>
      <w:r w:rsidRPr="00E6516F">
        <w:t>3)</w:t>
      </w:r>
      <w:r w:rsidRPr="00E6516F">
        <w:tab/>
        <w:t xml:space="preserve">may display to the MCData </w:t>
      </w:r>
      <w:r w:rsidRPr="00E6516F">
        <w:rPr>
          <w:lang w:eastAsia="ko-KR"/>
        </w:rPr>
        <w:t>u</w:t>
      </w:r>
      <w:r w:rsidRPr="00E6516F">
        <w:t xml:space="preserve">ser the MCData </w:t>
      </w:r>
      <w:r w:rsidRPr="00E6516F">
        <w:rPr>
          <w:lang w:eastAsia="ko-KR"/>
        </w:rPr>
        <w:t>ID</w:t>
      </w:r>
      <w:r w:rsidRPr="00E6516F">
        <w:t xml:space="preserve"> of the </w:t>
      </w:r>
      <w:r w:rsidRPr="00E6516F">
        <w:rPr>
          <w:lang w:eastAsia="ko-KR"/>
        </w:rPr>
        <w:t>i</w:t>
      </w:r>
      <w:r w:rsidRPr="00E6516F">
        <w:t xml:space="preserve">nviting MCData </w:t>
      </w:r>
      <w:r w:rsidRPr="00E6516F">
        <w:rPr>
          <w:lang w:eastAsia="ko-KR"/>
        </w:rPr>
        <w:t>u</w:t>
      </w:r>
      <w:r w:rsidRPr="00E6516F">
        <w:t>ser and the type of SDS request</w:t>
      </w:r>
      <w:r w:rsidRPr="00E6516F">
        <w:rPr>
          <w:lang w:eastAsia="ko-KR"/>
        </w:rPr>
        <w:t>;</w:t>
      </w:r>
    </w:p>
    <w:p w14:paraId="7DEB78FB" w14:textId="77777777" w:rsidR="0071087C" w:rsidRPr="00E6516F" w:rsidRDefault="0071087C" w:rsidP="0071087C">
      <w:pPr>
        <w:pStyle w:val="B10"/>
      </w:pPr>
      <w:r w:rsidRPr="00E6516F">
        <w:t>4</w:t>
      </w:r>
      <w:r w:rsidRPr="00E6516F">
        <w:rPr>
          <w:lang w:eastAsia="ko-KR"/>
        </w:rPr>
        <w:t>)</w:t>
      </w:r>
      <w:r w:rsidRPr="00E6516F">
        <w:tab/>
        <w:t>shall accept the SIP INVITE request and generate a SIP 200 (OK) response according to rules and procedures of 3GPP TS 24.229 [5];</w:t>
      </w:r>
    </w:p>
    <w:p w14:paraId="4D8D34B6" w14:textId="77777777" w:rsidR="0071087C" w:rsidRPr="00E6516F" w:rsidRDefault="0071087C" w:rsidP="0071087C">
      <w:pPr>
        <w:pStyle w:val="B10"/>
        <w:rPr>
          <w:lang w:eastAsia="ko-KR"/>
        </w:rPr>
      </w:pPr>
      <w:r w:rsidRPr="00E6516F">
        <w:rPr>
          <w:lang w:eastAsia="ko-KR"/>
        </w:rPr>
        <w:t>5)</w:t>
      </w:r>
      <w:r w:rsidRPr="00E6516F">
        <w:rPr>
          <w:lang w:eastAsia="ko-KR"/>
        </w:rPr>
        <w:tab/>
        <w:t>shall include the option tag "timer" in a Require header field of the SIP 200 (OK) response;</w:t>
      </w:r>
    </w:p>
    <w:p w14:paraId="3D2C09F3" w14:textId="77777777" w:rsidR="0071087C" w:rsidRPr="00E6516F" w:rsidRDefault="0071087C" w:rsidP="0071087C">
      <w:pPr>
        <w:pStyle w:val="B10"/>
      </w:pPr>
      <w:r w:rsidRPr="00E6516F">
        <w:t>6)</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"uas";</w:t>
      </w:r>
    </w:p>
    <w:p w14:paraId="5D869554" w14:textId="77777777" w:rsidR="0071087C" w:rsidRPr="00E6516F" w:rsidRDefault="0071087C" w:rsidP="0071087C">
      <w:pPr>
        <w:pStyle w:val="B10"/>
      </w:pPr>
      <w:r w:rsidRPr="00E6516F">
        <w:t>7)</w:t>
      </w:r>
      <w:r w:rsidRPr="00E6516F">
        <w:tab/>
        <w:t>shall include the g.3gpp.mcdata.sds media feature tag in the Contact header field of the SIP 200 (OK) response;</w:t>
      </w:r>
    </w:p>
    <w:p w14:paraId="0F1BA07E" w14:textId="77777777" w:rsidR="0071087C" w:rsidRPr="00E6516F" w:rsidRDefault="0071087C" w:rsidP="0071087C">
      <w:pPr>
        <w:pStyle w:val="B10"/>
      </w:pPr>
      <w:r w:rsidRPr="00E6516F">
        <w:t>8)</w:t>
      </w:r>
      <w:r w:rsidRPr="00E6516F">
        <w:tab/>
        <w:t xml:space="preserve">shall include the </w:t>
      </w:r>
      <w:r w:rsidRPr="00E6516F">
        <w:rPr>
          <w:rFonts w:eastAsia="SimSun"/>
          <w:lang w:eastAsia="zh-CN"/>
        </w:rPr>
        <w:t>g.3gpp.icsi-ref</w:t>
      </w:r>
      <w:r w:rsidRPr="00E6516F">
        <w:t xml:space="preserve"> media feature tag containing the value of "</w:t>
      </w:r>
      <w:r w:rsidRPr="00E6516F">
        <w:rPr>
          <w:lang w:eastAsia="ko-KR"/>
        </w:rPr>
        <w:t>urn:urn-7:3gpp-service.ims.icsi.mcdata.sds</w:t>
      </w:r>
      <w:r w:rsidRPr="00E6516F">
        <w:t>" in the Contact header field of the SIP 200 (OK) response;</w:t>
      </w:r>
    </w:p>
    <w:p w14:paraId="31E8C79C" w14:textId="77777777" w:rsidR="0071087C" w:rsidRPr="00E6516F" w:rsidRDefault="0071087C" w:rsidP="0071087C">
      <w:pPr>
        <w:pStyle w:val="B10"/>
        <w:rPr>
          <w:lang w:eastAsia="ko-KR"/>
        </w:rPr>
      </w:pPr>
      <w:r w:rsidRPr="00E6516F">
        <w:t>9)</w:t>
      </w:r>
      <w:r w:rsidRPr="00E6516F">
        <w:tab/>
        <w:t>shall include an SDP answer in the SIP 200 (OK) response to the SDP offer in the incoming SIP INVITE request according to 3GPP TS 24.229 [5] with the clarifications given in subclause 9.2.3.2.2</w:t>
      </w:r>
      <w:r w:rsidRPr="00E6516F">
        <w:rPr>
          <w:lang w:eastAsia="ko-KR"/>
        </w:rPr>
        <w:t>; and</w:t>
      </w:r>
    </w:p>
    <w:p w14:paraId="4A3E6A3D" w14:textId="77777777" w:rsidR="0071087C" w:rsidRPr="00E6516F" w:rsidRDefault="0071087C" w:rsidP="0071087C">
      <w:pPr>
        <w:pStyle w:val="B10"/>
        <w:rPr>
          <w:lang w:eastAsia="ko-KR"/>
        </w:rPr>
      </w:pPr>
      <w:r w:rsidRPr="00E6516F">
        <w:rPr>
          <w:lang w:eastAsia="ko-KR"/>
        </w:rPr>
        <w:t>10)</w:t>
      </w:r>
      <w:r w:rsidRPr="00E6516F">
        <w:rPr>
          <w:lang w:eastAsia="ko-KR"/>
        </w:rPr>
        <w:tab/>
        <w:t>shall send the SIP 200 (OK) response towards the MCData server according to rules and procedures of 3GPP TS 24.229 [5].</w:t>
      </w:r>
    </w:p>
    <w:p w14:paraId="577E7356" w14:textId="77777777" w:rsidR="0071087C" w:rsidRPr="00E6516F" w:rsidRDefault="0071087C" w:rsidP="0071087C">
      <w:pPr>
        <w:pStyle w:val="B10"/>
        <w:rPr>
          <w:lang w:eastAsia="ko-KR"/>
        </w:rPr>
      </w:pPr>
      <w:r w:rsidRPr="00E6516F">
        <w:rPr>
          <w:lang w:eastAsia="ko-KR"/>
        </w:rPr>
        <w:t>On receipt of an SIP ACK message to the sent SIP 200 (OK) message, the MCData client shall:</w:t>
      </w:r>
    </w:p>
    <w:p w14:paraId="291B8788" w14:textId="77777777" w:rsidR="0071087C" w:rsidRPr="00E6516F" w:rsidRDefault="0071087C" w:rsidP="0071087C">
      <w:pPr>
        <w:pStyle w:val="B10"/>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6.1.1.3.</w:t>
      </w:r>
    </w:p>
    <w:p w14:paraId="202B255B" w14:textId="77777777" w:rsidR="0071087C" w:rsidRPr="00E6516F" w:rsidRDefault="0071087C" w:rsidP="0071087C">
      <w:r w:rsidRPr="00E6516F">
        <w:t>[TS 24.282, clause 9.2.3.2.2]</w:t>
      </w:r>
    </w:p>
    <w:p w14:paraId="3244C955" w14:textId="77777777" w:rsidR="0071087C" w:rsidRPr="00E6516F" w:rsidRDefault="0071087C" w:rsidP="0071087C">
      <w:r w:rsidRPr="00E6516F">
        <w:t xml:space="preserve">When the MCData </w:t>
      </w:r>
      <w:r w:rsidRPr="00E6516F">
        <w:rPr>
          <w:lang w:eastAsia="ko-KR"/>
        </w:rPr>
        <w:t>c</w:t>
      </w:r>
      <w:r w:rsidRPr="00E6516F">
        <w:t>lient receives an initial SDP offer for an MCData standalone SDS, the MCData client shall process the SDP offer and shall compose an SDP answer according to 3GPP TS 24.229 [5] and IETF RFC 4975 [17].</w:t>
      </w:r>
    </w:p>
    <w:p w14:paraId="13ECA157" w14:textId="77777777" w:rsidR="0071087C" w:rsidRPr="00E6516F" w:rsidRDefault="0071087C" w:rsidP="0071087C">
      <w:r w:rsidRPr="00E6516F">
        <w:t>When composing an SDP answer, the MCData client:</w:t>
      </w:r>
    </w:p>
    <w:p w14:paraId="77F649D0" w14:textId="77777777" w:rsidR="0071087C" w:rsidRPr="00E6516F" w:rsidRDefault="0071087C" w:rsidP="0071087C">
      <w:pPr>
        <w:pStyle w:val="B10"/>
        <w:rPr>
          <w:lang w:eastAsia="ko-KR"/>
        </w:rPr>
      </w:pPr>
      <w:r w:rsidRPr="00E6516F">
        <w:rPr>
          <w:lang w:eastAsia="ko-KR"/>
        </w:rPr>
        <w:t>1)</w:t>
      </w:r>
      <w:r w:rsidRPr="00E6516F">
        <w:rPr>
          <w:lang w:eastAsia="ko-KR"/>
        </w:rPr>
        <w:tab/>
        <w:t>shall include an "m=message" media-level section for the accepted MCData media stream consisting of:</w:t>
      </w:r>
    </w:p>
    <w:p w14:paraId="3E7AAE25" w14:textId="77777777" w:rsidR="0071087C" w:rsidRPr="00E6516F" w:rsidRDefault="0071087C" w:rsidP="0071087C">
      <w:pPr>
        <w:pStyle w:val="B2"/>
      </w:pPr>
      <w:r w:rsidRPr="00E6516F">
        <w:rPr>
          <w:lang w:eastAsia="ko-KR"/>
        </w:rPr>
        <w:t>a)</w:t>
      </w:r>
      <w:r w:rsidRPr="00E6516F">
        <w:rPr>
          <w:lang w:eastAsia="ko-KR"/>
        </w:rPr>
        <w:tab/>
      </w:r>
      <w:r w:rsidRPr="00E6516F">
        <w:t>the port number;</w:t>
      </w:r>
    </w:p>
    <w:p w14:paraId="03778568" w14:textId="77777777" w:rsidR="0071087C" w:rsidRPr="00E6516F" w:rsidRDefault="0071087C" w:rsidP="0071087C">
      <w:pPr>
        <w:pStyle w:val="B2"/>
      </w:pPr>
      <w:r w:rsidRPr="00E6516F">
        <w:t>b)</w:t>
      </w:r>
      <w:r w:rsidRPr="00E6516F">
        <w:tab/>
        <w:t>a protocol field value of "TCP/MSRP", or "TCP/TLS/MSRP" for TLS according to the received SDP offer;</w:t>
      </w:r>
    </w:p>
    <w:p w14:paraId="1B459098" w14:textId="77777777" w:rsidR="0071087C" w:rsidRPr="00E6516F" w:rsidRDefault="0071087C" w:rsidP="0071087C">
      <w:pPr>
        <w:pStyle w:val="B2"/>
        <w:rPr>
          <w:lang w:eastAsia="ko-KR"/>
        </w:rPr>
      </w:pPr>
      <w:r w:rsidRPr="00E6516F">
        <w:t>c)</w:t>
      </w:r>
      <w:r w:rsidRPr="00E6516F">
        <w:tab/>
        <w:t>a format list field set to '*';</w:t>
      </w:r>
    </w:p>
    <w:p w14:paraId="56C8D855" w14:textId="77777777" w:rsidR="0071087C" w:rsidRPr="00E6516F" w:rsidRDefault="0071087C" w:rsidP="0071087C">
      <w:pPr>
        <w:pStyle w:val="B2"/>
      </w:pPr>
      <w:r w:rsidRPr="00E6516F">
        <w:t>d)</w:t>
      </w:r>
      <w:r w:rsidRPr="00E6516F">
        <w:tab/>
        <w:t>an "a=recvonly" attribute;</w:t>
      </w:r>
    </w:p>
    <w:p w14:paraId="722008CC" w14:textId="77777777" w:rsidR="0071087C" w:rsidRPr="00E6516F" w:rsidRDefault="0071087C" w:rsidP="0071087C">
      <w:pPr>
        <w:pStyle w:val="B2"/>
      </w:pPr>
      <w:r w:rsidRPr="00E6516F">
        <w:t>e)</w:t>
      </w:r>
      <w:r w:rsidRPr="00E6516F">
        <w:tab/>
        <w:t>an "a=path" attribute containing its own MSRP URI;</w:t>
      </w:r>
    </w:p>
    <w:p w14:paraId="51FE64BB" w14:textId="77777777" w:rsidR="0071087C" w:rsidRPr="00E6516F" w:rsidRDefault="0071087C" w:rsidP="0071087C">
      <w:pPr>
        <w:pStyle w:val="B2"/>
        <w:rPr>
          <w:lang w:eastAsia="ko-KR"/>
        </w:rPr>
      </w:pPr>
      <w:r w:rsidRPr="00E6516F">
        <w:t>f)</w:t>
      </w:r>
      <w:r w:rsidRPr="00E6516F">
        <w:tab/>
      </w:r>
      <w:r w:rsidRPr="00E6516F">
        <w:rPr>
          <w:lang w:eastAsia="ko-KR"/>
        </w:rPr>
        <w:t>set the content type as a=accept-types:</w:t>
      </w:r>
      <w:r w:rsidRPr="00E6516F">
        <w:t xml:space="preserve"> </w:t>
      </w:r>
      <w:r w:rsidRPr="00E6516F">
        <w:rPr>
          <w:lang w:eastAsia="ko-KR"/>
        </w:rPr>
        <w:t>application/vnd.3gpp.mcdata-signalling application/vnd.3gpp.mcdata-payload; and</w:t>
      </w:r>
    </w:p>
    <w:p w14:paraId="276B460F" w14:textId="77777777" w:rsidR="0071087C" w:rsidRPr="00E6516F" w:rsidRDefault="0071087C" w:rsidP="0071087C">
      <w:pPr>
        <w:pStyle w:val="B2"/>
      </w:pPr>
      <w:r w:rsidRPr="00E6516F">
        <w:rPr>
          <w:lang w:eastAsia="ko-KR"/>
        </w:rPr>
        <w:t>g)</w:t>
      </w:r>
      <w:r w:rsidRPr="00E6516F">
        <w:rPr>
          <w:lang w:eastAsia="ko-KR"/>
        </w:rPr>
        <w:tab/>
        <w:t xml:space="preserve">set the a=setup attribute </w:t>
      </w:r>
      <w:r w:rsidRPr="00E6516F">
        <w:t>according to IETF RFC 6135 [19].</w:t>
      </w:r>
    </w:p>
    <w:p w14:paraId="596B650B" w14:textId="77777777" w:rsidR="0071087C" w:rsidRPr="00E6516F" w:rsidRDefault="0071087C" w:rsidP="0071087C">
      <w:r w:rsidRPr="00E6516F">
        <w:t>[TS 24.282, clause 13.2.2.2.2.2]</w:t>
      </w:r>
    </w:p>
    <w:p w14:paraId="08104EA9" w14:textId="77777777" w:rsidR="0071087C" w:rsidRPr="00E6516F" w:rsidRDefault="0071087C" w:rsidP="0071087C">
      <w:r w:rsidRPr="00E6516F">
        <w:t>Upon receiving a SIP BYE request, the MCData client:</w:t>
      </w:r>
    </w:p>
    <w:p w14:paraId="74A65FF0" w14:textId="77777777" w:rsidR="0071087C" w:rsidRPr="00E6516F" w:rsidRDefault="0071087C" w:rsidP="0071087C">
      <w:pPr>
        <w:pStyle w:val="B10"/>
        <w:rPr>
          <w:lang w:eastAsia="ko-KR"/>
        </w:rPr>
      </w:pPr>
      <w:r w:rsidRPr="00E6516F">
        <w:rPr>
          <w:lang w:eastAsia="ko-KR"/>
        </w:rPr>
        <w:t>1)</w:t>
      </w:r>
      <w:r w:rsidRPr="00E6516F">
        <w:rPr>
          <w:lang w:eastAsia="ko-KR"/>
        </w:rPr>
        <w:tab/>
        <w:t>shall send SIP 200 (OK) response towards MCData server according to 3GPP TS 24.229 [5]; and</w:t>
      </w:r>
    </w:p>
    <w:p w14:paraId="2DBB8362" w14:textId="77777777" w:rsidR="0071087C" w:rsidRPr="00E6516F" w:rsidRDefault="0071087C" w:rsidP="0071087C">
      <w:pPr>
        <w:pStyle w:val="B10"/>
        <w:rPr>
          <w:lang w:eastAsia="ko-KR"/>
        </w:rPr>
      </w:pPr>
      <w:r w:rsidRPr="00E6516F">
        <w:rPr>
          <w:lang w:eastAsia="ko-KR"/>
        </w:rPr>
        <w:t>2)</w:t>
      </w:r>
      <w:r w:rsidRPr="00E6516F">
        <w:rPr>
          <w:lang w:eastAsia="ko-KR"/>
        </w:rPr>
        <w:tab/>
        <w:t>shall release all media plane resources corresponding to the MCData communication being released.</w:t>
      </w:r>
    </w:p>
    <w:p w14:paraId="0DAC108F" w14:textId="77777777" w:rsidR="0071087C" w:rsidRPr="00E6516F" w:rsidRDefault="0071087C" w:rsidP="0071087C">
      <w:pPr>
        <w:pStyle w:val="NO"/>
      </w:pPr>
      <w:r w:rsidRPr="00E6516F">
        <w:t>NOTE:</w:t>
      </w:r>
      <w:r w:rsidRPr="00E6516F">
        <w:tab/>
        <w:t>Partially received data can be stored and processed.</w:t>
      </w:r>
    </w:p>
    <w:p w14:paraId="1D03FC24" w14:textId="77777777" w:rsidR="0071087C" w:rsidRPr="00E6516F" w:rsidRDefault="0071087C" w:rsidP="0071087C">
      <w:r w:rsidRPr="00E6516F">
        <w:t>[TS 24.282, clause 9.2.1.3]</w:t>
      </w:r>
    </w:p>
    <w:p w14:paraId="3CECC1C7" w14:textId="77777777" w:rsidR="0071087C" w:rsidRPr="00E6516F" w:rsidRDefault="0071087C" w:rsidP="0071087C">
      <w:pPr>
        <w:rPr>
          <w:rFonts w:eastAsia="Malgun Gothic"/>
        </w:rPr>
      </w:pPr>
      <w:r w:rsidRPr="00E6516F">
        <w:rPr>
          <w:rFonts w:eastAsia="Malgun Gothic"/>
        </w:rPr>
        <w:t>To handle the disposition requests, the MCData client:</w:t>
      </w:r>
    </w:p>
    <w:p w14:paraId="61D2BAD2"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 xml:space="preserve">If the SDS disposition request type IE is set to: </w:t>
      </w:r>
    </w:p>
    <w:p w14:paraId="6C55E7B9" w14:textId="77777777" w:rsidR="0071087C" w:rsidRPr="00E6516F" w:rsidRDefault="0071087C" w:rsidP="0071087C">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36A79174" w14:textId="77777777" w:rsidR="0071087C" w:rsidRPr="00E6516F" w:rsidRDefault="0071087C" w:rsidP="0071087C">
      <w:pPr>
        <w:pStyle w:val="B2"/>
      </w:pPr>
      <w:r w:rsidRPr="00E6516F">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5583E2AF" w14:textId="77777777" w:rsidR="0071087C" w:rsidRPr="00E6516F" w:rsidRDefault="0071087C" w:rsidP="0071087C">
      <w:pPr>
        <w:pStyle w:val="B2"/>
      </w:pPr>
      <w:r w:rsidRPr="00E6516F">
        <w:t>c)</w:t>
      </w:r>
      <w:r w:rsidRPr="00E6516F">
        <w:tab/>
        <w:t>"DELIVERY AND READ" then, shall start timer TDU1 (delivery and read).</w:t>
      </w:r>
    </w:p>
    <w:p w14:paraId="3F9C41B8" w14:textId="77777777" w:rsidR="0071087C" w:rsidRPr="00E6516F" w:rsidRDefault="0071087C" w:rsidP="0071087C">
      <w:r w:rsidRPr="00E6516F">
        <w:t>Upon receiving a display indication before timer TDU1 (delivery and read) expires, the MCData client:</w:t>
      </w:r>
    </w:p>
    <w:p w14:paraId="68920A21" w14:textId="77777777" w:rsidR="0071087C" w:rsidRPr="00E6516F" w:rsidRDefault="0071087C" w:rsidP="0071087C">
      <w:pPr>
        <w:pStyle w:val="B10"/>
      </w:pPr>
      <w:r w:rsidRPr="00E6516F">
        <w:t>1)</w:t>
      </w:r>
      <w:r w:rsidRPr="00E6516F">
        <w:tab/>
        <w:t>shall stop timer TDU1 (delivery and read); and</w:t>
      </w:r>
    </w:p>
    <w:p w14:paraId="459B8F78" w14:textId="77777777" w:rsidR="0071087C" w:rsidRPr="00E6516F" w:rsidRDefault="0071087C" w:rsidP="0071087C">
      <w:pPr>
        <w:pStyle w:val="B10"/>
      </w:pPr>
      <w:r w:rsidRPr="00E6516F">
        <w:t>2)</w:t>
      </w:r>
      <w:r w:rsidRPr="00E6516F">
        <w:tab/>
        <w:t>shall send a delivered and read notification as described in subclause </w:t>
      </w:r>
      <w:r w:rsidRPr="00E6516F">
        <w:rPr>
          <w:rFonts w:eastAsia="Malgun Gothic"/>
        </w:rPr>
        <w:t>12.2.1.1</w:t>
      </w:r>
      <w:r w:rsidRPr="00E6516F">
        <w:t>.</w:t>
      </w:r>
    </w:p>
    <w:p w14:paraId="7BDBD59E" w14:textId="77777777" w:rsidR="0071087C" w:rsidRPr="00E6516F" w:rsidRDefault="0071087C" w:rsidP="0071087C">
      <w:r w:rsidRPr="00E6516F">
        <w:t>Upon expiry of timer TDU1 (delivery and read), the MCData client:</w:t>
      </w:r>
    </w:p>
    <w:p w14:paraId="3B9F053C" w14:textId="77777777" w:rsidR="0071087C" w:rsidRPr="00E6516F" w:rsidRDefault="0071087C" w:rsidP="0071087C">
      <w:pPr>
        <w:pStyle w:val="B10"/>
      </w:pPr>
      <w:r w:rsidRPr="00E6516F">
        <w:t>1)</w:t>
      </w:r>
      <w:r w:rsidRPr="00E6516F">
        <w:tab/>
        <w:t>shall send a delivered notification as described in subclause </w:t>
      </w:r>
      <w:r w:rsidRPr="00E6516F">
        <w:rPr>
          <w:rFonts w:eastAsia="Malgun Gothic"/>
        </w:rPr>
        <w:t>12.2.1.1</w:t>
      </w:r>
      <w:r w:rsidRPr="00E6516F">
        <w:t>; and</w:t>
      </w:r>
    </w:p>
    <w:p w14:paraId="5E98ABEE" w14:textId="77777777" w:rsidR="0071087C" w:rsidRPr="00E6516F" w:rsidRDefault="0071087C" w:rsidP="0071087C">
      <w:pPr>
        <w:pStyle w:val="B10"/>
      </w:pPr>
      <w:r w:rsidRPr="00E6516F">
        <w:t>2)</w:t>
      </w:r>
      <w:r w:rsidRPr="00E6516F">
        <w:tab/>
        <w:t>upon receiving a display indication, send a read notification as described in subclause </w:t>
      </w:r>
      <w:r w:rsidRPr="00E6516F">
        <w:rPr>
          <w:rFonts w:eastAsia="Malgun Gothic"/>
        </w:rPr>
        <w:t>12.2.1.1</w:t>
      </w:r>
      <w:r w:rsidRPr="00E6516F">
        <w:t>.</w:t>
      </w:r>
    </w:p>
    <w:p w14:paraId="2208C133" w14:textId="77777777" w:rsidR="0071087C" w:rsidRPr="00E6516F" w:rsidRDefault="0071087C" w:rsidP="0071087C">
      <w:r w:rsidRPr="00E6516F">
        <w:t>[TS 24.282, clause 12.2.1.1]</w:t>
      </w:r>
    </w:p>
    <w:p w14:paraId="44E87F0B" w14:textId="77777777" w:rsidR="0071087C" w:rsidRPr="00E6516F" w:rsidRDefault="0071087C" w:rsidP="0071087C">
      <w:r w:rsidRPr="00E6516F">
        <w:t>The MCData client shall follow the procedures in this subclause to:</w:t>
      </w:r>
    </w:p>
    <w:p w14:paraId="265EA7B5" w14:textId="77777777" w:rsidR="0071087C" w:rsidRPr="00E6516F" w:rsidRDefault="0071087C" w:rsidP="0071087C">
      <w:pPr>
        <w:pStyle w:val="B10"/>
      </w:pPr>
      <w:r w:rsidRPr="00E6516F">
        <w:t>-</w:t>
      </w:r>
      <w:r w:rsidRPr="00E6516F">
        <w:tab/>
        <w:t xml:space="preserve">indicate to an MCData client that an SDS message was delivered, read or delivered and read when the originating client requested a delivery, read or delivery and read report; </w:t>
      </w:r>
    </w:p>
    <w:p w14:paraId="18549503" w14:textId="77777777" w:rsidR="0071087C" w:rsidRPr="00E6516F" w:rsidRDefault="0071087C" w:rsidP="0071087C">
      <w:pPr>
        <w:pStyle w:val="B10"/>
      </w:pPr>
      <w:r w:rsidRPr="00E6516F">
        <w:t>-</w:t>
      </w:r>
      <w:r w:rsidRPr="00E6516F">
        <w:tab/>
        <w:t>indicate to the participating MCData function serving the MCData user that an SDS message was undelivered. The participating MCData function can store the message for later re-delivery;</w:t>
      </w:r>
    </w:p>
    <w:p w14:paraId="7FE547C9" w14:textId="77777777" w:rsidR="0071087C" w:rsidRPr="00E6516F" w:rsidRDefault="0071087C" w:rsidP="0071087C">
      <w:pPr>
        <w:pStyle w:val="B10"/>
      </w:pPr>
      <w:r w:rsidRPr="00E6516F">
        <w:t>-</w:t>
      </w:r>
      <w:r w:rsidRPr="00E6516F">
        <w:tab/>
        <w:t>indicate to an MCData client that a request for FD was accepted, deferred or rejected; or</w:t>
      </w:r>
    </w:p>
    <w:p w14:paraId="19FFF6F6" w14:textId="77777777" w:rsidR="0071087C" w:rsidRPr="00E6516F" w:rsidRDefault="0071087C" w:rsidP="0071087C">
      <w:pPr>
        <w:pStyle w:val="B10"/>
      </w:pPr>
      <w:r w:rsidRPr="00E6516F">
        <w:t>-</w:t>
      </w:r>
      <w:r w:rsidRPr="00E6516F">
        <w:tab/>
        <w:t>indicate to an MCData client that a file download has been completed;</w:t>
      </w:r>
    </w:p>
    <w:p w14:paraId="0BB20879" w14:textId="77777777" w:rsidR="0071087C" w:rsidRPr="00E6516F" w:rsidRDefault="0071087C" w:rsidP="0071087C">
      <w:r w:rsidRPr="00E6516F">
        <w:t>Before sending a disposition notification the MCData client needs to determine:</w:t>
      </w:r>
    </w:p>
    <w:p w14:paraId="47FBB9E9" w14:textId="77777777" w:rsidR="0071087C" w:rsidRPr="00E6516F" w:rsidRDefault="0071087C" w:rsidP="0071087C">
      <w:pPr>
        <w:pStyle w:val="B10"/>
      </w:pPr>
      <w:r w:rsidRPr="00E6516F">
        <w:t>-</w:t>
      </w:r>
      <w:r w:rsidRPr="00E6516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1F180314" w14:textId="77777777" w:rsidR="0071087C" w:rsidRPr="00E6516F" w:rsidRDefault="0071087C" w:rsidP="0071087C">
      <w:pPr>
        <w:pStyle w:val="B10"/>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73ACB29" w14:textId="77777777" w:rsidR="0071087C" w:rsidRPr="00E6516F" w:rsidRDefault="0071087C" w:rsidP="0071087C">
      <w:pPr>
        <w:pStyle w:val="B10"/>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590ED3D" w14:textId="77777777" w:rsidR="0071087C" w:rsidRPr="00E6516F" w:rsidRDefault="0071087C" w:rsidP="0071087C">
      <w:r w:rsidRPr="00E6516F">
        <w:t>The MCData client shall generate a SIP MESSAGE request in accordance with 3GPP TS 24.229 [5] and IETF RFC 3428 [6] with the clarifications given below.</w:t>
      </w:r>
    </w:p>
    <w:p w14:paraId="43EA150D" w14:textId="77777777" w:rsidR="0071087C" w:rsidRPr="00E6516F" w:rsidRDefault="0071087C" w:rsidP="0071087C">
      <w:r w:rsidRPr="00E6516F">
        <w:t>The MCData client:</w:t>
      </w:r>
    </w:p>
    <w:p w14:paraId="0636700A" w14:textId="77777777" w:rsidR="0071087C" w:rsidRPr="00E6516F" w:rsidRDefault="0071087C" w:rsidP="0071087C">
      <w:pPr>
        <w:pStyle w:val="B10"/>
      </w:pPr>
      <w:r w:rsidRPr="00E6516F">
        <w:t>1)</w:t>
      </w:r>
      <w:r w:rsidRPr="00E6516F">
        <w:tab/>
        <w:t>shall build the SIP MESSAGE request as specified in subclause 6.2.4.1;</w:t>
      </w:r>
    </w:p>
    <w:p w14:paraId="7174DAB7"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2AF78954" w14:textId="77777777" w:rsidR="0071087C" w:rsidRPr="00E6516F" w:rsidRDefault="0071087C" w:rsidP="0071087C">
      <w:pPr>
        <w:pStyle w:val="B10"/>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755C3640" w14:textId="77777777" w:rsidR="0071087C" w:rsidRPr="00E6516F" w:rsidRDefault="0071087C" w:rsidP="0071087C">
      <w:pPr>
        <w:pStyle w:val="B10"/>
        <w:rPr>
          <w:lang w:eastAsia="ko-KR"/>
        </w:rPr>
      </w:pPr>
      <w:r w:rsidRPr="00E6516F">
        <w:rPr>
          <w:lang w:eastAsia="ko-KR"/>
        </w:rPr>
        <w:t>4)</w:t>
      </w:r>
      <w:r w:rsidRPr="00E6516F">
        <w:rPr>
          <w:lang w:eastAsia="ko-KR"/>
        </w:rPr>
        <w:tab/>
        <w:t>shall insert in the SIP MESSAGE request an application/vnd.3gpp.mcdata-info+xml MIME body with an &lt;mcdata-controller-psi&gt; element containing the PSI of the controlling MCData function;</w:t>
      </w:r>
    </w:p>
    <w:p w14:paraId="6D9A342D" w14:textId="77777777" w:rsidR="0071087C" w:rsidRPr="00E6516F" w:rsidRDefault="0071087C" w:rsidP="0071087C">
      <w:pPr>
        <w:pStyle w:val="B10"/>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4FD09729" w14:textId="77777777" w:rsidR="0071087C" w:rsidRPr="00E6516F" w:rsidRDefault="0071087C" w:rsidP="0071087C">
      <w:pPr>
        <w:pStyle w:val="B10"/>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1043E0A1" w14:textId="77777777" w:rsidR="0071087C" w:rsidRPr="00E6516F" w:rsidRDefault="0071087C" w:rsidP="0071087C">
      <w:pPr>
        <w:pStyle w:val="B10"/>
      </w:pPr>
      <w:r w:rsidRPr="00E6516F">
        <w:t>7)</w:t>
      </w:r>
      <w:r w:rsidRPr="00E6516F">
        <w:tab/>
        <w:t>if requiring to send an FD notification, shall generate an FD NOTIFICATION message and include it in the SIP MESSAGE request as specified in subclause 6.2.3.2; and</w:t>
      </w:r>
    </w:p>
    <w:p w14:paraId="170D4713" w14:textId="77777777" w:rsidR="0071087C" w:rsidRPr="00E6516F" w:rsidRDefault="0071087C" w:rsidP="0071087C">
      <w:pPr>
        <w:pStyle w:val="B10"/>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736C5B6C" w14:textId="77777777" w:rsidR="0071087C" w:rsidRPr="00E6516F" w:rsidRDefault="0071087C" w:rsidP="0071087C">
      <w:r w:rsidRPr="00E6516F">
        <w:t>[TS 24.282, clause 6.2.4.1]</w:t>
      </w:r>
    </w:p>
    <w:p w14:paraId="1EFC2EEE" w14:textId="77777777" w:rsidR="0071087C" w:rsidRPr="00E6516F" w:rsidRDefault="0071087C" w:rsidP="0071087C">
      <w:pPr>
        <w:rPr>
          <w:rFonts w:eastAsia="SimSun"/>
        </w:rPr>
      </w:pPr>
      <w:r w:rsidRPr="00E6516F">
        <w:rPr>
          <w:rFonts w:eastAsia="SimSun"/>
        </w:rPr>
        <w:t>This subclause is referenced from other procedures.</w:t>
      </w:r>
    </w:p>
    <w:p w14:paraId="4BA11B21" w14:textId="77777777" w:rsidR="0071087C" w:rsidRPr="00E6516F" w:rsidRDefault="0071087C" w:rsidP="0071087C">
      <w:r w:rsidRPr="00E6516F">
        <w:t>In a SIP MESSAGE request, the MCData client:</w:t>
      </w:r>
    </w:p>
    <w:p w14:paraId="7E9AA371" w14:textId="77777777" w:rsidR="0071087C" w:rsidRPr="00E6516F" w:rsidRDefault="0071087C" w:rsidP="0071087C">
      <w:pPr>
        <w:pStyle w:val="B10"/>
      </w:pPr>
      <w:r w:rsidRPr="00E6516F">
        <w:t>1)</w:t>
      </w:r>
      <w:r w:rsidRPr="00E6516F">
        <w:tab/>
        <w:t>when sending SDS messages or SDS disposition notifications:</w:t>
      </w:r>
    </w:p>
    <w:p w14:paraId="0D7D19D2" w14:textId="77777777" w:rsidR="0071087C" w:rsidRPr="00E6516F" w:rsidRDefault="0071087C" w:rsidP="0071087C">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135432D5" w14:textId="77777777" w:rsidR="0071087C" w:rsidRPr="00E6516F" w:rsidRDefault="0071087C" w:rsidP="0071087C">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202EC8EF" w14:textId="77777777" w:rsidR="0071087C" w:rsidRPr="00E6516F" w:rsidRDefault="0071087C" w:rsidP="0071087C">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3DDF2B1A" w14:textId="77777777" w:rsidR="0071087C" w:rsidRPr="00E6516F" w:rsidRDefault="0071087C" w:rsidP="0071087C">
      <w:pPr>
        <w:pStyle w:val="B10"/>
      </w:pPr>
      <w:r w:rsidRPr="00E6516F">
        <w:rPr>
          <w:lang w:eastAsia="ko-KR"/>
        </w:rPr>
        <w:t>2)</w:t>
      </w:r>
      <w:r w:rsidRPr="00E6516F">
        <w:rPr>
          <w:lang w:eastAsia="ko-KR"/>
        </w:rPr>
        <w:tab/>
      </w:r>
      <w:r w:rsidRPr="00E6516F">
        <w:t>when sending FD messages, FD disposition notifications or FD media storage function discovery messages:</w:t>
      </w:r>
    </w:p>
    <w:p w14:paraId="358559B7" w14:textId="77777777" w:rsidR="0071087C" w:rsidRPr="00E6516F" w:rsidRDefault="0071087C" w:rsidP="0071087C">
      <w:pPr>
        <w:pStyle w:val="B2"/>
        <w:rPr>
          <w:lang w:eastAsia="ko-KR"/>
        </w:rPr>
      </w:pPr>
      <w:r w:rsidRPr="00E6516F">
        <w:rPr>
          <w:lang w:eastAsia="ko-KR"/>
        </w:rPr>
        <w:t>a)</w:t>
      </w:r>
      <w:r w:rsidRPr="00E6516F">
        <w:rPr>
          <w:lang w:eastAsia="ko-KR"/>
        </w:rPr>
        <w:tab/>
        <w:t>shall include an Accept-Contact header field containing the g.3gpp.mcdata.fd media feature tag along with the "require" and "explicit" header field parameters according to IETF RFC 3841 [8];</w:t>
      </w:r>
    </w:p>
    <w:p w14:paraId="57CF9014" w14:textId="77777777" w:rsidR="0071087C" w:rsidRPr="00E6516F" w:rsidRDefault="0071087C" w:rsidP="0071087C">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50D73DDC" w14:textId="77777777" w:rsidR="0071087C" w:rsidRPr="00E6516F" w:rsidRDefault="0071087C" w:rsidP="0071087C">
      <w:pPr>
        <w:pStyle w:val="B2"/>
        <w:rPr>
          <w:lang w:eastAsia="ko-KR"/>
        </w:rPr>
      </w:pPr>
      <w:r w:rsidRPr="00E6516F">
        <w:rPr>
          <w:lang w:eastAsia="ko-KR"/>
        </w:rPr>
        <w:t>c)</w:t>
      </w:r>
      <w:r w:rsidRPr="00E6516F">
        <w:rPr>
          <w:lang w:eastAsia="ko-KR"/>
        </w:rPr>
        <w:tab/>
        <w:t>shall include the ICSI value "urn:urn-7:3gpp-service.ims.icsi.mcdata.fd" (coded as specified in 3GPP TS 24.229 [5]), in a P-Preferred-Service header field according to IETF RFC 6050 [7] in the SIP MESSAGE request;</w:t>
      </w:r>
    </w:p>
    <w:p w14:paraId="6C6CFEA8" w14:textId="77777777" w:rsidR="0071087C" w:rsidRPr="00E6516F" w:rsidRDefault="0071087C" w:rsidP="0071087C">
      <w:pPr>
        <w:pStyle w:val="B10"/>
      </w:pPr>
      <w:r w:rsidRPr="00E6516F">
        <w:t>3)</w:t>
      </w:r>
      <w:r w:rsidRPr="00E6516F">
        <w:tab/>
        <w:t>may include a P-Preferred-Identity header field in the SIP MESSAGE request containing a public user identity as specified in 3GPP TS 24.229 [5]; and</w:t>
      </w:r>
    </w:p>
    <w:p w14:paraId="2C7255CA" w14:textId="77777777" w:rsidR="0071087C" w:rsidRPr="00E6516F" w:rsidRDefault="0071087C" w:rsidP="0071087C">
      <w:pPr>
        <w:pStyle w:val="B10"/>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3951E972" w14:textId="77777777" w:rsidR="0071087C" w:rsidRPr="00E6516F" w:rsidRDefault="0071087C" w:rsidP="0071087C">
      <w:r w:rsidRPr="00E6516F">
        <w:t>[TS 24.282, clause 6.2.3.1]</w:t>
      </w:r>
    </w:p>
    <w:p w14:paraId="167583B2" w14:textId="77777777" w:rsidR="0071087C" w:rsidRPr="00E6516F" w:rsidRDefault="0071087C" w:rsidP="0071087C">
      <w:r w:rsidRPr="00E6516F">
        <w:t>In order to generate an SDS notification, the MCData client:</w:t>
      </w:r>
    </w:p>
    <w:p w14:paraId="354A0FDE" w14:textId="77777777" w:rsidR="0071087C" w:rsidRPr="00E6516F" w:rsidRDefault="0071087C" w:rsidP="0071087C">
      <w:pPr>
        <w:pStyle w:val="B10"/>
      </w:pPr>
      <w:r w:rsidRPr="00E6516F">
        <w:t>1)</w:t>
      </w:r>
      <w:r w:rsidRPr="00E6516F">
        <w:tab/>
        <w:t>shall generate an SDS NOTIFICATION message as specified in subclause 15.1.5; and</w:t>
      </w:r>
    </w:p>
    <w:p w14:paraId="754F8712" w14:textId="77777777" w:rsidR="0071087C" w:rsidRPr="00E6516F" w:rsidRDefault="0071087C" w:rsidP="0071087C">
      <w:pPr>
        <w:pStyle w:val="B10"/>
      </w:pPr>
      <w:r w:rsidRPr="00E6516F">
        <w:t>2)</w:t>
      </w:r>
      <w:r w:rsidRPr="00E6516F">
        <w:tab/>
        <w:t>shall include in the SIP request, the SDS NOTIFICATION message in an application/vnd.3gpp.mcdata-signalling MIME body as specified in subclause E.1.</w:t>
      </w:r>
    </w:p>
    <w:p w14:paraId="06FDAC10" w14:textId="77777777" w:rsidR="0071087C" w:rsidRPr="00E6516F" w:rsidRDefault="0071087C" w:rsidP="0071087C">
      <w:r w:rsidRPr="00E6516F">
        <w:t>When generating an SDS NOTIFICATION message as specified in subclause 15.1.5, the MCData client:</w:t>
      </w:r>
    </w:p>
    <w:p w14:paraId="4CBE924A" w14:textId="77777777" w:rsidR="0071087C" w:rsidRPr="00E6516F" w:rsidRDefault="0071087C" w:rsidP="0071087C">
      <w:pPr>
        <w:pStyle w:val="B10"/>
      </w:pPr>
      <w:r w:rsidRPr="00E6516F">
        <w:t>1)</w:t>
      </w:r>
      <w:r w:rsidRPr="00E6516F">
        <w:tab/>
        <w:t>if sending a delivered notification, shall set the SDS disposition notification type IE as "DELIVERED" as specified in subclause 15.2.5;</w:t>
      </w:r>
    </w:p>
    <w:p w14:paraId="45FF0EBA" w14:textId="77777777" w:rsidR="0071087C" w:rsidRPr="00E6516F" w:rsidRDefault="0071087C" w:rsidP="0071087C">
      <w:pPr>
        <w:pStyle w:val="B10"/>
      </w:pPr>
      <w:r w:rsidRPr="00E6516F">
        <w:t>2)</w:t>
      </w:r>
      <w:r w:rsidRPr="00E6516F">
        <w:tab/>
        <w:t>if sending a read notification, shall set the SDS disposition notification type IE as "READ" as specified in subclause 15.2.5;</w:t>
      </w:r>
    </w:p>
    <w:p w14:paraId="64E4DA59" w14:textId="77777777" w:rsidR="0071087C" w:rsidRPr="00E6516F" w:rsidRDefault="0071087C" w:rsidP="0071087C">
      <w:pPr>
        <w:pStyle w:val="B10"/>
      </w:pPr>
      <w:r w:rsidRPr="00E6516F">
        <w:t>3)</w:t>
      </w:r>
      <w:r w:rsidRPr="00E6516F">
        <w:tab/>
        <w:t>if sending a delivered and read notification, shall set the SDS disposition notification type IE as "DELIVERED AND READ" as specified in subclause 15.2.5;</w:t>
      </w:r>
    </w:p>
    <w:p w14:paraId="3A996DEF" w14:textId="77777777" w:rsidR="0071087C" w:rsidRPr="00E6516F" w:rsidRDefault="0071087C" w:rsidP="0071087C">
      <w:pPr>
        <w:pStyle w:val="B10"/>
      </w:pPr>
      <w:r w:rsidRPr="00E6516F">
        <w:t>4)</w:t>
      </w:r>
      <w:r w:rsidRPr="00E6516F">
        <w:tab/>
        <w:t>if the SDS message could not be delivered to the user or application (e.g. due to lack of storage), shall set the SDS disposition notification type IE as "UNDELIVERED" as specified in subclause 15.2.5;</w:t>
      </w:r>
    </w:p>
    <w:p w14:paraId="2B1B4F5B" w14:textId="77777777" w:rsidR="0071087C" w:rsidRPr="00E6516F" w:rsidRDefault="0071087C" w:rsidP="0071087C">
      <w:pPr>
        <w:pStyle w:val="B10"/>
      </w:pPr>
      <w:r w:rsidRPr="00E6516F">
        <w:t>5)</w:t>
      </w:r>
      <w:r w:rsidRPr="00E6516F">
        <w:tab/>
        <w:t>shall set the Date and time IE to the current time to as specified in subclause 15.2.8;</w:t>
      </w:r>
    </w:p>
    <w:p w14:paraId="51C00E41" w14:textId="77777777" w:rsidR="0071087C" w:rsidRPr="00E6516F" w:rsidRDefault="0071087C" w:rsidP="0071087C">
      <w:pPr>
        <w:pStyle w:val="B10"/>
      </w:pPr>
      <w:r w:rsidRPr="00E6516F">
        <w:t>6)</w:t>
      </w:r>
      <w:r w:rsidRPr="00E6516F">
        <w:tab/>
        <w:t>shall set the Conversation ID to the value of the Conversation ID that was received in the SDS message as specified in subclause 15.2.9;</w:t>
      </w:r>
    </w:p>
    <w:p w14:paraId="4FEFB64B" w14:textId="77777777" w:rsidR="0071087C" w:rsidRPr="00E6516F" w:rsidRDefault="0071087C" w:rsidP="0071087C">
      <w:pPr>
        <w:pStyle w:val="B10"/>
      </w:pPr>
      <w:r w:rsidRPr="00E6516F">
        <w:t>7)</w:t>
      </w:r>
      <w:r w:rsidRPr="00E6516F">
        <w:tab/>
        <w:t>shall set the Message ID to the value of the Message ID that was received in the SDS message as specified in subclause 15.2.10;</w:t>
      </w:r>
    </w:p>
    <w:p w14:paraId="3A313D8D" w14:textId="77777777" w:rsidR="0071087C" w:rsidRPr="00E6516F" w:rsidRDefault="0071087C" w:rsidP="0071087C">
      <w:pPr>
        <w:pStyle w:val="B10"/>
      </w:pPr>
      <w:r w:rsidRPr="00E6516F">
        <w:t>8)</w:t>
      </w:r>
      <w:r w:rsidRPr="00E6516F">
        <w:tab/>
        <w:t>if the SDS message was destined for the user, shall not include an Application ID IE as specified in subclause 15.2.7; and</w:t>
      </w:r>
    </w:p>
    <w:p w14:paraId="0E13300E" w14:textId="77777777" w:rsidR="0071087C" w:rsidRPr="00E6516F" w:rsidRDefault="0071087C" w:rsidP="0071087C">
      <w:pPr>
        <w:pStyle w:val="B10"/>
      </w:pPr>
      <w:r w:rsidRPr="00E6516F">
        <w:t>9)</w:t>
      </w:r>
      <w:r w:rsidRPr="00E6516F">
        <w:tab/>
        <w:t>if the SDS message was destined for an application, shall include an Application ID IE set to the value of the Application ID that was included in the SDS message as specified in subclause 15.2.3.</w:t>
      </w:r>
    </w:p>
    <w:p w14:paraId="112736CC" w14:textId="77777777" w:rsidR="0071087C" w:rsidRPr="00E6516F" w:rsidRDefault="0071087C" w:rsidP="0071087C">
      <w:r w:rsidRPr="00E6516F">
        <w:t>[TS 24.582, clause 6.1.1.3.1]</w:t>
      </w:r>
    </w:p>
    <w:p w14:paraId="286DDBF2" w14:textId="77777777" w:rsidR="0071087C" w:rsidRPr="00E6516F" w:rsidRDefault="0071087C" w:rsidP="0071087C">
      <w:r w:rsidRPr="00E6516F">
        <w:t>Upon receiving an indication to establish MSRP connection for standalone SDS using media plane as the terminating client, the MCData client:</w:t>
      </w:r>
    </w:p>
    <w:p w14:paraId="199B905C" w14:textId="77777777" w:rsidR="0071087C" w:rsidRPr="00E6516F" w:rsidRDefault="0071087C" w:rsidP="0071087C">
      <w:pPr>
        <w:pStyle w:val="B10"/>
      </w:pPr>
      <w:r w:rsidRPr="00E6516F">
        <w:t>1.</w:t>
      </w:r>
      <w:r w:rsidRPr="00E6516F">
        <w:tab/>
        <w:t>shall act as an MSRP client according to IETF RFC 6135 [12];</w:t>
      </w:r>
    </w:p>
    <w:p w14:paraId="7FFDCACC" w14:textId="77777777" w:rsidR="0071087C" w:rsidRPr="00E6516F" w:rsidRDefault="0071087C" w:rsidP="0071087C">
      <w:pPr>
        <w:pStyle w:val="B10"/>
      </w:pPr>
      <w:r w:rsidRPr="00E6516F">
        <w:t>2.</w:t>
      </w:r>
      <w:r w:rsidRPr="00E6516F">
        <w:tab/>
        <w:t>shall act either as an active endpoint or as an passive endpoint to open the transport connection, according to IETF RFC 6135 [12];</w:t>
      </w:r>
    </w:p>
    <w:p w14:paraId="4659E8D9" w14:textId="77777777" w:rsidR="0071087C" w:rsidRPr="00E6516F" w:rsidRDefault="0071087C" w:rsidP="0071087C">
      <w:pPr>
        <w:pStyle w:val="B10"/>
      </w:pPr>
      <w:r w:rsidRPr="00E6516F">
        <w:t>3.</w:t>
      </w:r>
      <w:r w:rsidRPr="00E6516F">
        <w:tab/>
        <w:t>shall establish the MSRP connection according to the MSRP connection parameters in the SDP offer received in the SIP INVITE request according to IETF RFC 4975 [11];</w:t>
      </w:r>
    </w:p>
    <w:p w14:paraId="0246A6AD" w14:textId="77777777" w:rsidR="0071087C" w:rsidRPr="00E6516F" w:rsidRDefault="0071087C" w:rsidP="0071087C">
      <w:pPr>
        <w:pStyle w:val="B10"/>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6B74E627" w14:textId="77777777" w:rsidR="0071087C" w:rsidRPr="00E6516F" w:rsidRDefault="0071087C" w:rsidP="0071087C">
      <w:pPr>
        <w:pStyle w:val="B10"/>
      </w:pPr>
      <w:r w:rsidRPr="00E6516F">
        <w:t>Once the MSRP connection is established, the MCData client:</w:t>
      </w:r>
    </w:p>
    <w:p w14:paraId="7EAE65EB" w14:textId="77777777" w:rsidR="0071087C" w:rsidRPr="00E6516F" w:rsidRDefault="0071087C" w:rsidP="0071087C">
      <w:pPr>
        <w:pStyle w:val="B10"/>
      </w:pPr>
      <w:r w:rsidRPr="00E6516F">
        <w:t>1.</w:t>
      </w:r>
      <w:r w:rsidRPr="00E6516F">
        <w:tab/>
        <w:t>on receipt of an MSRP request in an MSRP session, shall follow the rules and procedures defined in IETF RFC 4975 [11] and in IETF RFC 6714 [13];</w:t>
      </w:r>
    </w:p>
    <w:p w14:paraId="0388F3F7" w14:textId="77777777" w:rsidR="0071087C" w:rsidRPr="00E6516F" w:rsidRDefault="0071087C" w:rsidP="0071087C">
      <w:pPr>
        <w:pStyle w:val="B10"/>
      </w:pPr>
      <w:r w:rsidRPr="00E6516F">
        <w:t>2.</w:t>
      </w:r>
      <w:r w:rsidRPr="00E6516F">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38040D7E" w14:textId="77777777" w:rsidR="0071087C" w:rsidRPr="00E6516F" w:rsidRDefault="0071087C" w:rsidP="0071087C">
      <w:pPr>
        <w:pStyle w:val="B10"/>
      </w:pPr>
      <w:r w:rsidRPr="00E6516F">
        <w:t>3.</w:t>
      </w:r>
      <w:r w:rsidRPr="00E6516F">
        <w:tab/>
        <w:t>shall handle the received content as described in subclause 6.1.1.3.2.</w:t>
      </w:r>
    </w:p>
    <w:p w14:paraId="0E866E8C" w14:textId="77777777" w:rsidR="0071087C" w:rsidRPr="00E6516F" w:rsidRDefault="0071087C" w:rsidP="0071087C">
      <w:r w:rsidRPr="00E6516F">
        <w:t>[TS 24.582, clause 6.1.1.3.2]</w:t>
      </w:r>
    </w:p>
    <w:p w14:paraId="564BA72E" w14:textId="77777777" w:rsidR="0071087C" w:rsidRPr="00E6516F" w:rsidRDefault="0071087C" w:rsidP="0071087C">
      <w:pPr>
        <w:rPr>
          <w:rFonts w:eastAsia="Malgun Gothic"/>
        </w:rPr>
      </w:pPr>
      <w:r w:rsidRPr="00E6516F">
        <w:rPr>
          <w:rFonts w:ascii="TimesNewRoman" w:hAnsi="TimesNewRoman" w:cs="TimesNewRoman"/>
        </w:rPr>
        <w:t>The MCData client:</w:t>
      </w:r>
    </w:p>
    <w:p w14:paraId="2F598400"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1829CA3F" w14:textId="77777777" w:rsidR="0071087C" w:rsidRPr="00E6516F" w:rsidRDefault="0071087C" w:rsidP="0071087C">
      <w:pPr>
        <w:pStyle w:val="B10"/>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164088FD" w14:textId="77777777" w:rsidR="0071087C" w:rsidRPr="00E6516F" w:rsidRDefault="0071087C" w:rsidP="0071087C">
      <w:pPr>
        <w:pStyle w:val="B10"/>
        <w:rPr>
          <w:rFonts w:eastAsia="Malgun Gothic"/>
        </w:rPr>
      </w:pPr>
      <w:r w:rsidRPr="00E6516F">
        <w:rPr>
          <w:rFonts w:eastAsia="Malgun Gothic"/>
        </w:rPr>
        <w:t>3.</w:t>
      </w:r>
      <w:r w:rsidRPr="00E6516F">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44D40AEE" w14:textId="77777777" w:rsidR="0071087C" w:rsidRPr="00E6516F" w:rsidRDefault="0071087C" w:rsidP="0071087C">
      <w:pPr>
        <w:pStyle w:val="B10"/>
        <w:rPr>
          <w:rFonts w:eastAsia="Malgun Gothic"/>
        </w:rPr>
      </w:pPr>
      <w:r w:rsidRPr="00E6516F">
        <w:rPr>
          <w:rFonts w:eastAsia="Malgun Gothic"/>
        </w:rPr>
        <w:t>4.</w:t>
      </w:r>
      <w:r w:rsidRPr="00E6516F">
        <w:rPr>
          <w:rFonts w:eastAsia="Malgun Gothic"/>
        </w:rPr>
        <w:tab/>
        <w:t>if the SDS SIGNALLING PAYLOAD message contains an existing Conversation ID and:</w:t>
      </w:r>
    </w:p>
    <w:p w14:paraId="15B42F12"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if the SDS SIGNALLING PAYLOAD message does not contain an InReplyTo Message ID, shall use the Message ID in the SDS SIGNALLING PAYLOAD to identify a new message in the existing conversation thread; and</w:t>
      </w:r>
    </w:p>
    <w:p w14:paraId="3C7E7A84"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5B2EDD8A" w14:textId="77777777" w:rsidR="0071087C" w:rsidRPr="00E6516F" w:rsidRDefault="0071087C" w:rsidP="0071087C">
      <w:pPr>
        <w:pStyle w:val="B10"/>
        <w:rPr>
          <w:rFonts w:eastAsia="Malgun Gothic"/>
        </w:rPr>
      </w:pPr>
      <w:r w:rsidRPr="00E6516F">
        <w:rPr>
          <w:rFonts w:eastAsia="Malgun Gothic"/>
        </w:rPr>
        <w:t>5.</w:t>
      </w:r>
      <w:r w:rsidRPr="00E6516F">
        <w:rPr>
          <w:rFonts w:eastAsia="Malgun Gothic"/>
        </w:rPr>
        <w:tab/>
        <w:t>shall identify the number of Payload IEs in the DATA PAYLOAD message from the Number of Payloads IE in the DATA PAYLOAD message;</w:t>
      </w:r>
    </w:p>
    <w:p w14:paraId="2FF5CAD4" w14:textId="77777777" w:rsidR="0071087C" w:rsidRPr="00E6516F" w:rsidRDefault="0071087C" w:rsidP="0071087C">
      <w:pPr>
        <w:pStyle w:val="B10"/>
        <w:rPr>
          <w:rFonts w:eastAsia="Malgun Gothic"/>
        </w:rPr>
      </w:pPr>
      <w:r w:rsidRPr="00E6516F">
        <w:rPr>
          <w:rFonts w:eastAsia="Malgun Gothic"/>
        </w:rPr>
        <w:t>6.</w:t>
      </w:r>
      <w:r w:rsidRPr="00E6516F">
        <w:rPr>
          <w:rFonts w:eastAsia="Malgun Gothic"/>
        </w:rPr>
        <w:tab/>
        <w:t>if the SDS SIGNALLING PAYLOAD message does not contain an Application identifier IE:</w:t>
      </w:r>
    </w:p>
    <w:p w14:paraId="0372FCBD"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DATA PAYLOAD message is for user consumption;</w:t>
      </w:r>
    </w:p>
    <w:p w14:paraId="6D568A57"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may notify the MCData user; and</w:t>
      </w:r>
    </w:p>
    <w:p w14:paraId="2C0627D7" w14:textId="77777777" w:rsidR="0071087C" w:rsidRPr="00E6516F" w:rsidRDefault="0071087C" w:rsidP="0071087C">
      <w:pPr>
        <w:pStyle w:val="B2"/>
        <w:rPr>
          <w:rFonts w:eastAsia="Malgun Gothic"/>
        </w:rPr>
      </w:pPr>
      <w:r w:rsidRPr="00E6516F">
        <w:rPr>
          <w:rFonts w:eastAsia="Malgun Gothic"/>
        </w:rPr>
        <w:t>c.</w:t>
      </w:r>
      <w:r w:rsidRPr="00E6516F">
        <w:rPr>
          <w:rFonts w:eastAsia="Malgun Gothic"/>
        </w:rPr>
        <w:tab/>
        <w:t>shall render the contents of the Payload IE(s) to the MCData user;</w:t>
      </w:r>
    </w:p>
    <w:p w14:paraId="03331CE1" w14:textId="77777777" w:rsidR="0071087C" w:rsidRPr="00E6516F" w:rsidRDefault="0071087C" w:rsidP="0071087C">
      <w:pPr>
        <w:pStyle w:val="B10"/>
        <w:rPr>
          <w:rFonts w:eastAsia="Malgun Gothic"/>
        </w:rPr>
      </w:pPr>
      <w:r w:rsidRPr="00E6516F">
        <w:rPr>
          <w:rFonts w:eastAsia="Malgun Gothic"/>
        </w:rPr>
        <w:t>7.</w:t>
      </w:r>
      <w:r w:rsidRPr="00E6516F">
        <w:rPr>
          <w:rFonts w:eastAsia="Malgun Gothic"/>
        </w:rPr>
        <w:tab/>
        <w:t>if the SDS SIGNALLING PAYLOAD message contains an Application identifier IE:</w:t>
      </w:r>
    </w:p>
    <w:p w14:paraId="5AE798F0"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01E307AF"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shall not notify the MCData user;</w:t>
      </w:r>
    </w:p>
    <w:p w14:paraId="7DAA7C8B" w14:textId="77777777" w:rsidR="0071087C" w:rsidRPr="00E6516F" w:rsidRDefault="0071087C" w:rsidP="0071087C">
      <w:pPr>
        <w:pStyle w:val="B2"/>
        <w:rPr>
          <w:rFonts w:eastAsia="Malgun Gothic"/>
        </w:rPr>
      </w:pPr>
      <w:r w:rsidRPr="00E6516F">
        <w:rPr>
          <w:rFonts w:eastAsia="Malgun Gothic"/>
        </w:rPr>
        <w:t>c.</w:t>
      </w:r>
      <w:r w:rsidRPr="00E6516F">
        <w:rPr>
          <w:rFonts w:eastAsia="Malgun Gothic"/>
        </w:rPr>
        <w:tab/>
        <w:t>if the Application identifier value is unknown, shall discard the SDS message; and</w:t>
      </w:r>
    </w:p>
    <w:p w14:paraId="1078D4A4" w14:textId="77777777" w:rsidR="0071087C" w:rsidRPr="00E6516F" w:rsidRDefault="0071087C" w:rsidP="0071087C">
      <w:pPr>
        <w:pStyle w:val="B2"/>
        <w:rPr>
          <w:rFonts w:eastAsia="Malgun Gothic"/>
        </w:rPr>
      </w:pPr>
      <w:r w:rsidRPr="00E6516F">
        <w:rPr>
          <w:rFonts w:eastAsia="Malgun Gothic"/>
        </w:rPr>
        <w:t>d.</w:t>
      </w:r>
      <w:r w:rsidRPr="00E6516F">
        <w:rPr>
          <w:rFonts w:eastAsia="Malgun Gothic"/>
        </w:rPr>
        <w:tab/>
        <w:t>if the Application identifier value is known, shall deliver the contents of the Payload IE(s) to the identified application; and</w:t>
      </w:r>
    </w:p>
    <w:p w14:paraId="0682509A" w14:textId="77777777" w:rsidR="0071087C" w:rsidRPr="00E6516F" w:rsidRDefault="0071087C" w:rsidP="0071087C">
      <w:pPr>
        <w:pStyle w:val="B10"/>
        <w:rPr>
          <w:lang w:eastAsia="ko-KR"/>
        </w:rPr>
      </w:pPr>
      <w:r w:rsidRPr="00E6516F">
        <w:t>8.</w:t>
      </w:r>
      <w:r w:rsidRPr="00E6516F">
        <w:tab/>
        <w:t xml:space="preserve">if SDS Disposition request type IE is present in the SDS SIGNALLING PAYLOAD message received in subclause 6.1.1.3.1 then, shall send a </w:t>
      </w:r>
      <w:r w:rsidRPr="00E6516F">
        <w:rPr>
          <w:lang w:eastAsia="ko-KR"/>
        </w:rPr>
        <w:t>disposition notification as described in 3GPP TS 24.282 [8] subclause 9.2.1.3.</w:t>
      </w:r>
    </w:p>
    <w:p w14:paraId="505AE030" w14:textId="77777777" w:rsidR="0071087C" w:rsidRPr="00E6516F" w:rsidRDefault="0071087C" w:rsidP="0071087C">
      <w:pPr>
        <w:pStyle w:val="H6"/>
      </w:pPr>
      <w:bookmarkStart w:id="573" w:name="_Toc52782348"/>
      <w:bookmarkStart w:id="574" w:name="_Toc52782959"/>
      <w:bookmarkStart w:id="575" w:name="_Toc59042828"/>
      <w:r w:rsidRPr="00E6516F">
        <w:t>6.1.6.3</w:t>
      </w:r>
      <w:r w:rsidRPr="00E6516F">
        <w:tab/>
        <w:t>Test description</w:t>
      </w:r>
      <w:bookmarkEnd w:id="573"/>
      <w:bookmarkEnd w:id="574"/>
      <w:bookmarkEnd w:id="575"/>
    </w:p>
    <w:p w14:paraId="49576CC6" w14:textId="77777777" w:rsidR="0071087C" w:rsidRPr="00E6516F" w:rsidRDefault="0071087C" w:rsidP="0071087C">
      <w:pPr>
        <w:pStyle w:val="H6"/>
      </w:pPr>
      <w:bookmarkStart w:id="576" w:name="_Toc52782349"/>
      <w:bookmarkStart w:id="577" w:name="_Toc52782960"/>
      <w:bookmarkStart w:id="578" w:name="_Toc59042829"/>
      <w:r w:rsidRPr="00E6516F">
        <w:t>6.1.6.3.1</w:t>
      </w:r>
      <w:r w:rsidRPr="00E6516F">
        <w:tab/>
        <w:t>Pre-test conditions</w:t>
      </w:r>
      <w:bookmarkEnd w:id="576"/>
      <w:bookmarkEnd w:id="577"/>
      <w:bookmarkEnd w:id="578"/>
    </w:p>
    <w:p w14:paraId="39F4D1E1" w14:textId="77777777" w:rsidR="0071087C" w:rsidRPr="00E6516F" w:rsidRDefault="0071087C" w:rsidP="0071087C">
      <w:pPr>
        <w:pStyle w:val="H6"/>
      </w:pPr>
      <w:r w:rsidRPr="00E6516F">
        <w:t>System Simulator:</w:t>
      </w:r>
    </w:p>
    <w:p w14:paraId="00247870" w14:textId="77777777" w:rsidR="0071087C" w:rsidRPr="00E6516F" w:rsidRDefault="0071087C" w:rsidP="0071087C">
      <w:pPr>
        <w:pStyle w:val="B10"/>
      </w:pPr>
      <w:r w:rsidRPr="00E6516F">
        <w:t>-</w:t>
      </w:r>
      <w:r w:rsidRPr="00E6516F">
        <w:tab/>
        <w:t>SS (MCDATA Server)</w:t>
      </w:r>
    </w:p>
    <w:p w14:paraId="122D100C"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5CD480B" w14:textId="77777777" w:rsidR="0071087C" w:rsidRPr="00E6516F" w:rsidRDefault="0071087C" w:rsidP="0071087C">
      <w:pPr>
        <w:pStyle w:val="H6"/>
      </w:pPr>
      <w:r w:rsidRPr="00E6516F">
        <w:t>IUT:</w:t>
      </w:r>
    </w:p>
    <w:p w14:paraId="0F51B23C" w14:textId="77777777" w:rsidR="0071087C" w:rsidRPr="00E6516F" w:rsidRDefault="0071087C" w:rsidP="0071087C">
      <w:pPr>
        <w:pStyle w:val="B10"/>
      </w:pPr>
      <w:r w:rsidRPr="00E6516F">
        <w:t>-</w:t>
      </w:r>
      <w:r w:rsidRPr="00E6516F">
        <w:tab/>
        <w:t>UE (MCDATA Client)</w:t>
      </w:r>
    </w:p>
    <w:p w14:paraId="4C2F647D" w14:textId="77777777" w:rsidR="0071087C" w:rsidRPr="00E6516F" w:rsidRDefault="0071087C" w:rsidP="0071087C">
      <w:pPr>
        <w:pStyle w:val="B10"/>
      </w:pPr>
      <w:r w:rsidRPr="00E6516F">
        <w:t>-</w:t>
      </w:r>
      <w:r w:rsidRPr="00E6516F">
        <w:tab/>
        <w:t>The test USIM set as defined in TS 36.579-1 [2], subclause 5.5.10 is inserted.</w:t>
      </w:r>
    </w:p>
    <w:p w14:paraId="1074C564" w14:textId="77777777" w:rsidR="0071087C" w:rsidRPr="00E6516F" w:rsidRDefault="0071087C" w:rsidP="0071087C">
      <w:pPr>
        <w:pStyle w:val="H6"/>
      </w:pPr>
      <w:r w:rsidRPr="00E6516F">
        <w:t>Preamble:</w:t>
      </w:r>
    </w:p>
    <w:p w14:paraId="6AC53CE8" w14:textId="77777777" w:rsidR="0071087C" w:rsidRPr="00E6516F" w:rsidRDefault="0071087C" w:rsidP="0071087C">
      <w:pPr>
        <w:pStyle w:val="B10"/>
      </w:pPr>
      <w:r w:rsidRPr="00E6516F">
        <w:t>-</w:t>
      </w:r>
      <w:r w:rsidRPr="00E6516F">
        <w:tab/>
        <w:t>The &lt;max-payload-size-sds-cplane-bytes&gt; element of the MCData Service Configuration document shall be set to 0 to force the MCData Client to send the data using the media plane.</w:t>
      </w:r>
    </w:p>
    <w:p w14:paraId="2BBE773C"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44F10274"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6CF7E4D2" w14:textId="77777777" w:rsidR="0071087C" w:rsidRPr="00E6516F" w:rsidRDefault="0071087C" w:rsidP="0071087C">
      <w:pPr>
        <w:pStyle w:val="B10"/>
      </w:pPr>
      <w:r w:rsidRPr="00E6516F">
        <w:t>-</w:t>
      </w:r>
      <w:r w:rsidRPr="00E6516F">
        <w:tab/>
        <w:t>UE States at the end of the preamble</w:t>
      </w:r>
    </w:p>
    <w:p w14:paraId="7D122D78" w14:textId="77777777" w:rsidR="0071087C" w:rsidRPr="00E6516F" w:rsidRDefault="0071087C" w:rsidP="0071087C">
      <w:pPr>
        <w:pStyle w:val="B2"/>
      </w:pPr>
      <w:r w:rsidRPr="00E6516F">
        <w:t>-</w:t>
      </w:r>
      <w:r w:rsidRPr="00E6516F">
        <w:tab/>
        <w:t>The UE is in E-UTRA Registered, Idle Mode state.</w:t>
      </w:r>
    </w:p>
    <w:p w14:paraId="3D674510"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3DD14304" w14:textId="77777777" w:rsidR="0071087C" w:rsidRPr="00E6516F" w:rsidRDefault="0071087C" w:rsidP="0071087C">
      <w:pPr>
        <w:pStyle w:val="H6"/>
      </w:pPr>
      <w:bookmarkStart w:id="579" w:name="_Toc52782350"/>
      <w:bookmarkStart w:id="580" w:name="_Toc52782961"/>
      <w:bookmarkStart w:id="581" w:name="_Toc59042830"/>
      <w:r w:rsidRPr="00E6516F">
        <w:t>6.1.6.3.2</w:t>
      </w:r>
      <w:r w:rsidRPr="00E6516F">
        <w:tab/>
        <w:t>Test procedure sequence</w:t>
      </w:r>
      <w:bookmarkEnd w:id="579"/>
      <w:bookmarkEnd w:id="580"/>
      <w:bookmarkEnd w:id="581"/>
    </w:p>
    <w:p w14:paraId="2004BFE1" w14:textId="77777777" w:rsidR="0071087C" w:rsidRPr="00E6516F" w:rsidRDefault="0071087C" w:rsidP="0071087C">
      <w:pPr>
        <w:pStyle w:val="TH"/>
      </w:pPr>
      <w:r w:rsidRPr="00E6516F">
        <w:t>Table 6.1.6.3.2-1: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3FF30482" w14:textId="77777777" w:rsidTr="00174677">
        <w:tc>
          <w:tcPr>
            <w:tcW w:w="648" w:type="dxa"/>
            <w:tcBorders>
              <w:bottom w:val="nil"/>
            </w:tcBorders>
          </w:tcPr>
          <w:p w14:paraId="7141E2E4" w14:textId="77777777" w:rsidR="0071087C" w:rsidRPr="00E6516F" w:rsidRDefault="0071087C" w:rsidP="00174677">
            <w:pPr>
              <w:pStyle w:val="TAH"/>
            </w:pPr>
            <w:r w:rsidRPr="00E6516F">
              <w:t>St</w:t>
            </w:r>
          </w:p>
        </w:tc>
        <w:tc>
          <w:tcPr>
            <w:tcW w:w="3969" w:type="dxa"/>
            <w:tcBorders>
              <w:bottom w:val="nil"/>
            </w:tcBorders>
          </w:tcPr>
          <w:p w14:paraId="07AA41F6" w14:textId="77777777" w:rsidR="0071087C" w:rsidRPr="00E6516F" w:rsidRDefault="0071087C" w:rsidP="00174677">
            <w:pPr>
              <w:pStyle w:val="TAH"/>
            </w:pPr>
            <w:r w:rsidRPr="00E6516F">
              <w:t>Procedure</w:t>
            </w:r>
          </w:p>
        </w:tc>
        <w:tc>
          <w:tcPr>
            <w:tcW w:w="3686" w:type="dxa"/>
            <w:gridSpan w:val="2"/>
          </w:tcPr>
          <w:p w14:paraId="29B13B08" w14:textId="77777777" w:rsidR="0071087C" w:rsidRPr="00E6516F" w:rsidRDefault="0071087C" w:rsidP="00174677">
            <w:pPr>
              <w:pStyle w:val="TAH"/>
            </w:pPr>
            <w:r w:rsidRPr="00E6516F">
              <w:t>Message Sequence</w:t>
            </w:r>
          </w:p>
        </w:tc>
        <w:tc>
          <w:tcPr>
            <w:tcW w:w="567" w:type="dxa"/>
            <w:tcBorders>
              <w:bottom w:val="nil"/>
            </w:tcBorders>
          </w:tcPr>
          <w:p w14:paraId="0F327262" w14:textId="77777777" w:rsidR="0071087C" w:rsidRPr="00E6516F" w:rsidRDefault="0071087C" w:rsidP="00174677">
            <w:pPr>
              <w:pStyle w:val="TAH"/>
            </w:pPr>
            <w:r w:rsidRPr="00E6516F">
              <w:t>TP</w:t>
            </w:r>
          </w:p>
        </w:tc>
        <w:tc>
          <w:tcPr>
            <w:tcW w:w="892" w:type="dxa"/>
            <w:tcBorders>
              <w:bottom w:val="nil"/>
            </w:tcBorders>
          </w:tcPr>
          <w:p w14:paraId="1D5AD03A" w14:textId="77777777" w:rsidR="0071087C" w:rsidRPr="00E6516F" w:rsidRDefault="0071087C" w:rsidP="00174677">
            <w:pPr>
              <w:pStyle w:val="TAH"/>
            </w:pPr>
            <w:r w:rsidRPr="00E6516F">
              <w:t>Verdict</w:t>
            </w:r>
          </w:p>
        </w:tc>
      </w:tr>
      <w:tr w:rsidR="0071087C" w:rsidRPr="00E6516F" w14:paraId="386051A9" w14:textId="77777777" w:rsidTr="00174677">
        <w:tc>
          <w:tcPr>
            <w:tcW w:w="648" w:type="dxa"/>
            <w:tcBorders>
              <w:top w:val="nil"/>
            </w:tcBorders>
          </w:tcPr>
          <w:p w14:paraId="6900B4FC" w14:textId="77777777" w:rsidR="0071087C" w:rsidRPr="00E6516F" w:rsidRDefault="0071087C" w:rsidP="00174677">
            <w:pPr>
              <w:pStyle w:val="TAH"/>
            </w:pPr>
          </w:p>
        </w:tc>
        <w:tc>
          <w:tcPr>
            <w:tcW w:w="3969" w:type="dxa"/>
            <w:tcBorders>
              <w:top w:val="nil"/>
            </w:tcBorders>
          </w:tcPr>
          <w:p w14:paraId="5B2C0581" w14:textId="77777777" w:rsidR="0071087C" w:rsidRPr="00E6516F" w:rsidRDefault="0071087C" w:rsidP="00174677">
            <w:pPr>
              <w:pStyle w:val="TAH"/>
            </w:pPr>
          </w:p>
        </w:tc>
        <w:tc>
          <w:tcPr>
            <w:tcW w:w="709" w:type="dxa"/>
          </w:tcPr>
          <w:p w14:paraId="42DC1D86" w14:textId="77777777" w:rsidR="0071087C" w:rsidRPr="00E6516F" w:rsidRDefault="0071087C" w:rsidP="00174677">
            <w:pPr>
              <w:pStyle w:val="TAH"/>
            </w:pPr>
            <w:r w:rsidRPr="00E6516F">
              <w:t>U - S</w:t>
            </w:r>
          </w:p>
        </w:tc>
        <w:tc>
          <w:tcPr>
            <w:tcW w:w="2977" w:type="dxa"/>
          </w:tcPr>
          <w:p w14:paraId="11657A98" w14:textId="77777777" w:rsidR="0071087C" w:rsidRPr="00E6516F" w:rsidRDefault="0071087C" w:rsidP="00174677">
            <w:pPr>
              <w:pStyle w:val="TAH"/>
            </w:pPr>
            <w:r w:rsidRPr="00E6516F">
              <w:t>Message</w:t>
            </w:r>
          </w:p>
        </w:tc>
        <w:tc>
          <w:tcPr>
            <w:tcW w:w="567" w:type="dxa"/>
            <w:tcBorders>
              <w:top w:val="nil"/>
            </w:tcBorders>
          </w:tcPr>
          <w:p w14:paraId="7D1CD5AF" w14:textId="77777777" w:rsidR="0071087C" w:rsidRPr="00E6516F" w:rsidRDefault="0071087C" w:rsidP="00174677">
            <w:pPr>
              <w:pStyle w:val="TAH"/>
            </w:pPr>
          </w:p>
        </w:tc>
        <w:tc>
          <w:tcPr>
            <w:tcW w:w="892" w:type="dxa"/>
            <w:tcBorders>
              <w:top w:val="nil"/>
            </w:tcBorders>
          </w:tcPr>
          <w:p w14:paraId="563E8AD1" w14:textId="77777777" w:rsidR="0071087C" w:rsidRPr="00E6516F" w:rsidRDefault="0071087C" w:rsidP="00174677">
            <w:pPr>
              <w:pStyle w:val="TAH"/>
            </w:pPr>
          </w:p>
        </w:tc>
      </w:tr>
      <w:tr w:rsidR="0071087C" w:rsidRPr="00E6516F" w:rsidDel="005E63F3" w14:paraId="79A9B116" w14:textId="77777777" w:rsidTr="00174677">
        <w:tc>
          <w:tcPr>
            <w:tcW w:w="648" w:type="dxa"/>
            <w:shd w:val="clear" w:color="auto" w:fill="auto"/>
          </w:tcPr>
          <w:p w14:paraId="780C1C44" w14:textId="77777777" w:rsidR="0071087C" w:rsidRPr="00E6516F" w:rsidDel="005E63F3" w:rsidRDefault="0071087C" w:rsidP="00174677">
            <w:pPr>
              <w:pStyle w:val="TAC"/>
            </w:pPr>
            <w:r w:rsidRPr="00E6516F">
              <w:t>1</w:t>
            </w:r>
          </w:p>
        </w:tc>
        <w:tc>
          <w:tcPr>
            <w:tcW w:w="3969" w:type="dxa"/>
            <w:shd w:val="clear" w:color="auto" w:fill="auto"/>
          </w:tcPr>
          <w:p w14:paraId="03A56800" w14:textId="77777777" w:rsidR="0071087C" w:rsidRPr="00E6516F" w:rsidDel="005E63F3" w:rsidRDefault="0071087C" w:rsidP="00174677">
            <w:pPr>
              <w:pStyle w:val="TAL"/>
            </w:pPr>
            <w:r w:rsidRPr="00E6516F">
              <w:t xml:space="preserve">Check: Does the UE (MCData Client) perform the procedure for </w:t>
            </w:r>
            <w:r w:rsidRPr="00E6516F">
              <w:rPr>
                <w:b/>
                <w:bCs/>
              </w:rPr>
              <w:t xml:space="preserve">CT MCData Call Establishment </w:t>
            </w:r>
            <w:r w:rsidRPr="00E6516F">
              <w:t>specified in TS 36.579-1 [2] Table 5.3C.3.3-1?</w:t>
            </w:r>
          </w:p>
        </w:tc>
        <w:tc>
          <w:tcPr>
            <w:tcW w:w="709" w:type="dxa"/>
            <w:shd w:val="clear" w:color="auto" w:fill="auto"/>
          </w:tcPr>
          <w:p w14:paraId="7B936EE2" w14:textId="77777777" w:rsidR="0071087C" w:rsidRPr="00E6516F" w:rsidDel="005E63F3" w:rsidRDefault="0071087C" w:rsidP="00174677">
            <w:pPr>
              <w:pStyle w:val="TAC"/>
              <w:rPr>
                <w:szCs w:val="18"/>
              </w:rPr>
            </w:pPr>
            <w:r w:rsidRPr="00E6516F">
              <w:t>-</w:t>
            </w:r>
          </w:p>
        </w:tc>
        <w:tc>
          <w:tcPr>
            <w:tcW w:w="2977" w:type="dxa"/>
            <w:shd w:val="clear" w:color="auto" w:fill="auto"/>
          </w:tcPr>
          <w:p w14:paraId="6211DEB8" w14:textId="77777777" w:rsidR="0071087C" w:rsidRPr="00E6516F" w:rsidDel="005E63F3" w:rsidRDefault="0071087C" w:rsidP="00174677">
            <w:pPr>
              <w:pStyle w:val="TAL"/>
            </w:pPr>
            <w:r w:rsidRPr="00E6516F">
              <w:t>-</w:t>
            </w:r>
          </w:p>
        </w:tc>
        <w:tc>
          <w:tcPr>
            <w:tcW w:w="567" w:type="dxa"/>
            <w:shd w:val="clear" w:color="auto" w:fill="auto"/>
          </w:tcPr>
          <w:p w14:paraId="629A142E" w14:textId="77777777" w:rsidR="0071087C" w:rsidRPr="00E6516F" w:rsidDel="005E63F3" w:rsidRDefault="0071087C" w:rsidP="00174677">
            <w:pPr>
              <w:pStyle w:val="TAC"/>
            </w:pPr>
            <w:r w:rsidRPr="00E6516F">
              <w:t>1,2</w:t>
            </w:r>
          </w:p>
        </w:tc>
        <w:tc>
          <w:tcPr>
            <w:tcW w:w="892" w:type="dxa"/>
            <w:shd w:val="clear" w:color="auto" w:fill="auto"/>
          </w:tcPr>
          <w:p w14:paraId="4C0512A9" w14:textId="77777777" w:rsidR="0071087C" w:rsidRPr="00E6516F" w:rsidDel="005E63F3" w:rsidRDefault="0071087C" w:rsidP="00174677">
            <w:pPr>
              <w:pStyle w:val="TAC"/>
            </w:pPr>
            <w:r w:rsidRPr="00E6516F">
              <w:t>P</w:t>
            </w:r>
          </w:p>
        </w:tc>
      </w:tr>
      <w:tr w:rsidR="0071087C" w:rsidRPr="00E6516F" w:rsidDel="005E63F3" w14:paraId="6A032D00" w14:textId="77777777" w:rsidTr="00174677">
        <w:tc>
          <w:tcPr>
            <w:tcW w:w="648" w:type="dxa"/>
            <w:shd w:val="clear" w:color="auto" w:fill="auto"/>
          </w:tcPr>
          <w:p w14:paraId="7DFB9512" w14:textId="77777777" w:rsidR="0071087C" w:rsidRPr="00E6516F" w:rsidDel="005E63F3" w:rsidRDefault="0071087C" w:rsidP="00174677">
            <w:pPr>
              <w:pStyle w:val="TAC"/>
            </w:pPr>
            <w:r w:rsidRPr="00E6516F">
              <w:t>2-5</w:t>
            </w:r>
          </w:p>
        </w:tc>
        <w:tc>
          <w:tcPr>
            <w:tcW w:w="3969" w:type="dxa"/>
            <w:shd w:val="clear" w:color="auto" w:fill="auto"/>
          </w:tcPr>
          <w:p w14:paraId="3792CBF3" w14:textId="77777777" w:rsidR="0071087C" w:rsidRPr="00E6516F" w:rsidDel="005E63F3" w:rsidRDefault="0071087C" w:rsidP="00174677">
            <w:pPr>
              <w:pStyle w:val="TAL"/>
            </w:pPr>
            <w:r w:rsidRPr="00E6516F">
              <w:t>Void</w:t>
            </w:r>
          </w:p>
        </w:tc>
        <w:tc>
          <w:tcPr>
            <w:tcW w:w="709" w:type="dxa"/>
            <w:shd w:val="clear" w:color="auto" w:fill="auto"/>
          </w:tcPr>
          <w:p w14:paraId="15A6FF39" w14:textId="77777777" w:rsidR="0071087C" w:rsidRPr="00E6516F" w:rsidDel="005E63F3" w:rsidRDefault="0071087C" w:rsidP="00174677">
            <w:pPr>
              <w:pStyle w:val="TAC"/>
              <w:rPr>
                <w:szCs w:val="18"/>
              </w:rPr>
            </w:pPr>
            <w:r w:rsidRPr="00E6516F">
              <w:t>-</w:t>
            </w:r>
          </w:p>
        </w:tc>
        <w:tc>
          <w:tcPr>
            <w:tcW w:w="2977" w:type="dxa"/>
            <w:shd w:val="clear" w:color="auto" w:fill="auto"/>
          </w:tcPr>
          <w:p w14:paraId="4299EE4C" w14:textId="77777777" w:rsidR="0071087C" w:rsidRPr="00E6516F" w:rsidDel="005E63F3" w:rsidRDefault="0071087C" w:rsidP="00174677">
            <w:pPr>
              <w:pStyle w:val="TAL"/>
            </w:pPr>
            <w:r w:rsidRPr="00E6516F">
              <w:t>-</w:t>
            </w:r>
          </w:p>
        </w:tc>
        <w:tc>
          <w:tcPr>
            <w:tcW w:w="567" w:type="dxa"/>
            <w:shd w:val="clear" w:color="auto" w:fill="auto"/>
          </w:tcPr>
          <w:p w14:paraId="2657A31E" w14:textId="77777777" w:rsidR="0071087C" w:rsidRPr="00E6516F" w:rsidDel="005E63F3" w:rsidRDefault="0071087C" w:rsidP="00174677">
            <w:pPr>
              <w:pStyle w:val="TAC"/>
            </w:pPr>
            <w:r w:rsidRPr="00E6516F">
              <w:t>-</w:t>
            </w:r>
          </w:p>
        </w:tc>
        <w:tc>
          <w:tcPr>
            <w:tcW w:w="892" w:type="dxa"/>
            <w:shd w:val="clear" w:color="auto" w:fill="auto"/>
          </w:tcPr>
          <w:p w14:paraId="0B1970A5" w14:textId="77777777" w:rsidR="0071087C" w:rsidRPr="00E6516F" w:rsidDel="005E63F3" w:rsidRDefault="0071087C" w:rsidP="00174677">
            <w:pPr>
              <w:pStyle w:val="TAC"/>
            </w:pPr>
            <w:r w:rsidRPr="00E6516F">
              <w:t>-</w:t>
            </w:r>
          </w:p>
        </w:tc>
      </w:tr>
      <w:tr w:rsidR="0071087C" w:rsidRPr="00E6516F" w:rsidDel="005E63F3" w14:paraId="411ED54C" w14:textId="77777777" w:rsidTr="00174677">
        <w:tc>
          <w:tcPr>
            <w:tcW w:w="648" w:type="dxa"/>
            <w:shd w:val="clear" w:color="auto" w:fill="auto"/>
          </w:tcPr>
          <w:p w14:paraId="5678C285" w14:textId="77777777" w:rsidR="0071087C" w:rsidRPr="00E6516F" w:rsidDel="005E63F3" w:rsidRDefault="0071087C" w:rsidP="00174677">
            <w:pPr>
              <w:pStyle w:val="TAC"/>
            </w:pPr>
            <w:r w:rsidRPr="00E6516F">
              <w:t>6</w:t>
            </w:r>
          </w:p>
        </w:tc>
        <w:tc>
          <w:tcPr>
            <w:tcW w:w="3969" w:type="dxa"/>
            <w:shd w:val="clear" w:color="auto" w:fill="auto"/>
          </w:tcPr>
          <w:p w14:paraId="71CB4D51" w14:textId="77777777" w:rsidR="0071087C" w:rsidRPr="00E6516F" w:rsidDel="005E63F3" w:rsidRDefault="0071087C" w:rsidP="00174677">
            <w:pPr>
              <w:pStyle w:val="TAL"/>
            </w:pPr>
            <w:r w:rsidRPr="00E6516F">
              <w:t xml:space="preserve">Check: Does the UE (MCData Client) perform the procedure for CT MSRP message transfer specified in TS 36.579-1 [2] Table 5.3C.5.3-1 to </w:t>
            </w:r>
            <w:r w:rsidRPr="00E6516F">
              <w:rPr>
                <w:b/>
                <w:bCs/>
              </w:rPr>
              <w:t>receive an SDS message with disposition notification type "DELIVERY"</w:t>
            </w:r>
            <w:r w:rsidRPr="00E6516F">
              <w:t>?</w:t>
            </w:r>
          </w:p>
        </w:tc>
        <w:tc>
          <w:tcPr>
            <w:tcW w:w="709" w:type="dxa"/>
            <w:shd w:val="clear" w:color="auto" w:fill="auto"/>
          </w:tcPr>
          <w:p w14:paraId="1F6216F0" w14:textId="77777777" w:rsidR="0071087C" w:rsidRPr="00E6516F" w:rsidDel="005E63F3" w:rsidRDefault="0071087C" w:rsidP="00174677">
            <w:pPr>
              <w:pStyle w:val="TAC"/>
              <w:rPr>
                <w:szCs w:val="18"/>
              </w:rPr>
            </w:pPr>
            <w:r w:rsidRPr="00E6516F">
              <w:t>-</w:t>
            </w:r>
          </w:p>
        </w:tc>
        <w:tc>
          <w:tcPr>
            <w:tcW w:w="2977" w:type="dxa"/>
            <w:shd w:val="clear" w:color="auto" w:fill="auto"/>
          </w:tcPr>
          <w:p w14:paraId="1116A811" w14:textId="77777777" w:rsidR="0071087C" w:rsidRPr="00E6516F" w:rsidDel="005E63F3" w:rsidRDefault="0071087C" w:rsidP="00174677">
            <w:pPr>
              <w:pStyle w:val="TAL"/>
            </w:pPr>
            <w:r w:rsidRPr="00E6516F">
              <w:t>-</w:t>
            </w:r>
          </w:p>
        </w:tc>
        <w:tc>
          <w:tcPr>
            <w:tcW w:w="567" w:type="dxa"/>
            <w:shd w:val="clear" w:color="auto" w:fill="auto"/>
          </w:tcPr>
          <w:p w14:paraId="2D3A5477" w14:textId="77777777" w:rsidR="0071087C" w:rsidRPr="00E6516F" w:rsidDel="005E63F3" w:rsidRDefault="0071087C" w:rsidP="00174677">
            <w:pPr>
              <w:pStyle w:val="TAC"/>
            </w:pPr>
            <w:r w:rsidRPr="00E6516F">
              <w:t>2</w:t>
            </w:r>
          </w:p>
        </w:tc>
        <w:tc>
          <w:tcPr>
            <w:tcW w:w="892" w:type="dxa"/>
            <w:shd w:val="clear" w:color="auto" w:fill="auto"/>
          </w:tcPr>
          <w:p w14:paraId="31C72D3A" w14:textId="77777777" w:rsidR="0071087C" w:rsidRPr="00E6516F" w:rsidDel="005E63F3" w:rsidRDefault="0071087C" w:rsidP="00174677">
            <w:pPr>
              <w:pStyle w:val="TAC"/>
            </w:pPr>
            <w:r w:rsidRPr="00E6516F">
              <w:t>P</w:t>
            </w:r>
          </w:p>
        </w:tc>
      </w:tr>
      <w:tr w:rsidR="0071087C" w:rsidRPr="00E6516F" w:rsidDel="005E63F3" w14:paraId="525FEE62" w14:textId="77777777" w:rsidTr="00174677">
        <w:tc>
          <w:tcPr>
            <w:tcW w:w="648" w:type="dxa"/>
            <w:shd w:val="clear" w:color="auto" w:fill="auto"/>
          </w:tcPr>
          <w:p w14:paraId="56E9AC89" w14:textId="77777777" w:rsidR="0071087C" w:rsidRPr="00E6516F" w:rsidDel="005E63F3" w:rsidRDefault="0071087C" w:rsidP="00174677">
            <w:pPr>
              <w:pStyle w:val="TAC"/>
            </w:pPr>
            <w:r w:rsidRPr="00E6516F">
              <w:t>7</w:t>
            </w:r>
          </w:p>
        </w:tc>
        <w:tc>
          <w:tcPr>
            <w:tcW w:w="3969" w:type="dxa"/>
            <w:shd w:val="clear" w:color="auto" w:fill="auto"/>
          </w:tcPr>
          <w:p w14:paraId="5D8CDB22" w14:textId="77777777" w:rsidR="0071087C" w:rsidRPr="00E6516F" w:rsidDel="005E63F3" w:rsidRDefault="0071087C" w:rsidP="00174677">
            <w:pPr>
              <w:pStyle w:val="TAL"/>
            </w:pPr>
            <w:r w:rsidRPr="00E6516F">
              <w:t>Void</w:t>
            </w:r>
          </w:p>
        </w:tc>
        <w:tc>
          <w:tcPr>
            <w:tcW w:w="709" w:type="dxa"/>
            <w:shd w:val="clear" w:color="auto" w:fill="auto"/>
          </w:tcPr>
          <w:p w14:paraId="7FBF9F9C" w14:textId="77777777" w:rsidR="0071087C" w:rsidRPr="00E6516F" w:rsidDel="005E63F3" w:rsidRDefault="0071087C" w:rsidP="00174677">
            <w:pPr>
              <w:pStyle w:val="TAC"/>
              <w:rPr>
                <w:szCs w:val="18"/>
              </w:rPr>
            </w:pPr>
            <w:r w:rsidRPr="00E6516F">
              <w:t>-</w:t>
            </w:r>
          </w:p>
        </w:tc>
        <w:tc>
          <w:tcPr>
            <w:tcW w:w="2977" w:type="dxa"/>
            <w:shd w:val="clear" w:color="auto" w:fill="auto"/>
          </w:tcPr>
          <w:p w14:paraId="755B11F7" w14:textId="77777777" w:rsidR="0071087C" w:rsidRPr="00E6516F" w:rsidDel="005E63F3" w:rsidRDefault="0071087C" w:rsidP="00174677">
            <w:pPr>
              <w:pStyle w:val="TAL"/>
            </w:pPr>
            <w:r w:rsidRPr="00E6516F">
              <w:t>-</w:t>
            </w:r>
          </w:p>
        </w:tc>
        <w:tc>
          <w:tcPr>
            <w:tcW w:w="567" w:type="dxa"/>
            <w:shd w:val="clear" w:color="auto" w:fill="auto"/>
          </w:tcPr>
          <w:p w14:paraId="41CD18F5" w14:textId="77777777" w:rsidR="0071087C" w:rsidRPr="00E6516F" w:rsidDel="005E63F3" w:rsidRDefault="0071087C" w:rsidP="00174677">
            <w:pPr>
              <w:pStyle w:val="TAC"/>
            </w:pPr>
            <w:r w:rsidRPr="00E6516F">
              <w:t>-</w:t>
            </w:r>
          </w:p>
        </w:tc>
        <w:tc>
          <w:tcPr>
            <w:tcW w:w="892" w:type="dxa"/>
            <w:shd w:val="clear" w:color="auto" w:fill="auto"/>
          </w:tcPr>
          <w:p w14:paraId="74433BF4" w14:textId="77777777" w:rsidR="0071087C" w:rsidRPr="00E6516F" w:rsidDel="005E63F3" w:rsidRDefault="0071087C" w:rsidP="00174677">
            <w:pPr>
              <w:pStyle w:val="TAC"/>
            </w:pPr>
            <w:r w:rsidRPr="00E6516F">
              <w:t>-</w:t>
            </w:r>
          </w:p>
        </w:tc>
      </w:tr>
      <w:tr w:rsidR="0071087C" w:rsidRPr="00E6516F" w:rsidDel="005E63F3" w14:paraId="7F0FFF61" w14:textId="77777777" w:rsidTr="00174677">
        <w:tc>
          <w:tcPr>
            <w:tcW w:w="648" w:type="dxa"/>
            <w:shd w:val="clear" w:color="auto" w:fill="auto"/>
          </w:tcPr>
          <w:p w14:paraId="7898803F" w14:textId="77777777" w:rsidR="0071087C" w:rsidRPr="00E6516F" w:rsidDel="005E63F3" w:rsidRDefault="0071087C" w:rsidP="00174677">
            <w:pPr>
              <w:pStyle w:val="TAC"/>
            </w:pPr>
            <w:r w:rsidRPr="00E6516F">
              <w:t>8</w:t>
            </w:r>
          </w:p>
        </w:tc>
        <w:tc>
          <w:tcPr>
            <w:tcW w:w="3969" w:type="dxa"/>
            <w:shd w:val="clear" w:color="auto" w:fill="auto"/>
          </w:tcPr>
          <w:p w14:paraId="0D7CFBBB" w14:textId="77777777" w:rsidR="0071087C" w:rsidRPr="00E6516F" w:rsidDel="005E63F3" w:rsidRDefault="0071087C" w:rsidP="00174677">
            <w:pPr>
              <w:pStyle w:val="TAL"/>
            </w:pPr>
            <w:r w:rsidRPr="00E6516F">
              <w:t xml:space="preserve">Check: Does the UE (MCData Client) perform the procedure for </w:t>
            </w:r>
            <w:r w:rsidRPr="00E6516F">
              <w:rPr>
                <w:b/>
                <w:bCs/>
              </w:rPr>
              <w:t>CT MCData call release</w:t>
            </w:r>
            <w:r w:rsidRPr="00E6516F">
              <w:t xml:space="preserve"> specified in TS 36.579-1 [2] Table 5.3C.7.3-1?</w:t>
            </w:r>
          </w:p>
        </w:tc>
        <w:tc>
          <w:tcPr>
            <w:tcW w:w="709" w:type="dxa"/>
            <w:shd w:val="clear" w:color="auto" w:fill="auto"/>
          </w:tcPr>
          <w:p w14:paraId="0ED1FEBE" w14:textId="77777777" w:rsidR="0071087C" w:rsidRPr="00E6516F" w:rsidDel="005E63F3" w:rsidRDefault="0071087C" w:rsidP="00174677">
            <w:pPr>
              <w:pStyle w:val="TAC"/>
            </w:pPr>
            <w:r w:rsidRPr="00E6516F">
              <w:t>-</w:t>
            </w:r>
          </w:p>
        </w:tc>
        <w:tc>
          <w:tcPr>
            <w:tcW w:w="2977" w:type="dxa"/>
            <w:shd w:val="clear" w:color="auto" w:fill="auto"/>
          </w:tcPr>
          <w:p w14:paraId="29266F47" w14:textId="77777777" w:rsidR="0071087C" w:rsidRPr="00E6516F" w:rsidDel="005E63F3" w:rsidRDefault="0071087C" w:rsidP="00174677">
            <w:pPr>
              <w:pStyle w:val="TAL"/>
            </w:pPr>
            <w:r w:rsidRPr="00E6516F">
              <w:t>-</w:t>
            </w:r>
          </w:p>
        </w:tc>
        <w:tc>
          <w:tcPr>
            <w:tcW w:w="567" w:type="dxa"/>
            <w:shd w:val="clear" w:color="auto" w:fill="auto"/>
          </w:tcPr>
          <w:p w14:paraId="4287CFBC" w14:textId="77777777" w:rsidR="0071087C" w:rsidRPr="00E6516F" w:rsidDel="005E63F3" w:rsidRDefault="0071087C" w:rsidP="00174677">
            <w:pPr>
              <w:pStyle w:val="TAC"/>
            </w:pPr>
            <w:r w:rsidRPr="00E6516F">
              <w:t>3</w:t>
            </w:r>
          </w:p>
        </w:tc>
        <w:tc>
          <w:tcPr>
            <w:tcW w:w="892" w:type="dxa"/>
            <w:shd w:val="clear" w:color="auto" w:fill="auto"/>
          </w:tcPr>
          <w:p w14:paraId="6F392A13" w14:textId="77777777" w:rsidR="0071087C" w:rsidRPr="00E6516F" w:rsidDel="005E63F3" w:rsidRDefault="0071087C" w:rsidP="00174677">
            <w:pPr>
              <w:pStyle w:val="TAC"/>
            </w:pPr>
            <w:r w:rsidRPr="00E6516F">
              <w:t>P</w:t>
            </w:r>
          </w:p>
        </w:tc>
      </w:tr>
      <w:tr w:rsidR="0071087C" w:rsidRPr="00E6516F" w:rsidDel="005E63F3" w14:paraId="65F2D122" w14:textId="77777777" w:rsidTr="00174677">
        <w:tc>
          <w:tcPr>
            <w:tcW w:w="648" w:type="dxa"/>
            <w:shd w:val="clear" w:color="auto" w:fill="auto"/>
          </w:tcPr>
          <w:p w14:paraId="23C51C68" w14:textId="77777777" w:rsidR="0071087C" w:rsidRPr="00E6516F" w:rsidDel="005E63F3" w:rsidRDefault="0071087C" w:rsidP="00174677">
            <w:pPr>
              <w:pStyle w:val="TAC"/>
            </w:pPr>
            <w:r w:rsidRPr="00E6516F">
              <w:t>9-10</w:t>
            </w:r>
          </w:p>
        </w:tc>
        <w:tc>
          <w:tcPr>
            <w:tcW w:w="3969" w:type="dxa"/>
            <w:shd w:val="clear" w:color="auto" w:fill="auto"/>
          </w:tcPr>
          <w:p w14:paraId="5BDF9879" w14:textId="77777777" w:rsidR="0071087C" w:rsidRPr="00E6516F" w:rsidDel="005E63F3" w:rsidRDefault="0071087C" w:rsidP="00174677">
            <w:pPr>
              <w:pStyle w:val="TAL"/>
            </w:pPr>
            <w:r w:rsidRPr="00E6516F">
              <w:t>Void</w:t>
            </w:r>
          </w:p>
        </w:tc>
        <w:tc>
          <w:tcPr>
            <w:tcW w:w="709" w:type="dxa"/>
            <w:shd w:val="clear" w:color="auto" w:fill="auto"/>
          </w:tcPr>
          <w:p w14:paraId="2BE939DE" w14:textId="77777777" w:rsidR="0071087C" w:rsidRPr="00E6516F" w:rsidDel="005E63F3" w:rsidRDefault="0071087C" w:rsidP="00174677">
            <w:pPr>
              <w:pStyle w:val="TAC"/>
            </w:pPr>
            <w:r w:rsidRPr="00E6516F">
              <w:t>-</w:t>
            </w:r>
          </w:p>
        </w:tc>
        <w:tc>
          <w:tcPr>
            <w:tcW w:w="2977" w:type="dxa"/>
            <w:shd w:val="clear" w:color="auto" w:fill="auto"/>
          </w:tcPr>
          <w:p w14:paraId="2D5DC04F" w14:textId="77777777" w:rsidR="0071087C" w:rsidRPr="00E6516F" w:rsidDel="005E63F3" w:rsidRDefault="0071087C" w:rsidP="00174677">
            <w:pPr>
              <w:pStyle w:val="TAL"/>
            </w:pPr>
            <w:r w:rsidRPr="00E6516F">
              <w:t>-</w:t>
            </w:r>
          </w:p>
        </w:tc>
        <w:tc>
          <w:tcPr>
            <w:tcW w:w="567" w:type="dxa"/>
            <w:shd w:val="clear" w:color="auto" w:fill="auto"/>
          </w:tcPr>
          <w:p w14:paraId="00A75532" w14:textId="77777777" w:rsidR="0071087C" w:rsidRPr="00E6516F" w:rsidDel="005E63F3" w:rsidRDefault="0071087C" w:rsidP="00174677">
            <w:pPr>
              <w:pStyle w:val="TAC"/>
            </w:pPr>
            <w:r w:rsidRPr="00E6516F">
              <w:t>-</w:t>
            </w:r>
          </w:p>
        </w:tc>
        <w:tc>
          <w:tcPr>
            <w:tcW w:w="892" w:type="dxa"/>
            <w:shd w:val="clear" w:color="auto" w:fill="auto"/>
          </w:tcPr>
          <w:p w14:paraId="2E7BFF03" w14:textId="77777777" w:rsidR="0071087C" w:rsidRPr="00E6516F" w:rsidDel="005E63F3" w:rsidRDefault="0071087C" w:rsidP="00174677">
            <w:pPr>
              <w:pStyle w:val="TAC"/>
            </w:pPr>
            <w:r w:rsidRPr="00E6516F">
              <w:t>-</w:t>
            </w:r>
          </w:p>
        </w:tc>
      </w:tr>
      <w:tr w:rsidR="0071087C" w:rsidRPr="00E6516F" w:rsidDel="005E63F3" w14:paraId="2C071B62" w14:textId="77777777" w:rsidTr="00174677">
        <w:tc>
          <w:tcPr>
            <w:tcW w:w="648" w:type="dxa"/>
            <w:shd w:val="clear" w:color="auto" w:fill="auto"/>
          </w:tcPr>
          <w:p w14:paraId="2531938B" w14:textId="77777777" w:rsidR="0071087C" w:rsidRPr="00E6516F" w:rsidDel="005E63F3" w:rsidRDefault="0071087C" w:rsidP="00174677">
            <w:pPr>
              <w:pStyle w:val="TAC"/>
            </w:pPr>
            <w:r w:rsidRPr="00E6516F">
              <w:t>11</w:t>
            </w:r>
          </w:p>
        </w:tc>
        <w:tc>
          <w:tcPr>
            <w:tcW w:w="3969" w:type="dxa"/>
            <w:shd w:val="clear" w:color="auto" w:fill="auto"/>
          </w:tcPr>
          <w:p w14:paraId="79F5FFFA" w14:textId="77777777" w:rsidR="0071087C" w:rsidRPr="00E6516F" w:rsidDel="005E63F3" w:rsidRDefault="0071087C" w:rsidP="00174677">
            <w:pPr>
              <w:pStyle w:val="TAL"/>
            </w:pPr>
            <w:r w:rsidRPr="00E6516F">
              <w:t xml:space="preserve">Check: Does the UE (MCData Client) perform the procedure for CO SDS or FD message transfer using signalling plane specified in TS 36.579-1 [2] Table 5.3C.1.3-1 to </w:t>
            </w:r>
            <w:r w:rsidRPr="00E6516F">
              <w:rPr>
                <w:b/>
                <w:bCs/>
              </w:rPr>
              <w:t>send a disposition notification of "DELIVERED"</w:t>
            </w:r>
            <w:r w:rsidRPr="00E6516F">
              <w:t>?</w:t>
            </w:r>
          </w:p>
        </w:tc>
        <w:tc>
          <w:tcPr>
            <w:tcW w:w="709" w:type="dxa"/>
            <w:shd w:val="clear" w:color="auto" w:fill="auto"/>
          </w:tcPr>
          <w:p w14:paraId="6D6A1AC5" w14:textId="77777777" w:rsidR="0071087C" w:rsidRPr="00E6516F" w:rsidDel="005E63F3" w:rsidRDefault="0071087C" w:rsidP="00174677">
            <w:pPr>
              <w:pStyle w:val="TAC"/>
            </w:pPr>
            <w:r w:rsidRPr="00E6516F">
              <w:rPr>
                <w:szCs w:val="18"/>
              </w:rPr>
              <w:t>-</w:t>
            </w:r>
          </w:p>
        </w:tc>
        <w:tc>
          <w:tcPr>
            <w:tcW w:w="2977" w:type="dxa"/>
            <w:shd w:val="clear" w:color="auto" w:fill="auto"/>
          </w:tcPr>
          <w:p w14:paraId="1A91E8A3" w14:textId="77777777" w:rsidR="0071087C" w:rsidRPr="00E6516F" w:rsidDel="005E63F3" w:rsidRDefault="0071087C" w:rsidP="00174677">
            <w:pPr>
              <w:pStyle w:val="TAL"/>
            </w:pPr>
            <w:r w:rsidRPr="00E6516F">
              <w:t>-</w:t>
            </w:r>
          </w:p>
        </w:tc>
        <w:tc>
          <w:tcPr>
            <w:tcW w:w="567" w:type="dxa"/>
            <w:shd w:val="clear" w:color="auto" w:fill="auto"/>
          </w:tcPr>
          <w:p w14:paraId="6A966C6F" w14:textId="77777777" w:rsidR="0071087C" w:rsidRPr="00E6516F" w:rsidDel="005E63F3" w:rsidRDefault="0071087C" w:rsidP="00174677">
            <w:pPr>
              <w:pStyle w:val="TAC"/>
            </w:pPr>
            <w:r w:rsidRPr="00E6516F">
              <w:t>2</w:t>
            </w:r>
          </w:p>
        </w:tc>
        <w:tc>
          <w:tcPr>
            <w:tcW w:w="892" w:type="dxa"/>
            <w:shd w:val="clear" w:color="auto" w:fill="auto"/>
          </w:tcPr>
          <w:p w14:paraId="27CAD982" w14:textId="77777777" w:rsidR="0071087C" w:rsidRPr="00E6516F" w:rsidDel="005E63F3" w:rsidRDefault="0071087C" w:rsidP="00174677">
            <w:pPr>
              <w:pStyle w:val="TAC"/>
            </w:pPr>
            <w:r w:rsidRPr="00E6516F">
              <w:t>P</w:t>
            </w:r>
          </w:p>
        </w:tc>
      </w:tr>
      <w:tr w:rsidR="0071087C" w:rsidRPr="00E6516F" w:rsidDel="005E63F3" w14:paraId="76017ADE" w14:textId="77777777" w:rsidTr="00174677">
        <w:tc>
          <w:tcPr>
            <w:tcW w:w="648" w:type="dxa"/>
            <w:shd w:val="clear" w:color="auto" w:fill="auto"/>
          </w:tcPr>
          <w:p w14:paraId="27B23933" w14:textId="77777777" w:rsidR="0071087C" w:rsidRPr="00E6516F" w:rsidDel="005E63F3" w:rsidRDefault="0071087C" w:rsidP="00174677">
            <w:pPr>
              <w:pStyle w:val="TAC"/>
            </w:pPr>
            <w:r w:rsidRPr="00E6516F">
              <w:t>12</w:t>
            </w:r>
          </w:p>
        </w:tc>
        <w:tc>
          <w:tcPr>
            <w:tcW w:w="3969" w:type="dxa"/>
            <w:shd w:val="clear" w:color="auto" w:fill="auto"/>
          </w:tcPr>
          <w:p w14:paraId="7B490EA6" w14:textId="77777777" w:rsidR="0071087C" w:rsidRPr="00E6516F" w:rsidDel="005E63F3" w:rsidRDefault="0071087C" w:rsidP="00174677">
            <w:pPr>
              <w:pStyle w:val="TAL"/>
            </w:pPr>
            <w:r w:rsidRPr="00E6516F">
              <w:t>Check: Does the UE (</w:t>
            </w:r>
            <w:r w:rsidRPr="00E6516F">
              <w:rPr>
                <w:lang w:eastAsia="ko-KR"/>
              </w:rPr>
              <w:t xml:space="preserve">MCData Client) </w:t>
            </w:r>
            <w:r w:rsidRPr="00E6516F">
              <w:rPr>
                <w:rFonts w:eastAsia="Malgun Gothic"/>
              </w:rPr>
              <w:t>render the contents of the Payload IE to the MCData User? (NOTE 1)</w:t>
            </w:r>
          </w:p>
        </w:tc>
        <w:tc>
          <w:tcPr>
            <w:tcW w:w="709" w:type="dxa"/>
            <w:shd w:val="clear" w:color="auto" w:fill="auto"/>
          </w:tcPr>
          <w:p w14:paraId="3CC3EE31" w14:textId="77777777" w:rsidR="0071087C" w:rsidRPr="00E6516F" w:rsidDel="005E63F3" w:rsidRDefault="0071087C" w:rsidP="00174677">
            <w:pPr>
              <w:pStyle w:val="TAC"/>
            </w:pPr>
            <w:r w:rsidRPr="00E6516F">
              <w:t>-</w:t>
            </w:r>
          </w:p>
        </w:tc>
        <w:tc>
          <w:tcPr>
            <w:tcW w:w="2977" w:type="dxa"/>
            <w:shd w:val="clear" w:color="auto" w:fill="auto"/>
          </w:tcPr>
          <w:p w14:paraId="43959941" w14:textId="77777777" w:rsidR="0071087C" w:rsidRPr="00E6516F" w:rsidDel="005E63F3" w:rsidRDefault="0071087C" w:rsidP="00174677">
            <w:pPr>
              <w:pStyle w:val="TAL"/>
            </w:pPr>
            <w:r w:rsidRPr="00E6516F">
              <w:t>-</w:t>
            </w:r>
          </w:p>
        </w:tc>
        <w:tc>
          <w:tcPr>
            <w:tcW w:w="567" w:type="dxa"/>
            <w:shd w:val="clear" w:color="auto" w:fill="auto"/>
          </w:tcPr>
          <w:p w14:paraId="5D252914" w14:textId="77777777" w:rsidR="0071087C" w:rsidRPr="00E6516F" w:rsidDel="005E63F3" w:rsidRDefault="0071087C" w:rsidP="00174677">
            <w:pPr>
              <w:pStyle w:val="TAC"/>
            </w:pPr>
            <w:r w:rsidRPr="00E6516F">
              <w:t>2</w:t>
            </w:r>
          </w:p>
        </w:tc>
        <w:tc>
          <w:tcPr>
            <w:tcW w:w="892" w:type="dxa"/>
            <w:shd w:val="clear" w:color="auto" w:fill="auto"/>
          </w:tcPr>
          <w:p w14:paraId="75A5D5A1" w14:textId="77777777" w:rsidR="0071087C" w:rsidRPr="00E6516F" w:rsidDel="005E63F3" w:rsidRDefault="0071087C" w:rsidP="00174677">
            <w:pPr>
              <w:pStyle w:val="TAC"/>
            </w:pPr>
            <w:r w:rsidRPr="00E6516F">
              <w:t>P</w:t>
            </w:r>
          </w:p>
        </w:tc>
      </w:tr>
      <w:tr w:rsidR="0071087C" w:rsidRPr="00E6516F" w14:paraId="1ECA69E0" w14:textId="77777777" w:rsidTr="00174677">
        <w:tc>
          <w:tcPr>
            <w:tcW w:w="9762" w:type="dxa"/>
            <w:gridSpan w:val="6"/>
            <w:shd w:val="clear" w:color="auto" w:fill="auto"/>
          </w:tcPr>
          <w:p w14:paraId="31D3A0BE" w14:textId="77777777" w:rsidR="0071087C" w:rsidRPr="00E6516F" w:rsidRDefault="0071087C" w:rsidP="00174677">
            <w:pPr>
              <w:pStyle w:val="TAN"/>
            </w:pPr>
            <w:r w:rsidRPr="00E6516F">
              <w:t>NOTE 1:</w:t>
            </w:r>
            <w:r w:rsidRPr="00E6516F">
              <w:tab/>
              <w:t>This is expected to be done via a suitable implementation dependent MMI.</w:t>
            </w:r>
          </w:p>
        </w:tc>
      </w:tr>
    </w:tbl>
    <w:p w14:paraId="564C697A" w14:textId="77777777" w:rsidR="0071087C" w:rsidRPr="00E6516F" w:rsidRDefault="0071087C" w:rsidP="0071087C"/>
    <w:p w14:paraId="4C774283" w14:textId="77777777" w:rsidR="0071087C" w:rsidRPr="00E6516F" w:rsidRDefault="0071087C" w:rsidP="0071087C">
      <w:pPr>
        <w:pStyle w:val="H6"/>
      </w:pPr>
      <w:bookmarkStart w:id="582" w:name="_Toc52782351"/>
      <w:bookmarkStart w:id="583" w:name="_Toc52782962"/>
      <w:bookmarkStart w:id="584" w:name="_Toc59042831"/>
      <w:r w:rsidRPr="00E6516F">
        <w:t>6.1.6.3.3</w:t>
      </w:r>
      <w:r w:rsidRPr="00E6516F">
        <w:tab/>
        <w:t>Specific message contents</w:t>
      </w:r>
      <w:bookmarkEnd w:id="582"/>
      <w:bookmarkEnd w:id="583"/>
      <w:bookmarkEnd w:id="584"/>
    </w:p>
    <w:p w14:paraId="163F8996" w14:textId="131D43EF" w:rsidR="0071087C" w:rsidRPr="00E6516F" w:rsidRDefault="0071087C" w:rsidP="0071087C">
      <w:pPr>
        <w:pStyle w:val="TH"/>
      </w:pPr>
      <w:bookmarkStart w:id="585" w:name="_Toc25610657"/>
      <w:r w:rsidRPr="00E6516F">
        <w:t>Table 6.1.6.3.3-1: SIP INVITE (step 1, Table 6.1.6.3.2-1;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4A693AD4" w14:textId="77777777" w:rsidTr="00174677">
        <w:trPr>
          <w:cantSplit/>
        </w:trPr>
        <w:tc>
          <w:tcPr>
            <w:tcW w:w="9639" w:type="dxa"/>
            <w:gridSpan w:val="5"/>
          </w:tcPr>
          <w:p w14:paraId="1E8E0BD9" w14:textId="16E583C3" w:rsidR="0071087C" w:rsidRPr="00E6516F" w:rsidRDefault="0071087C" w:rsidP="00174677">
            <w:pPr>
              <w:pStyle w:val="TAL"/>
              <w:rPr>
                <w:rFonts w:cs="Arial"/>
                <w:szCs w:val="18"/>
              </w:rPr>
            </w:pPr>
            <w:r w:rsidRPr="00E6516F">
              <w:rPr>
                <w:rFonts w:cs="Arial"/>
                <w:szCs w:val="18"/>
              </w:rPr>
              <w:t>Derivation Path: TS 36.579-1 [2], Table 5.5.2.5.2-1, condition MCDATA_SDS</w:t>
            </w:r>
          </w:p>
        </w:tc>
      </w:tr>
      <w:tr w:rsidR="0071087C" w:rsidRPr="00E6516F" w14:paraId="242A501D" w14:textId="77777777" w:rsidTr="00174677">
        <w:tc>
          <w:tcPr>
            <w:tcW w:w="2835" w:type="dxa"/>
          </w:tcPr>
          <w:p w14:paraId="4202BD4B" w14:textId="77777777" w:rsidR="0071087C" w:rsidRPr="00E6516F" w:rsidRDefault="0071087C" w:rsidP="00174677">
            <w:pPr>
              <w:pStyle w:val="TAH"/>
              <w:rPr>
                <w:bCs/>
              </w:rPr>
            </w:pPr>
            <w:r w:rsidRPr="00E6516F">
              <w:rPr>
                <w:bCs/>
              </w:rPr>
              <w:t>Information Element</w:t>
            </w:r>
          </w:p>
        </w:tc>
        <w:tc>
          <w:tcPr>
            <w:tcW w:w="2126" w:type="dxa"/>
          </w:tcPr>
          <w:p w14:paraId="7E24BDC2"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6290C1AC" w14:textId="77777777" w:rsidR="0071087C" w:rsidRPr="00E6516F" w:rsidRDefault="0071087C" w:rsidP="00174677">
            <w:pPr>
              <w:pStyle w:val="TAH"/>
              <w:rPr>
                <w:bCs/>
              </w:rPr>
            </w:pPr>
            <w:r w:rsidRPr="00E6516F">
              <w:rPr>
                <w:bCs/>
              </w:rPr>
              <w:t>Comment</w:t>
            </w:r>
          </w:p>
        </w:tc>
        <w:tc>
          <w:tcPr>
            <w:tcW w:w="1418" w:type="dxa"/>
          </w:tcPr>
          <w:p w14:paraId="6662C99C" w14:textId="77777777" w:rsidR="0071087C" w:rsidRPr="00E6516F" w:rsidRDefault="0071087C" w:rsidP="00174677">
            <w:pPr>
              <w:pStyle w:val="TAH"/>
              <w:rPr>
                <w:bCs/>
              </w:rPr>
            </w:pPr>
            <w:r w:rsidRPr="00E6516F">
              <w:rPr>
                <w:bCs/>
              </w:rPr>
              <w:t>Reference</w:t>
            </w:r>
          </w:p>
        </w:tc>
        <w:tc>
          <w:tcPr>
            <w:tcW w:w="1134" w:type="dxa"/>
          </w:tcPr>
          <w:p w14:paraId="76DD559D" w14:textId="77777777" w:rsidR="0071087C" w:rsidRPr="00E6516F" w:rsidRDefault="0071087C" w:rsidP="00174677">
            <w:pPr>
              <w:pStyle w:val="TAH"/>
              <w:rPr>
                <w:bCs/>
              </w:rPr>
            </w:pPr>
            <w:r w:rsidRPr="00E6516F">
              <w:rPr>
                <w:bCs/>
              </w:rPr>
              <w:t>Condition</w:t>
            </w:r>
          </w:p>
        </w:tc>
      </w:tr>
      <w:tr w:rsidR="0071087C" w:rsidRPr="00E6516F" w14:paraId="4DFE341D" w14:textId="77777777" w:rsidTr="00174677">
        <w:tc>
          <w:tcPr>
            <w:tcW w:w="2835" w:type="dxa"/>
            <w:vAlign w:val="center"/>
          </w:tcPr>
          <w:p w14:paraId="7EAE3E0F" w14:textId="77777777" w:rsidR="0071087C" w:rsidRPr="00E6516F" w:rsidRDefault="0071087C" w:rsidP="00174677">
            <w:pPr>
              <w:pStyle w:val="TAL"/>
              <w:rPr>
                <w:b/>
                <w:bCs/>
              </w:rPr>
            </w:pPr>
            <w:r w:rsidRPr="00E6516F">
              <w:rPr>
                <w:b/>
                <w:bCs/>
              </w:rPr>
              <w:t>Message-body</w:t>
            </w:r>
          </w:p>
        </w:tc>
        <w:tc>
          <w:tcPr>
            <w:tcW w:w="2126" w:type="dxa"/>
          </w:tcPr>
          <w:p w14:paraId="7D8FBD7B" w14:textId="77777777" w:rsidR="0071087C" w:rsidRPr="00E6516F" w:rsidRDefault="0071087C" w:rsidP="00174677">
            <w:pPr>
              <w:pStyle w:val="TAL"/>
              <w:rPr>
                <w:iCs/>
              </w:rPr>
            </w:pPr>
          </w:p>
        </w:tc>
        <w:tc>
          <w:tcPr>
            <w:tcW w:w="2126" w:type="dxa"/>
            <w:tcBorders>
              <w:bottom w:val="single" w:sz="4" w:space="0" w:color="auto"/>
            </w:tcBorders>
          </w:tcPr>
          <w:p w14:paraId="0E651797" w14:textId="77777777" w:rsidR="0071087C" w:rsidRPr="00E6516F" w:rsidRDefault="0071087C" w:rsidP="00174677">
            <w:pPr>
              <w:pStyle w:val="TAL"/>
            </w:pPr>
          </w:p>
        </w:tc>
        <w:tc>
          <w:tcPr>
            <w:tcW w:w="1418" w:type="dxa"/>
          </w:tcPr>
          <w:p w14:paraId="5746B1BA" w14:textId="77777777" w:rsidR="0071087C" w:rsidRPr="00E6516F" w:rsidRDefault="0071087C" w:rsidP="00174677">
            <w:pPr>
              <w:pStyle w:val="TAL"/>
            </w:pPr>
          </w:p>
        </w:tc>
        <w:tc>
          <w:tcPr>
            <w:tcW w:w="1134" w:type="dxa"/>
            <w:vAlign w:val="bottom"/>
          </w:tcPr>
          <w:p w14:paraId="4E1D1D69" w14:textId="77777777" w:rsidR="0071087C" w:rsidRPr="00E6516F" w:rsidRDefault="0071087C" w:rsidP="00174677">
            <w:pPr>
              <w:pStyle w:val="TAL"/>
            </w:pPr>
          </w:p>
        </w:tc>
      </w:tr>
      <w:tr w:rsidR="0071087C" w:rsidRPr="00E6516F" w14:paraId="40987A6A" w14:textId="77777777" w:rsidTr="00174677">
        <w:tc>
          <w:tcPr>
            <w:tcW w:w="2835" w:type="dxa"/>
            <w:vAlign w:val="center"/>
          </w:tcPr>
          <w:p w14:paraId="2C2216C0" w14:textId="77777777" w:rsidR="0071087C" w:rsidRPr="00E6516F" w:rsidRDefault="0071087C" w:rsidP="00174677">
            <w:pPr>
              <w:pStyle w:val="TAL"/>
            </w:pPr>
            <w:r w:rsidRPr="00E6516F">
              <w:t xml:space="preserve">  MIME body part</w:t>
            </w:r>
          </w:p>
        </w:tc>
        <w:tc>
          <w:tcPr>
            <w:tcW w:w="2126" w:type="dxa"/>
          </w:tcPr>
          <w:p w14:paraId="32CF91E7" w14:textId="77777777" w:rsidR="0071087C" w:rsidRPr="00E6516F" w:rsidRDefault="0071087C" w:rsidP="00174677">
            <w:pPr>
              <w:pStyle w:val="TAL"/>
              <w:rPr>
                <w:iCs/>
              </w:rPr>
            </w:pPr>
          </w:p>
        </w:tc>
        <w:tc>
          <w:tcPr>
            <w:tcW w:w="2126" w:type="dxa"/>
            <w:tcBorders>
              <w:bottom w:val="single" w:sz="4" w:space="0" w:color="auto"/>
            </w:tcBorders>
          </w:tcPr>
          <w:p w14:paraId="601D0FB3" w14:textId="77777777" w:rsidR="0071087C" w:rsidRPr="00E6516F" w:rsidRDefault="0071087C" w:rsidP="00174677">
            <w:pPr>
              <w:pStyle w:val="TAL"/>
              <w:rPr>
                <w:b/>
              </w:rPr>
            </w:pPr>
            <w:r w:rsidRPr="00E6516F">
              <w:rPr>
                <w:b/>
              </w:rPr>
              <w:t>SDP message</w:t>
            </w:r>
          </w:p>
        </w:tc>
        <w:tc>
          <w:tcPr>
            <w:tcW w:w="1418" w:type="dxa"/>
          </w:tcPr>
          <w:p w14:paraId="55F03C7D" w14:textId="77777777" w:rsidR="0071087C" w:rsidRPr="00E6516F" w:rsidRDefault="0071087C" w:rsidP="00174677">
            <w:pPr>
              <w:pStyle w:val="TAL"/>
            </w:pPr>
          </w:p>
        </w:tc>
        <w:tc>
          <w:tcPr>
            <w:tcW w:w="1134" w:type="dxa"/>
            <w:vAlign w:val="bottom"/>
          </w:tcPr>
          <w:p w14:paraId="7C4D67EA" w14:textId="77777777" w:rsidR="0071087C" w:rsidRPr="00E6516F" w:rsidRDefault="0071087C" w:rsidP="00174677">
            <w:pPr>
              <w:pStyle w:val="TAL"/>
            </w:pPr>
          </w:p>
        </w:tc>
      </w:tr>
      <w:tr w:rsidR="0071087C" w:rsidRPr="00E6516F" w14:paraId="2E2548B8" w14:textId="77777777" w:rsidTr="00174677">
        <w:tc>
          <w:tcPr>
            <w:tcW w:w="2835" w:type="dxa"/>
          </w:tcPr>
          <w:p w14:paraId="349CF878" w14:textId="77777777" w:rsidR="0071087C" w:rsidRPr="00E6516F" w:rsidRDefault="0071087C" w:rsidP="00174677">
            <w:pPr>
              <w:pStyle w:val="TAL"/>
            </w:pPr>
            <w:r w:rsidRPr="00E6516F">
              <w:t xml:space="preserve">    MIME-part-body</w:t>
            </w:r>
          </w:p>
        </w:tc>
        <w:tc>
          <w:tcPr>
            <w:tcW w:w="2126" w:type="dxa"/>
          </w:tcPr>
          <w:p w14:paraId="04F4E3C5" w14:textId="7DFC9A64" w:rsidR="0071087C" w:rsidRPr="00E6516F" w:rsidRDefault="0071087C" w:rsidP="00174677">
            <w:pPr>
              <w:pStyle w:val="TAL"/>
              <w:rPr>
                <w:iCs/>
              </w:rPr>
            </w:pPr>
            <w:r w:rsidRPr="00E6516F">
              <w:t>SDP message as described in Table 6.1.6.3.3-2</w:t>
            </w:r>
          </w:p>
        </w:tc>
        <w:tc>
          <w:tcPr>
            <w:tcW w:w="2126" w:type="dxa"/>
            <w:tcBorders>
              <w:bottom w:val="single" w:sz="4" w:space="0" w:color="auto"/>
            </w:tcBorders>
          </w:tcPr>
          <w:p w14:paraId="41D2BDAE" w14:textId="77777777" w:rsidR="0071087C" w:rsidRPr="00E6516F" w:rsidRDefault="0071087C" w:rsidP="00174677">
            <w:pPr>
              <w:pStyle w:val="TAL"/>
              <w:rPr>
                <w:bCs/>
              </w:rPr>
            </w:pPr>
          </w:p>
        </w:tc>
        <w:tc>
          <w:tcPr>
            <w:tcW w:w="1418" w:type="dxa"/>
          </w:tcPr>
          <w:p w14:paraId="4CC39021" w14:textId="77777777" w:rsidR="0071087C" w:rsidRPr="00E6516F" w:rsidRDefault="0071087C" w:rsidP="00174677">
            <w:pPr>
              <w:pStyle w:val="TAL"/>
            </w:pPr>
          </w:p>
        </w:tc>
        <w:tc>
          <w:tcPr>
            <w:tcW w:w="1134" w:type="dxa"/>
          </w:tcPr>
          <w:p w14:paraId="057D2C9D" w14:textId="77777777" w:rsidR="0071087C" w:rsidRPr="00E6516F" w:rsidRDefault="0071087C" w:rsidP="00174677">
            <w:pPr>
              <w:pStyle w:val="TAL"/>
            </w:pPr>
          </w:p>
        </w:tc>
      </w:tr>
      <w:tr w:rsidR="0071087C" w:rsidRPr="00E6516F" w14:paraId="62C7B177" w14:textId="77777777" w:rsidTr="00174677">
        <w:tc>
          <w:tcPr>
            <w:tcW w:w="2835" w:type="dxa"/>
            <w:vAlign w:val="center"/>
          </w:tcPr>
          <w:p w14:paraId="676391D5" w14:textId="77777777" w:rsidR="0071087C" w:rsidRPr="00E6516F" w:rsidRDefault="0071087C" w:rsidP="00174677">
            <w:pPr>
              <w:pStyle w:val="TAL"/>
              <w:rPr>
                <w:b/>
                <w:bCs/>
              </w:rPr>
            </w:pPr>
            <w:r w:rsidRPr="00E6516F">
              <w:t xml:space="preserve">  MIME body part</w:t>
            </w:r>
          </w:p>
        </w:tc>
        <w:tc>
          <w:tcPr>
            <w:tcW w:w="2126" w:type="dxa"/>
            <w:vAlign w:val="center"/>
          </w:tcPr>
          <w:p w14:paraId="71DE9428" w14:textId="77777777" w:rsidR="0071087C" w:rsidRPr="00E6516F" w:rsidRDefault="0071087C" w:rsidP="00174677">
            <w:pPr>
              <w:pStyle w:val="TAL"/>
              <w:rPr>
                <w:iCs/>
              </w:rPr>
            </w:pPr>
          </w:p>
        </w:tc>
        <w:tc>
          <w:tcPr>
            <w:tcW w:w="2126" w:type="dxa"/>
            <w:tcBorders>
              <w:bottom w:val="single" w:sz="4" w:space="0" w:color="auto"/>
            </w:tcBorders>
          </w:tcPr>
          <w:p w14:paraId="02E6C56F" w14:textId="5EBBE444" w:rsidR="0071087C" w:rsidRPr="00E6516F" w:rsidRDefault="0071087C" w:rsidP="00174677">
            <w:pPr>
              <w:pStyle w:val="TAL"/>
              <w:rPr>
                <w:b/>
              </w:rPr>
            </w:pPr>
            <w:r w:rsidRPr="00E6516F">
              <w:rPr>
                <w:b/>
              </w:rPr>
              <w:t>MCData-Info</w:t>
            </w:r>
          </w:p>
        </w:tc>
        <w:tc>
          <w:tcPr>
            <w:tcW w:w="1418" w:type="dxa"/>
          </w:tcPr>
          <w:p w14:paraId="6A30F363" w14:textId="77777777" w:rsidR="0071087C" w:rsidRPr="00E6516F" w:rsidRDefault="0071087C" w:rsidP="00174677">
            <w:pPr>
              <w:pStyle w:val="TAL"/>
            </w:pPr>
          </w:p>
        </w:tc>
        <w:tc>
          <w:tcPr>
            <w:tcW w:w="1134" w:type="dxa"/>
          </w:tcPr>
          <w:p w14:paraId="72F6026B" w14:textId="77777777" w:rsidR="0071087C" w:rsidRPr="00E6516F" w:rsidRDefault="0071087C" w:rsidP="00174677">
            <w:pPr>
              <w:pStyle w:val="TAL"/>
            </w:pPr>
          </w:p>
        </w:tc>
      </w:tr>
      <w:tr w:rsidR="0071087C" w:rsidRPr="00E6516F" w14:paraId="20A720CE" w14:textId="77777777" w:rsidTr="00174677">
        <w:tc>
          <w:tcPr>
            <w:tcW w:w="2835" w:type="dxa"/>
          </w:tcPr>
          <w:p w14:paraId="21EFFFF8" w14:textId="77777777" w:rsidR="0071087C" w:rsidRPr="00E6516F" w:rsidRDefault="0071087C" w:rsidP="00174677">
            <w:pPr>
              <w:pStyle w:val="TAL"/>
              <w:tabs>
                <w:tab w:val="left" w:pos="754"/>
              </w:tabs>
              <w:rPr>
                <w:b/>
                <w:bCs/>
              </w:rPr>
            </w:pPr>
            <w:r w:rsidRPr="00E6516F">
              <w:t xml:space="preserve">    MIME-part-body</w:t>
            </w:r>
          </w:p>
        </w:tc>
        <w:tc>
          <w:tcPr>
            <w:tcW w:w="2126" w:type="dxa"/>
          </w:tcPr>
          <w:p w14:paraId="0F3B897D" w14:textId="77777777" w:rsidR="0071087C" w:rsidRPr="00E6516F" w:rsidRDefault="0071087C" w:rsidP="00174677">
            <w:pPr>
              <w:pStyle w:val="TAL"/>
              <w:rPr>
                <w:iCs/>
              </w:rPr>
            </w:pPr>
            <w:r w:rsidRPr="00E6516F">
              <w:t>MCData-Info as described in Table 6.1.6.3.3-3</w:t>
            </w:r>
          </w:p>
        </w:tc>
        <w:tc>
          <w:tcPr>
            <w:tcW w:w="2126" w:type="dxa"/>
            <w:tcBorders>
              <w:bottom w:val="single" w:sz="4" w:space="0" w:color="auto"/>
            </w:tcBorders>
          </w:tcPr>
          <w:p w14:paraId="7A164351" w14:textId="77777777" w:rsidR="0071087C" w:rsidRPr="00E6516F" w:rsidRDefault="0071087C" w:rsidP="00174677">
            <w:pPr>
              <w:pStyle w:val="TAL"/>
              <w:rPr>
                <w:bCs/>
              </w:rPr>
            </w:pPr>
          </w:p>
        </w:tc>
        <w:tc>
          <w:tcPr>
            <w:tcW w:w="1418" w:type="dxa"/>
          </w:tcPr>
          <w:p w14:paraId="4321827F" w14:textId="77777777" w:rsidR="0071087C" w:rsidRPr="00E6516F" w:rsidRDefault="0071087C" w:rsidP="00174677">
            <w:pPr>
              <w:pStyle w:val="TAL"/>
            </w:pPr>
          </w:p>
        </w:tc>
        <w:tc>
          <w:tcPr>
            <w:tcW w:w="1134" w:type="dxa"/>
          </w:tcPr>
          <w:p w14:paraId="77981694" w14:textId="77777777" w:rsidR="0071087C" w:rsidRPr="00E6516F" w:rsidRDefault="0071087C" w:rsidP="00174677">
            <w:pPr>
              <w:pStyle w:val="TAL"/>
            </w:pPr>
          </w:p>
        </w:tc>
      </w:tr>
    </w:tbl>
    <w:p w14:paraId="18450B64" w14:textId="77777777" w:rsidR="0071087C" w:rsidRPr="00E6516F" w:rsidRDefault="0071087C" w:rsidP="0071087C"/>
    <w:p w14:paraId="2BD2AF41" w14:textId="77777777" w:rsidR="0071087C" w:rsidRPr="00E6516F" w:rsidRDefault="0071087C" w:rsidP="0071087C">
      <w:pPr>
        <w:pStyle w:val="TH"/>
      </w:pPr>
      <w:r w:rsidRPr="00E6516F">
        <w:t>Table 6.1.6.3.3-2: SDP for SIP INVITE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50A65DF6" w14:textId="77777777" w:rsidTr="00174677">
        <w:trPr>
          <w:cantSplit/>
        </w:trPr>
        <w:tc>
          <w:tcPr>
            <w:tcW w:w="9639" w:type="dxa"/>
          </w:tcPr>
          <w:p w14:paraId="4C9A25BB"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5.5.3.1.2-3</w:t>
            </w:r>
            <w:r w:rsidRPr="00E6516F">
              <w:rPr>
                <w:rFonts w:cs="Arial"/>
                <w:szCs w:val="18"/>
              </w:rPr>
              <w:t>, condition MCDATA_SDS, SDP_OFFER, MCD_1to1</w:t>
            </w:r>
          </w:p>
        </w:tc>
      </w:tr>
    </w:tbl>
    <w:p w14:paraId="196F76D8" w14:textId="77777777" w:rsidR="0071087C" w:rsidRPr="00E6516F" w:rsidRDefault="0071087C" w:rsidP="0071087C"/>
    <w:p w14:paraId="642EF317" w14:textId="77777777" w:rsidR="0071087C" w:rsidRPr="00E6516F" w:rsidRDefault="0071087C" w:rsidP="0071087C">
      <w:pPr>
        <w:pStyle w:val="TH"/>
      </w:pPr>
      <w:r w:rsidRPr="00E6516F">
        <w:t>Table 6.1.6.3.3-3: MCDATA-Info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7CEFFB49" w14:textId="77777777" w:rsidTr="00174677">
        <w:trPr>
          <w:cantSplit/>
        </w:trPr>
        <w:tc>
          <w:tcPr>
            <w:tcW w:w="9639" w:type="dxa"/>
            <w:tcBorders>
              <w:top w:val="single" w:sz="4" w:space="0" w:color="auto"/>
              <w:left w:val="single" w:sz="4" w:space="0" w:color="auto"/>
              <w:bottom w:val="single" w:sz="4" w:space="0" w:color="auto"/>
              <w:right w:val="single" w:sz="4" w:space="0" w:color="auto"/>
            </w:tcBorders>
          </w:tcPr>
          <w:p w14:paraId="7830A327"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5.5.3.2.2-3, condition MCD_1to1</w:t>
            </w:r>
          </w:p>
        </w:tc>
      </w:tr>
    </w:tbl>
    <w:p w14:paraId="297AE23C" w14:textId="77777777" w:rsidR="0071087C" w:rsidRPr="00E6516F" w:rsidRDefault="0071087C" w:rsidP="0071087C"/>
    <w:p w14:paraId="6A45CDAB" w14:textId="77777777" w:rsidR="0071087C" w:rsidRPr="00E6516F" w:rsidRDefault="0071087C" w:rsidP="0071087C">
      <w:pPr>
        <w:pStyle w:val="TH"/>
      </w:pPr>
      <w:r w:rsidRPr="00E6516F">
        <w:t>Table 6.1.6.3.3-4: SIP 200 (OK) (step 2, Table 6.1.6.3.2-1)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1DBB1157" w14:textId="77777777" w:rsidTr="00174677">
        <w:trPr>
          <w:cantSplit/>
        </w:trPr>
        <w:tc>
          <w:tcPr>
            <w:tcW w:w="9644" w:type="dxa"/>
            <w:gridSpan w:val="5"/>
          </w:tcPr>
          <w:p w14:paraId="12F009F7" w14:textId="77777777" w:rsidR="0071087C" w:rsidRPr="00E6516F" w:rsidRDefault="0071087C" w:rsidP="00174677">
            <w:pPr>
              <w:pStyle w:val="TAL"/>
              <w:rPr>
                <w:rFonts w:cs="Arial"/>
                <w:szCs w:val="18"/>
              </w:rPr>
            </w:pPr>
            <w:r w:rsidRPr="00E6516F">
              <w:rPr>
                <w:rFonts w:cs="Arial"/>
                <w:szCs w:val="18"/>
              </w:rPr>
              <w:t>Derivation Path: TS 36.579-1 [2], Table 5.5.2.17.1.1-1, condition INVITE-RSP, MCDATA_SDS</w:t>
            </w:r>
          </w:p>
        </w:tc>
      </w:tr>
      <w:tr w:rsidR="0071087C" w:rsidRPr="00E6516F" w14:paraId="586844D9" w14:textId="77777777" w:rsidTr="00174677">
        <w:tc>
          <w:tcPr>
            <w:tcW w:w="2836" w:type="dxa"/>
          </w:tcPr>
          <w:p w14:paraId="2C94EA75" w14:textId="77777777" w:rsidR="0071087C" w:rsidRPr="00E6516F" w:rsidRDefault="0071087C" w:rsidP="00174677">
            <w:pPr>
              <w:pStyle w:val="TAH"/>
              <w:rPr>
                <w:bCs/>
              </w:rPr>
            </w:pPr>
            <w:r w:rsidRPr="00E6516F">
              <w:rPr>
                <w:bCs/>
              </w:rPr>
              <w:t>Information Element</w:t>
            </w:r>
          </w:p>
        </w:tc>
        <w:tc>
          <w:tcPr>
            <w:tcW w:w="2127" w:type="dxa"/>
          </w:tcPr>
          <w:p w14:paraId="67F358A7"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7D9CE9D0" w14:textId="77777777" w:rsidR="0071087C" w:rsidRPr="00E6516F" w:rsidRDefault="0071087C" w:rsidP="00174677">
            <w:pPr>
              <w:pStyle w:val="TAH"/>
              <w:rPr>
                <w:bCs/>
              </w:rPr>
            </w:pPr>
            <w:r w:rsidRPr="00E6516F">
              <w:rPr>
                <w:bCs/>
              </w:rPr>
              <w:t>Comment</w:t>
            </w:r>
          </w:p>
        </w:tc>
        <w:tc>
          <w:tcPr>
            <w:tcW w:w="1419" w:type="dxa"/>
          </w:tcPr>
          <w:p w14:paraId="07C2C707" w14:textId="77777777" w:rsidR="0071087C" w:rsidRPr="00E6516F" w:rsidRDefault="0071087C" w:rsidP="00174677">
            <w:pPr>
              <w:pStyle w:val="TAH"/>
              <w:rPr>
                <w:bCs/>
              </w:rPr>
            </w:pPr>
            <w:r w:rsidRPr="00E6516F">
              <w:rPr>
                <w:bCs/>
              </w:rPr>
              <w:t>Reference</w:t>
            </w:r>
          </w:p>
        </w:tc>
        <w:tc>
          <w:tcPr>
            <w:tcW w:w="1135" w:type="dxa"/>
          </w:tcPr>
          <w:p w14:paraId="565A11C3" w14:textId="77777777" w:rsidR="0071087C" w:rsidRPr="00E6516F" w:rsidRDefault="0071087C" w:rsidP="00174677">
            <w:pPr>
              <w:pStyle w:val="TAH"/>
              <w:rPr>
                <w:bCs/>
              </w:rPr>
            </w:pPr>
            <w:r w:rsidRPr="00E6516F">
              <w:rPr>
                <w:bCs/>
              </w:rPr>
              <w:t>Condition</w:t>
            </w:r>
          </w:p>
        </w:tc>
      </w:tr>
      <w:tr w:rsidR="0071087C" w:rsidRPr="00E6516F" w:rsidDel="000D7B2C" w14:paraId="48ADFDEB" w14:textId="77777777" w:rsidTr="00174677">
        <w:tc>
          <w:tcPr>
            <w:tcW w:w="2836" w:type="dxa"/>
          </w:tcPr>
          <w:p w14:paraId="4E955D2A" w14:textId="77777777" w:rsidR="0071087C" w:rsidRPr="00E6516F" w:rsidDel="000D7B2C" w:rsidRDefault="0071087C" w:rsidP="00174677">
            <w:pPr>
              <w:pStyle w:val="TAL"/>
              <w:rPr>
                <w:rFonts w:cs="Arial"/>
                <w:bCs/>
                <w:szCs w:val="18"/>
              </w:rPr>
            </w:pPr>
            <w:r w:rsidRPr="00E6516F">
              <w:rPr>
                <w:rFonts w:cs="Arial"/>
                <w:b/>
                <w:bCs/>
                <w:szCs w:val="18"/>
              </w:rPr>
              <w:t>Content-Type</w:t>
            </w:r>
          </w:p>
        </w:tc>
        <w:tc>
          <w:tcPr>
            <w:tcW w:w="2127" w:type="dxa"/>
          </w:tcPr>
          <w:p w14:paraId="5323FE81" w14:textId="77777777" w:rsidR="0071087C" w:rsidRPr="00E6516F" w:rsidDel="000D7B2C" w:rsidRDefault="0071087C" w:rsidP="00174677">
            <w:pPr>
              <w:pStyle w:val="TAL"/>
            </w:pPr>
          </w:p>
        </w:tc>
        <w:tc>
          <w:tcPr>
            <w:tcW w:w="2127" w:type="dxa"/>
            <w:tcBorders>
              <w:top w:val="single" w:sz="4" w:space="0" w:color="auto"/>
              <w:bottom w:val="single" w:sz="4" w:space="0" w:color="auto"/>
            </w:tcBorders>
          </w:tcPr>
          <w:p w14:paraId="26E78A6F" w14:textId="77777777" w:rsidR="0071087C" w:rsidRPr="00E6516F" w:rsidDel="000D7B2C" w:rsidRDefault="0071087C" w:rsidP="00174677">
            <w:pPr>
              <w:pStyle w:val="TAL"/>
            </w:pPr>
          </w:p>
        </w:tc>
        <w:tc>
          <w:tcPr>
            <w:tcW w:w="1419" w:type="dxa"/>
          </w:tcPr>
          <w:p w14:paraId="1BB6898F" w14:textId="77777777" w:rsidR="0071087C" w:rsidRPr="00E6516F" w:rsidDel="000D7B2C" w:rsidRDefault="0071087C" w:rsidP="00174677">
            <w:pPr>
              <w:pStyle w:val="TAL"/>
            </w:pPr>
          </w:p>
        </w:tc>
        <w:tc>
          <w:tcPr>
            <w:tcW w:w="1135" w:type="dxa"/>
          </w:tcPr>
          <w:p w14:paraId="44C8067F" w14:textId="77777777" w:rsidR="0071087C" w:rsidRPr="00E6516F" w:rsidDel="000D7B2C" w:rsidRDefault="0071087C" w:rsidP="00174677">
            <w:pPr>
              <w:pStyle w:val="TAL"/>
            </w:pPr>
          </w:p>
        </w:tc>
      </w:tr>
      <w:tr w:rsidR="0071087C" w:rsidRPr="00E6516F" w:rsidDel="000D7B2C" w14:paraId="5826D26F" w14:textId="77777777" w:rsidTr="00174677">
        <w:tc>
          <w:tcPr>
            <w:tcW w:w="2836" w:type="dxa"/>
          </w:tcPr>
          <w:p w14:paraId="55F2FAA9" w14:textId="77777777" w:rsidR="0071087C" w:rsidRPr="00E6516F" w:rsidDel="000D7B2C" w:rsidRDefault="0071087C" w:rsidP="00174677">
            <w:pPr>
              <w:pStyle w:val="TAL"/>
              <w:rPr>
                <w:rFonts w:cs="Arial"/>
                <w:bCs/>
                <w:szCs w:val="18"/>
              </w:rPr>
            </w:pPr>
            <w:r w:rsidRPr="00E6516F">
              <w:rPr>
                <w:rFonts w:cs="Arial"/>
                <w:b/>
                <w:bCs/>
                <w:szCs w:val="18"/>
              </w:rPr>
              <w:t xml:space="preserve">  </w:t>
            </w:r>
            <w:r w:rsidRPr="00E6516F">
              <w:rPr>
                <w:rFonts w:cs="Arial"/>
                <w:szCs w:val="18"/>
              </w:rPr>
              <w:t>value</w:t>
            </w:r>
          </w:p>
        </w:tc>
        <w:tc>
          <w:tcPr>
            <w:tcW w:w="2127" w:type="dxa"/>
          </w:tcPr>
          <w:p w14:paraId="6586FA83" w14:textId="77777777" w:rsidR="0071087C" w:rsidRPr="00E6516F" w:rsidDel="000D7B2C" w:rsidRDefault="0071087C" w:rsidP="00174677">
            <w:pPr>
              <w:pStyle w:val="TAL"/>
            </w:pPr>
            <w:r w:rsidRPr="00E6516F">
              <w:t>"application/sdp"</w:t>
            </w:r>
          </w:p>
        </w:tc>
        <w:tc>
          <w:tcPr>
            <w:tcW w:w="2127" w:type="dxa"/>
            <w:tcBorders>
              <w:top w:val="single" w:sz="4" w:space="0" w:color="auto"/>
              <w:bottom w:val="single" w:sz="4" w:space="0" w:color="auto"/>
            </w:tcBorders>
          </w:tcPr>
          <w:p w14:paraId="06455A9F" w14:textId="77777777" w:rsidR="0071087C" w:rsidRPr="00E6516F" w:rsidDel="000D7B2C" w:rsidRDefault="0071087C" w:rsidP="00174677">
            <w:pPr>
              <w:pStyle w:val="TAL"/>
            </w:pPr>
          </w:p>
        </w:tc>
        <w:tc>
          <w:tcPr>
            <w:tcW w:w="1419" w:type="dxa"/>
          </w:tcPr>
          <w:p w14:paraId="2DB22FDF" w14:textId="77777777" w:rsidR="0071087C" w:rsidRPr="00E6516F" w:rsidDel="000D7B2C" w:rsidRDefault="0071087C" w:rsidP="00174677">
            <w:pPr>
              <w:pStyle w:val="TAL"/>
            </w:pPr>
          </w:p>
        </w:tc>
        <w:tc>
          <w:tcPr>
            <w:tcW w:w="1135" w:type="dxa"/>
          </w:tcPr>
          <w:p w14:paraId="27E35B00" w14:textId="77777777" w:rsidR="0071087C" w:rsidRPr="00E6516F" w:rsidDel="000D7B2C" w:rsidRDefault="0071087C" w:rsidP="00174677">
            <w:pPr>
              <w:pStyle w:val="TAL"/>
            </w:pPr>
          </w:p>
        </w:tc>
      </w:tr>
      <w:tr w:rsidR="0071087C" w:rsidRPr="00E6516F" w14:paraId="6F45070E" w14:textId="77777777" w:rsidTr="00174677">
        <w:tc>
          <w:tcPr>
            <w:tcW w:w="2836" w:type="dxa"/>
            <w:vAlign w:val="center"/>
          </w:tcPr>
          <w:p w14:paraId="6463D872" w14:textId="77777777" w:rsidR="0071087C" w:rsidRPr="00E6516F" w:rsidRDefault="0071087C" w:rsidP="00174677">
            <w:pPr>
              <w:pStyle w:val="TAL"/>
              <w:rPr>
                <w:rFonts w:cs="Arial"/>
                <w:b/>
                <w:bCs/>
                <w:szCs w:val="18"/>
              </w:rPr>
            </w:pPr>
            <w:r w:rsidRPr="00E6516F">
              <w:rPr>
                <w:b/>
                <w:bCs/>
              </w:rPr>
              <w:t>Message-body</w:t>
            </w:r>
          </w:p>
        </w:tc>
        <w:tc>
          <w:tcPr>
            <w:tcW w:w="2127" w:type="dxa"/>
          </w:tcPr>
          <w:p w14:paraId="65736B5F" w14:textId="77777777" w:rsidR="0071087C" w:rsidRPr="00E6516F" w:rsidRDefault="0071087C" w:rsidP="00174677">
            <w:pPr>
              <w:pStyle w:val="TAL"/>
            </w:pPr>
          </w:p>
        </w:tc>
        <w:tc>
          <w:tcPr>
            <w:tcW w:w="2127" w:type="dxa"/>
            <w:tcBorders>
              <w:top w:val="single" w:sz="4" w:space="0" w:color="auto"/>
              <w:bottom w:val="single" w:sz="4" w:space="0" w:color="auto"/>
            </w:tcBorders>
          </w:tcPr>
          <w:p w14:paraId="17EB132D" w14:textId="77777777" w:rsidR="0071087C" w:rsidRPr="00E6516F" w:rsidRDefault="0071087C" w:rsidP="00174677">
            <w:pPr>
              <w:pStyle w:val="TAL"/>
            </w:pPr>
          </w:p>
        </w:tc>
        <w:tc>
          <w:tcPr>
            <w:tcW w:w="1419" w:type="dxa"/>
          </w:tcPr>
          <w:p w14:paraId="304B5BE6" w14:textId="77777777" w:rsidR="0071087C" w:rsidRPr="00E6516F" w:rsidRDefault="0071087C" w:rsidP="00174677">
            <w:pPr>
              <w:pStyle w:val="TAL"/>
            </w:pPr>
          </w:p>
        </w:tc>
        <w:tc>
          <w:tcPr>
            <w:tcW w:w="1135" w:type="dxa"/>
            <w:vAlign w:val="bottom"/>
          </w:tcPr>
          <w:p w14:paraId="56114305" w14:textId="77777777" w:rsidR="0071087C" w:rsidRPr="00E6516F" w:rsidRDefault="0071087C" w:rsidP="00174677">
            <w:pPr>
              <w:pStyle w:val="TAL"/>
            </w:pPr>
          </w:p>
        </w:tc>
      </w:tr>
      <w:tr w:rsidR="0071087C" w:rsidRPr="00E6516F" w14:paraId="3C3F2E13" w14:textId="77777777" w:rsidTr="004312E8">
        <w:tc>
          <w:tcPr>
            <w:tcW w:w="2836" w:type="dxa"/>
          </w:tcPr>
          <w:p w14:paraId="462CA809" w14:textId="77777777" w:rsidR="0071087C" w:rsidRPr="00E6516F" w:rsidRDefault="0071087C" w:rsidP="00174677">
            <w:pPr>
              <w:pStyle w:val="TAL"/>
              <w:rPr>
                <w:b/>
                <w:bCs/>
              </w:rPr>
            </w:pPr>
            <w:r w:rsidRPr="00E6516F">
              <w:t xml:space="preserve">  SDP message</w:t>
            </w:r>
          </w:p>
        </w:tc>
        <w:tc>
          <w:tcPr>
            <w:tcW w:w="2127" w:type="dxa"/>
          </w:tcPr>
          <w:p w14:paraId="3A37362A" w14:textId="77777777" w:rsidR="0071087C" w:rsidRPr="00E6516F" w:rsidRDefault="0071087C" w:rsidP="00174677">
            <w:pPr>
              <w:pStyle w:val="TAL"/>
            </w:pPr>
            <w:r w:rsidRPr="00E6516F">
              <w:t>As described in Table 6.1.6.3.3-5</w:t>
            </w:r>
          </w:p>
        </w:tc>
        <w:tc>
          <w:tcPr>
            <w:tcW w:w="2127" w:type="dxa"/>
            <w:tcBorders>
              <w:top w:val="single" w:sz="4" w:space="0" w:color="auto"/>
              <w:bottom w:val="single" w:sz="4" w:space="0" w:color="auto"/>
            </w:tcBorders>
          </w:tcPr>
          <w:p w14:paraId="7325BB60" w14:textId="77777777" w:rsidR="0071087C" w:rsidRPr="00E6516F" w:rsidRDefault="0071087C" w:rsidP="00174677">
            <w:pPr>
              <w:pStyle w:val="TAL"/>
            </w:pPr>
          </w:p>
        </w:tc>
        <w:tc>
          <w:tcPr>
            <w:tcW w:w="1419" w:type="dxa"/>
          </w:tcPr>
          <w:p w14:paraId="09925514" w14:textId="77777777" w:rsidR="0071087C" w:rsidRPr="00E6516F" w:rsidRDefault="0071087C" w:rsidP="00174677">
            <w:pPr>
              <w:pStyle w:val="TAL"/>
            </w:pPr>
          </w:p>
        </w:tc>
        <w:tc>
          <w:tcPr>
            <w:tcW w:w="1135" w:type="dxa"/>
            <w:vAlign w:val="bottom"/>
          </w:tcPr>
          <w:p w14:paraId="4DD695D7" w14:textId="77777777" w:rsidR="0071087C" w:rsidRPr="00E6516F" w:rsidRDefault="0071087C" w:rsidP="00174677">
            <w:pPr>
              <w:pStyle w:val="TAL"/>
            </w:pPr>
          </w:p>
        </w:tc>
      </w:tr>
    </w:tbl>
    <w:p w14:paraId="61857B34" w14:textId="77777777" w:rsidR="0071087C" w:rsidRPr="00E6516F" w:rsidRDefault="0071087C" w:rsidP="0071087C"/>
    <w:p w14:paraId="58D45D78" w14:textId="77777777" w:rsidR="0071087C" w:rsidRPr="00E6516F" w:rsidRDefault="0071087C" w:rsidP="0071087C">
      <w:pPr>
        <w:pStyle w:val="TH"/>
      </w:pPr>
      <w:r w:rsidRPr="00E6516F">
        <w:t>Table 6.1.6.3.3-5: SDP for SIP 200 (OK) (Table 6.1.6.3.3-4)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75A21F7B" w14:textId="77777777" w:rsidTr="00174677">
        <w:trPr>
          <w:cantSplit/>
        </w:trPr>
        <w:tc>
          <w:tcPr>
            <w:tcW w:w="9644" w:type="dxa"/>
          </w:tcPr>
          <w:p w14:paraId="6612ADCB"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5.5.3.1.1-3, condition MCDATA_SDS, SDP_ANSWER</w:t>
            </w:r>
          </w:p>
        </w:tc>
      </w:tr>
    </w:tbl>
    <w:p w14:paraId="29DDA0FA" w14:textId="77777777" w:rsidR="0071087C" w:rsidRPr="00E6516F" w:rsidRDefault="0071087C" w:rsidP="0071087C"/>
    <w:p w14:paraId="36755277" w14:textId="6930DAF2" w:rsidR="0071087C" w:rsidRPr="00E6516F" w:rsidRDefault="0071087C" w:rsidP="0071087C">
      <w:pPr>
        <w:pStyle w:val="TH"/>
      </w:pPr>
      <w:r w:rsidRPr="00E6516F">
        <w:t>Table 6.1.6.3.3-6: MSRP SEND (step 6, Table 6.1.6.3.2-1;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0E7514A2" w14:textId="77777777" w:rsidTr="00174677">
        <w:trPr>
          <w:cantSplit/>
        </w:trPr>
        <w:tc>
          <w:tcPr>
            <w:tcW w:w="9644" w:type="dxa"/>
            <w:gridSpan w:val="5"/>
          </w:tcPr>
          <w:p w14:paraId="4DE9692F"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5.5.12.1.2-1</w:t>
            </w:r>
          </w:p>
        </w:tc>
      </w:tr>
      <w:tr w:rsidR="0071087C" w:rsidRPr="00E6516F" w14:paraId="0C787630" w14:textId="77777777" w:rsidTr="00174677">
        <w:tc>
          <w:tcPr>
            <w:tcW w:w="2836" w:type="dxa"/>
          </w:tcPr>
          <w:p w14:paraId="3CA53530" w14:textId="77777777" w:rsidR="0071087C" w:rsidRPr="00E6516F" w:rsidRDefault="0071087C" w:rsidP="00174677">
            <w:pPr>
              <w:pStyle w:val="TAH"/>
              <w:rPr>
                <w:bCs/>
              </w:rPr>
            </w:pPr>
            <w:r w:rsidRPr="00E6516F">
              <w:rPr>
                <w:bCs/>
              </w:rPr>
              <w:t>Information Element</w:t>
            </w:r>
          </w:p>
        </w:tc>
        <w:tc>
          <w:tcPr>
            <w:tcW w:w="2127" w:type="dxa"/>
          </w:tcPr>
          <w:p w14:paraId="28F63DF8"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09B40A2B" w14:textId="77777777" w:rsidR="0071087C" w:rsidRPr="00E6516F" w:rsidRDefault="0071087C" w:rsidP="00174677">
            <w:pPr>
              <w:pStyle w:val="TAH"/>
              <w:rPr>
                <w:bCs/>
              </w:rPr>
            </w:pPr>
            <w:r w:rsidRPr="00E6516F">
              <w:rPr>
                <w:bCs/>
              </w:rPr>
              <w:t>Comment</w:t>
            </w:r>
          </w:p>
        </w:tc>
        <w:tc>
          <w:tcPr>
            <w:tcW w:w="1419" w:type="dxa"/>
          </w:tcPr>
          <w:p w14:paraId="5AF6DA80" w14:textId="77777777" w:rsidR="0071087C" w:rsidRPr="00E6516F" w:rsidRDefault="0071087C" w:rsidP="00174677">
            <w:pPr>
              <w:pStyle w:val="TAH"/>
              <w:rPr>
                <w:bCs/>
              </w:rPr>
            </w:pPr>
            <w:r w:rsidRPr="00E6516F">
              <w:rPr>
                <w:bCs/>
              </w:rPr>
              <w:t>Reference</w:t>
            </w:r>
          </w:p>
        </w:tc>
        <w:tc>
          <w:tcPr>
            <w:tcW w:w="1135" w:type="dxa"/>
          </w:tcPr>
          <w:p w14:paraId="4B295A42" w14:textId="77777777" w:rsidR="0071087C" w:rsidRPr="00E6516F" w:rsidRDefault="0071087C" w:rsidP="00174677">
            <w:pPr>
              <w:pStyle w:val="TAH"/>
              <w:rPr>
                <w:bCs/>
              </w:rPr>
            </w:pPr>
            <w:r w:rsidRPr="00E6516F">
              <w:rPr>
                <w:bCs/>
              </w:rPr>
              <w:t>Condition</w:t>
            </w:r>
          </w:p>
        </w:tc>
      </w:tr>
      <w:tr w:rsidR="0071087C" w:rsidRPr="00E6516F" w14:paraId="3FE890DC" w14:textId="77777777" w:rsidTr="00174677">
        <w:tc>
          <w:tcPr>
            <w:tcW w:w="2836" w:type="dxa"/>
          </w:tcPr>
          <w:p w14:paraId="045ACB9C" w14:textId="77777777" w:rsidR="0071087C" w:rsidRPr="00E6516F" w:rsidRDefault="0071087C" w:rsidP="00174677">
            <w:pPr>
              <w:pStyle w:val="TAL"/>
              <w:rPr>
                <w:b/>
                <w:bCs/>
              </w:rPr>
            </w:pPr>
            <w:r w:rsidRPr="00E6516F">
              <w:rPr>
                <w:b/>
                <w:bCs/>
              </w:rPr>
              <w:t>Content-Type</w:t>
            </w:r>
          </w:p>
        </w:tc>
        <w:tc>
          <w:tcPr>
            <w:tcW w:w="2127" w:type="dxa"/>
          </w:tcPr>
          <w:p w14:paraId="2A41CDAE" w14:textId="77777777" w:rsidR="0071087C" w:rsidRPr="00E6516F" w:rsidRDefault="0071087C" w:rsidP="00174677">
            <w:pPr>
              <w:pStyle w:val="TAL"/>
            </w:pPr>
          </w:p>
        </w:tc>
        <w:tc>
          <w:tcPr>
            <w:tcW w:w="2127" w:type="dxa"/>
            <w:tcBorders>
              <w:top w:val="single" w:sz="4" w:space="0" w:color="auto"/>
              <w:bottom w:val="single" w:sz="4" w:space="0" w:color="auto"/>
            </w:tcBorders>
          </w:tcPr>
          <w:p w14:paraId="397C53EB" w14:textId="77777777" w:rsidR="0071087C" w:rsidRPr="00E6516F" w:rsidRDefault="0071087C" w:rsidP="00174677">
            <w:pPr>
              <w:pStyle w:val="TAL"/>
              <w:rPr>
                <w:bCs/>
              </w:rPr>
            </w:pPr>
          </w:p>
        </w:tc>
        <w:tc>
          <w:tcPr>
            <w:tcW w:w="1419" w:type="dxa"/>
          </w:tcPr>
          <w:p w14:paraId="71AC31B0" w14:textId="77777777" w:rsidR="0071087C" w:rsidRPr="00E6516F" w:rsidRDefault="0071087C" w:rsidP="00174677">
            <w:pPr>
              <w:pStyle w:val="TAL"/>
            </w:pPr>
          </w:p>
        </w:tc>
        <w:tc>
          <w:tcPr>
            <w:tcW w:w="1135" w:type="dxa"/>
          </w:tcPr>
          <w:p w14:paraId="75FB2C8A" w14:textId="77777777" w:rsidR="0071087C" w:rsidRPr="00E6516F" w:rsidRDefault="0071087C" w:rsidP="00174677">
            <w:pPr>
              <w:pStyle w:val="TAL"/>
            </w:pPr>
          </w:p>
        </w:tc>
      </w:tr>
      <w:tr w:rsidR="0071087C" w:rsidRPr="00E6516F" w14:paraId="4B769909" w14:textId="77777777" w:rsidTr="00174677">
        <w:tc>
          <w:tcPr>
            <w:tcW w:w="2836" w:type="dxa"/>
          </w:tcPr>
          <w:p w14:paraId="580A22F5" w14:textId="77777777" w:rsidR="0071087C" w:rsidRPr="00E6516F" w:rsidRDefault="0071087C" w:rsidP="00174677">
            <w:pPr>
              <w:pStyle w:val="TAL"/>
              <w:rPr>
                <w:b/>
                <w:bCs/>
              </w:rPr>
            </w:pPr>
            <w:r w:rsidRPr="00E6516F">
              <w:t xml:space="preserve">  media-type</w:t>
            </w:r>
          </w:p>
        </w:tc>
        <w:tc>
          <w:tcPr>
            <w:tcW w:w="2127" w:type="dxa"/>
          </w:tcPr>
          <w:p w14:paraId="17EC0572" w14:textId="77777777" w:rsidR="0071087C" w:rsidRPr="00E6516F" w:rsidRDefault="0071087C" w:rsidP="00174677">
            <w:pPr>
              <w:pStyle w:val="TAL"/>
            </w:pPr>
            <w:r w:rsidRPr="00E6516F">
              <w:rPr>
                <w:iCs/>
              </w:rPr>
              <w:t>"multipart/mixed"</w:t>
            </w:r>
          </w:p>
        </w:tc>
        <w:tc>
          <w:tcPr>
            <w:tcW w:w="2127" w:type="dxa"/>
            <w:tcBorders>
              <w:top w:val="single" w:sz="4" w:space="0" w:color="auto"/>
              <w:bottom w:val="single" w:sz="4" w:space="0" w:color="auto"/>
            </w:tcBorders>
          </w:tcPr>
          <w:p w14:paraId="5499A43B" w14:textId="77777777" w:rsidR="0071087C" w:rsidRPr="00E6516F" w:rsidRDefault="0071087C" w:rsidP="00174677">
            <w:pPr>
              <w:pStyle w:val="TAL"/>
              <w:rPr>
                <w:bCs/>
              </w:rPr>
            </w:pPr>
          </w:p>
        </w:tc>
        <w:tc>
          <w:tcPr>
            <w:tcW w:w="1419" w:type="dxa"/>
          </w:tcPr>
          <w:p w14:paraId="253E3FA8" w14:textId="77777777" w:rsidR="0071087C" w:rsidRPr="00E6516F" w:rsidRDefault="0071087C" w:rsidP="00174677">
            <w:pPr>
              <w:pStyle w:val="TAL"/>
            </w:pPr>
          </w:p>
        </w:tc>
        <w:tc>
          <w:tcPr>
            <w:tcW w:w="1135" w:type="dxa"/>
          </w:tcPr>
          <w:p w14:paraId="601CC9CD" w14:textId="77777777" w:rsidR="0071087C" w:rsidRPr="00E6516F" w:rsidRDefault="0071087C" w:rsidP="00174677">
            <w:pPr>
              <w:pStyle w:val="TAL"/>
            </w:pPr>
          </w:p>
        </w:tc>
      </w:tr>
      <w:tr w:rsidR="0071087C" w:rsidRPr="00E6516F" w14:paraId="527DDED3" w14:textId="77777777" w:rsidTr="00174677">
        <w:tc>
          <w:tcPr>
            <w:tcW w:w="2836" w:type="dxa"/>
          </w:tcPr>
          <w:p w14:paraId="1FD9C6C3" w14:textId="77777777" w:rsidR="0071087C" w:rsidRPr="00E6516F" w:rsidRDefault="0071087C" w:rsidP="00174677">
            <w:pPr>
              <w:pStyle w:val="TAL"/>
              <w:rPr>
                <w:b/>
                <w:bCs/>
              </w:rPr>
            </w:pPr>
            <w:r w:rsidRPr="00E6516F">
              <w:rPr>
                <w:b/>
                <w:bCs/>
              </w:rPr>
              <w:t>data</w:t>
            </w:r>
          </w:p>
        </w:tc>
        <w:tc>
          <w:tcPr>
            <w:tcW w:w="2127" w:type="dxa"/>
          </w:tcPr>
          <w:p w14:paraId="00AAEE2D" w14:textId="77777777" w:rsidR="0071087C" w:rsidRPr="00E6516F" w:rsidRDefault="0071087C" w:rsidP="00174677">
            <w:pPr>
              <w:pStyle w:val="TAL"/>
            </w:pPr>
            <w:r w:rsidRPr="00E6516F">
              <w:rPr>
                <w:iCs/>
              </w:rPr>
              <w:t>Message as specified in table 6.1.6.3.3-6A</w:t>
            </w:r>
          </w:p>
        </w:tc>
        <w:tc>
          <w:tcPr>
            <w:tcW w:w="2127" w:type="dxa"/>
            <w:tcBorders>
              <w:top w:val="single" w:sz="4" w:space="0" w:color="auto"/>
              <w:bottom w:val="single" w:sz="4" w:space="0" w:color="auto"/>
            </w:tcBorders>
          </w:tcPr>
          <w:p w14:paraId="387FE4D4" w14:textId="77777777" w:rsidR="0071087C" w:rsidRPr="00E6516F" w:rsidRDefault="0071087C" w:rsidP="00174677">
            <w:pPr>
              <w:pStyle w:val="TAL"/>
              <w:rPr>
                <w:bCs/>
              </w:rPr>
            </w:pPr>
          </w:p>
        </w:tc>
        <w:tc>
          <w:tcPr>
            <w:tcW w:w="1419" w:type="dxa"/>
          </w:tcPr>
          <w:p w14:paraId="1D7A6080" w14:textId="77777777" w:rsidR="0071087C" w:rsidRPr="00E6516F" w:rsidRDefault="0071087C" w:rsidP="00174677">
            <w:pPr>
              <w:pStyle w:val="TAL"/>
            </w:pPr>
          </w:p>
        </w:tc>
        <w:tc>
          <w:tcPr>
            <w:tcW w:w="1135" w:type="dxa"/>
          </w:tcPr>
          <w:p w14:paraId="7AD4D860" w14:textId="77777777" w:rsidR="0071087C" w:rsidRPr="00E6516F" w:rsidRDefault="0071087C" w:rsidP="00174677">
            <w:pPr>
              <w:pStyle w:val="TAL"/>
            </w:pPr>
          </w:p>
        </w:tc>
      </w:tr>
    </w:tbl>
    <w:p w14:paraId="779D3F66" w14:textId="77777777" w:rsidR="0071087C" w:rsidRPr="00E6516F" w:rsidRDefault="0071087C" w:rsidP="0071087C"/>
    <w:p w14:paraId="669610FB" w14:textId="77777777" w:rsidR="0071087C" w:rsidRPr="00E6516F" w:rsidRDefault="0071087C" w:rsidP="0071087C">
      <w:pPr>
        <w:pStyle w:val="TH"/>
      </w:pPr>
      <w:r w:rsidRPr="00E6516F">
        <w:t>Table 6.1.6.3.3-6A: MIME Message (step 6, Table 6.1.6.3.2-1;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438C565D" w14:textId="77777777" w:rsidTr="00174677">
        <w:trPr>
          <w:cantSplit/>
        </w:trPr>
        <w:tc>
          <w:tcPr>
            <w:tcW w:w="9644" w:type="dxa"/>
            <w:gridSpan w:val="5"/>
          </w:tcPr>
          <w:p w14:paraId="261660CD" w14:textId="77777777" w:rsidR="0071087C" w:rsidRPr="00E6516F" w:rsidRDefault="0071087C" w:rsidP="00174677">
            <w:pPr>
              <w:pStyle w:val="TAL"/>
              <w:rPr>
                <w:rFonts w:cs="Arial"/>
                <w:szCs w:val="18"/>
              </w:rPr>
            </w:pPr>
            <w:r w:rsidRPr="00E6516F">
              <w:rPr>
                <w:rFonts w:cs="Arial"/>
                <w:szCs w:val="18"/>
              </w:rPr>
              <w:t>Derivation Path: RFC 2046 [38]</w:t>
            </w:r>
          </w:p>
        </w:tc>
      </w:tr>
      <w:tr w:rsidR="0071087C" w:rsidRPr="00E6516F" w14:paraId="2FBF3872" w14:textId="77777777" w:rsidTr="00174677">
        <w:tc>
          <w:tcPr>
            <w:tcW w:w="2836" w:type="dxa"/>
          </w:tcPr>
          <w:p w14:paraId="79DA08F8" w14:textId="77777777" w:rsidR="0071087C" w:rsidRPr="00E6516F" w:rsidRDefault="0071087C" w:rsidP="00174677">
            <w:pPr>
              <w:pStyle w:val="TAH"/>
              <w:rPr>
                <w:bCs/>
              </w:rPr>
            </w:pPr>
            <w:r w:rsidRPr="00E6516F">
              <w:rPr>
                <w:bCs/>
              </w:rPr>
              <w:t>Information Element</w:t>
            </w:r>
          </w:p>
        </w:tc>
        <w:tc>
          <w:tcPr>
            <w:tcW w:w="2127" w:type="dxa"/>
          </w:tcPr>
          <w:p w14:paraId="3C971478"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0AF91B89" w14:textId="77777777" w:rsidR="0071087C" w:rsidRPr="00E6516F" w:rsidRDefault="0071087C" w:rsidP="00174677">
            <w:pPr>
              <w:pStyle w:val="TAH"/>
              <w:rPr>
                <w:bCs/>
              </w:rPr>
            </w:pPr>
            <w:r w:rsidRPr="00E6516F">
              <w:rPr>
                <w:bCs/>
              </w:rPr>
              <w:t>Comment</w:t>
            </w:r>
          </w:p>
        </w:tc>
        <w:tc>
          <w:tcPr>
            <w:tcW w:w="1419" w:type="dxa"/>
          </w:tcPr>
          <w:p w14:paraId="11A20561" w14:textId="77777777" w:rsidR="0071087C" w:rsidRPr="00E6516F" w:rsidRDefault="0071087C" w:rsidP="00174677">
            <w:pPr>
              <w:pStyle w:val="TAH"/>
              <w:rPr>
                <w:bCs/>
              </w:rPr>
            </w:pPr>
            <w:r w:rsidRPr="00E6516F">
              <w:rPr>
                <w:bCs/>
              </w:rPr>
              <w:t>Reference</w:t>
            </w:r>
          </w:p>
        </w:tc>
        <w:tc>
          <w:tcPr>
            <w:tcW w:w="1135" w:type="dxa"/>
          </w:tcPr>
          <w:p w14:paraId="0FB50CF8" w14:textId="77777777" w:rsidR="0071087C" w:rsidRPr="00E6516F" w:rsidRDefault="0071087C" w:rsidP="00174677">
            <w:pPr>
              <w:pStyle w:val="TAH"/>
              <w:rPr>
                <w:bCs/>
              </w:rPr>
            </w:pPr>
            <w:r w:rsidRPr="00E6516F">
              <w:rPr>
                <w:bCs/>
              </w:rPr>
              <w:t>Condition</w:t>
            </w:r>
          </w:p>
        </w:tc>
      </w:tr>
      <w:tr w:rsidR="0071087C" w:rsidRPr="00E6516F" w14:paraId="3EE90530" w14:textId="77777777" w:rsidTr="00174677">
        <w:tc>
          <w:tcPr>
            <w:tcW w:w="2836" w:type="dxa"/>
          </w:tcPr>
          <w:p w14:paraId="55E549A6" w14:textId="77777777" w:rsidR="0071087C" w:rsidRPr="00E6516F" w:rsidRDefault="0071087C" w:rsidP="00174677">
            <w:pPr>
              <w:pStyle w:val="TAL"/>
              <w:rPr>
                <w:rFonts w:cs="Arial"/>
                <w:b/>
                <w:bCs/>
                <w:szCs w:val="18"/>
              </w:rPr>
            </w:pPr>
            <w:r w:rsidRPr="00E6516F">
              <w:rPr>
                <w:b/>
                <w:bCs/>
              </w:rPr>
              <w:t>MIME body part</w:t>
            </w:r>
          </w:p>
        </w:tc>
        <w:tc>
          <w:tcPr>
            <w:tcW w:w="2127" w:type="dxa"/>
          </w:tcPr>
          <w:p w14:paraId="58475625" w14:textId="77777777" w:rsidR="0071087C" w:rsidRPr="00E6516F" w:rsidRDefault="0071087C" w:rsidP="00174677">
            <w:pPr>
              <w:pStyle w:val="TAL"/>
            </w:pPr>
          </w:p>
        </w:tc>
        <w:tc>
          <w:tcPr>
            <w:tcW w:w="2127" w:type="dxa"/>
            <w:tcBorders>
              <w:top w:val="single" w:sz="4" w:space="0" w:color="auto"/>
              <w:bottom w:val="single" w:sz="4" w:space="0" w:color="auto"/>
            </w:tcBorders>
          </w:tcPr>
          <w:p w14:paraId="43C0B869" w14:textId="77777777" w:rsidR="0071087C" w:rsidRPr="00E6516F" w:rsidRDefault="0071087C" w:rsidP="00174677">
            <w:pPr>
              <w:pStyle w:val="TAL"/>
              <w:rPr>
                <w:bCs/>
              </w:rPr>
            </w:pPr>
            <w:r w:rsidRPr="00E6516F">
              <w:rPr>
                <w:b/>
              </w:rPr>
              <w:t>MCData Data signalling message</w:t>
            </w:r>
          </w:p>
        </w:tc>
        <w:tc>
          <w:tcPr>
            <w:tcW w:w="1419" w:type="dxa"/>
          </w:tcPr>
          <w:p w14:paraId="536F6E5B" w14:textId="77777777" w:rsidR="0071087C" w:rsidRPr="00E6516F" w:rsidRDefault="0071087C" w:rsidP="00174677">
            <w:pPr>
              <w:pStyle w:val="TAL"/>
            </w:pPr>
          </w:p>
        </w:tc>
        <w:tc>
          <w:tcPr>
            <w:tcW w:w="1135" w:type="dxa"/>
          </w:tcPr>
          <w:p w14:paraId="74E98D92" w14:textId="77777777" w:rsidR="0071087C" w:rsidRPr="00E6516F" w:rsidRDefault="0071087C" w:rsidP="00174677">
            <w:pPr>
              <w:pStyle w:val="TAL"/>
            </w:pPr>
          </w:p>
        </w:tc>
      </w:tr>
      <w:tr w:rsidR="0071087C" w:rsidRPr="00E6516F" w14:paraId="372492B6" w14:textId="77777777" w:rsidTr="004312E8">
        <w:tc>
          <w:tcPr>
            <w:tcW w:w="2836" w:type="dxa"/>
          </w:tcPr>
          <w:p w14:paraId="0C78D2B0" w14:textId="77777777" w:rsidR="0071087C" w:rsidRPr="00E6516F" w:rsidRDefault="0071087C" w:rsidP="00174677">
            <w:pPr>
              <w:pStyle w:val="TAL"/>
              <w:rPr>
                <w:rFonts w:cs="Arial"/>
                <w:b/>
                <w:szCs w:val="18"/>
              </w:rPr>
            </w:pPr>
            <w:r w:rsidRPr="00E6516F">
              <w:t xml:space="preserve">  MIME-part-headers</w:t>
            </w:r>
          </w:p>
        </w:tc>
        <w:tc>
          <w:tcPr>
            <w:tcW w:w="2127" w:type="dxa"/>
          </w:tcPr>
          <w:p w14:paraId="12377206" w14:textId="77777777" w:rsidR="0071087C" w:rsidRPr="00E6516F" w:rsidRDefault="0071087C" w:rsidP="00174677">
            <w:pPr>
              <w:pStyle w:val="TAL"/>
            </w:pPr>
          </w:p>
        </w:tc>
        <w:tc>
          <w:tcPr>
            <w:tcW w:w="2127" w:type="dxa"/>
            <w:tcBorders>
              <w:top w:val="single" w:sz="4" w:space="0" w:color="auto"/>
              <w:bottom w:val="single" w:sz="4" w:space="0" w:color="auto"/>
            </w:tcBorders>
          </w:tcPr>
          <w:p w14:paraId="741DF99D" w14:textId="77777777" w:rsidR="0071087C" w:rsidRPr="00E6516F" w:rsidRDefault="0071087C" w:rsidP="00174677">
            <w:pPr>
              <w:pStyle w:val="TAL"/>
            </w:pPr>
          </w:p>
        </w:tc>
        <w:tc>
          <w:tcPr>
            <w:tcW w:w="1419" w:type="dxa"/>
          </w:tcPr>
          <w:p w14:paraId="3CFDE709" w14:textId="77777777" w:rsidR="0071087C" w:rsidRPr="00E6516F" w:rsidRDefault="0071087C" w:rsidP="00174677">
            <w:pPr>
              <w:pStyle w:val="TAL"/>
            </w:pPr>
          </w:p>
        </w:tc>
        <w:tc>
          <w:tcPr>
            <w:tcW w:w="1135" w:type="dxa"/>
          </w:tcPr>
          <w:p w14:paraId="7395066E" w14:textId="77777777" w:rsidR="0071087C" w:rsidRPr="00E6516F" w:rsidRDefault="0071087C" w:rsidP="00174677">
            <w:pPr>
              <w:pStyle w:val="TAL"/>
            </w:pPr>
          </w:p>
        </w:tc>
      </w:tr>
      <w:tr w:rsidR="0071087C" w:rsidRPr="00E6516F" w14:paraId="4CE95BD1" w14:textId="77777777" w:rsidTr="004312E8">
        <w:tc>
          <w:tcPr>
            <w:tcW w:w="2836" w:type="dxa"/>
          </w:tcPr>
          <w:p w14:paraId="111D2790" w14:textId="77777777" w:rsidR="0071087C" w:rsidRPr="00E6516F" w:rsidRDefault="0071087C" w:rsidP="00174677">
            <w:pPr>
              <w:pStyle w:val="TAL"/>
              <w:rPr>
                <w:rFonts w:cs="Arial"/>
                <w:b/>
                <w:szCs w:val="18"/>
              </w:rPr>
            </w:pPr>
            <w:r w:rsidRPr="00E6516F">
              <w:t xml:space="preserve">    Content-Type</w:t>
            </w:r>
          </w:p>
        </w:tc>
        <w:tc>
          <w:tcPr>
            <w:tcW w:w="2127" w:type="dxa"/>
          </w:tcPr>
          <w:p w14:paraId="268371D1" w14:textId="77777777" w:rsidR="0071087C" w:rsidRPr="00E6516F" w:rsidRDefault="0071087C" w:rsidP="00174677">
            <w:pPr>
              <w:pStyle w:val="TAL"/>
            </w:pPr>
            <w:r w:rsidRPr="00E6516F">
              <w:t>"application/vnd.3gpp.mcdata-signalling"</w:t>
            </w:r>
          </w:p>
        </w:tc>
        <w:tc>
          <w:tcPr>
            <w:tcW w:w="2127" w:type="dxa"/>
            <w:tcBorders>
              <w:top w:val="single" w:sz="4" w:space="0" w:color="auto"/>
              <w:bottom w:val="single" w:sz="4" w:space="0" w:color="auto"/>
            </w:tcBorders>
          </w:tcPr>
          <w:p w14:paraId="1BB222BD" w14:textId="77777777" w:rsidR="0071087C" w:rsidRPr="00E6516F" w:rsidRDefault="0071087C" w:rsidP="00174677">
            <w:pPr>
              <w:pStyle w:val="TAL"/>
            </w:pPr>
          </w:p>
        </w:tc>
        <w:tc>
          <w:tcPr>
            <w:tcW w:w="1419" w:type="dxa"/>
          </w:tcPr>
          <w:p w14:paraId="1BEB6EE6" w14:textId="77777777" w:rsidR="0071087C" w:rsidRPr="00E6516F" w:rsidRDefault="0071087C" w:rsidP="00174677">
            <w:pPr>
              <w:pStyle w:val="TAL"/>
            </w:pPr>
          </w:p>
        </w:tc>
        <w:tc>
          <w:tcPr>
            <w:tcW w:w="1135" w:type="dxa"/>
          </w:tcPr>
          <w:p w14:paraId="320A36E9" w14:textId="77777777" w:rsidR="0071087C" w:rsidRPr="00E6516F" w:rsidRDefault="0071087C" w:rsidP="00174677">
            <w:pPr>
              <w:pStyle w:val="TAL"/>
            </w:pPr>
          </w:p>
        </w:tc>
      </w:tr>
      <w:tr w:rsidR="0071087C" w:rsidRPr="00E6516F" w14:paraId="7ED7AF9C" w14:textId="77777777" w:rsidTr="004312E8">
        <w:tc>
          <w:tcPr>
            <w:tcW w:w="2836" w:type="dxa"/>
          </w:tcPr>
          <w:p w14:paraId="2F742C3B" w14:textId="77777777" w:rsidR="0071087C" w:rsidRPr="00E6516F" w:rsidRDefault="0071087C" w:rsidP="00174677">
            <w:pPr>
              <w:pStyle w:val="TAL"/>
              <w:rPr>
                <w:rFonts w:cs="Arial"/>
                <w:b/>
                <w:szCs w:val="18"/>
              </w:rPr>
            </w:pPr>
            <w:r w:rsidRPr="00E6516F">
              <w:t xml:space="preserve">  MIME-part-body</w:t>
            </w:r>
          </w:p>
        </w:tc>
        <w:tc>
          <w:tcPr>
            <w:tcW w:w="2127" w:type="dxa"/>
          </w:tcPr>
          <w:p w14:paraId="16D19BF8" w14:textId="77777777" w:rsidR="0071087C" w:rsidRPr="00E6516F" w:rsidRDefault="0071087C" w:rsidP="00174677">
            <w:pPr>
              <w:pStyle w:val="TAL"/>
            </w:pPr>
            <w:r w:rsidRPr="00E6516F">
              <w:t>MCData Protected Payload Message containing SDS SIGNALLING PAYLOAD as described in table 6.1.6.3.3-6B</w:t>
            </w:r>
          </w:p>
        </w:tc>
        <w:tc>
          <w:tcPr>
            <w:tcW w:w="2127" w:type="dxa"/>
            <w:tcBorders>
              <w:top w:val="single" w:sz="4" w:space="0" w:color="auto"/>
              <w:bottom w:val="single" w:sz="4" w:space="0" w:color="auto"/>
            </w:tcBorders>
          </w:tcPr>
          <w:p w14:paraId="025925FB" w14:textId="77777777" w:rsidR="0071087C" w:rsidRPr="00E6516F" w:rsidRDefault="0071087C" w:rsidP="00174677">
            <w:pPr>
              <w:pStyle w:val="TAL"/>
            </w:pPr>
          </w:p>
        </w:tc>
        <w:tc>
          <w:tcPr>
            <w:tcW w:w="1419" w:type="dxa"/>
          </w:tcPr>
          <w:p w14:paraId="3112BA18" w14:textId="77777777" w:rsidR="0071087C" w:rsidRPr="00E6516F" w:rsidRDefault="0071087C" w:rsidP="00174677">
            <w:pPr>
              <w:pStyle w:val="TAL"/>
            </w:pPr>
          </w:p>
        </w:tc>
        <w:tc>
          <w:tcPr>
            <w:tcW w:w="1135" w:type="dxa"/>
          </w:tcPr>
          <w:p w14:paraId="3679EF22" w14:textId="77777777" w:rsidR="0071087C" w:rsidRPr="00E6516F" w:rsidRDefault="0071087C" w:rsidP="00174677">
            <w:pPr>
              <w:pStyle w:val="TAL"/>
            </w:pPr>
          </w:p>
        </w:tc>
      </w:tr>
      <w:tr w:rsidR="0071087C" w:rsidRPr="00E6516F" w14:paraId="737BAA12" w14:textId="77777777" w:rsidTr="004312E8">
        <w:tc>
          <w:tcPr>
            <w:tcW w:w="2836" w:type="dxa"/>
          </w:tcPr>
          <w:p w14:paraId="3378DFB8" w14:textId="77777777" w:rsidR="0071087C" w:rsidRPr="00E6516F" w:rsidRDefault="0071087C" w:rsidP="00174677">
            <w:pPr>
              <w:pStyle w:val="TAL"/>
              <w:rPr>
                <w:rFonts w:cs="Arial"/>
                <w:b/>
                <w:szCs w:val="18"/>
              </w:rPr>
            </w:pPr>
            <w:r w:rsidRPr="00E6516F">
              <w:rPr>
                <w:b/>
                <w:bCs/>
              </w:rPr>
              <w:t>MIME body part</w:t>
            </w:r>
          </w:p>
        </w:tc>
        <w:tc>
          <w:tcPr>
            <w:tcW w:w="2127" w:type="dxa"/>
          </w:tcPr>
          <w:p w14:paraId="3F2B6CFC" w14:textId="77777777" w:rsidR="0071087C" w:rsidRPr="00E6516F" w:rsidRDefault="0071087C" w:rsidP="00174677">
            <w:pPr>
              <w:pStyle w:val="TAL"/>
            </w:pPr>
          </w:p>
        </w:tc>
        <w:tc>
          <w:tcPr>
            <w:tcW w:w="2127" w:type="dxa"/>
            <w:tcBorders>
              <w:top w:val="single" w:sz="4" w:space="0" w:color="auto"/>
              <w:bottom w:val="single" w:sz="4" w:space="0" w:color="auto"/>
            </w:tcBorders>
          </w:tcPr>
          <w:p w14:paraId="0000E2E8" w14:textId="77777777" w:rsidR="0071087C" w:rsidRPr="00E6516F" w:rsidRDefault="0071087C" w:rsidP="00174677">
            <w:pPr>
              <w:pStyle w:val="TAL"/>
            </w:pPr>
            <w:r w:rsidRPr="00E6516F">
              <w:rPr>
                <w:b/>
              </w:rPr>
              <w:t>MCData Data message</w:t>
            </w:r>
          </w:p>
        </w:tc>
        <w:tc>
          <w:tcPr>
            <w:tcW w:w="1419" w:type="dxa"/>
          </w:tcPr>
          <w:p w14:paraId="3D0D8C36" w14:textId="77777777" w:rsidR="0071087C" w:rsidRPr="00E6516F" w:rsidRDefault="0071087C" w:rsidP="00174677">
            <w:pPr>
              <w:pStyle w:val="TAL"/>
            </w:pPr>
          </w:p>
        </w:tc>
        <w:tc>
          <w:tcPr>
            <w:tcW w:w="1135" w:type="dxa"/>
          </w:tcPr>
          <w:p w14:paraId="4BC8DAB8" w14:textId="77777777" w:rsidR="0071087C" w:rsidRPr="00E6516F" w:rsidRDefault="0071087C" w:rsidP="00174677">
            <w:pPr>
              <w:pStyle w:val="TAL"/>
            </w:pPr>
          </w:p>
        </w:tc>
      </w:tr>
      <w:tr w:rsidR="0071087C" w:rsidRPr="00E6516F" w14:paraId="6A527D8C" w14:textId="77777777" w:rsidTr="004312E8">
        <w:tc>
          <w:tcPr>
            <w:tcW w:w="2836" w:type="dxa"/>
          </w:tcPr>
          <w:p w14:paraId="6A385D96" w14:textId="77777777" w:rsidR="0071087C" w:rsidRPr="00E6516F" w:rsidRDefault="0071087C" w:rsidP="00174677">
            <w:pPr>
              <w:pStyle w:val="TAL"/>
              <w:rPr>
                <w:rFonts w:cs="Arial"/>
                <w:b/>
                <w:szCs w:val="18"/>
              </w:rPr>
            </w:pPr>
            <w:r w:rsidRPr="00E6516F">
              <w:t xml:space="preserve">  MIME-part-headers</w:t>
            </w:r>
          </w:p>
        </w:tc>
        <w:tc>
          <w:tcPr>
            <w:tcW w:w="2127" w:type="dxa"/>
          </w:tcPr>
          <w:p w14:paraId="0F6B36CF" w14:textId="77777777" w:rsidR="0071087C" w:rsidRPr="00E6516F" w:rsidRDefault="0071087C" w:rsidP="00174677">
            <w:pPr>
              <w:pStyle w:val="TAL"/>
            </w:pPr>
          </w:p>
        </w:tc>
        <w:tc>
          <w:tcPr>
            <w:tcW w:w="2127" w:type="dxa"/>
            <w:tcBorders>
              <w:top w:val="single" w:sz="4" w:space="0" w:color="auto"/>
              <w:bottom w:val="single" w:sz="4" w:space="0" w:color="auto"/>
            </w:tcBorders>
          </w:tcPr>
          <w:p w14:paraId="1F226B95" w14:textId="77777777" w:rsidR="0071087C" w:rsidRPr="00E6516F" w:rsidRDefault="0071087C" w:rsidP="00174677">
            <w:pPr>
              <w:pStyle w:val="TAL"/>
            </w:pPr>
          </w:p>
        </w:tc>
        <w:tc>
          <w:tcPr>
            <w:tcW w:w="1419" w:type="dxa"/>
          </w:tcPr>
          <w:p w14:paraId="0685F871" w14:textId="77777777" w:rsidR="0071087C" w:rsidRPr="00E6516F" w:rsidRDefault="0071087C" w:rsidP="00174677">
            <w:pPr>
              <w:pStyle w:val="TAL"/>
            </w:pPr>
          </w:p>
        </w:tc>
        <w:tc>
          <w:tcPr>
            <w:tcW w:w="1135" w:type="dxa"/>
          </w:tcPr>
          <w:p w14:paraId="5C98BB33" w14:textId="77777777" w:rsidR="0071087C" w:rsidRPr="00E6516F" w:rsidRDefault="0071087C" w:rsidP="00174677">
            <w:pPr>
              <w:pStyle w:val="TAL"/>
            </w:pPr>
          </w:p>
        </w:tc>
      </w:tr>
      <w:tr w:rsidR="0071087C" w:rsidRPr="00E6516F" w14:paraId="1D6087FE" w14:textId="77777777" w:rsidTr="004312E8">
        <w:tc>
          <w:tcPr>
            <w:tcW w:w="2836" w:type="dxa"/>
          </w:tcPr>
          <w:p w14:paraId="79A764E2" w14:textId="77777777" w:rsidR="0071087C" w:rsidRPr="00E6516F" w:rsidRDefault="0071087C" w:rsidP="00174677">
            <w:pPr>
              <w:pStyle w:val="TAL"/>
              <w:rPr>
                <w:rFonts w:cs="Arial"/>
                <w:b/>
                <w:szCs w:val="18"/>
              </w:rPr>
            </w:pPr>
            <w:r w:rsidRPr="00E6516F">
              <w:t xml:space="preserve">    Content-Type</w:t>
            </w:r>
          </w:p>
        </w:tc>
        <w:tc>
          <w:tcPr>
            <w:tcW w:w="2127" w:type="dxa"/>
          </w:tcPr>
          <w:p w14:paraId="25D62A10" w14:textId="77777777" w:rsidR="0071087C" w:rsidRPr="00E6516F" w:rsidRDefault="0071087C" w:rsidP="00174677">
            <w:pPr>
              <w:pStyle w:val="TAL"/>
            </w:pPr>
            <w:r w:rsidRPr="00E6516F">
              <w:t>"application/vnd.3gpp.mcdata-payload"</w:t>
            </w:r>
          </w:p>
        </w:tc>
        <w:tc>
          <w:tcPr>
            <w:tcW w:w="2127" w:type="dxa"/>
            <w:tcBorders>
              <w:top w:val="single" w:sz="4" w:space="0" w:color="auto"/>
              <w:bottom w:val="single" w:sz="4" w:space="0" w:color="auto"/>
            </w:tcBorders>
          </w:tcPr>
          <w:p w14:paraId="24187A50" w14:textId="77777777" w:rsidR="0071087C" w:rsidRPr="00E6516F" w:rsidRDefault="0071087C" w:rsidP="00174677">
            <w:pPr>
              <w:pStyle w:val="TAL"/>
            </w:pPr>
          </w:p>
        </w:tc>
        <w:tc>
          <w:tcPr>
            <w:tcW w:w="1419" w:type="dxa"/>
          </w:tcPr>
          <w:p w14:paraId="5A190203" w14:textId="77777777" w:rsidR="0071087C" w:rsidRPr="00E6516F" w:rsidRDefault="0071087C" w:rsidP="00174677">
            <w:pPr>
              <w:pStyle w:val="TAL"/>
            </w:pPr>
          </w:p>
        </w:tc>
        <w:tc>
          <w:tcPr>
            <w:tcW w:w="1135" w:type="dxa"/>
          </w:tcPr>
          <w:p w14:paraId="0C6F1AB7" w14:textId="77777777" w:rsidR="0071087C" w:rsidRPr="00E6516F" w:rsidRDefault="0071087C" w:rsidP="00174677">
            <w:pPr>
              <w:pStyle w:val="TAL"/>
            </w:pPr>
          </w:p>
        </w:tc>
      </w:tr>
      <w:tr w:rsidR="0071087C" w:rsidRPr="00E6516F" w14:paraId="1F5F445F" w14:textId="77777777" w:rsidTr="004312E8">
        <w:tc>
          <w:tcPr>
            <w:tcW w:w="2836" w:type="dxa"/>
          </w:tcPr>
          <w:p w14:paraId="1B4DE6E1" w14:textId="77777777" w:rsidR="0071087C" w:rsidRPr="00E6516F" w:rsidRDefault="0071087C" w:rsidP="00174677">
            <w:pPr>
              <w:pStyle w:val="TAL"/>
              <w:rPr>
                <w:rFonts w:cs="Arial"/>
                <w:b/>
                <w:szCs w:val="18"/>
              </w:rPr>
            </w:pPr>
            <w:r w:rsidRPr="00E6516F">
              <w:t xml:space="preserve">  MIME-part-body</w:t>
            </w:r>
          </w:p>
        </w:tc>
        <w:tc>
          <w:tcPr>
            <w:tcW w:w="2127" w:type="dxa"/>
          </w:tcPr>
          <w:p w14:paraId="169F03C8" w14:textId="77777777" w:rsidR="0071087C" w:rsidRPr="00E6516F" w:rsidRDefault="0071087C" w:rsidP="00174677">
            <w:pPr>
              <w:pStyle w:val="TAL"/>
            </w:pPr>
            <w:r w:rsidRPr="00E6516F">
              <w:t>DATA PAYLOAD as described in Table 6.1.6.3.3-7</w:t>
            </w:r>
          </w:p>
        </w:tc>
        <w:tc>
          <w:tcPr>
            <w:tcW w:w="2127" w:type="dxa"/>
            <w:tcBorders>
              <w:top w:val="single" w:sz="4" w:space="0" w:color="auto"/>
              <w:bottom w:val="single" w:sz="4" w:space="0" w:color="auto"/>
            </w:tcBorders>
          </w:tcPr>
          <w:p w14:paraId="6D60D26A" w14:textId="77777777" w:rsidR="0071087C" w:rsidRPr="00E6516F" w:rsidRDefault="0071087C" w:rsidP="00174677">
            <w:pPr>
              <w:pStyle w:val="TAL"/>
            </w:pPr>
          </w:p>
        </w:tc>
        <w:tc>
          <w:tcPr>
            <w:tcW w:w="1419" w:type="dxa"/>
          </w:tcPr>
          <w:p w14:paraId="367526A4" w14:textId="77777777" w:rsidR="0071087C" w:rsidRPr="00E6516F" w:rsidRDefault="0071087C" w:rsidP="00174677">
            <w:pPr>
              <w:pStyle w:val="TAL"/>
            </w:pPr>
          </w:p>
        </w:tc>
        <w:tc>
          <w:tcPr>
            <w:tcW w:w="1135" w:type="dxa"/>
          </w:tcPr>
          <w:p w14:paraId="47583E6A" w14:textId="77777777" w:rsidR="0071087C" w:rsidRPr="00E6516F" w:rsidRDefault="0071087C" w:rsidP="00174677">
            <w:pPr>
              <w:pStyle w:val="TAL"/>
            </w:pPr>
          </w:p>
        </w:tc>
      </w:tr>
    </w:tbl>
    <w:p w14:paraId="24CEBE84" w14:textId="77777777" w:rsidR="0071087C" w:rsidRPr="00E6516F" w:rsidRDefault="0071087C" w:rsidP="0071087C"/>
    <w:p w14:paraId="2A6F84CD" w14:textId="77777777" w:rsidR="0071087C" w:rsidRPr="00E6516F" w:rsidRDefault="0071087C" w:rsidP="0071087C">
      <w:pPr>
        <w:pStyle w:val="TH"/>
      </w:pPr>
      <w:r w:rsidRPr="00E6516F">
        <w:t>Table 6.1.6.3.3-6B: SDS SIGNALLING PAYLOAD (Table 6.1.6.3.3-6A)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1361FF53" w14:textId="77777777" w:rsidTr="00174677">
        <w:trPr>
          <w:cantSplit/>
        </w:trPr>
        <w:tc>
          <w:tcPr>
            <w:tcW w:w="9644" w:type="dxa"/>
          </w:tcPr>
          <w:p w14:paraId="134684D1" w14:textId="77777777" w:rsidR="0071087C" w:rsidRPr="00E6516F" w:rsidRDefault="0071087C" w:rsidP="00174677">
            <w:pPr>
              <w:pStyle w:val="TAL"/>
              <w:rPr>
                <w:rFonts w:cs="Arial"/>
                <w:szCs w:val="18"/>
              </w:rPr>
            </w:pPr>
            <w:r w:rsidRPr="00E6516F">
              <w:rPr>
                <w:rFonts w:cs="Arial"/>
                <w:szCs w:val="18"/>
              </w:rPr>
              <w:t>Derivation Path: TS 36.579-1 [2], Table 5.5.3.8.1-1, condition DELIVERED</w:t>
            </w:r>
          </w:p>
        </w:tc>
      </w:tr>
    </w:tbl>
    <w:p w14:paraId="318CCBE0" w14:textId="77777777" w:rsidR="0071087C" w:rsidRPr="00E6516F" w:rsidRDefault="0071087C" w:rsidP="0071087C"/>
    <w:p w14:paraId="0176171D" w14:textId="77777777" w:rsidR="0071087C" w:rsidRPr="00E6516F" w:rsidRDefault="0071087C" w:rsidP="0071087C">
      <w:pPr>
        <w:pStyle w:val="TH"/>
      </w:pPr>
      <w:r w:rsidRPr="00E6516F">
        <w:t xml:space="preserve">Table 6.1.6.3.3-7: Data Payload (Table 6.1.6.3.3-6A)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72ABD2F0" w14:textId="77777777" w:rsidTr="00174677">
        <w:trPr>
          <w:cantSplit/>
        </w:trPr>
        <w:tc>
          <w:tcPr>
            <w:tcW w:w="9644" w:type="dxa"/>
          </w:tcPr>
          <w:p w14:paraId="2A6152A2" w14:textId="124C5261"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5.5.3.9.2-2</w:t>
            </w:r>
          </w:p>
        </w:tc>
      </w:tr>
    </w:tbl>
    <w:p w14:paraId="44C82E78" w14:textId="77777777" w:rsidR="0071087C" w:rsidRPr="00E6516F" w:rsidRDefault="0071087C" w:rsidP="0071087C"/>
    <w:p w14:paraId="4EAB9BC4" w14:textId="77777777" w:rsidR="0071087C" w:rsidRPr="00E6516F" w:rsidRDefault="0071087C" w:rsidP="0071087C">
      <w:pPr>
        <w:pStyle w:val="TH"/>
      </w:pPr>
      <w:r w:rsidRPr="00E6516F">
        <w:t>Table 6.1.6.3.3-8: SIP BYE (step 8, Table 6.1.6.3.2-1;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5B3D2630" w14:textId="77777777" w:rsidTr="00174677">
        <w:trPr>
          <w:cantSplit/>
        </w:trPr>
        <w:tc>
          <w:tcPr>
            <w:tcW w:w="9644" w:type="dxa"/>
            <w:gridSpan w:val="5"/>
          </w:tcPr>
          <w:p w14:paraId="288396CE"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r w:rsidR="0071087C" w:rsidRPr="00E6516F" w14:paraId="4F45CD4F" w14:textId="77777777" w:rsidTr="00174677">
        <w:tc>
          <w:tcPr>
            <w:tcW w:w="2836" w:type="dxa"/>
          </w:tcPr>
          <w:p w14:paraId="53EEF8F8" w14:textId="77777777" w:rsidR="0071087C" w:rsidRPr="00E6516F" w:rsidRDefault="0071087C" w:rsidP="00174677">
            <w:pPr>
              <w:pStyle w:val="TAH"/>
              <w:rPr>
                <w:bCs/>
              </w:rPr>
            </w:pPr>
            <w:r w:rsidRPr="00E6516F">
              <w:rPr>
                <w:bCs/>
              </w:rPr>
              <w:t>Information Element</w:t>
            </w:r>
          </w:p>
        </w:tc>
        <w:tc>
          <w:tcPr>
            <w:tcW w:w="2127" w:type="dxa"/>
          </w:tcPr>
          <w:p w14:paraId="11D233C3"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4818885F" w14:textId="77777777" w:rsidR="0071087C" w:rsidRPr="00E6516F" w:rsidRDefault="0071087C" w:rsidP="00174677">
            <w:pPr>
              <w:pStyle w:val="TAH"/>
              <w:rPr>
                <w:bCs/>
              </w:rPr>
            </w:pPr>
            <w:r w:rsidRPr="00E6516F">
              <w:rPr>
                <w:bCs/>
              </w:rPr>
              <w:t>Comment</w:t>
            </w:r>
          </w:p>
        </w:tc>
        <w:tc>
          <w:tcPr>
            <w:tcW w:w="1419" w:type="dxa"/>
          </w:tcPr>
          <w:p w14:paraId="703477C1" w14:textId="77777777" w:rsidR="0071087C" w:rsidRPr="00E6516F" w:rsidRDefault="0071087C" w:rsidP="00174677">
            <w:pPr>
              <w:pStyle w:val="TAH"/>
              <w:rPr>
                <w:bCs/>
              </w:rPr>
            </w:pPr>
            <w:r w:rsidRPr="00E6516F">
              <w:rPr>
                <w:bCs/>
              </w:rPr>
              <w:t>Reference</w:t>
            </w:r>
          </w:p>
        </w:tc>
        <w:tc>
          <w:tcPr>
            <w:tcW w:w="1135" w:type="dxa"/>
          </w:tcPr>
          <w:p w14:paraId="27E31FC0" w14:textId="77777777" w:rsidR="0071087C" w:rsidRPr="00E6516F" w:rsidRDefault="0071087C" w:rsidP="00174677">
            <w:pPr>
              <w:pStyle w:val="TAH"/>
              <w:rPr>
                <w:bCs/>
              </w:rPr>
            </w:pPr>
            <w:r w:rsidRPr="00E6516F">
              <w:rPr>
                <w:bCs/>
              </w:rPr>
              <w:t>Condition</w:t>
            </w:r>
          </w:p>
        </w:tc>
      </w:tr>
      <w:tr w:rsidR="0071087C" w:rsidRPr="00E6516F" w14:paraId="77698C34" w14:textId="77777777" w:rsidTr="00174677">
        <w:tc>
          <w:tcPr>
            <w:tcW w:w="2836" w:type="dxa"/>
            <w:vAlign w:val="center"/>
          </w:tcPr>
          <w:p w14:paraId="73DCE2C6" w14:textId="77777777" w:rsidR="0071087C" w:rsidRPr="00E6516F" w:rsidRDefault="0071087C" w:rsidP="00174677">
            <w:pPr>
              <w:pStyle w:val="TAL"/>
              <w:tabs>
                <w:tab w:val="left" w:pos="480"/>
              </w:tabs>
              <w:rPr>
                <w:rFonts w:cs="Arial"/>
                <w:b/>
                <w:szCs w:val="18"/>
              </w:rPr>
            </w:pPr>
            <w:r w:rsidRPr="00E6516F">
              <w:rPr>
                <w:b/>
                <w:bCs/>
              </w:rPr>
              <w:t>Reason</w:t>
            </w:r>
          </w:p>
        </w:tc>
        <w:tc>
          <w:tcPr>
            <w:tcW w:w="2127" w:type="dxa"/>
          </w:tcPr>
          <w:p w14:paraId="7BF4C6A7" w14:textId="77777777" w:rsidR="0071087C" w:rsidRPr="00E6516F" w:rsidRDefault="0071087C" w:rsidP="00174677">
            <w:pPr>
              <w:pStyle w:val="TAL"/>
            </w:pPr>
          </w:p>
        </w:tc>
        <w:tc>
          <w:tcPr>
            <w:tcW w:w="2127" w:type="dxa"/>
            <w:tcBorders>
              <w:top w:val="single" w:sz="4" w:space="0" w:color="auto"/>
              <w:bottom w:val="single" w:sz="4" w:space="0" w:color="auto"/>
            </w:tcBorders>
          </w:tcPr>
          <w:p w14:paraId="7875F744" w14:textId="77777777" w:rsidR="0071087C" w:rsidRPr="00E6516F" w:rsidRDefault="0071087C" w:rsidP="00174677">
            <w:pPr>
              <w:pStyle w:val="TAL"/>
            </w:pPr>
          </w:p>
        </w:tc>
        <w:tc>
          <w:tcPr>
            <w:tcW w:w="1419" w:type="dxa"/>
          </w:tcPr>
          <w:p w14:paraId="609BDC9E" w14:textId="77777777" w:rsidR="0071087C" w:rsidRPr="00E6516F" w:rsidRDefault="0071087C" w:rsidP="00174677">
            <w:pPr>
              <w:pStyle w:val="TAL"/>
            </w:pPr>
            <w:r w:rsidRPr="00E6516F">
              <w:t>RFC 3326 [125]</w:t>
            </w:r>
          </w:p>
        </w:tc>
        <w:tc>
          <w:tcPr>
            <w:tcW w:w="1135" w:type="dxa"/>
            <w:vAlign w:val="bottom"/>
          </w:tcPr>
          <w:p w14:paraId="566B8F69" w14:textId="77777777" w:rsidR="0071087C" w:rsidRPr="00E6516F" w:rsidRDefault="0071087C" w:rsidP="00174677">
            <w:pPr>
              <w:pStyle w:val="TAL"/>
            </w:pPr>
          </w:p>
        </w:tc>
      </w:tr>
      <w:tr w:rsidR="0071087C" w:rsidRPr="00E6516F" w14:paraId="427746DE" w14:textId="77777777" w:rsidTr="00174677">
        <w:tc>
          <w:tcPr>
            <w:tcW w:w="2836" w:type="dxa"/>
            <w:vAlign w:val="center"/>
          </w:tcPr>
          <w:p w14:paraId="273497A9" w14:textId="77777777" w:rsidR="0071087C" w:rsidRPr="00E6516F" w:rsidRDefault="0071087C" w:rsidP="00174677">
            <w:pPr>
              <w:pStyle w:val="TAL"/>
              <w:rPr>
                <w:rFonts w:cs="Arial"/>
                <w:b/>
                <w:bCs/>
                <w:szCs w:val="18"/>
              </w:rPr>
            </w:pPr>
            <w:r w:rsidRPr="00E6516F">
              <w:t xml:space="preserve">  reason-value</w:t>
            </w:r>
          </w:p>
        </w:tc>
        <w:tc>
          <w:tcPr>
            <w:tcW w:w="2127" w:type="dxa"/>
            <w:vAlign w:val="center"/>
          </w:tcPr>
          <w:p w14:paraId="27AAF01C" w14:textId="77777777" w:rsidR="0071087C" w:rsidRPr="00E6516F" w:rsidRDefault="0071087C" w:rsidP="00174677">
            <w:pPr>
              <w:pStyle w:val="TAL"/>
            </w:pPr>
            <w:r w:rsidRPr="00E6516F">
              <w:t>"SIP"</w:t>
            </w:r>
          </w:p>
        </w:tc>
        <w:tc>
          <w:tcPr>
            <w:tcW w:w="2127" w:type="dxa"/>
            <w:tcBorders>
              <w:top w:val="single" w:sz="4" w:space="0" w:color="auto"/>
              <w:bottom w:val="single" w:sz="4" w:space="0" w:color="auto"/>
            </w:tcBorders>
          </w:tcPr>
          <w:p w14:paraId="63CA211C" w14:textId="77777777" w:rsidR="0071087C" w:rsidRPr="00E6516F" w:rsidRDefault="0071087C" w:rsidP="00174677">
            <w:pPr>
              <w:pStyle w:val="TAL"/>
            </w:pPr>
          </w:p>
        </w:tc>
        <w:tc>
          <w:tcPr>
            <w:tcW w:w="1419" w:type="dxa"/>
          </w:tcPr>
          <w:p w14:paraId="5C651F30" w14:textId="77777777" w:rsidR="0071087C" w:rsidRPr="00E6516F" w:rsidRDefault="0071087C" w:rsidP="00174677">
            <w:pPr>
              <w:pStyle w:val="TAL"/>
            </w:pPr>
          </w:p>
        </w:tc>
        <w:tc>
          <w:tcPr>
            <w:tcW w:w="1135" w:type="dxa"/>
          </w:tcPr>
          <w:p w14:paraId="2E6A637C" w14:textId="77777777" w:rsidR="0071087C" w:rsidRPr="00E6516F" w:rsidRDefault="0071087C" w:rsidP="00174677">
            <w:pPr>
              <w:pStyle w:val="TAL"/>
            </w:pPr>
          </w:p>
        </w:tc>
      </w:tr>
      <w:tr w:rsidR="0071087C" w:rsidRPr="00E6516F" w14:paraId="76F0FBAB" w14:textId="77777777" w:rsidTr="00174677">
        <w:tc>
          <w:tcPr>
            <w:tcW w:w="2836" w:type="dxa"/>
            <w:vAlign w:val="center"/>
          </w:tcPr>
          <w:p w14:paraId="74E67CAD" w14:textId="77777777" w:rsidR="0071087C" w:rsidRPr="00E6516F" w:rsidRDefault="0071087C" w:rsidP="00174677">
            <w:pPr>
              <w:pStyle w:val="TAL"/>
              <w:rPr>
                <w:rFonts w:cs="Arial"/>
                <w:bCs/>
                <w:szCs w:val="18"/>
              </w:rPr>
            </w:pPr>
            <w:r w:rsidRPr="00E6516F">
              <w:t xml:space="preserve">  protocol-cause</w:t>
            </w:r>
          </w:p>
        </w:tc>
        <w:tc>
          <w:tcPr>
            <w:tcW w:w="2127" w:type="dxa"/>
            <w:vAlign w:val="center"/>
          </w:tcPr>
          <w:p w14:paraId="4949E45F" w14:textId="77777777" w:rsidR="0071087C" w:rsidRPr="00E6516F" w:rsidRDefault="0071087C" w:rsidP="00174677">
            <w:pPr>
              <w:pStyle w:val="TAL"/>
            </w:pPr>
            <w:r w:rsidRPr="00E6516F">
              <w:t>"cause="200""</w:t>
            </w:r>
          </w:p>
        </w:tc>
        <w:tc>
          <w:tcPr>
            <w:tcW w:w="2127" w:type="dxa"/>
            <w:tcBorders>
              <w:top w:val="single" w:sz="4" w:space="0" w:color="auto"/>
              <w:bottom w:val="single" w:sz="4" w:space="0" w:color="auto"/>
            </w:tcBorders>
          </w:tcPr>
          <w:p w14:paraId="32CADD2A" w14:textId="77777777" w:rsidR="0071087C" w:rsidRPr="00E6516F" w:rsidRDefault="0071087C" w:rsidP="00174677">
            <w:pPr>
              <w:pStyle w:val="TAL"/>
            </w:pPr>
          </w:p>
        </w:tc>
        <w:tc>
          <w:tcPr>
            <w:tcW w:w="1419" w:type="dxa"/>
          </w:tcPr>
          <w:p w14:paraId="2B936721" w14:textId="77777777" w:rsidR="0071087C" w:rsidRPr="00E6516F" w:rsidRDefault="0071087C" w:rsidP="00174677">
            <w:pPr>
              <w:pStyle w:val="TAL"/>
            </w:pPr>
          </w:p>
        </w:tc>
        <w:tc>
          <w:tcPr>
            <w:tcW w:w="1135" w:type="dxa"/>
          </w:tcPr>
          <w:p w14:paraId="50E832C8" w14:textId="77777777" w:rsidR="0071087C" w:rsidRPr="00E6516F" w:rsidRDefault="0071087C" w:rsidP="00174677">
            <w:pPr>
              <w:pStyle w:val="TAL"/>
            </w:pPr>
          </w:p>
        </w:tc>
      </w:tr>
      <w:tr w:rsidR="0071087C" w:rsidRPr="00E6516F" w14:paraId="353A7652" w14:textId="77777777" w:rsidTr="00174677">
        <w:tc>
          <w:tcPr>
            <w:tcW w:w="2836" w:type="dxa"/>
            <w:vAlign w:val="center"/>
          </w:tcPr>
          <w:p w14:paraId="15F3C73C" w14:textId="77777777" w:rsidR="0071087C" w:rsidRPr="00E6516F" w:rsidRDefault="0071087C" w:rsidP="00174677">
            <w:pPr>
              <w:pStyle w:val="TAL"/>
              <w:rPr>
                <w:rFonts w:cs="Arial"/>
                <w:bCs/>
                <w:szCs w:val="18"/>
              </w:rPr>
            </w:pPr>
            <w:r w:rsidRPr="00E6516F">
              <w:t xml:space="preserve">  reason-text</w:t>
            </w:r>
          </w:p>
        </w:tc>
        <w:tc>
          <w:tcPr>
            <w:tcW w:w="2127" w:type="dxa"/>
            <w:vAlign w:val="center"/>
          </w:tcPr>
          <w:p w14:paraId="442F02DE" w14:textId="77777777" w:rsidR="0071087C" w:rsidRPr="00E6516F" w:rsidRDefault="0071087C" w:rsidP="00174677">
            <w:pPr>
              <w:pStyle w:val="TAL"/>
            </w:pPr>
            <w:r w:rsidRPr="00E6516F">
              <w:t>"text="transmission succeeded""</w:t>
            </w:r>
          </w:p>
        </w:tc>
        <w:tc>
          <w:tcPr>
            <w:tcW w:w="2127" w:type="dxa"/>
            <w:tcBorders>
              <w:top w:val="single" w:sz="4" w:space="0" w:color="auto"/>
              <w:bottom w:val="single" w:sz="4" w:space="0" w:color="auto"/>
            </w:tcBorders>
          </w:tcPr>
          <w:p w14:paraId="5A8DCFB8" w14:textId="77777777" w:rsidR="0071087C" w:rsidRPr="00E6516F" w:rsidRDefault="0071087C" w:rsidP="00174677">
            <w:pPr>
              <w:pStyle w:val="TAL"/>
            </w:pPr>
          </w:p>
        </w:tc>
        <w:tc>
          <w:tcPr>
            <w:tcW w:w="1419" w:type="dxa"/>
          </w:tcPr>
          <w:p w14:paraId="0D66B437" w14:textId="77777777" w:rsidR="0071087C" w:rsidRPr="00E6516F" w:rsidRDefault="0071087C" w:rsidP="00174677">
            <w:pPr>
              <w:pStyle w:val="TAL"/>
            </w:pPr>
          </w:p>
        </w:tc>
        <w:tc>
          <w:tcPr>
            <w:tcW w:w="1135" w:type="dxa"/>
          </w:tcPr>
          <w:p w14:paraId="381C6AD0" w14:textId="77777777" w:rsidR="0071087C" w:rsidRPr="00E6516F" w:rsidRDefault="0071087C" w:rsidP="00174677">
            <w:pPr>
              <w:pStyle w:val="TAL"/>
            </w:pPr>
          </w:p>
        </w:tc>
      </w:tr>
    </w:tbl>
    <w:p w14:paraId="1ED9E994" w14:textId="77777777" w:rsidR="0071087C" w:rsidRPr="00E6516F" w:rsidRDefault="0071087C" w:rsidP="0071087C"/>
    <w:p w14:paraId="28E298AD" w14:textId="15010C43" w:rsidR="0071087C" w:rsidRPr="00E6516F" w:rsidRDefault="0071087C" w:rsidP="0071087C">
      <w:pPr>
        <w:pStyle w:val="TH"/>
      </w:pPr>
      <w:r w:rsidRPr="00E6516F">
        <w:t>Table 6.1.6.3.3-9: Void</w:t>
      </w:r>
    </w:p>
    <w:p w14:paraId="6CCD028B" w14:textId="77777777" w:rsidR="00B93CA2" w:rsidRPr="00E6516F" w:rsidRDefault="00B93CA2" w:rsidP="00B93CA2"/>
    <w:p w14:paraId="62A6EB9E" w14:textId="0CEFF24F" w:rsidR="0071087C" w:rsidRPr="00E6516F" w:rsidRDefault="0071087C" w:rsidP="0071087C">
      <w:pPr>
        <w:pStyle w:val="TH"/>
      </w:pPr>
      <w:r w:rsidRPr="00E6516F">
        <w:t>Table 6.1.6.3.3-10: SIP MESSAGE (step 11, Table 6.1.6.3.2-1;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6AF7EC8D" w14:textId="77777777" w:rsidTr="00174677">
        <w:tc>
          <w:tcPr>
            <w:tcW w:w="9639" w:type="dxa"/>
            <w:gridSpan w:val="5"/>
          </w:tcPr>
          <w:p w14:paraId="38A9F3BA" w14:textId="0B7B8978" w:rsidR="0071087C" w:rsidRPr="00E6516F" w:rsidRDefault="0071087C" w:rsidP="00174677">
            <w:pPr>
              <w:pStyle w:val="TAL"/>
              <w:rPr>
                <w:rFonts w:cs="Arial"/>
                <w:szCs w:val="18"/>
              </w:rPr>
            </w:pPr>
            <w:r w:rsidRPr="00E6516F">
              <w:rPr>
                <w:rFonts w:cs="Arial"/>
                <w:szCs w:val="18"/>
              </w:rPr>
              <w:t>Derivation Path: TS 36.579-1 [2], Table 5.5.2.7.1-1, condition MCDATA_SDS, RESOURCE_LISTS, MCDATA_SIGNALLING</w:t>
            </w:r>
          </w:p>
        </w:tc>
      </w:tr>
      <w:tr w:rsidR="0071087C" w:rsidRPr="00E6516F" w14:paraId="1F1350F1" w14:textId="77777777" w:rsidTr="00174677">
        <w:tc>
          <w:tcPr>
            <w:tcW w:w="2835" w:type="dxa"/>
          </w:tcPr>
          <w:p w14:paraId="443AD016" w14:textId="77777777" w:rsidR="0071087C" w:rsidRPr="00E6516F" w:rsidRDefault="0071087C" w:rsidP="00174677">
            <w:pPr>
              <w:pStyle w:val="TAH"/>
              <w:rPr>
                <w:bCs/>
              </w:rPr>
            </w:pPr>
            <w:r w:rsidRPr="00E6516F">
              <w:rPr>
                <w:bCs/>
              </w:rPr>
              <w:t>Information Element</w:t>
            </w:r>
          </w:p>
        </w:tc>
        <w:tc>
          <w:tcPr>
            <w:tcW w:w="2126" w:type="dxa"/>
          </w:tcPr>
          <w:p w14:paraId="1F4DC75E" w14:textId="77777777" w:rsidR="0071087C" w:rsidRPr="00E6516F" w:rsidRDefault="0071087C" w:rsidP="00174677">
            <w:pPr>
              <w:pStyle w:val="TAH"/>
              <w:rPr>
                <w:bCs/>
              </w:rPr>
            </w:pPr>
            <w:r w:rsidRPr="00E6516F">
              <w:rPr>
                <w:bCs/>
              </w:rPr>
              <w:t>Value/remark</w:t>
            </w:r>
          </w:p>
        </w:tc>
        <w:tc>
          <w:tcPr>
            <w:tcW w:w="2126" w:type="dxa"/>
          </w:tcPr>
          <w:p w14:paraId="05E61FCB" w14:textId="77777777" w:rsidR="0071087C" w:rsidRPr="00E6516F" w:rsidRDefault="0071087C" w:rsidP="00174677">
            <w:pPr>
              <w:pStyle w:val="TAH"/>
              <w:rPr>
                <w:bCs/>
              </w:rPr>
            </w:pPr>
            <w:r w:rsidRPr="00E6516F">
              <w:rPr>
                <w:bCs/>
              </w:rPr>
              <w:t>Comment</w:t>
            </w:r>
          </w:p>
        </w:tc>
        <w:tc>
          <w:tcPr>
            <w:tcW w:w="1418" w:type="dxa"/>
          </w:tcPr>
          <w:p w14:paraId="685E5C86" w14:textId="77777777" w:rsidR="0071087C" w:rsidRPr="00E6516F" w:rsidRDefault="0071087C" w:rsidP="00174677">
            <w:pPr>
              <w:pStyle w:val="TAH"/>
              <w:rPr>
                <w:bCs/>
              </w:rPr>
            </w:pPr>
            <w:r w:rsidRPr="00E6516F">
              <w:rPr>
                <w:bCs/>
              </w:rPr>
              <w:t>Reference</w:t>
            </w:r>
          </w:p>
        </w:tc>
        <w:tc>
          <w:tcPr>
            <w:tcW w:w="1134" w:type="dxa"/>
          </w:tcPr>
          <w:p w14:paraId="07108036" w14:textId="77777777" w:rsidR="0071087C" w:rsidRPr="00E6516F" w:rsidRDefault="0071087C" w:rsidP="00174677">
            <w:pPr>
              <w:pStyle w:val="TAH"/>
              <w:rPr>
                <w:bCs/>
              </w:rPr>
            </w:pPr>
            <w:r w:rsidRPr="00E6516F">
              <w:rPr>
                <w:bCs/>
              </w:rPr>
              <w:t>Condition</w:t>
            </w:r>
          </w:p>
        </w:tc>
      </w:tr>
      <w:tr w:rsidR="0071087C" w:rsidRPr="00E6516F" w14:paraId="61941A76" w14:textId="77777777" w:rsidTr="00174677">
        <w:tc>
          <w:tcPr>
            <w:tcW w:w="2835" w:type="dxa"/>
            <w:vAlign w:val="center"/>
          </w:tcPr>
          <w:p w14:paraId="2A5BFA3D" w14:textId="77777777" w:rsidR="0071087C" w:rsidRPr="00E6516F" w:rsidRDefault="0071087C" w:rsidP="00174677">
            <w:pPr>
              <w:keepNext/>
              <w:keepLines/>
              <w:spacing w:after="0"/>
              <w:rPr>
                <w:rFonts w:ascii="Arial" w:hAnsi="Arial"/>
                <w:b/>
                <w:bCs/>
                <w:sz w:val="18"/>
              </w:rPr>
            </w:pPr>
            <w:r w:rsidRPr="00E6516F">
              <w:rPr>
                <w:rFonts w:ascii="Arial" w:hAnsi="Arial"/>
                <w:b/>
                <w:bCs/>
                <w:sz w:val="18"/>
              </w:rPr>
              <w:t>Message-body</w:t>
            </w:r>
          </w:p>
        </w:tc>
        <w:tc>
          <w:tcPr>
            <w:tcW w:w="2126" w:type="dxa"/>
          </w:tcPr>
          <w:p w14:paraId="259BCCB4" w14:textId="77777777" w:rsidR="0071087C" w:rsidRPr="00E6516F" w:rsidRDefault="0071087C" w:rsidP="00174677">
            <w:pPr>
              <w:pStyle w:val="TAL"/>
              <w:rPr>
                <w:iCs/>
              </w:rPr>
            </w:pPr>
          </w:p>
        </w:tc>
        <w:tc>
          <w:tcPr>
            <w:tcW w:w="2126" w:type="dxa"/>
          </w:tcPr>
          <w:p w14:paraId="6508E75C" w14:textId="77777777" w:rsidR="0071087C" w:rsidRPr="00E6516F" w:rsidRDefault="0071087C" w:rsidP="00174677">
            <w:pPr>
              <w:pStyle w:val="TAL"/>
            </w:pPr>
          </w:p>
        </w:tc>
        <w:tc>
          <w:tcPr>
            <w:tcW w:w="1418" w:type="dxa"/>
          </w:tcPr>
          <w:p w14:paraId="21A0A9B0" w14:textId="77777777" w:rsidR="0071087C" w:rsidRPr="00E6516F" w:rsidRDefault="0071087C" w:rsidP="00174677">
            <w:pPr>
              <w:pStyle w:val="TAL"/>
            </w:pPr>
          </w:p>
        </w:tc>
        <w:tc>
          <w:tcPr>
            <w:tcW w:w="1134" w:type="dxa"/>
          </w:tcPr>
          <w:p w14:paraId="2B9A82AE" w14:textId="77777777" w:rsidR="0071087C" w:rsidRPr="00E6516F" w:rsidRDefault="0071087C" w:rsidP="00174677">
            <w:pPr>
              <w:pStyle w:val="TAL"/>
            </w:pPr>
          </w:p>
        </w:tc>
      </w:tr>
      <w:tr w:rsidR="0071087C" w:rsidRPr="00E6516F" w14:paraId="73284E90" w14:textId="77777777" w:rsidTr="00174677">
        <w:tc>
          <w:tcPr>
            <w:tcW w:w="2835" w:type="dxa"/>
            <w:vAlign w:val="center"/>
          </w:tcPr>
          <w:p w14:paraId="09C80520" w14:textId="77777777" w:rsidR="0071087C" w:rsidRPr="00E6516F" w:rsidRDefault="0071087C" w:rsidP="00174677">
            <w:pPr>
              <w:keepNext/>
              <w:keepLines/>
              <w:spacing w:after="0"/>
              <w:rPr>
                <w:rFonts w:ascii="Arial" w:hAnsi="Arial" w:cs="Arial"/>
                <w:sz w:val="18"/>
                <w:szCs w:val="18"/>
              </w:rPr>
            </w:pPr>
            <w:r w:rsidRPr="00E6516F">
              <w:rPr>
                <w:rFonts w:ascii="Arial" w:hAnsi="Arial"/>
                <w:sz w:val="18"/>
              </w:rPr>
              <w:t xml:space="preserve">  MIME body part</w:t>
            </w:r>
          </w:p>
        </w:tc>
        <w:tc>
          <w:tcPr>
            <w:tcW w:w="2126" w:type="dxa"/>
          </w:tcPr>
          <w:p w14:paraId="59795173" w14:textId="77777777" w:rsidR="0071087C" w:rsidRPr="00E6516F" w:rsidRDefault="0071087C" w:rsidP="00174677">
            <w:pPr>
              <w:pStyle w:val="TAL"/>
              <w:rPr>
                <w:iCs/>
              </w:rPr>
            </w:pPr>
            <w:r w:rsidRPr="00E6516F">
              <w:rPr>
                <w:iCs/>
              </w:rPr>
              <w:t>not present</w:t>
            </w:r>
          </w:p>
        </w:tc>
        <w:tc>
          <w:tcPr>
            <w:tcW w:w="2126" w:type="dxa"/>
          </w:tcPr>
          <w:p w14:paraId="1E3684CB" w14:textId="1D55842E" w:rsidR="0071087C" w:rsidRPr="00E6516F" w:rsidRDefault="0071087C" w:rsidP="00174677">
            <w:pPr>
              <w:pStyle w:val="TAL"/>
              <w:rPr>
                <w:b/>
                <w:bCs/>
              </w:rPr>
            </w:pPr>
            <w:r w:rsidRPr="00E6516F">
              <w:rPr>
                <w:b/>
                <w:bCs/>
              </w:rPr>
              <w:t>MCData-Info</w:t>
            </w:r>
          </w:p>
        </w:tc>
        <w:tc>
          <w:tcPr>
            <w:tcW w:w="1418" w:type="dxa"/>
          </w:tcPr>
          <w:p w14:paraId="2C911552" w14:textId="77777777" w:rsidR="0071087C" w:rsidRPr="00E6516F" w:rsidRDefault="0071087C" w:rsidP="00174677">
            <w:pPr>
              <w:pStyle w:val="TAL"/>
            </w:pPr>
          </w:p>
        </w:tc>
        <w:tc>
          <w:tcPr>
            <w:tcW w:w="1134" w:type="dxa"/>
          </w:tcPr>
          <w:p w14:paraId="54EBBFC2" w14:textId="77777777" w:rsidR="0071087C" w:rsidRPr="00E6516F" w:rsidRDefault="0071087C" w:rsidP="00174677">
            <w:pPr>
              <w:pStyle w:val="TAL"/>
            </w:pPr>
          </w:p>
        </w:tc>
      </w:tr>
      <w:tr w:rsidR="0071087C" w:rsidRPr="00E6516F" w14:paraId="0F0CCFB5" w14:textId="77777777" w:rsidTr="004312E8">
        <w:tc>
          <w:tcPr>
            <w:tcW w:w="2835" w:type="dxa"/>
            <w:vAlign w:val="center"/>
          </w:tcPr>
          <w:p w14:paraId="6C5AE963" w14:textId="77777777" w:rsidR="0071087C" w:rsidRPr="00E6516F" w:rsidRDefault="0071087C" w:rsidP="00174677">
            <w:pPr>
              <w:keepNext/>
              <w:keepLines/>
              <w:spacing w:after="0"/>
              <w:rPr>
                <w:rFonts w:ascii="Arial" w:hAnsi="Arial"/>
                <w:sz w:val="18"/>
              </w:rPr>
            </w:pPr>
            <w:r w:rsidRPr="00E6516F">
              <w:rPr>
                <w:rFonts w:ascii="Arial" w:hAnsi="Arial"/>
                <w:sz w:val="18"/>
              </w:rPr>
              <w:t xml:space="preserve">  MIME body part</w:t>
            </w:r>
          </w:p>
        </w:tc>
        <w:tc>
          <w:tcPr>
            <w:tcW w:w="2126" w:type="dxa"/>
          </w:tcPr>
          <w:p w14:paraId="76B87D90" w14:textId="77777777" w:rsidR="0071087C" w:rsidRPr="00E6516F" w:rsidRDefault="0071087C" w:rsidP="00174677">
            <w:pPr>
              <w:pStyle w:val="TAL"/>
              <w:rPr>
                <w:iCs/>
              </w:rPr>
            </w:pPr>
          </w:p>
        </w:tc>
        <w:tc>
          <w:tcPr>
            <w:tcW w:w="2126" w:type="dxa"/>
            <w:tcBorders>
              <w:bottom w:val="single" w:sz="4" w:space="0" w:color="auto"/>
            </w:tcBorders>
          </w:tcPr>
          <w:p w14:paraId="1EB5EE3B" w14:textId="77777777" w:rsidR="0071087C" w:rsidRPr="00E6516F" w:rsidDel="00CA183F" w:rsidRDefault="0071087C" w:rsidP="00174677">
            <w:pPr>
              <w:pStyle w:val="TAL"/>
              <w:rPr>
                <w:b/>
                <w:bCs/>
              </w:rPr>
            </w:pPr>
            <w:r w:rsidRPr="00E6516F">
              <w:rPr>
                <w:b/>
                <w:bCs/>
              </w:rPr>
              <w:t>MCData Data signalling message</w:t>
            </w:r>
          </w:p>
        </w:tc>
        <w:tc>
          <w:tcPr>
            <w:tcW w:w="1418" w:type="dxa"/>
          </w:tcPr>
          <w:p w14:paraId="44811D15" w14:textId="77777777" w:rsidR="0071087C" w:rsidRPr="00E6516F" w:rsidRDefault="0071087C" w:rsidP="00174677">
            <w:pPr>
              <w:pStyle w:val="TAL"/>
            </w:pPr>
          </w:p>
        </w:tc>
        <w:tc>
          <w:tcPr>
            <w:tcW w:w="1134" w:type="dxa"/>
          </w:tcPr>
          <w:p w14:paraId="28458BB1" w14:textId="77777777" w:rsidR="0071087C" w:rsidRPr="00E6516F" w:rsidRDefault="0071087C" w:rsidP="00174677">
            <w:pPr>
              <w:pStyle w:val="TAL"/>
            </w:pPr>
          </w:p>
        </w:tc>
      </w:tr>
      <w:tr w:rsidR="0071087C" w:rsidRPr="00E6516F" w14:paraId="2FAFC326" w14:textId="77777777" w:rsidTr="004312E8">
        <w:tc>
          <w:tcPr>
            <w:tcW w:w="2835" w:type="dxa"/>
          </w:tcPr>
          <w:p w14:paraId="79891463" w14:textId="77777777" w:rsidR="0071087C" w:rsidRPr="00E6516F" w:rsidRDefault="0071087C" w:rsidP="00174677">
            <w:pPr>
              <w:keepNext/>
              <w:keepLines/>
              <w:spacing w:after="0"/>
              <w:rPr>
                <w:rFonts w:ascii="Arial" w:hAnsi="Arial"/>
                <w:sz w:val="18"/>
              </w:rPr>
            </w:pPr>
            <w:r w:rsidRPr="00E6516F">
              <w:rPr>
                <w:rFonts w:ascii="Arial" w:hAnsi="Arial"/>
                <w:sz w:val="18"/>
              </w:rPr>
              <w:t xml:space="preserve">    MIME-part-body</w:t>
            </w:r>
          </w:p>
        </w:tc>
        <w:tc>
          <w:tcPr>
            <w:tcW w:w="2126" w:type="dxa"/>
          </w:tcPr>
          <w:p w14:paraId="1AE01EAA" w14:textId="77777777" w:rsidR="0071087C" w:rsidRPr="00E6516F" w:rsidRDefault="0071087C" w:rsidP="00174677">
            <w:pPr>
              <w:pStyle w:val="TAL"/>
              <w:rPr>
                <w:iCs/>
              </w:rPr>
            </w:pPr>
            <w:r w:rsidRPr="00E6516F">
              <w:t>MCData Protected Payload Message containing SDS NOTIFICATION as described in Table 6.1.6.3.3-11</w:t>
            </w:r>
          </w:p>
        </w:tc>
        <w:tc>
          <w:tcPr>
            <w:tcW w:w="2126" w:type="dxa"/>
            <w:tcBorders>
              <w:bottom w:val="single" w:sz="4" w:space="0" w:color="auto"/>
            </w:tcBorders>
          </w:tcPr>
          <w:p w14:paraId="23052D9C" w14:textId="77777777" w:rsidR="0071087C" w:rsidRPr="00E6516F" w:rsidDel="00CA183F" w:rsidRDefault="0071087C" w:rsidP="00174677">
            <w:pPr>
              <w:pStyle w:val="TAL"/>
              <w:rPr>
                <w:b/>
                <w:bCs/>
              </w:rPr>
            </w:pPr>
          </w:p>
        </w:tc>
        <w:tc>
          <w:tcPr>
            <w:tcW w:w="1418" w:type="dxa"/>
          </w:tcPr>
          <w:p w14:paraId="18B388F3" w14:textId="77777777" w:rsidR="0071087C" w:rsidRPr="00E6516F" w:rsidRDefault="0071087C" w:rsidP="00174677">
            <w:pPr>
              <w:pStyle w:val="TAL"/>
            </w:pPr>
          </w:p>
        </w:tc>
        <w:tc>
          <w:tcPr>
            <w:tcW w:w="1134" w:type="dxa"/>
          </w:tcPr>
          <w:p w14:paraId="3A998C7F" w14:textId="77777777" w:rsidR="0071087C" w:rsidRPr="00E6516F" w:rsidRDefault="0071087C" w:rsidP="00174677">
            <w:pPr>
              <w:pStyle w:val="TAL"/>
            </w:pPr>
          </w:p>
        </w:tc>
      </w:tr>
    </w:tbl>
    <w:p w14:paraId="5F755098" w14:textId="77777777" w:rsidR="0071087C" w:rsidRPr="00E6516F" w:rsidRDefault="0071087C" w:rsidP="0071087C"/>
    <w:p w14:paraId="32A1D03B" w14:textId="74BCAC67" w:rsidR="0071087C" w:rsidRPr="00E6516F" w:rsidRDefault="0071087C" w:rsidP="0071087C">
      <w:pPr>
        <w:pStyle w:val="TH"/>
      </w:pPr>
      <w:r w:rsidRPr="00E6516F">
        <w:t>Table 6.1.6.3.3-11: SDS NOTIFICATION (Table 6.1.6.3.3-10)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0E1DB72C" w14:textId="77777777" w:rsidTr="00174677">
        <w:trPr>
          <w:cantSplit/>
        </w:trPr>
        <w:tc>
          <w:tcPr>
            <w:tcW w:w="9639" w:type="dxa"/>
          </w:tcPr>
          <w:p w14:paraId="04BE2853" w14:textId="77777777" w:rsidR="0071087C" w:rsidRPr="00E6516F" w:rsidRDefault="0071087C" w:rsidP="00174677">
            <w:pPr>
              <w:pStyle w:val="TAL"/>
              <w:rPr>
                <w:rFonts w:cs="Arial"/>
                <w:szCs w:val="18"/>
              </w:rPr>
            </w:pPr>
            <w:r w:rsidRPr="00E6516F">
              <w:rPr>
                <w:rFonts w:cs="Arial"/>
                <w:szCs w:val="18"/>
              </w:rPr>
              <w:t>Derivation Path: TS 36.579-1 [2], Table 5.5.3.8.3-1, condition DELIVERED</w:t>
            </w:r>
          </w:p>
        </w:tc>
      </w:tr>
    </w:tbl>
    <w:p w14:paraId="43800592" w14:textId="77777777" w:rsidR="0071087C" w:rsidRPr="00E6516F" w:rsidRDefault="0071087C" w:rsidP="0071087C"/>
    <w:p w14:paraId="21628BCE" w14:textId="77777777" w:rsidR="0071087C" w:rsidRPr="00E6516F" w:rsidRDefault="0071087C" w:rsidP="0071087C">
      <w:pPr>
        <w:pStyle w:val="Heading3"/>
      </w:pPr>
      <w:bookmarkStart w:id="586" w:name="_Toc42507351"/>
      <w:bookmarkStart w:id="587" w:name="_Toc52307882"/>
      <w:bookmarkStart w:id="588" w:name="_Toc52782352"/>
      <w:bookmarkStart w:id="589" w:name="_Toc52782963"/>
      <w:bookmarkStart w:id="590" w:name="_Toc59042832"/>
      <w:bookmarkStart w:id="591" w:name="_Toc75459143"/>
      <w:bookmarkStart w:id="592" w:name="_Toc90630583"/>
      <w:bookmarkStart w:id="593" w:name="_Toc100778790"/>
      <w:bookmarkStart w:id="594" w:name="_Toc101286121"/>
      <w:bookmarkStart w:id="595" w:name="_Toc106817707"/>
      <w:bookmarkStart w:id="596" w:name="_Toc106817832"/>
      <w:r w:rsidRPr="00E6516F">
        <w:t>6.1.7</w:t>
      </w:r>
      <w:r w:rsidRPr="00E6516F">
        <w:tab/>
        <w:t>On-network / Short Data Service (SDS) / Standalone SDS Using Media Plane / Group Standalone SDS / Client Originated (CO)</w:t>
      </w:r>
      <w:bookmarkEnd w:id="569"/>
      <w:bookmarkEnd w:id="585"/>
      <w:bookmarkEnd w:id="586"/>
      <w:bookmarkEnd w:id="587"/>
      <w:bookmarkEnd w:id="588"/>
      <w:bookmarkEnd w:id="589"/>
      <w:bookmarkEnd w:id="590"/>
      <w:bookmarkEnd w:id="591"/>
      <w:bookmarkEnd w:id="592"/>
      <w:bookmarkEnd w:id="593"/>
      <w:bookmarkEnd w:id="594"/>
      <w:bookmarkEnd w:id="595"/>
      <w:bookmarkEnd w:id="596"/>
    </w:p>
    <w:p w14:paraId="5C9A288A" w14:textId="77777777" w:rsidR="0071087C" w:rsidRPr="00E6516F" w:rsidRDefault="0071087C" w:rsidP="0071087C">
      <w:pPr>
        <w:pStyle w:val="H6"/>
      </w:pPr>
      <w:bookmarkStart w:id="597" w:name="_Toc52782353"/>
      <w:bookmarkStart w:id="598" w:name="_Toc52782964"/>
      <w:bookmarkStart w:id="599" w:name="_Toc59042833"/>
      <w:bookmarkStart w:id="600" w:name="_Toc522499805"/>
      <w:r w:rsidRPr="00E6516F">
        <w:t>6.1.7.1</w:t>
      </w:r>
      <w:r w:rsidRPr="00E6516F">
        <w:tab/>
        <w:t>Test Purpose (TP)</w:t>
      </w:r>
      <w:bookmarkEnd w:id="597"/>
      <w:bookmarkEnd w:id="598"/>
      <w:bookmarkEnd w:id="599"/>
    </w:p>
    <w:p w14:paraId="211213A5" w14:textId="77777777" w:rsidR="0071087C" w:rsidRPr="00E6516F" w:rsidRDefault="0071087C" w:rsidP="0071087C">
      <w:pPr>
        <w:pStyle w:val="H6"/>
      </w:pPr>
      <w:r w:rsidRPr="00E6516F">
        <w:t>(1)</w:t>
      </w:r>
    </w:p>
    <w:p w14:paraId="4D886ECB"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060F3106"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0FD86D67"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SDS message using the media plane}</w:t>
      </w:r>
    </w:p>
    <w:p w14:paraId="7CE9C10F"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an MSRP connection via a SIP INVITE message </w:t>
      </w:r>
      <w:r w:rsidRPr="00E6516F">
        <w:rPr>
          <w:b/>
          <w:noProof w:val="0"/>
        </w:rPr>
        <w:t>and</w:t>
      </w:r>
      <w:r w:rsidRPr="00E6516F">
        <w:rPr>
          <w:noProof w:val="0"/>
        </w:rPr>
        <w:t xml:space="preserve"> then responds to the SIP 200 (OK) message with a SIP ACK message }</w:t>
      </w:r>
    </w:p>
    <w:p w14:paraId="2EA068F1" w14:textId="77777777" w:rsidR="0071087C" w:rsidRPr="00E6516F" w:rsidRDefault="0071087C" w:rsidP="0071087C">
      <w:pPr>
        <w:pStyle w:val="PL"/>
        <w:rPr>
          <w:noProof w:val="0"/>
        </w:rPr>
      </w:pPr>
      <w:r w:rsidRPr="00E6516F">
        <w:rPr>
          <w:noProof w:val="0"/>
        </w:rPr>
        <w:t xml:space="preserve">            }</w:t>
      </w:r>
    </w:p>
    <w:p w14:paraId="5AE6AF34" w14:textId="77777777" w:rsidR="0071087C" w:rsidRPr="00E6516F" w:rsidRDefault="0071087C" w:rsidP="0071087C">
      <w:pPr>
        <w:pStyle w:val="PL"/>
        <w:rPr>
          <w:noProof w:val="0"/>
        </w:rPr>
      </w:pPr>
    </w:p>
    <w:p w14:paraId="5EDC4CEF" w14:textId="77777777" w:rsidR="0071087C" w:rsidRPr="00E6516F" w:rsidRDefault="0071087C" w:rsidP="0071087C">
      <w:pPr>
        <w:pStyle w:val="H6"/>
      </w:pPr>
      <w:r w:rsidRPr="00E6516F">
        <w:t>(2)</w:t>
      </w:r>
    </w:p>
    <w:p w14:paraId="44804E02"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requested the establishment of a MSRP connection }</w:t>
      </w:r>
    </w:p>
    <w:p w14:paraId="093D6CC2"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148213A3"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200 (OK) message with the a=setup attribute set to "passive" }</w:t>
      </w:r>
    </w:p>
    <w:p w14:paraId="5D3820CA"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group standalone SDS message via a MSRP SEND message with a disposition of "DELIVERY" }</w:t>
      </w:r>
    </w:p>
    <w:p w14:paraId="4D4ED7A6" w14:textId="77777777" w:rsidR="0071087C" w:rsidRPr="00E6516F" w:rsidRDefault="0071087C" w:rsidP="0071087C">
      <w:pPr>
        <w:pStyle w:val="PL"/>
        <w:rPr>
          <w:noProof w:val="0"/>
        </w:rPr>
      </w:pPr>
      <w:r w:rsidRPr="00E6516F">
        <w:rPr>
          <w:noProof w:val="0"/>
        </w:rPr>
        <w:t xml:space="preserve">            }</w:t>
      </w:r>
    </w:p>
    <w:p w14:paraId="64B3D537" w14:textId="77777777" w:rsidR="0071087C" w:rsidRPr="00E6516F" w:rsidRDefault="0071087C" w:rsidP="0071087C">
      <w:pPr>
        <w:pStyle w:val="PL"/>
        <w:rPr>
          <w:noProof w:val="0"/>
        </w:rPr>
      </w:pPr>
    </w:p>
    <w:p w14:paraId="62079DFB" w14:textId="77777777" w:rsidR="0071087C" w:rsidRPr="00E6516F" w:rsidRDefault="0071087C" w:rsidP="0071087C">
      <w:pPr>
        <w:pStyle w:val="H6"/>
      </w:pPr>
      <w:r w:rsidRPr="00E6516F">
        <w:t>(3)</w:t>
      </w:r>
    </w:p>
    <w:p w14:paraId="5944A1D0"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 group standalone SDS message using the media plane }</w:t>
      </w:r>
    </w:p>
    <w:p w14:paraId="39009D87"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67A80C46"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MSRP 200 (OK) message in response to the last MSRP SEND message indicating that the standalone SDS message has been successfully transferred }</w:t>
      </w:r>
    </w:p>
    <w:p w14:paraId="34EBB72A"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51DEA903" w14:textId="77777777" w:rsidR="0071087C" w:rsidRPr="00E6516F" w:rsidRDefault="0071087C" w:rsidP="0071087C">
      <w:pPr>
        <w:pStyle w:val="PL"/>
        <w:rPr>
          <w:noProof w:val="0"/>
        </w:rPr>
      </w:pPr>
      <w:r w:rsidRPr="00E6516F">
        <w:rPr>
          <w:noProof w:val="0"/>
        </w:rPr>
        <w:t xml:space="preserve">            }</w:t>
      </w:r>
    </w:p>
    <w:p w14:paraId="6606C15D" w14:textId="77777777" w:rsidR="0071087C" w:rsidRPr="00E6516F" w:rsidRDefault="0071087C" w:rsidP="0071087C">
      <w:pPr>
        <w:pStyle w:val="PL"/>
        <w:rPr>
          <w:noProof w:val="0"/>
        </w:rPr>
      </w:pPr>
    </w:p>
    <w:p w14:paraId="2C34EE7E" w14:textId="77777777" w:rsidR="0071087C" w:rsidRPr="00E6516F" w:rsidRDefault="0071087C" w:rsidP="0071087C">
      <w:pPr>
        <w:pStyle w:val="H6"/>
      </w:pPr>
      <w:r w:rsidRPr="00E6516F">
        <w:t>(4)</w:t>
      </w:r>
    </w:p>
    <w:p w14:paraId="05AE2C39"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 group standalone SDS message using the media plane with a disposition of "DELIVERY" }</w:t>
      </w:r>
    </w:p>
    <w:p w14:paraId="05E32F06"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778FA203"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SIP MESSAGE message }</w:t>
      </w:r>
    </w:p>
    <w:p w14:paraId="5C474D11"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by sending a SIP 200 (OK) message </w:t>
      </w:r>
      <w:r w:rsidRPr="00E6516F">
        <w:rPr>
          <w:b/>
          <w:noProof w:val="0"/>
        </w:rPr>
        <w:t>and</w:t>
      </w:r>
      <w:r w:rsidRPr="00E6516F">
        <w:rPr>
          <w:noProof w:val="0"/>
        </w:rPr>
        <w:t xml:space="preserve"> delivers the notification to the MCDATA User }</w:t>
      </w:r>
    </w:p>
    <w:p w14:paraId="3664684F" w14:textId="77777777" w:rsidR="0071087C" w:rsidRPr="00E6516F" w:rsidRDefault="0071087C" w:rsidP="0071087C">
      <w:pPr>
        <w:pStyle w:val="PL"/>
        <w:rPr>
          <w:noProof w:val="0"/>
        </w:rPr>
      </w:pPr>
      <w:r w:rsidRPr="00E6516F">
        <w:rPr>
          <w:noProof w:val="0"/>
        </w:rPr>
        <w:t xml:space="preserve">            }</w:t>
      </w:r>
    </w:p>
    <w:p w14:paraId="45025E17" w14:textId="77777777" w:rsidR="0071087C" w:rsidRPr="00E6516F" w:rsidRDefault="0071087C" w:rsidP="0071087C">
      <w:pPr>
        <w:pStyle w:val="PL"/>
        <w:rPr>
          <w:noProof w:val="0"/>
        </w:rPr>
      </w:pPr>
    </w:p>
    <w:p w14:paraId="06E06576" w14:textId="77777777" w:rsidR="0071087C" w:rsidRPr="00E6516F" w:rsidRDefault="0071087C" w:rsidP="0071087C">
      <w:pPr>
        <w:pStyle w:val="H6"/>
      </w:pPr>
      <w:bookmarkStart w:id="601" w:name="_Toc52782354"/>
      <w:bookmarkStart w:id="602" w:name="_Toc52782965"/>
      <w:bookmarkStart w:id="603" w:name="_Toc59042834"/>
      <w:r w:rsidRPr="00E6516F">
        <w:t>6.1.7.2</w:t>
      </w:r>
      <w:r w:rsidRPr="00E6516F">
        <w:tab/>
        <w:t>Conformance requirements</w:t>
      </w:r>
      <w:bookmarkEnd w:id="601"/>
      <w:bookmarkEnd w:id="602"/>
      <w:bookmarkEnd w:id="603"/>
    </w:p>
    <w:p w14:paraId="69A10FD2" w14:textId="77777777" w:rsidR="0071087C" w:rsidRPr="00E6516F" w:rsidRDefault="0071087C" w:rsidP="0071087C">
      <w:r w:rsidRPr="00E6516F">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2E8CEB8" w14:textId="77777777" w:rsidR="0071087C" w:rsidRPr="00E6516F" w:rsidRDefault="0071087C" w:rsidP="0071087C">
      <w:r w:rsidRPr="00E6516F">
        <w:t>[TS 24.282, clause 9.2.3.2.3]</w:t>
      </w:r>
    </w:p>
    <w:p w14:paraId="184F441C" w14:textId="77777777" w:rsidR="0071087C" w:rsidRPr="00E6516F" w:rsidRDefault="0071087C" w:rsidP="0071087C">
      <w:r w:rsidRPr="00E6516F">
        <w:t>The MCData client shall generate a SIP INVITE request in accordance with 3GPP TS 24.229 [5] with the clarifications given below.</w:t>
      </w:r>
    </w:p>
    <w:p w14:paraId="33F4A2CA" w14:textId="77777777" w:rsidR="0071087C" w:rsidRPr="00E6516F" w:rsidRDefault="0071087C" w:rsidP="0071087C">
      <w:r w:rsidRPr="00E6516F">
        <w:t>The MCData client:</w:t>
      </w:r>
    </w:p>
    <w:p w14:paraId="4B15F733" w14:textId="77777777" w:rsidR="0071087C" w:rsidRPr="00E6516F" w:rsidRDefault="0071087C" w:rsidP="0071087C">
      <w:pPr>
        <w:pStyle w:val="B10"/>
      </w:pPr>
      <w:r w:rsidRPr="00E6516F">
        <w:t>1)</w:t>
      </w:r>
      <w:r w:rsidRPr="00E6516F">
        <w:tab/>
        <w:t xml:space="preserve">shall include the g.3gpp.mcdata.sds media feature tag and the </w:t>
      </w:r>
      <w:r w:rsidRPr="00E6516F">
        <w:rPr>
          <w:lang w:eastAsia="ko-KR"/>
        </w:rPr>
        <w:t xml:space="preserve">g.3gpp.icsi-ref media feature tag with the value of "urn:urn-7:3gpp-service.ims.icsi.mcdata.sds" </w:t>
      </w:r>
      <w:r w:rsidRPr="00E6516F">
        <w:t xml:space="preserve">in the Contact header field of the SIP </w:t>
      </w:r>
      <w:r w:rsidRPr="00E6516F">
        <w:rPr>
          <w:lang w:eastAsia="zh-CN"/>
        </w:rPr>
        <w:t>INVITE</w:t>
      </w:r>
      <w:r w:rsidRPr="00E6516F">
        <w:t xml:space="preserve"> request according to IETF RFC 3840 [16];</w:t>
      </w:r>
    </w:p>
    <w:p w14:paraId="24B934DF" w14:textId="77777777" w:rsidR="0071087C" w:rsidRPr="00E6516F" w:rsidRDefault="0071087C" w:rsidP="0071087C">
      <w:pPr>
        <w:pStyle w:val="B10"/>
      </w:pPr>
      <w:r w:rsidRPr="00E6516F">
        <w:t>2)</w:t>
      </w:r>
      <w:r w:rsidRPr="00E6516F">
        <w:tab/>
        <w:t>shall include an Accept-Contact header field containing the g.3gpp.mcdata.sds media feature tag along with the "require" and "explicit" header field parameters according to IETF RFC 3841 [8];</w:t>
      </w:r>
    </w:p>
    <w:p w14:paraId="702E2494" w14:textId="77777777" w:rsidR="0071087C" w:rsidRPr="00E6516F" w:rsidRDefault="0071087C" w:rsidP="0071087C">
      <w:pPr>
        <w:pStyle w:val="B10"/>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w:t>
      </w:r>
      <w:r w:rsidRPr="00E6516F">
        <w:rPr>
          <w:lang w:eastAsia="ko-KR"/>
        </w:rPr>
        <w:t>.sds</w:t>
      </w:r>
      <w:r w:rsidRPr="00E6516F">
        <w:t>" along with the "require" and "explicit" header field parameters according to IETF RFC 3841 [8];</w:t>
      </w:r>
    </w:p>
    <w:p w14:paraId="353E2C3D" w14:textId="77777777" w:rsidR="0071087C" w:rsidRPr="00E6516F" w:rsidRDefault="0071087C" w:rsidP="0071087C">
      <w:pPr>
        <w:pStyle w:val="B10"/>
      </w:pPr>
      <w:r w:rsidRPr="00E6516F">
        <w:t>4)</w:t>
      </w:r>
      <w:r w:rsidRPr="00E6516F">
        <w:tab/>
        <w:t>shall include the ICSI value "urn:urn-7:3gpp-service.ims.icsi.mcdata</w:t>
      </w:r>
      <w:r w:rsidRPr="00E6516F">
        <w:rPr>
          <w:lang w:eastAsia="ko-KR"/>
        </w:rPr>
        <w:t>.sds</w:t>
      </w:r>
      <w:r w:rsidRPr="00E6516F">
        <w:t>"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2D33FE59" w14:textId="77777777" w:rsidR="0071087C" w:rsidRPr="00E6516F" w:rsidRDefault="0071087C" w:rsidP="0071087C">
      <w:pPr>
        <w:pStyle w:val="B10"/>
      </w:pPr>
      <w:r w:rsidRPr="00E6516F">
        <w:t>5)</w:t>
      </w:r>
      <w:r w:rsidRPr="00E6516F">
        <w:tab/>
        <w:t>should include the "timer" option tag in the Supported header field;</w:t>
      </w:r>
    </w:p>
    <w:p w14:paraId="3EB15C2C" w14:textId="77777777" w:rsidR="0071087C" w:rsidRPr="00E6516F" w:rsidRDefault="0071087C" w:rsidP="0071087C">
      <w:pPr>
        <w:pStyle w:val="B10"/>
      </w:pPr>
      <w:r w:rsidRPr="00E6516F">
        <w:t>6)</w:t>
      </w:r>
      <w:r w:rsidRPr="00E6516F">
        <w:tab/>
        <w:t>should include the Session-Expires header field according to IETF RFC 4028 [38]. It is recommended that the "refresher" header field parameter is omitted. If included, the "refresher" header field parameter shall be set to "uac";</w:t>
      </w:r>
    </w:p>
    <w:p w14:paraId="3529D489" w14:textId="77777777" w:rsidR="0071087C" w:rsidRPr="00E6516F" w:rsidRDefault="0071087C" w:rsidP="0071087C">
      <w:pPr>
        <w:pStyle w:val="B10"/>
      </w:pPr>
      <w:r w:rsidRPr="00E6516F">
        <w:t>7)</w:t>
      </w:r>
      <w:r w:rsidRPr="00E6516F">
        <w:tab/>
        <w:t>if a one-to-one standalone SDS message is to be sent:</w:t>
      </w:r>
    </w:p>
    <w:p w14:paraId="20CB495D" w14:textId="77777777" w:rsidR="0071087C" w:rsidRPr="00E6516F" w:rsidRDefault="0071087C" w:rsidP="0071087C">
      <w:pPr>
        <w:pStyle w:val="B2"/>
        <w:rPr>
          <w:lang w:eastAsia="ko-KR"/>
        </w:rPr>
      </w:pPr>
      <w:r w:rsidRPr="00E6516F">
        <w:rPr>
          <w:lang w:eastAsia="ko-KR"/>
        </w:rPr>
        <w:t>a)</w:t>
      </w:r>
      <w:r w:rsidRPr="00E6516F">
        <w:rPr>
          <w:lang w:eastAsia="ko-KR"/>
        </w:rPr>
        <w:tab/>
        <w:t>shall insert in the SIP INVITE request a MIME resource-lists body with the MCData ID of the invited MCData user, according to rules and procedures of IETF RFC 5366 [18];</w:t>
      </w:r>
    </w:p>
    <w:p w14:paraId="31CA341A" w14:textId="77777777" w:rsidR="0071087C" w:rsidRPr="00E6516F" w:rsidRDefault="0071087C" w:rsidP="0071087C">
      <w:pPr>
        <w:pStyle w:val="B2"/>
      </w:pPr>
      <w:r w:rsidRPr="00E6516F">
        <w:t>b)</w:t>
      </w:r>
      <w:r w:rsidRPr="00E6516F">
        <w:tab/>
        <w:t>shall contain an application/vnd.3gpp.mcdata-info+xml MIME body with the &lt;mcdatainfo&gt; element containing the &lt;mcdata-Params&gt; element with:</w:t>
      </w:r>
    </w:p>
    <w:p w14:paraId="353D8F94" w14:textId="77777777" w:rsidR="0071087C" w:rsidRPr="00E6516F" w:rsidRDefault="0071087C" w:rsidP="0071087C">
      <w:pPr>
        <w:pStyle w:val="B3"/>
      </w:pPr>
      <w:r w:rsidRPr="00E6516F">
        <w:t>i)</w:t>
      </w:r>
      <w:r w:rsidRPr="00E6516F">
        <w:tab/>
        <w:t>the &lt;request-type&gt; element set to a value of "one-to-one-sds"; and</w:t>
      </w:r>
    </w:p>
    <w:p w14:paraId="15B9FB35" w14:textId="77777777" w:rsidR="0071087C" w:rsidRPr="00E6516F" w:rsidRDefault="0071087C" w:rsidP="0071087C">
      <w:pPr>
        <w:pStyle w:val="B2"/>
        <w:rPr>
          <w:lang w:eastAsia="ko-KR"/>
        </w:rPr>
      </w:pPr>
      <w:r w:rsidRPr="00E6516F">
        <w:rPr>
          <w:lang w:eastAsia="ko-KR"/>
        </w:rPr>
        <w:t>c)</w:t>
      </w:r>
      <w:r w:rsidRPr="00E6516F">
        <w:rPr>
          <w:lang w:eastAsia="ko-KR"/>
        </w:rPr>
        <w:tab/>
        <w:t xml:space="preserve">if an end-to-end security context needs to be established </w:t>
      </w:r>
      <w:r w:rsidRPr="00E6516F">
        <w:t>and the security context does not exist or if the existing security context has expired,</w:t>
      </w:r>
      <w:r w:rsidRPr="00E6516F">
        <w:rPr>
          <w:lang w:eastAsia="ko-KR"/>
        </w:rPr>
        <w:t xml:space="preserve"> then:</w:t>
      </w:r>
    </w:p>
    <w:p w14:paraId="1AE6DCF3" w14:textId="77777777" w:rsidR="0071087C" w:rsidRPr="00E6516F" w:rsidRDefault="0071087C" w:rsidP="0071087C">
      <w:pPr>
        <w:pStyle w:val="B3"/>
      </w:pPr>
      <w:r w:rsidRPr="00E6516F">
        <w:t>i)</w:t>
      </w:r>
      <w:r w:rsidRPr="00E6516F">
        <w:tab/>
        <w:t>if necessary, shall instruct the key management client to request keying material from the key management server as described in 3GPP TS 33.180 [26];</w:t>
      </w:r>
    </w:p>
    <w:p w14:paraId="25B70EB3" w14:textId="77777777" w:rsidR="0071087C" w:rsidRPr="00E6516F" w:rsidRDefault="0071087C" w:rsidP="0071087C">
      <w:pPr>
        <w:pStyle w:val="B3"/>
      </w:pPr>
      <w:r w:rsidRPr="00E6516F">
        <w:t>ii)</w:t>
      </w:r>
      <w:r w:rsidRPr="00E6516F">
        <w:tab/>
        <w:t>shall use the keying material to generate a PCK as described in 3GPP TS 33.180 [26];</w:t>
      </w:r>
    </w:p>
    <w:p w14:paraId="7ABBBA3F" w14:textId="77777777" w:rsidR="0071087C" w:rsidRPr="00E6516F" w:rsidRDefault="0071087C" w:rsidP="0071087C">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EE4FF32" w14:textId="77777777" w:rsidR="0071087C" w:rsidRPr="00E6516F" w:rsidRDefault="0071087C" w:rsidP="0071087C">
      <w:pPr>
        <w:pStyle w:val="B3"/>
      </w:pPr>
      <w:r w:rsidRPr="00E6516F">
        <w:t>iv)</w:t>
      </w:r>
      <w:r w:rsidRPr="00E6516F">
        <w:tab/>
        <w:t>shall encrypt the PCK to a UID associated to the MCData client using the MCData ID of the invited user and a time related parameter as described in 3GPP TS 33.180 [26];</w:t>
      </w:r>
    </w:p>
    <w:p w14:paraId="021EE1D5" w14:textId="77777777" w:rsidR="0071087C" w:rsidRPr="00E6516F" w:rsidRDefault="0071087C" w:rsidP="0071087C">
      <w:pPr>
        <w:pStyle w:val="B3"/>
      </w:pPr>
      <w:r w:rsidRPr="00E6516F">
        <w:t>v)</w:t>
      </w:r>
      <w:r w:rsidRPr="00E6516F">
        <w:tab/>
        <w:t>shall generate a MIKEY-SAKKE I_MESSAGE using the encapsulated PCK and PCK-ID as specified in 3GPP TS 33.180 [26];</w:t>
      </w:r>
    </w:p>
    <w:p w14:paraId="75CA527C" w14:textId="77777777" w:rsidR="0071087C" w:rsidRPr="00E6516F" w:rsidRDefault="0071087C" w:rsidP="0071087C">
      <w:pPr>
        <w:pStyle w:val="B3"/>
      </w:pPr>
      <w:r w:rsidRPr="00E6516F">
        <w:t>vi)</w:t>
      </w:r>
      <w:r w:rsidRPr="00E6516F">
        <w:tab/>
        <w:t>shall add the MCData ID of the originating MCData to the initiator field (IDRi) of the I_MESSAGE as described in 3GPP TS 33.180 [26]; and</w:t>
      </w:r>
    </w:p>
    <w:p w14:paraId="6DCB6265" w14:textId="77777777" w:rsidR="0071087C" w:rsidRPr="00E6516F" w:rsidRDefault="0071087C" w:rsidP="0071087C">
      <w:pPr>
        <w:pStyle w:val="B3"/>
      </w:pPr>
      <w:r w:rsidRPr="00E6516F">
        <w:t>vii)</w:t>
      </w:r>
      <w:r w:rsidRPr="00E6516F">
        <w:tab/>
        <w:t>shall sign the MIKEY-SAKKE I_MESSAGE using the originating MCData user's signing key provided in the keying material together with a time related parameter, and add this to the MIKEY-SAKKE payload, as described in 3GPP TS 33.180 [26];</w:t>
      </w:r>
    </w:p>
    <w:p w14:paraId="2E8ABD7F" w14:textId="77777777" w:rsidR="0071087C" w:rsidRPr="00E6516F" w:rsidRDefault="0071087C" w:rsidP="0071087C">
      <w:pPr>
        <w:pStyle w:val="NO"/>
      </w:pPr>
      <w:r w:rsidRPr="00E6516F">
        <w:t>…</w:t>
      </w:r>
    </w:p>
    <w:p w14:paraId="1B946DE8" w14:textId="77777777" w:rsidR="0071087C" w:rsidRPr="00E6516F" w:rsidRDefault="0071087C" w:rsidP="0071087C">
      <w:pPr>
        <w:pStyle w:val="B10"/>
      </w:pPr>
      <w:r w:rsidRPr="00E6516F">
        <w:t>9)</w:t>
      </w:r>
      <w:r w:rsidRPr="00E6516F">
        <w:tab/>
        <w:t>shall set the Request-URI of the SIP INVITE request to the public service identity identifying the participating MCData function serving the MCData user;</w:t>
      </w:r>
    </w:p>
    <w:p w14:paraId="28491CAC" w14:textId="77777777" w:rsidR="0071087C" w:rsidRPr="00E6516F" w:rsidRDefault="0071087C" w:rsidP="0071087C">
      <w:pPr>
        <w:pStyle w:val="NO"/>
      </w:pPr>
      <w:r w:rsidRPr="00E6516F">
        <w:t>NOTE 2:</w:t>
      </w:r>
      <w:r w:rsidRPr="00E6516F">
        <w:tab/>
        <w:t>The MCData client is configured with public service identity identifying the participating MCData function serving the MCData user.</w:t>
      </w:r>
    </w:p>
    <w:p w14:paraId="17DDBF97" w14:textId="77777777" w:rsidR="0071087C" w:rsidRPr="00E6516F" w:rsidRDefault="0071087C" w:rsidP="0071087C">
      <w:pPr>
        <w:pStyle w:val="B10"/>
      </w:pPr>
      <w:r w:rsidRPr="00E6516F">
        <w:t>10)</w:t>
      </w:r>
      <w:r w:rsidRPr="00E6516F">
        <w:tab/>
        <w:t>may include a P-Preferred-Identity header field in the SIP INVITE request containing a public user identity as specified in 3GPP TS 24.229 [5];</w:t>
      </w:r>
    </w:p>
    <w:p w14:paraId="310BB3D0" w14:textId="77777777" w:rsidR="0071087C" w:rsidRPr="00E6516F" w:rsidRDefault="0071087C" w:rsidP="0071087C">
      <w:pPr>
        <w:pStyle w:val="B10"/>
      </w:pPr>
      <w:r w:rsidRPr="00E6516F">
        <w:t>11)</w:t>
      </w:r>
      <w:r w:rsidRPr="00E6516F">
        <w:tab/>
        <w:t>shall include an SDP offer according to 3GPP TS 24.229 [5] with the clarifications given in subclause 9.2.3.2.1; and</w:t>
      </w:r>
    </w:p>
    <w:p w14:paraId="28FDEFA1" w14:textId="77777777" w:rsidR="0071087C" w:rsidRPr="00E6516F" w:rsidRDefault="0071087C" w:rsidP="0071087C">
      <w:pPr>
        <w:pStyle w:val="B10"/>
      </w:pPr>
      <w:r w:rsidRPr="00E6516F">
        <w:t>12)</w:t>
      </w:r>
      <w:r w:rsidRPr="00E6516F">
        <w:tab/>
        <w:t>shall send the SIP INVITE request towards the MCData server according to 3GPP TS 24.229 [5].</w:t>
      </w:r>
    </w:p>
    <w:p w14:paraId="30DECEC1" w14:textId="77777777" w:rsidR="0071087C" w:rsidRPr="00E6516F" w:rsidRDefault="0071087C" w:rsidP="0071087C">
      <w:r w:rsidRPr="00E6516F">
        <w:t>On receipt of a SIP 2xx response to the SIP INVITE request, the MCData client:</w:t>
      </w:r>
    </w:p>
    <w:p w14:paraId="6EAE7EBA" w14:textId="77777777" w:rsidR="0071087C" w:rsidRPr="00E6516F" w:rsidRDefault="0071087C" w:rsidP="0071087C">
      <w:pPr>
        <w:pStyle w:val="B10"/>
      </w:pPr>
      <w:r w:rsidRPr="00E6516F">
        <w:t>1)</w:t>
      </w:r>
      <w:r w:rsidRPr="00E6516F">
        <w:tab/>
        <w:t>shall send a SIP ACK request as specified in 3GPP TS 24.229 [5];</w:t>
      </w:r>
    </w:p>
    <w:p w14:paraId="3740A3C0" w14:textId="77777777" w:rsidR="0071087C" w:rsidRPr="00E6516F" w:rsidRDefault="0071087C" w:rsidP="0071087C">
      <w:pPr>
        <w:pStyle w:val="B10"/>
      </w:pPr>
      <w:r w:rsidRPr="00E6516F">
        <w:t>2)</w:t>
      </w:r>
      <w:r w:rsidRPr="00E6516F">
        <w:tab/>
        <w:t>shall start the SIP Session timer according to rules and procedures of IETF RFC 4028 [38]; and</w:t>
      </w:r>
    </w:p>
    <w:p w14:paraId="45D6D218" w14:textId="77777777" w:rsidR="0071087C" w:rsidRPr="00E6516F" w:rsidRDefault="0071087C" w:rsidP="0071087C">
      <w:pPr>
        <w:pStyle w:val="B10"/>
      </w:pPr>
      <w:r w:rsidRPr="00E6516F">
        <w:t>3)</w:t>
      </w:r>
      <w:r w:rsidRPr="00E6516F">
        <w:tab/>
        <w:t>shall interact with the media plane as specified in 3GPP TS 24.582 [15] subclause 6.1.1.2.</w:t>
      </w:r>
    </w:p>
    <w:p w14:paraId="5D46B849" w14:textId="77777777" w:rsidR="0071087C" w:rsidRPr="00E6516F" w:rsidRDefault="0071087C" w:rsidP="0071087C">
      <w:pPr>
        <w:pStyle w:val="B10"/>
      </w:pPr>
      <w:r w:rsidRPr="00E6516F">
        <w:t>…</w:t>
      </w:r>
    </w:p>
    <w:p w14:paraId="7D18B2FD" w14:textId="77777777" w:rsidR="0071087C" w:rsidRPr="00E6516F" w:rsidRDefault="0071087C" w:rsidP="0071087C">
      <w:r w:rsidRPr="00E6516F">
        <w:t>On receipt of an indication from the media plane indicating that the standalone SDS message has been successfully transferred, the MCData client shall:</w:t>
      </w:r>
    </w:p>
    <w:p w14:paraId="37979862" w14:textId="77777777" w:rsidR="0071087C" w:rsidRPr="00E6516F" w:rsidRDefault="0071087C" w:rsidP="0071087C">
      <w:pPr>
        <w:pStyle w:val="B10"/>
      </w:pPr>
      <w:r w:rsidRPr="00E6516F">
        <w:t>1)</w:t>
      </w:r>
      <w:r w:rsidRPr="00E6516F">
        <w:tab/>
        <w:t>shall generate a SIP BYE request according to 3GPP TS 24.229 [5] with:</w:t>
      </w:r>
    </w:p>
    <w:p w14:paraId="4DBDC6D6" w14:textId="77777777" w:rsidR="0071087C" w:rsidRPr="00E6516F" w:rsidRDefault="0071087C" w:rsidP="0071087C">
      <w:pPr>
        <w:pStyle w:val="B2"/>
      </w:pPr>
      <w:r w:rsidRPr="00E6516F">
        <w:t>a)</w:t>
      </w:r>
      <w:r w:rsidRPr="00E6516F">
        <w:tab/>
        <w:t>Reason code set to "SIP";</w:t>
      </w:r>
    </w:p>
    <w:p w14:paraId="0481D46A" w14:textId="77777777" w:rsidR="0071087C" w:rsidRPr="00E6516F" w:rsidRDefault="0071087C" w:rsidP="0071087C">
      <w:pPr>
        <w:pStyle w:val="B2"/>
      </w:pPr>
      <w:r w:rsidRPr="00E6516F">
        <w:t>b)</w:t>
      </w:r>
      <w:r w:rsidRPr="00E6516F">
        <w:tab/>
        <w:t>cause set to "200"; and</w:t>
      </w:r>
    </w:p>
    <w:p w14:paraId="03BEA3BA" w14:textId="77777777" w:rsidR="0071087C" w:rsidRPr="00E6516F" w:rsidRDefault="0071087C" w:rsidP="0071087C">
      <w:pPr>
        <w:pStyle w:val="B2"/>
      </w:pPr>
      <w:r w:rsidRPr="00E6516F">
        <w:t>c)</w:t>
      </w:r>
      <w:r w:rsidRPr="00E6516F">
        <w:tab/>
        <w:t>text set to "transmission succeeded";</w:t>
      </w:r>
    </w:p>
    <w:p w14:paraId="439BD968" w14:textId="77777777" w:rsidR="0071087C" w:rsidRPr="00E6516F" w:rsidRDefault="0071087C" w:rsidP="0071087C">
      <w:pPr>
        <w:pStyle w:val="B10"/>
      </w:pPr>
      <w:r w:rsidRPr="00E6516F">
        <w:t>2)</w:t>
      </w:r>
      <w:r w:rsidRPr="00E6516F">
        <w:tab/>
        <w:t>shall set the Request-URI to the MCData session identity to release; and</w:t>
      </w:r>
    </w:p>
    <w:p w14:paraId="4CF04585" w14:textId="77777777" w:rsidR="0071087C" w:rsidRPr="00E6516F" w:rsidRDefault="0071087C" w:rsidP="0071087C">
      <w:pPr>
        <w:pStyle w:val="B10"/>
      </w:pPr>
      <w:r w:rsidRPr="00E6516F">
        <w:t>3)</w:t>
      </w:r>
      <w:r w:rsidRPr="00E6516F">
        <w:tab/>
        <w:t>shall send a SIP BYE request towards MCData server according to 3GPP TS 24.229 [5].</w:t>
      </w:r>
    </w:p>
    <w:p w14:paraId="38A7D7E2" w14:textId="77777777" w:rsidR="0071087C" w:rsidRPr="00E6516F" w:rsidRDefault="0071087C" w:rsidP="0071087C">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MCData client shall interact with the </w:t>
      </w:r>
      <w:r w:rsidRPr="00E6516F">
        <w:rPr>
          <w:lang w:eastAsia="ko-KR"/>
        </w:rPr>
        <w:t>media plane and indicate to terminate the session, as specified in 3GPP TS 24.582 [</w:t>
      </w:r>
      <w:r w:rsidRPr="00E6516F">
        <w:t>15</w:t>
      </w:r>
      <w:r w:rsidRPr="00E6516F">
        <w:rPr>
          <w:lang w:eastAsia="ko-KR"/>
        </w:rPr>
        <w:t>].</w:t>
      </w:r>
    </w:p>
    <w:p w14:paraId="1A11C767" w14:textId="77777777" w:rsidR="0071087C" w:rsidRPr="00E6516F" w:rsidRDefault="0071087C" w:rsidP="0071087C">
      <w:r w:rsidRPr="00E6516F">
        <w:t>[TS 24.282, clause 9.2.3.2.1]</w:t>
      </w:r>
    </w:p>
    <w:p w14:paraId="371B8D24" w14:textId="77777777" w:rsidR="0071087C" w:rsidRPr="00E6516F" w:rsidRDefault="0071087C" w:rsidP="0071087C">
      <w:r w:rsidRPr="00E6516F">
        <w:t>When composing an SDP offer according to 3GPP TS 24.229 [5], IETF RFC 4975 [17], IETF RFC 6135 [19] and IETF RFC 6714 [20] the MCData client:</w:t>
      </w:r>
    </w:p>
    <w:p w14:paraId="370265EF" w14:textId="77777777" w:rsidR="0071087C" w:rsidRPr="00E6516F" w:rsidRDefault="0071087C" w:rsidP="0071087C">
      <w:pPr>
        <w:pStyle w:val="B10"/>
      </w:pPr>
      <w:r w:rsidRPr="00E6516F">
        <w:t>1)</w:t>
      </w:r>
      <w:r w:rsidRPr="00E6516F">
        <w:tab/>
        <w:t>shall include an "m=message" media-level section for the MCData media stream consisting of:</w:t>
      </w:r>
    </w:p>
    <w:p w14:paraId="720D6314" w14:textId="77777777" w:rsidR="0071087C" w:rsidRPr="00E6516F" w:rsidRDefault="0071087C" w:rsidP="0071087C">
      <w:pPr>
        <w:pStyle w:val="B2"/>
      </w:pPr>
      <w:r w:rsidRPr="00E6516F">
        <w:t>a)</w:t>
      </w:r>
      <w:r w:rsidRPr="00E6516F">
        <w:tab/>
        <w:t>the IP address and the port number;</w:t>
      </w:r>
    </w:p>
    <w:p w14:paraId="069EEDA1" w14:textId="77777777" w:rsidR="0071087C" w:rsidRPr="00E6516F" w:rsidRDefault="0071087C" w:rsidP="0071087C">
      <w:pPr>
        <w:pStyle w:val="B2"/>
      </w:pPr>
      <w:r w:rsidRPr="00E6516F">
        <w:t>b)</w:t>
      </w:r>
      <w:r w:rsidRPr="00E6516F">
        <w:tab/>
        <w:t>a protocol field value of "TCP/MSRP", or "TCP/TLS/MSRP" for TLS;</w:t>
      </w:r>
    </w:p>
    <w:p w14:paraId="1A0EFA9B" w14:textId="77777777" w:rsidR="0071087C" w:rsidRPr="00E6516F" w:rsidRDefault="0071087C" w:rsidP="0071087C">
      <w:pPr>
        <w:pStyle w:val="B2"/>
      </w:pPr>
      <w:r w:rsidRPr="00E6516F">
        <w:t>c)</w:t>
      </w:r>
      <w:r w:rsidRPr="00E6516F">
        <w:tab/>
        <w:t>a format list field set to '*';</w:t>
      </w:r>
    </w:p>
    <w:p w14:paraId="4BB0B9DD" w14:textId="77777777" w:rsidR="0071087C" w:rsidRPr="00E6516F" w:rsidRDefault="0071087C" w:rsidP="0071087C">
      <w:pPr>
        <w:pStyle w:val="B2"/>
      </w:pPr>
      <w:r w:rsidRPr="00E6516F">
        <w:t>d)</w:t>
      </w:r>
      <w:r w:rsidRPr="00E6516F">
        <w:tab/>
        <w:t>an "a=sendonly" attribute;</w:t>
      </w:r>
    </w:p>
    <w:p w14:paraId="55D73DE8" w14:textId="77777777" w:rsidR="0071087C" w:rsidRPr="00E6516F" w:rsidRDefault="0071087C" w:rsidP="0071087C">
      <w:pPr>
        <w:pStyle w:val="B2"/>
      </w:pPr>
      <w:r w:rsidRPr="00E6516F">
        <w:t>e)</w:t>
      </w:r>
      <w:r w:rsidRPr="00E6516F">
        <w:tab/>
        <w:t>an "a=path" attribute containing its own MSRP URI;</w:t>
      </w:r>
    </w:p>
    <w:p w14:paraId="3D6ED954" w14:textId="77777777" w:rsidR="0071087C" w:rsidRPr="00E6516F" w:rsidRDefault="0071087C" w:rsidP="0071087C">
      <w:pPr>
        <w:pStyle w:val="B2"/>
        <w:rPr>
          <w:lang w:eastAsia="ko-KR"/>
        </w:rPr>
      </w:pPr>
      <w:r w:rsidRPr="00E6516F">
        <w:t>f)</w:t>
      </w:r>
      <w:r w:rsidRPr="00E6516F">
        <w:tab/>
      </w:r>
      <w:r w:rsidRPr="00E6516F">
        <w:rPr>
          <w:lang w:eastAsia="ko-KR"/>
        </w:rPr>
        <w:t xml:space="preserve">set the content type as "a=accept-types:application/vnd.3gpp.mcdata-signalling </w:t>
      </w:r>
      <w:r w:rsidRPr="00E6516F">
        <w:t>application/vnd.3gpp.mcdata-payload"</w:t>
      </w:r>
      <w:r w:rsidRPr="00E6516F">
        <w:rPr>
          <w:lang w:eastAsia="ko-KR"/>
        </w:rPr>
        <w:t>; and</w:t>
      </w:r>
    </w:p>
    <w:p w14:paraId="60944281" w14:textId="77777777" w:rsidR="0071087C" w:rsidRPr="00E6516F" w:rsidRDefault="0071087C" w:rsidP="0071087C">
      <w:pPr>
        <w:pStyle w:val="B2"/>
        <w:rPr>
          <w:lang w:eastAsia="ko-KR"/>
        </w:rPr>
      </w:pPr>
      <w:r w:rsidRPr="00E6516F">
        <w:rPr>
          <w:lang w:eastAsia="ko-KR"/>
        </w:rPr>
        <w:t>g)</w:t>
      </w:r>
      <w:r w:rsidRPr="00E6516F">
        <w:rPr>
          <w:lang w:eastAsia="ko-KR"/>
        </w:rPr>
        <w:tab/>
        <w:t>set the a=setup attribute as "actpass"; and</w:t>
      </w:r>
    </w:p>
    <w:p w14:paraId="32C84AA5" w14:textId="77777777" w:rsidR="0071087C" w:rsidRPr="00E6516F" w:rsidRDefault="0071087C" w:rsidP="0071087C">
      <w:pPr>
        <w:pStyle w:val="B10"/>
      </w:pPr>
      <w:r w:rsidRPr="00E6516F">
        <w:t>2)</w:t>
      </w:r>
      <w:r w:rsidRPr="00E6516F">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48E4787A" w14:textId="77777777" w:rsidR="0071087C" w:rsidRPr="00E6516F" w:rsidRDefault="0071087C" w:rsidP="0071087C">
      <w:r w:rsidRPr="00E6516F">
        <w:t>[TS 24.282, clause 13.2.2.2.2.1]</w:t>
      </w:r>
    </w:p>
    <w:p w14:paraId="7FEEC6AB" w14:textId="77777777" w:rsidR="0071087C" w:rsidRPr="00E6516F" w:rsidRDefault="0071087C" w:rsidP="0071087C">
      <w:pPr>
        <w:rPr>
          <w:lang w:eastAsia="ko-KR"/>
        </w:rPr>
      </w:pPr>
      <w:r w:rsidRPr="00E6516F">
        <w:rPr>
          <w:lang w:eastAsia="ko-KR"/>
        </w:rPr>
        <w:t>When the MCData client wants to release a MCData communication established over the media plane, the MCData client:</w:t>
      </w:r>
    </w:p>
    <w:p w14:paraId="064892F9" w14:textId="77777777" w:rsidR="0071087C" w:rsidRPr="00E6516F" w:rsidRDefault="0071087C" w:rsidP="0071087C">
      <w:pPr>
        <w:pStyle w:val="B10"/>
      </w:pPr>
      <w:r w:rsidRPr="00E6516F">
        <w:rPr>
          <w:lang w:eastAsia="ko-KR"/>
        </w:rPr>
        <w:t>1)</w:t>
      </w:r>
      <w:r w:rsidRPr="00E6516F">
        <w:rPr>
          <w:lang w:eastAsia="ko-KR"/>
        </w:rPr>
        <w:tab/>
        <w:t>shall generate a SIP BYE request according to 3GPP TS 24.229 [5];</w:t>
      </w:r>
    </w:p>
    <w:p w14:paraId="293B0FE2" w14:textId="77777777" w:rsidR="0071087C" w:rsidRPr="00E6516F" w:rsidRDefault="0071087C" w:rsidP="0071087C">
      <w:pPr>
        <w:pStyle w:val="B10"/>
      </w:pPr>
      <w:r w:rsidRPr="00E6516F">
        <w:rPr>
          <w:lang w:eastAsia="ko-KR"/>
        </w:rPr>
        <w:t>2)</w:t>
      </w:r>
      <w:r w:rsidRPr="00E6516F">
        <w:rPr>
          <w:lang w:eastAsia="ko-KR"/>
        </w:rPr>
        <w:tab/>
        <w:t>shall set the Request-URI to the MCData session identity to be released; and</w:t>
      </w:r>
    </w:p>
    <w:p w14:paraId="59DD1822" w14:textId="77777777" w:rsidR="0071087C" w:rsidRPr="00E6516F" w:rsidRDefault="0071087C" w:rsidP="0071087C">
      <w:pPr>
        <w:pStyle w:val="B10"/>
      </w:pPr>
      <w:r w:rsidRPr="00E6516F">
        <w:rPr>
          <w:lang w:eastAsia="ko-KR"/>
        </w:rPr>
        <w:t>3)</w:t>
      </w:r>
      <w:r w:rsidRPr="00E6516F">
        <w:rPr>
          <w:lang w:eastAsia="ko-KR"/>
        </w:rPr>
        <w:tab/>
        <w:t>shall send the SIP BYE request towards MCData server according to 3GPP TS 24.229 [5].</w:t>
      </w:r>
    </w:p>
    <w:p w14:paraId="11F3B1B0" w14:textId="77777777" w:rsidR="0071087C" w:rsidRPr="00E6516F" w:rsidRDefault="0071087C" w:rsidP="0071087C">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MCData client shall </w:t>
      </w:r>
      <w:r w:rsidRPr="00E6516F">
        <w:rPr>
          <w:rFonts w:ascii="TimesNewRoman" w:hAnsi="TimesNewRoman" w:cs="TimesNewRoman"/>
        </w:rPr>
        <w:t>release all media plane resources corresponding to the MCData communication being released.</w:t>
      </w:r>
    </w:p>
    <w:p w14:paraId="4CF45E8A" w14:textId="77777777" w:rsidR="0071087C" w:rsidRPr="00E6516F" w:rsidRDefault="0071087C" w:rsidP="0071087C">
      <w:r w:rsidRPr="00E6516F">
        <w:t>[TS 24.282, clause 12.2.1.2]</w:t>
      </w:r>
    </w:p>
    <w:p w14:paraId="55DBB769" w14:textId="77777777" w:rsidR="0071087C" w:rsidRPr="00E6516F" w:rsidRDefault="0071087C" w:rsidP="0071087C">
      <w:pPr>
        <w:rPr>
          <w:rFonts w:eastAsia="SimSun"/>
        </w:rPr>
      </w:pPr>
      <w:r w:rsidRPr="00E6516F">
        <w:rPr>
          <w:rFonts w:eastAsia="SimSun"/>
        </w:rPr>
        <w:t>Upon receipt of a:</w:t>
      </w:r>
    </w:p>
    <w:p w14:paraId="69182AD5" w14:textId="77777777" w:rsidR="0071087C" w:rsidRPr="00E6516F" w:rsidRDefault="0071087C" w:rsidP="0071087C">
      <w:pPr>
        <w:pStyle w:val="B10"/>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5F30189A" w14:textId="77777777" w:rsidR="0071087C" w:rsidRPr="00E6516F" w:rsidRDefault="0071087C" w:rsidP="0071087C">
      <w:pPr>
        <w:pStyle w:val="B10"/>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532CA303" w14:textId="77777777" w:rsidR="0071087C" w:rsidRPr="00E6516F" w:rsidRDefault="0071087C" w:rsidP="0071087C">
      <w:pPr>
        <w:rPr>
          <w:rFonts w:eastAsia="SimSun"/>
        </w:rPr>
      </w:pPr>
      <w:r w:rsidRPr="00E6516F">
        <w:rPr>
          <w:rFonts w:eastAsia="SimSun"/>
        </w:rPr>
        <w:t>the MCData client:</w:t>
      </w:r>
    </w:p>
    <w:p w14:paraId="72768679"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4811CEBC"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6E34E905" w14:textId="77777777" w:rsidR="0071087C" w:rsidRPr="00E6516F" w:rsidRDefault="0071087C" w:rsidP="0071087C">
      <w:r w:rsidRPr="00E6516F">
        <w:t>[TS 24.582, clause 6.1.1.2.1]</w:t>
      </w:r>
    </w:p>
    <w:p w14:paraId="7EDC6624" w14:textId="77777777" w:rsidR="0071087C" w:rsidRPr="00E6516F" w:rsidRDefault="0071087C" w:rsidP="0071087C">
      <w:r w:rsidRPr="00E6516F">
        <w:t>Upon receiving an indication to establish MSRP connection for standalone SDS using media plane as the originating client, the MCData client:</w:t>
      </w:r>
    </w:p>
    <w:p w14:paraId="684760B2" w14:textId="77777777" w:rsidR="0071087C" w:rsidRPr="00E6516F" w:rsidRDefault="0071087C" w:rsidP="0071087C">
      <w:pPr>
        <w:pStyle w:val="B10"/>
      </w:pPr>
      <w:r w:rsidRPr="00E6516F">
        <w:t>1.</w:t>
      </w:r>
      <w:r w:rsidRPr="00E6516F">
        <w:tab/>
        <w:t>shall act as an MSRP client according to IETF RFC 6135 [12];</w:t>
      </w:r>
    </w:p>
    <w:p w14:paraId="155582FB" w14:textId="77777777" w:rsidR="0071087C" w:rsidRPr="00E6516F" w:rsidRDefault="0071087C" w:rsidP="0071087C">
      <w:pPr>
        <w:pStyle w:val="B10"/>
      </w:pPr>
      <w:r w:rsidRPr="00E6516F">
        <w:t>2.</w:t>
      </w:r>
      <w:r w:rsidRPr="00E6516F">
        <w:tab/>
        <w:t>shall act according to IETF RFC 6135 [12], as:</w:t>
      </w:r>
    </w:p>
    <w:p w14:paraId="0C8E8365" w14:textId="77777777" w:rsidR="0071087C" w:rsidRPr="00E6516F" w:rsidRDefault="0071087C" w:rsidP="0071087C">
      <w:pPr>
        <w:pStyle w:val="B2"/>
      </w:pPr>
      <w:r w:rsidRPr="00E6516F">
        <w:t>a.</w:t>
      </w:r>
      <w:r w:rsidRPr="00E6516F">
        <w:tab/>
        <w:t>an "active" endpoint, if a=setup attribute in the received SDP answer is set to "passive"; and</w:t>
      </w:r>
    </w:p>
    <w:p w14:paraId="5253739C" w14:textId="77777777" w:rsidR="0071087C" w:rsidRPr="00E6516F" w:rsidRDefault="0071087C" w:rsidP="0071087C">
      <w:pPr>
        <w:pStyle w:val="B2"/>
      </w:pPr>
      <w:r w:rsidRPr="00E6516F">
        <w:t>b.</w:t>
      </w:r>
      <w:r w:rsidRPr="00E6516F">
        <w:tab/>
        <w:t>an "passive" endpoint, if a=setup attribute in the received SDP answer is set to "active";</w:t>
      </w:r>
    </w:p>
    <w:p w14:paraId="6687112B" w14:textId="77777777" w:rsidR="0071087C" w:rsidRPr="00E6516F" w:rsidRDefault="0071087C" w:rsidP="0071087C">
      <w:pPr>
        <w:pStyle w:val="B10"/>
      </w:pPr>
      <w:r w:rsidRPr="00E6516F">
        <w:t>3.</w:t>
      </w:r>
      <w:r w:rsidRPr="00E6516F">
        <w:tab/>
        <w:t>shall establish the MSRP connection according to the MSRP connection parameters in the SDP answer received in the SIP 200 (OK) response according to IETF RFC 4975 [11]; and</w:t>
      </w:r>
    </w:p>
    <w:p w14:paraId="66AA953B" w14:textId="77777777" w:rsidR="0071087C" w:rsidRPr="00E6516F" w:rsidRDefault="0071087C" w:rsidP="0071087C">
      <w:pPr>
        <w:pStyle w:val="B10"/>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392BE6E1"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On receiving MSRP 200 (OK) response to the first MSRP SEND request, the MCData client:</w:t>
      </w:r>
    </w:p>
    <w:p w14:paraId="64451589" w14:textId="77777777" w:rsidR="0071087C" w:rsidRPr="00E6516F" w:rsidRDefault="0071087C" w:rsidP="0071087C">
      <w:pPr>
        <w:pStyle w:val="B10"/>
        <w:rPr>
          <w:rFonts w:eastAsia="Calibri"/>
        </w:rPr>
      </w:pPr>
      <w:r w:rsidRPr="00E6516F">
        <w:rPr>
          <w:rFonts w:eastAsia="Calibri"/>
        </w:rPr>
        <w:t>1.</w:t>
      </w:r>
      <w:r w:rsidRPr="00E6516F">
        <w:rPr>
          <w:rFonts w:eastAsia="Calibri"/>
        </w:rPr>
        <w:tab/>
        <w:t>shall generate a SDS SIGNALLING PAYLOAD as specified in subclause 6.1.1.2.2;</w:t>
      </w:r>
    </w:p>
    <w:p w14:paraId="495813C4" w14:textId="77777777" w:rsidR="0071087C" w:rsidRPr="00E6516F" w:rsidRDefault="0071087C" w:rsidP="0071087C">
      <w:pPr>
        <w:pStyle w:val="B10"/>
        <w:rPr>
          <w:rFonts w:eastAsia="Calibri"/>
        </w:rPr>
      </w:pPr>
      <w:r w:rsidRPr="00E6516F">
        <w:rPr>
          <w:rFonts w:eastAsia="Calibri"/>
        </w:rPr>
        <w:t>2.</w:t>
      </w:r>
      <w:r w:rsidRPr="00E6516F">
        <w:rPr>
          <w:rFonts w:eastAsia="Calibri"/>
        </w:rPr>
        <w:tab/>
        <w:t>shall generate a SDS DATA PAYLOAD as specified in subclause 6.1.1.2.3;</w:t>
      </w:r>
    </w:p>
    <w:p w14:paraId="52FB2EBA" w14:textId="77777777" w:rsidR="0071087C" w:rsidRPr="00E6516F" w:rsidRDefault="0071087C" w:rsidP="0071087C">
      <w:pPr>
        <w:pStyle w:val="B10"/>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and</w:t>
      </w:r>
    </w:p>
    <w:p w14:paraId="093C7E53" w14:textId="77777777" w:rsidR="0071087C" w:rsidRPr="00E6516F" w:rsidRDefault="0071087C" w:rsidP="0071087C">
      <w:pPr>
        <w:pStyle w:val="B10"/>
        <w:rPr>
          <w:rFonts w:eastAsia="Calibri"/>
        </w:rPr>
      </w:pPr>
      <w:r w:rsidRPr="00E6516F">
        <w:rPr>
          <w:rFonts w:eastAsia="Calibri"/>
        </w:rPr>
        <w:t>4.</w:t>
      </w:r>
      <w:r w:rsidRPr="00E6516F">
        <w:rPr>
          <w:rFonts w:eastAsia="Calibri"/>
        </w:rPr>
        <w:tab/>
        <w:t>shall send the MSRP SEND request on the established MSRP connection.</w:t>
      </w:r>
    </w:p>
    <w:p w14:paraId="70C6E714" w14:textId="77777777" w:rsidR="0071087C" w:rsidRPr="00E6516F" w:rsidRDefault="0071087C" w:rsidP="0071087C">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199BDB8F" w14:textId="77777777" w:rsidR="0071087C" w:rsidRPr="00E6516F" w:rsidRDefault="0071087C" w:rsidP="0071087C">
      <w:r w:rsidRPr="00E6516F">
        <w:t>If MSRP chunking is not used then on receipt of a 200 (OK) response, the MCData client shall terminate the SIP session as specified in 3GPP TS 24.282 [8].</w:t>
      </w:r>
    </w:p>
    <w:p w14:paraId="0B42C901" w14:textId="77777777" w:rsidR="0071087C" w:rsidRPr="00E6516F" w:rsidRDefault="0071087C" w:rsidP="0071087C">
      <w:r w:rsidRPr="00E6516F">
        <w:t>If MSRP chunking is used, the MCData client:</w:t>
      </w:r>
    </w:p>
    <w:p w14:paraId="1C25ECDA" w14:textId="77777777" w:rsidR="0071087C" w:rsidRPr="00E6516F" w:rsidRDefault="0071087C" w:rsidP="0071087C">
      <w:pPr>
        <w:pStyle w:val="B10"/>
      </w:pPr>
      <w:r w:rsidRPr="00E6516F">
        <w:t>1.</w:t>
      </w:r>
      <w:r w:rsidRPr="00E6516F">
        <w:tab/>
        <w:t>shall send further MSRP SEND requests as necessary;</w:t>
      </w:r>
    </w:p>
    <w:p w14:paraId="75FC3797" w14:textId="77777777" w:rsidR="0071087C" w:rsidRPr="00E6516F" w:rsidRDefault="0071087C" w:rsidP="0071087C">
      <w:pPr>
        <w:pStyle w:val="B10"/>
      </w:pPr>
      <w:r w:rsidRPr="00E6516F">
        <w:t>2.</w:t>
      </w:r>
      <w:r w:rsidRPr="00E6516F">
        <w:tab/>
        <w:t>shall wait for a 200 (OK) response to each MSRP SEND request sent; and</w:t>
      </w:r>
    </w:p>
    <w:p w14:paraId="67ED983C" w14:textId="77777777" w:rsidR="0071087C" w:rsidRPr="00E6516F" w:rsidRDefault="0071087C" w:rsidP="0071087C">
      <w:pPr>
        <w:pStyle w:val="B10"/>
      </w:pPr>
      <w:r w:rsidRPr="00E6516F">
        <w:t>3.</w:t>
      </w:r>
      <w:r w:rsidRPr="00E6516F">
        <w:tab/>
        <w:t>on receipt of the last 200 (OK) response shall terminate the SIP session as specified in 3GPP TS 24.282 [8].</w:t>
      </w:r>
    </w:p>
    <w:p w14:paraId="20F623B8"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 xml:space="preserve">On receiving a non-200 MSRP response to the MSRP SEND request the MCData client shall </w:t>
      </w:r>
      <w:r w:rsidRPr="00E6516F">
        <w:t xml:space="preserve">handle the error as specified in IETF RFC 4975 [11]. </w:t>
      </w:r>
      <w:r w:rsidRPr="00E6516F">
        <w:rPr>
          <w:rFonts w:ascii="TimesNewRoman" w:eastAsia="Calibri" w:hAnsi="TimesNewRoman" w:cs="TimesNewRoman"/>
        </w:rPr>
        <w:t>To terminate the MSRP session, the MCData client:</w:t>
      </w:r>
    </w:p>
    <w:p w14:paraId="1DC50F3B" w14:textId="77777777" w:rsidR="0071087C" w:rsidRPr="00E6516F" w:rsidRDefault="0071087C" w:rsidP="0071087C">
      <w:pPr>
        <w:pStyle w:val="B10"/>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2BE6058E" w14:textId="77777777" w:rsidR="0071087C" w:rsidRPr="00E6516F" w:rsidRDefault="0071087C" w:rsidP="0071087C">
      <w:pPr>
        <w:pStyle w:val="B10"/>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SDS message could not be sent; and</w:t>
      </w:r>
    </w:p>
    <w:p w14:paraId="326FD820" w14:textId="77777777" w:rsidR="0071087C" w:rsidRPr="00E6516F" w:rsidRDefault="0071087C" w:rsidP="0071087C">
      <w:pPr>
        <w:pStyle w:val="B10"/>
        <w:rPr>
          <w:rFonts w:ascii="TimesNewRoman" w:eastAsia="Calibri" w:hAnsi="TimesNewRoman" w:cs="TimesNewRoman"/>
        </w:rPr>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07C31EAB"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On receiving an indication to terminate the session from the signalling plane, the MCData client:</w:t>
      </w:r>
    </w:p>
    <w:p w14:paraId="637C2DD5" w14:textId="77777777" w:rsidR="0071087C" w:rsidRPr="00E6516F" w:rsidRDefault="0071087C" w:rsidP="0071087C">
      <w:pPr>
        <w:pStyle w:val="B10"/>
      </w:pPr>
      <w:r w:rsidRPr="00E6516F">
        <w:rPr>
          <w:rFonts w:ascii="TimesNewRoman" w:eastAsia="Calibri" w:hAnsi="TimesNewRoman" w:cs="TimesNewRoman"/>
        </w:rPr>
        <w:t>1.</w:t>
      </w:r>
      <w:r w:rsidRPr="00E6516F">
        <w:rPr>
          <w:rFonts w:ascii="TimesNewRoman" w:eastAsia="Calibri" w:hAnsi="TimesNewRoman" w:cs="TimesNewRoman"/>
        </w:rPr>
        <w:tab/>
        <w:t xml:space="preserve">if there are further MSRP chunks to send, shall abort transmission of these further MSRP chunks and may indicate to MCData user </w:t>
      </w:r>
      <w:r w:rsidRPr="00E6516F">
        <w:t>that the SDS message could not be sent.</w:t>
      </w:r>
    </w:p>
    <w:p w14:paraId="2DF7288F" w14:textId="77777777" w:rsidR="0071087C" w:rsidRPr="00E6516F" w:rsidRDefault="0071087C" w:rsidP="0071087C">
      <w:r w:rsidRPr="00E6516F">
        <w:t>[TS 24.582, clause 6.1.1.2.2]</w:t>
      </w:r>
    </w:p>
    <w:p w14:paraId="7DDBCA2A" w14:textId="77777777" w:rsidR="0071087C" w:rsidRPr="00E6516F" w:rsidRDefault="0071087C" w:rsidP="0071087C">
      <w:r w:rsidRPr="00E6516F">
        <w:t>In order to generate an SDS signalling payload, the MCData client:</w:t>
      </w:r>
    </w:p>
    <w:p w14:paraId="73E7B3C0" w14:textId="77777777" w:rsidR="0071087C" w:rsidRPr="00E6516F" w:rsidRDefault="0071087C" w:rsidP="0071087C">
      <w:pPr>
        <w:pStyle w:val="B10"/>
      </w:pPr>
      <w:r w:rsidRPr="00E6516F">
        <w:t>1.</w:t>
      </w:r>
      <w:r w:rsidRPr="00E6516F">
        <w:tab/>
        <w:t>shall generate an SDS SIGNALLING PAYLOAD message as specified in 3GPP TS 24.282 [8]; and</w:t>
      </w:r>
    </w:p>
    <w:p w14:paraId="1AE7CEC1" w14:textId="77777777" w:rsidR="0071087C" w:rsidRPr="00E6516F" w:rsidRDefault="0071087C" w:rsidP="0071087C">
      <w:pPr>
        <w:pStyle w:val="B10"/>
      </w:pPr>
      <w:r w:rsidRPr="00E6516F">
        <w:t>2.</w:t>
      </w:r>
      <w:r w:rsidRPr="00E6516F">
        <w:tab/>
        <w:t>shall include the SDS SIGNALLING PAYLOAD message in an application/vnd.3gpp.mcdata-signalling MIME body as specified in 3GPP TS 24.282 [8]; and</w:t>
      </w:r>
    </w:p>
    <w:p w14:paraId="49F37B49" w14:textId="77777777" w:rsidR="0071087C" w:rsidRPr="00E6516F" w:rsidRDefault="0071087C" w:rsidP="0071087C">
      <w:r w:rsidRPr="00E6516F">
        <w:t>When generating a an SDS SIGNALLING PAYLOAD message, the MCData client:</w:t>
      </w:r>
    </w:p>
    <w:p w14:paraId="1CCD69B3" w14:textId="77777777" w:rsidR="0071087C" w:rsidRPr="00E6516F" w:rsidRDefault="0071087C" w:rsidP="0071087C">
      <w:pPr>
        <w:pStyle w:val="B10"/>
      </w:pPr>
      <w:r w:rsidRPr="00E6516F">
        <w:t>1.</w:t>
      </w:r>
      <w:r w:rsidRPr="00E6516F">
        <w:tab/>
        <w:t>shall generate a SDS SIGNALLING PAYLOAD</w:t>
      </w:r>
      <w:r w:rsidRPr="00E6516F">
        <w:rPr>
          <w:lang w:eastAsia="ko-KR"/>
        </w:rPr>
        <w:t xml:space="preserve"> message</w:t>
      </w:r>
      <w:r w:rsidRPr="00E6516F">
        <w:t xml:space="preserve"> as defined in 3GPP TS 24.282 [8]. </w:t>
      </w:r>
      <w:r w:rsidRPr="00E6516F">
        <w:rPr>
          <w:lang w:eastAsia="ko-KR"/>
        </w:rPr>
        <w:t xml:space="preserve">In the </w:t>
      </w:r>
      <w:r w:rsidRPr="00E6516F">
        <w:t>SDS SIGNALLING PAYLOAD</w:t>
      </w:r>
      <w:r w:rsidRPr="00E6516F">
        <w:rPr>
          <w:lang w:eastAsia="ko-KR"/>
        </w:rPr>
        <w:t xml:space="preserve"> </w:t>
      </w:r>
      <w:r w:rsidRPr="00E6516F">
        <w:t>message, the MCData client:</w:t>
      </w:r>
    </w:p>
    <w:p w14:paraId="0F5CCB20" w14:textId="77777777" w:rsidR="0071087C" w:rsidRPr="00E6516F" w:rsidRDefault="0071087C" w:rsidP="0071087C">
      <w:pPr>
        <w:pStyle w:val="B2"/>
      </w:pPr>
      <w:r w:rsidRPr="00E6516F">
        <w:t>a.</w:t>
      </w:r>
      <w:r w:rsidRPr="00E6516F">
        <w:tab/>
        <w:t>may include and set the Disposition request type IE to:</w:t>
      </w:r>
    </w:p>
    <w:p w14:paraId="75E94EF5" w14:textId="77777777" w:rsidR="0071087C" w:rsidRPr="00E6516F" w:rsidRDefault="0071087C" w:rsidP="0071087C">
      <w:pPr>
        <w:pStyle w:val="B3"/>
        <w:rPr>
          <w:lang w:eastAsia="ko-KR"/>
        </w:rPr>
      </w:pPr>
      <w:r w:rsidRPr="00E6516F">
        <w:rPr>
          <w:lang w:eastAsia="ko-KR"/>
        </w:rPr>
        <w:t>i.</w:t>
      </w:r>
      <w:r w:rsidRPr="00E6516F">
        <w:rPr>
          <w:lang w:eastAsia="ko-KR"/>
        </w:rPr>
        <w:tab/>
        <w:t>"DELIVERY", if only delivery disposition is requested;</w:t>
      </w:r>
    </w:p>
    <w:p w14:paraId="12870006" w14:textId="77777777" w:rsidR="0071087C" w:rsidRPr="00E6516F" w:rsidRDefault="0071087C" w:rsidP="0071087C">
      <w:pPr>
        <w:pStyle w:val="B3"/>
        <w:rPr>
          <w:lang w:eastAsia="ko-KR"/>
        </w:rPr>
      </w:pPr>
      <w:r w:rsidRPr="00E6516F">
        <w:rPr>
          <w:lang w:eastAsia="ko-KR"/>
        </w:rPr>
        <w:t>ii.</w:t>
      </w:r>
      <w:r w:rsidRPr="00E6516F">
        <w:rPr>
          <w:lang w:eastAsia="ko-KR"/>
        </w:rPr>
        <w:tab/>
        <w:t>"READ", if only read disposition is requested; or</w:t>
      </w:r>
    </w:p>
    <w:p w14:paraId="601892C3" w14:textId="77777777" w:rsidR="0071087C" w:rsidRPr="00E6516F" w:rsidRDefault="0071087C" w:rsidP="0071087C">
      <w:pPr>
        <w:pStyle w:val="B3"/>
        <w:rPr>
          <w:lang w:eastAsia="ko-KR"/>
        </w:rPr>
      </w:pPr>
      <w:r w:rsidRPr="00E6516F">
        <w:rPr>
          <w:lang w:eastAsia="ko-KR"/>
        </w:rPr>
        <w:t>iii.</w:t>
      </w:r>
      <w:r w:rsidRPr="00E6516F">
        <w:rPr>
          <w:lang w:eastAsia="ko-KR"/>
        </w:rPr>
        <w:tab/>
        <w:t>"DELIVERY AND READ", if both delivery and read dispositions are requested;</w:t>
      </w:r>
    </w:p>
    <w:p w14:paraId="29C31F9A" w14:textId="77777777" w:rsidR="0071087C" w:rsidRPr="00E6516F" w:rsidRDefault="0071087C" w:rsidP="0071087C">
      <w:pPr>
        <w:pStyle w:val="B2"/>
      </w:pPr>
      <w:r w:rsidRPr="00E6516F">
        <w:t>b.</w:t>
      </w:r>
      <w:r w:rsidRPr="00E6516F">
        <w:tab/>
        <w:t>shall set Date and time IE to current UTC time;</w:t>
      </w:r>
    </w:p>
    <w:p w14:paraId="3DA02BD7" w14:textId="77777777" w:rsidR="0071087C" w:rsidRPr="00E6516F" w:rsidRDefault="0071087C" w:rsidP="0071087C">
      <w:pPr>
        <w:pStyle w:val="B2"/>
      </w:pPr>
      <w:r w:rsidRPr="00E6516F">
        <w:t>c.</w:t>
      </w:r>
      <w:r w:rsidRPr="00E6516F">
        <w:tab/>
        <w:t xml:space="preserve">shall set Conversation ID IE to a </w:t>
      </w:r>
      <w:r w:rsidRPr="00E6516F">
        <w:rPr>
          <w:lang w:eastAsia="ko-KR"/>
        </w:rPr>
        <w:t>universally</w:t>
      </w:r>
      <w:r w:rsidRPr="00E6516F">
        <w:t xml:space="preserve"> unique message ID generated as per IETF RFC 4122 [10];</w:t>
      </w:r>
    </w:p>
    <w:p w14:paraId="44BEA93A" w14:textId="77777777" w:rsidR="0071087C" w:rsidRPr="00E6516F" w:rsidRDefault="0071087C" w:rsidP="0071087C">
      <w:pPr>
        <w:pStyle w:val="B2"/>
      </w:pPr>
      <w:r w:rsidRPr="00E6516F">
        <w:t>d.</w:t>
      </w:r>
      <w:r w:rsidRPr="00E6516F">
        <w:tab/>
        <w:t xml:space="preserve">shall set Message ID IE to a </w:t>
      </w:r>
      <w:r w:rsidRPr="00E6516F">
        <w:rPr>
          <w:lang w:eastAsia="ko-KR"/>
        </w:rPr>
        <w:t>universally</w:t>
      </w:r>
      <w:r w:rsidRPr="00E6516F">
        <w:t xml:space="preserve"> unique message ID generated as per IETF RFC 4122 [10];</w:t>
      </w:r>
    </w:p>
    <w:p w14:paraId="616EF2E8" w14:textId="77777777" w:rsidR="0071087C" w:rsidRPr="00E6516F" w:rsidRDefault="0071087C" w:rsidP="0071087C">
      <w:pPr>
        <w:pStyle w:val="B2"/>
      </w:pPr>
      <w:r w:rsidRPr="00E6516F">
        <w:t>e.</w:t>
      </w:r>
      <w:r w:rsidRPr="00E6516F">
        <w:tab/>
        <w:t>if indicated that the SDS message is in reply to another SDS message then, shall include the Reply ID IE set to the message identifier of the indicated SDS message; and</w:t>
      </w:r>
    </w:p>
    <w:p w14:paraId="78698A24" w14:textId="77777777" w:rsidR="0071087C" w:rsidRPr="00E6516F" w:rsidRDefault="0071087C" w:rsidP="0071087C">
      <w:pPr>
        <w:pStyle w:val="B2"/>
      </w:pPr>
      <w:r w:rsidRPr="00E6516F">
        <w:t>f.</w:t>
      </w:r>
      <w:r w:rsidRPr="00E6516F">
        <w:tab/>
        <w:t>if indicated that the target recipient of the SDS message is an application then, shall set Application Identifier IE to the application identifier.</w:t>
      </w:r>
    </w:p>
    <w:p w14:paraId="03E57B72" w14:textId="77777777" w:rsidR="0071087C" w:rsidRPr="00E6516F" w:rsidRDefault="0071087C" w:rsidP="0071087C">
      <w:r w:rsidRPr="00E6516F">
        <w:t>[TS 24.582, clause 6.1.1.2.3]</w:t>
      </w:r>
    </w:p>
    <w:p w14:paraId="15BD7B57" w14:textId="77777777" w:rsidR="0071087C" w:rsidRPr="00E6516F" w:rsidRDefault="0071087C" w:rsidP="0071087C">
      <w:r w:rsidRPr="00E6516F">
        <w:t>In order to generate SDS data payload, the MCData client:</w:t>
      </w:r>
    </w:p>
    <w:p w14:paraId="2131718E" w14:textId="77777777" w:rsidR="0071087C" w:rsidRPr="00E6516F" w:rsidRDefault="0071087C" w:rsidP="0071087C">
      <w:pPr>
        <w:pStyle w:val="B10"/>
      </w:pPr>
      <w:r w:rsidRPr="00E6516F">
        <w:t>1.</w:t>
      </w:r>
      <w:r w:rsidRPr="00E6516F">
        <w:tab/>
        <w:t>shall generate a DATA PAYLOAD message as specified in 3GPP TS 24.282 [8]; and</w:t>
      </w:r>
    </w:p>
    <w:p w14:paraId="00DE09DD" w14:textId="77777777" w:rsidR="0071087C" w:rsidRPr="00E6516F" w:rsidRDefault="0071087C" w:rsidP="0071087C">
      <w:pPr>
        <w:pStyle w:val="B10"/>
      </w:pPr>
      <w:r w:rsidRPr="00E6516F">
        <w:t>2.</w:t>
      </w:r>
      <w:r w:rsidRPr="00E6516F">
        <w:tab/>
        <w:t>shall include the DATA PAYLOAD message in an application/vnd.3gpp.mcdata-payload MIME body as specified in 3GPP TS 24.282 [8].</w:t>
      </w:r>
    </w:p>
    <w:p w14:paraId="612D1C61" w14:textId="77777777" w:rsidR="0071087C" w:rsidRPr="00E6516F" w:rsidRDefault="0071087C" w:rsidP="0071087C">
      <w:r w:rsidRPr="00E6516F">
        <w:t>When generating a DATA PAYLOAD message, the MCData client:</w:t>
      </w:r>
    </w:p>
    <w:p w14:paraId="1AA69ED1" w14:textId="77777777" w:rsidR="0071087C" w:rsidRPr="00E6516F" w:rsidRDefault="0071087C" w:rsidP="0071087C">
      <w:pPr>
        <w:pStyle w:val="B10"/>
      </w:pPr>
      <w:r w:rsidRPr="00E6516F">
        <w:t>1.</w:t>
      </w:r>
      <w:r w:rsidRPr="00E6516F">
        <w:tab/>
        <w:t>shall generate a SDS DATA PAYLOAD</w:t>
      </w:r>
      <w:r w:rsidRPr="00E6516F">
        <w:rPr>
          <w:lang w:eastAsia="ko-KR"/>
        </w:rPr>
        <w:t xml:space="preserve"> message</w:t>
      </w:r>
      <w:r w:rsidRPr="00E6516F">
        <w:t xml:space="preserve"> as defined in 3GPP TS 24.282 [8]. </w:t>
      </w:r>
      <w:r w:rsidRPr="00E6516F">
        <w:rPr>
          <w:lang w:eastAsia="ko-KR"/>
        </w:rPr>
        <w:t xml:space="preserve">In the </w:t>
      </w:r>
      <w:r w:rsidRPr="00E6516F">
        <w:t>SDS DATA PAYLOAD</w:t>
      </w:r>
      <w:r w:rsidRPr="00E6516F">
        <w:rPr>
          <w:lang w:eastAsia="ko-KR"/>
        </w:rPr>
        <w:t xml:space="preserve"> </w:t>
      </w:r>
      <w:r w:rsidRPr="00E6516F">
        <w:t>message, the MCData client:</w:t>
      </w:r>
    </w:p>
    <w:p w14:paraId="0527743F" w14:textId="77777777" w:rsidR="0071087C" w:rsidRPr="00E6516F" w:rsidRDefault="0071087C" w:rsidP="0071087C">
      <w:pPr>
        <w:pStyle w:val="B2"/>
      </w:pPr>
      <w:r w:rsidRPr="00E6516F">
        <w:t>a.</w:t>
      </w:r>
      <w:r w:rsidRPr="00E6516F">
        <w:tab/>
        <w:t>shall set Number of payloads IE to the total number of payloads being sent; and</w:t>
      </w:r>
    </w:p>
    <w:p w14:paraId="55A350D4" w14:textId="77777777" w:rsidR="0071087C" w:rsidRPr="00E6516F" w:rsidRDefault="0071087C" w:rsidP="0071087C">
      <w:pPr>
        <w:pStyle w:val="B2"/>
      </w:pPr>
      <w:r w:rsidRPr="00E6516F">
        <w:t>b.</w:t>
      </w:r>
      <w:r w:rsidRPr="00E6516F">
        <w:tab/>
        <w:t xml:space="preserve">for each payload, shall include </w:t>
      </w:r>
      <w:r w:rsidRPr="00E6516F">
        <w:rPr>
          <w:lang w:eastAsia="ko-KR"/>
        </w:rPr>
        <w:t>Payload</w:t>
      </w:r>
      <w:r w:rsidRPr="00E6516F">
        <w:t xml:space="preserve"> IE. In the Payload IE:</w:t>
      </w:r>
    </w:p>
    <w:p w14:paraId="7560BAD7" w14:textId="77777777" w:rsidR="0071087C" w:rsidRPr="00E6516F" w:rsidRDefault="0071087C" w:rsidP="0071087C">
      <w:pPr>
        <w:pStyle w:val="B3"/>
      </w:pPr>
      <w:r w:rsidRPr="00E6516F">
        <w:t>i.</w:t>
      </w:r>
      <w:r w:rsidRPr="00E6516F">
        <w:tab/>
        <w:t>shall set Payload content type to "TEXT", or "BINARY", or "HYPERLINKS", or "LOCATION" according to the payload type; and</w:t>
      </w:r>
    </w:p>
    <w:p w14:paraId="1AECC48A" w14:textId="77777777" w:rsidR="0071087C" w:rsidRPr="00E6516F" w:rsidRDefault="0071087C" w:rsidP="0071087C">
      <w:pPr>
        <w:pStyle w:val="B3"/>
      </w:pPr>
      <w:r w:rsidRPr="00E6516F">
        <w:t>ii.</w:t>
      </w:r>
      <w:r w:rsidRPr="00E6516F">
        <w:tab/>
        <w:t>shall set Payload data IE to actual payload.</w:t>
      </w:r>
    </w:p>
    <w:p w14:paraId="083CB47C" w14:textId="77777777" w:rsidR="0071087C" w:rsidRPr="00E6516F" w:rsidRDefault="0071087C" w:rsidP="0071087C">
      <w:r w:rsidRPr="00E6516F">
        <w:t>[TS 24.582, clause 6.1.1.2.4]</w:t>
      </w:r>
    </w:p>
    <w:p w14:paraId="1BE49E10" w14:textId="77777777" w:rsidR="0071087C" w:rsidRPr="00E6516F" w:rsidRDefault="0071087C" w:rsidP="0071087C">
      <w:r w:rsidRPr="00E6516F">
        <w:t>The MCData client shall take the procedures in subclause 6.4.1 into consideration when generating MSRP SEND messages.</w:t>
      </w:r>
    </w:p>
    <w:p w14:paraId="2C909B50" w14:textId="77777777" w:rsidR="0071087C" w:rsidRPr="00E6516F" w:rsidRDefault="0071087C" w:rsidP="0071087C">
      <w:r w:rsidRPr="00E6516F">
        <w:t>The MCData client shall generate MSRP SEND for SDS message requests according to IETF RFC 4975 [11].</w:t>
      </w:r>
    </w:p>
    <w:p w14:paraId="42A31B30" w14:textId="77777777" w:rsidR="0071087C" w:rsidRPr="00E6516F" w:rsidRDefault="0071087C" w:rsidP="0071087C">
      <w:r w:rsidRPr="00E6516F">
        <w:t xml:space="preserve">When generating an MSRP SEND for SDS message request containing an SDS SIGNALLING PAYLOAD message and an SDS DATA PAYLOAD message, the MCData client </w:t>
      </w:r>
    </w:p>
    <w:p w14:paraId="0656D316" w14:textId="77777777" w:rsidR="0071087C" w:rsidRPr="00E6516F" w:rsidRDefault="0071087C" w:rsidP="0071087C">
      <w:pPr>
        <w:pStyle w:val="B10"/>
      </w:pPr>
      <w:r w:rsidRPr="00E6516F">
        <w:t>1.</w:t>
      </w:r>
      <w:r w:rsidRPr="00E6516F">
        <w:tab/>
        <w:t>shall set To-Path header according to the MSRP URI(s) received in the answer SDP;</w:t>
      </w:r>
    </w:p>
    <w:p w14:paraId="4BECB3E1" w14:textId="77777777" w:rsidR="0071087C" w:rsidRPr="00E6516F" w:rsidRDefault="0071087C" w:rsidP="0071087C">
      <w:pPr>
        <w:pStyle w:val="B10"/>
      </w:pPr>
      <w:r w:rsidRPr="00E6516F">
        <w:t>2.</w:t>
      </w:r>
      <w:r w:rsidRPr="00E6516F">
        <w:tab/>
      </w:r>
      <w:r w:rsidRPr="00E6516F">
        <w:rPr>
          <w:rFonts w:eastAsia="Calibri"/>
        </w:rPr>
        <w:t>shall set the first content type as Content-Type = "</w:t>
      </w:r>
      <w:r w:rsidRPr="00E6516F">
        <w:t>application/vnd.3gpp.mcdata-signalling</w:t>
      </w:r>
      <w:r w:rsidRPr="00E6516F">
        <w:rPr>
          <w:rFonts w:eastAsia="Calibri"/>
        </w:rPr>
        <w:t>"</w:t>
      </w:r>
      <w:r w:rsidRPr="00E6516F">
        <w:t>;</w:t>
      </w:r>
    </w:p>
    <w:p w14:paraId="52BDA41E" w14:textId="77777777" w:rsidR="0071087C" w:rsidRPr="00E6516F" w:rsidRDefault="0071087C" w:rsidP="0071087C">
      <w:pPr>
        <w:pStyle w:val="B10"/>
      </w:pPr>
      <w:r w:rsidRPr="00E6516F">
        <w:t>3.</w:t>
      </w:r>
      <w:r w:rsidRPr="00E6516F">
        <w:tab/>
      </w:r>
      <w:r w:rsidRPr="00E6516F">
        <w:rPr>
          <w:rFonts w:ascii="TimesNewRoman" w:eastAsia="Calibri" w:hAnsi="TimesNewRoman" w:cs="TimesNewRoman"/>
        </w:rPr>
        <w:t xml:space="preserve">shall set the first body of the MSRP SEND request to the generated </w:t>
      </w:r>
      <w:r w:rsidRPr="00E6516F">
        <w:t>SDS SIGNALLING PAYLOAD</w:t>
      </w:r>
      <w:r w:rsidRPr="00E6516F">
        <w:rPr>
          <w:lang w:eastAsia="ko-KR"/>
        </w:rPr>
        <w:t xml:space="preserve"> message</w:t>
      </w:r>
      <w:r w:rsidRPr="00E6516F">
        <w:t>;</w:t>
      </w:r>
    </w:p>
    <w:p w14:paraId="504DE385" w14:textId="77777777" w:rsidR="0071087C" w:rsidRPr="00E6516F" w:rsidRDefault="0071087C" w:rsidP="0071087C">
      <w:pPr>
        <w:pStyle w:val="B10"/>
      </w:pPr>
      <w:r w:rsidRPr="00E6516F">
        <w:t>4.</w:t>
      </w:r>
      <w:r w:rsidRPr="00E6516F">
        <w:tab/>
        <w:t>shall set the second Content-Type as "application/vnd.3gpp.mcdata-payload"; and</w:t>
      </w:r>
    </w:p>
    <w:p w14:paraId="571E503D" w14:textId="77777777" w:rsidR="0071087C" w:rsidRPr="00E6516F" w:rsidRDefault="0071087C" w:rsidP="0071087C">
      <w:pPr>
        <w:pStyle w:val="B10"/>
      </w:pPr>
      <w:r w:rsidRPr="00E6516F">
        <w:t>5.</w:t>
      </w:r>
      <w:r w:rsidRPr="00E6516F">
        <w:tab/>
      </w:r>
      <w:r w:rsidRPr="00E6516F">
        <w:rPr>
          <w:rFonts w:ascii="TimesNewRoman" w:eastAsia="Calibri" w:hAnsi="TimesNewRoman" w:cs="TimesNewRoman"/>
        </w:rPr>
        <w:t xml:space="preserve">shall set the second body of the MSRP SEND request to the generated </w:t>
      </w:r>
      <w:r w:rsidRPr="00E6516F">
        <w:t xml:space="preserve">SDS DATA PAYLOAD </w:t>
      </w:r>
      <w:r w:rsidRPr="00E6516F">
        <w:rPr>
          <w:lang w:eastAsia="ko-KR"/>
        </w:rPr>
        <w:t>message</w:t>
      </w:r>
      <w:r w:rsidRPr="00E6516F">
        <w:t>.</w:t>
      </w:r>
    </w:p>
    <w:p w14:paraId="40F915B8" w14:textId="77777777" w:rsidR="0071087C" w:rsidRPr="00E6516F" w:rsidRDefault="0071087C" w:rsidP="0071087C">
      <w:r w:rsidRPr="00E6516F">
        <w:t>When generating an MSRP SEND for SDS message request containing only an SDS DATA PAYLOAD message, the MCData client:</w:t>
      </w:r>
    </w:p>
    <w:p w14:paraId="2EC2FA5A" w14:textId="77777777" w:rsidR="0071087C" w:rsidRPr="00E6516F" w:rsidRDefault="0071087C" w:rsidP="0071087C">
      <w:pPr>
        <w:pStyle w:val="B10"/>
      </w:pPr>
      <w:r w:rsidRPr="00E6516F">
        <w:t>1.</w:t>
      </w:r>
      <w:r w:rsidRPr="00E6516F">
        <w:tab/>
        <w:t>shall set To-Path header according to the MSRP URI(s) received in the answer SDP;</w:t>
      </w:r>
    </w:p>
    <w:p w14:paraId="090B259E" w14:textId="77777777" w:rsidR="0071087C" w:rsidRPr="00E6516F" w:rsidRDefault="0071087C" w:rsidP="0071087C">
      <w:pPr>
        <w:pStyle w:val="B10"/>
      </w:pPr>
      <w:r w:rsidRPr="00E6516F">
        <w:t>2.</w:t>
      </w:r>
      <w:r w:rsidRPr="00E6516F">
        <w:tab/>
        <w:t>shall set the Content-Type as "application/vnd.3gpp.mcdata-payload"; and</w:t>
      </w:r>
    </w:p>
    <w:p w14:paraId="0BAEC67D" w14:textId="77777777" w:rsidR="0071087C" w:rsidRPr="00E6516F" w:rsidRDefault="0071087C" w:rsidP="0071087C">
      <w:pPr>
        <w:pStyle w:val="B10"/>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 xml:space="preserve">SDS DATA PAYLOAD </w:t>
      </w:r>
      <w:r w:rsidRPr="00E6516F">
        <w:rPr>
          <w:lang w:eastAsia="ko-KR"/>
        </w:rPr>
        <w:t>message</w:t>
      </w:r>
      <w:r w:rsidRPr="00E6516F">
        <w:t>.</w:t>
      </w:r>
    </w:p>
    <w:p w14:paraId="4B0163B4" w14:textId="77777777" w:rsidR="0071087C" w:rsidRPr="00E6516F" w:rsidRDefault="0071087C" w:rsidP="0071087C">
      <w:r w:rsidRPr="00E6516F">
        <w:t>When generating an MSRP SEND for SDS message request containing only an SDS SIGNALLING PAYLOAD, the MCData client.</w:t>
      </w:r>
    </w:p>
    <w:p w14:paraId="0F5AD65F" w14:textId="77777777" w:rsidR="0071087C" w:rsidRPr="00E6516F" w:rsidRDefault="0071087C" w:rsidP="0071087C">
      <w:pPr>
        <w:pStyle w:val="B10"/>
      </w:pPr>
      <w:r w:rsidRPr="00E6516F">
        <w:t>1.</w:t>
      </w:r>
      <w:r w:rsidRPr="00E6516F">
        <w:tab/>
        <w:t>shall set To-Path header according to the MSRP URI(s) received in the answer SDP;</w:t>
      </w:r>
    </w:p>
    <w:p w14:paraId="2ADEB628" w14:textId="77777777" w:rsidR="0071087C" w:rsidRPr="00E6516F" w:rsidRDefault="0071087C" w:rsidP="0071087C">
      <w:pPr>
        <w:pStyle w:val="B10"/>
      </w:pPr>
      <w:r w:rsidRPr="00E6516F">
        <w:t>2.</w:t>
      </w:r>
      <w:r w:rsidRPr="00E6516F">
        <w:tab/>
        <w:t>shall set the Content-Type as "application/vnd.3gpp.mcdata-signalling"; and</w:t>
      </w:r>
    </w:p>
    <w:p w14:paraId="3CFEE67C" w14:textId="77777777" w:rsidR="0071087C" w:rsidRPr="00E6516F" w:rsidRDefault="0071087C" w:rsidP="0071087C">
      <w:pPr>
        <w:pStyle w:val="B10"/>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 xml:space="preserve">SDS SIGNALLING PAYLOAD </w:t>
      </w:r>
      <w:r w:rsidRPr="00E6516F">
        <w:rPr>
          <w:lang w:eastAsia="ko-KR"/>
        </w:rPr>
        <w:t>message</w:t>
      </w:r>
      <w:r w:rsidRPr="00E6516F">
        <w:t>.</w:t>
      </w:r>
    </w:p>
    <w:p w14:paraId="19DD079A" w14:textId="77777777" w:rsidR="0071087C" w:rsidRPr="00E6516F" w:rsidRDefault="0071087C" w:rsidP="0071087C">
      <w:pPr>
        <w:pStyle w:val="H6"/>
      </w:pPr>
      <w:bookmarkStart w:id="604" w:name="_Toc52782355"/>
      <w:bookmarkStart w:id="605" w:name="_Toc52782966"/>
      <w:bookmarkStart w:id="606" w:name="_Toc59042835"/>
      <w:r w:rsidRPr="00E6516F">
        <w:t>6.1.7.3</w:t>
      </w:r>
      <w:r w:rsidRPr="00E6516F">
        <w:tab/>
        <w:t>Test description</w:t>
      </w:r>
      <w:bookmarkEnd w:id="604"/>
      <w:bookmarkEnd w:id="605"/>
      <w:bookmarkEnd w:id="606"/>
    </w:p>
    <w:p w14:paraId="4F796FA4" w14:textId="77777777" w:rsidR="0071087C" w:rsidRPr="00E6516F" w:rsidRDefault="0071087C" w:rsidP="0071087C">
      <w:pPr>
        <w:pStyle w:val="H6"/>
      </w:pPr>
      <w:bookmarkStart w:id="607" w:name="_Toc52782356"/>
      <w:bookmarkStart w:id="608" w:name="_Toc52782967"/>
      <w:bookmarkStart w:id="609" w:name="_Toc59042836"/>
      <w:r w:rsidRPr="00E6516F">
        <w:t>6.1.7.3.1</w:t>
      </w:r>
      <w:r w:rsidRPr="00E6516F">
        <w:tab/>
        <w:t>Pre-test conditions</w:t>
      </w:r>
      <w:bookmarkEnd w:id="607"/>
      <w:bookmarkEnd w:id="608"/>
      <w:bookmarkEnd w:id="609"/>
    </w:p>
    <w:p w14:paraId="00BCD879" w14:textId="77777777" w:rsidR="0071087C" w:rsidRPr="00E6516F" w:rsidRDefault="0071087C" w:rsidP="0071087C">
      <w:pPr>
        <w:pStyle w:val="H6"/>
      </w:pPr>
      <w:r w:rsidRPr="00E6516F">
        <w:t>System Simulator:</w:t>
      </w:r>
    </w:p>
    <w:p w14:paraId="67C95107" w14:textId="77777777" w:rsidR="0071087C" w:rsidRPr="00E6516F" w:rsidRDefault="0071087C" w:rsidP="0071087C">
      <w:pPr>
        <w:pStyle w:val="B10"/>
      </w:pPr>
      <w:r w:rsidRPr="00E6516F">
        <w:t>-</w:t>
      </w:r>
      <w:r w:rsidRPr="00E6516F">
        <w:tab/>
        <w:t>SS (MCDATA Server)</w:t>
      </w:r>
    </w:p>
    <w:p w14:paraId="313666CA"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F12323F" w14:textId="77777777" w:rsidR="0071087C" w:rsidRPr="00E6516F" w:rsidRDefault="0071087C" w:rsidP="0071087C">
      <w:pPr>
        <w:pStyle w:val="H6"/>
      </w:pPr>
      <w:r w:rsidRPr="00E6516F">
        <w:t>IUT:</w:t>
      </w:r>
    </w:p>
    <w:p w14:paraId="481E4CB7" w14:textId="77777777" w:rsidR="0071087C" w:rsidRPr="00E6516F" w:rsidRDefault="0071087C" w:rsidP="0071087C">
      <w:pPr>
        <w:pStyle w:val="B10"/>
      </w:pPr>
      <w:r w:rsidRPr="00E6516F">
        <w:t>-</w:t>
      </w:r>
      <w:r w:rsidRPr="00E6516F">
        <w:tab/>
        <w:t>UE (MCDATA Client)</w:t>
      </w:r>
    </w:p>
    <w:p w14:paraId="4D71DA4D" w14:textId="77777777" w:rsidR="0071087C" w:rsidRPr="00E6516F" w:rsidRDefault="0071087C" w:rsidP="0071087C">
      <w:pPr>
        <w:pStyle w:val="B10"/>
      </w:pPr>
      <w:r w:rsidRPr="00E6516F">
        <w:t>-</w:t>
      </w:r>
      <w:r w:rsidRPr="00E6516F">
        <w:tab/>
        <w:t>The test USIM set as defined in TS 36.579-1 [2], subclause 5.5.10 is inserted.</w:t>
      </w:r>
    </w:p>
    <w:p w14:paraId="161586F5" w14:textId="77777777" w:rsidR="0071087C" w:rsidRPr="00E6516F" w:rsidRDefault="0071087C" w:rsidP="0071087C">
      <w:pPr>
        <w:pStyle w:val="H6"/>
      </w:pPr>
      <w:r w:rsidRPr="00E6516F">
        <w:t>Preamble:</w:t>
      </w:r>
    </w:p>
    <w:p w14:paraId="52E73181" w14:textId="77777777" w:rsidR="0071087C" w:rsidRPr="00E6516F" w:rsidRDefault="0071087C" w:rsidP="004312E8">
      <w:pPr>
        <w:pStyle w:val="B10"/>
      </w:pPr>
      <w:r w:rsidRPr="00E6516F">
        <w:t>-</w:t>
      </w:r>
      <w:r w:rsidRPr="00E6516F">
        <w:tab/>
        <w:t>The &lt;max-payload-size-sds-cplane-bytes&gt; element of the MCData Service Configuration document shall be set to 0 to force the MCData Client to send the data using the media plane.</w:t>
      </w:r>
    </w:p>
    <w:p w14:paraId="0A630D2A"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14FCBBEF"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3EC271BA" w14:textId="77777777" w:rsidR="0071087C" w:rsidRPr="00E6516F" w:rsidRDefault="0071087C" w:rsidP="0071087C">
      <w:pPr>
        <w:pStyle w:val="B10"/>
      </w:pPr>
      <w:r w:rsidRPr="00E6516F">
        <w:t>-</w:t>
      </w:r>
      <w:r w:rsidRPr="00E6516F">
        <w:tab/>
        <w:t>UE States at the end of the preamble</w:t>
      </w:r>
    </w:p>
    <w:p w14:paraId="4491C55C" w14:textId="77777777" w:rsidR="0071087C" w:rsidRPr="00E6516F" w:rsidRDefault="0071087C" w:rsidP="0071087C">
      <w:pPr>
        <w:pStyle w:val="B2"/>
      </w:pPr>
      <w:r w:rsidRPr="00E6516F">
        <w:t>-</w:t>
      </w:r>
      <w:r w:rsidRPr="00E6516F">
        <w:tab/>
        <w:t>The UE is in E-UTRA Registered, Idle Mode state.</w:t>
      </w:r>
    </w:p>
    <w:p w14:paraId="274D3DA1"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59420FD8" w14:textId="77777777" w:rsidR="0071087C" w:rsidRPr="00E6516F" w:rsidRDefault="0071087C" w:rsidP="0071087C">
      <w:pPr>
        <w:pStyle w:val="H6"/>
      </w:pPr>
      <w:bookmarkStart w:id="610" w:name="_Toc52782357"/>
      <w:bookmarkStart w:id="611" w:name="_Toc52782968"/>
      <w:bookmarkStart w:id="612" w:name="_Toc59042837"/>
      <w:r w:rsidRPr="00E6516F">
        <w:t>6.1.7.3.2</w:t>
      </w:r>
      <w:r w:rsidRPr="00E6516F">
        <w:tab/>
        <w:t>Test procedure sequence</w:t>
      </w:r>
      <w:bookmarkEnd w:id="610"/>
      <w:bookmarkEnd w:id="611"/>
      <w:bookmarkEnd w:id="612"/>
    </w:p>
    <w:p w14:paraId="5666C0D0" w14:textId="77777777" w:rsidR="0071087C" w:rsidRPr="00E6516F" w:rsidRDefault="0071087C" w:rsidP="0071087C">
      <w:pPr>
        <w:pStyle w:val="TH"/>
      </w:pPr>
      <w:r w:rsidRPr="00E6516F">
        <w:t>Table 6.1.7.3.2-1: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659EC92E" w14:textId="77777777" w:rsidTr="00174677">
        <w:tc>
          <w:tcPr>
            <w:tcW w:w="648" w:type="dxa"/>
            <w:tcBorders>
              <w:bottom w:val="nil"/>
            </w:tcBorders>
          </w:tcPr>
          <w:p w14:paraId="3EFFC241" w14:textId="77777777" w:rsidR="0071087C" w:rsidRPr="00E6516F" w:rsidRDefault="0071087C" w:rsidP="00174677">
            <w:pPr>
              <w:pStyle w:val="TAH"/>
            </w:pPr>
            <w:r w:rsidRPr="00E6516F">
              <w:t>St</w:t>
            </w:r>
          </w:p>
        </w:tc>
        <w:tc>
          <w:tcPr>
            <w:tcW w:w="3969" w:type="dxa"/>
            <w:tcBorders>
              <w:bottom w:val="nil"/>
            </w:tcBorders>
          </w:tcPr>
          <w:p w14:paraId="74CC1785" w14:textId="77777777" w:rsidR="0071087C" w:rsidRPr="00E6516F" w:rsidRDefault="0071087C" w:rsidP="00174677">
            <w:pPr>
              <w:pStyle w:val="TAH"/>
            </w:pPr>
            <w:r w:rsidRPr="00E6516F">
              <w:t>Procedure</w:t>
            </w:r>
          </w:p>
        </w:tc>
        <w:tc>
          <w:tcPr>
            <w:tcW w:w="3686" w:type="dxa"/>
            <w:gridSpan w:val="2"/>
          </w:tcPr>
          <w:p w14:paraId="54AF3656" w14:textId="77777777" w:rsidR="0071087C" w:rsidRPr="00E6516F" w:rsidRDefault="0071087C" w:rsidP="00174677">
            <w:pPr>
              <w:pStyle w:val="TAH"/>
            </w:pPr>
            <w:r w:rsidRPr="00E6516F">
              <w:t>Message Sequence</w:t>
            </w:r>
          </w:p>
        </w:tc>
        <w:tc>
          <w:tcPr>
            <w:tcW w:w="567" w:type="dxa"/>
            <w:tcBorders>
              <w:bottom w:val="nil"/>
            </w:tcBorders>
          </w:tcPr>
          <w:p w14:paraId="60C4662B" w14:textId="77777777" w:rsidR="0071087C" w:rsidRPr="00E6516F" w:rsidRDefault="0071087C" w:rsidP="00174677">
            <w:pPr>
              <w:pStyle w:val="TAH"/>
            </w:pPr>
            <w:r w:rsidRPr="00E6516F">
              <w:t>TP</w:t>
            </w:r>
          </w:p>
        </w:tc>
        <w:tc>
          <w:tcPr>
            <w:tcW w:w="892" w:type="dxa"/>
            <w:tcBorders>
              <w:bottom w:val="nil"/>
            </w:tcBorders>
          </w:tcPr>
          <w:p w14:paraId="69907329" w14:textId="77777777" w:rsidR="0071087C" w:rsidRPr="00E6516F" w:rsidRDefault="0071087C" w:rsidP="00174677">
            <w:pPr>
              <w:pStyle w:val="TAH"/>
            </w:pPr>
            <w:r w:rsidRPr="00E6516F">
              <w:t>Verdict</w:t>
            </w:r>
          </w:p>
        </w:tc>
      </w:tr>
      <w:tr w:rsidR="0071087C" w:rsidRPr="00E6516F" w14:paraId="25CC7C4B" w14:textId="77777777" w:rsidTr="00174677">
        <w:tc>
          <w:tcPr>
            <w:tcW w:w="648" w:type="dxa"/>
            <w:tcBorders>
              <w:top w:val="nil"/>
            </w:tcBorders>
          </w:tcPr>
          <w:p w14:paraId="1798C906" w14:textId="77777777" w:rsidR="0071087C" w:rsidRPr="00E6516F" w:rsidRDefault="0071087C" w:rsidP="00174677">
            <w:pPr>
              <w:pStyle w:val="TAH"/>
            </w:pPr>
          </w:p>
        </w:tc>
        <w:tc>
          <w:tcPr>
            <w:tcW w:w="3969" w:type="dxa"/>
            <w:tcBorders>
              <w:top w:val="nil"/>
            </w:tcBorders>
          </w:tcPr>
          <w:p w14:paraId="5B64A074" w14:textId="77777777" w:rsidR="0071087C" w:rsidRPr="00E6516F" w:rsidRDefault="0071087C" w:rsidP="00174677">
            <w:pPr>
              <w:pStyle w:val="TAH"/>
            </w:pPr>
          </w:p>
        </w:tc>
        <w:tc>
          <w:tcPr>
            <w:tcW w:w="709" w:type="dxa"/>
          </w:tcPr>
          <w:p w14:paraId="3E6C619A" w14:textId="77777777" w:rsidR="0071087C" w:rsidRPr="00E6516F" w:rsidRDefault="0071087C" w:rsidP="00174677">
            <w:pPr>
              <w:pStyle w:val="TAH"/>
            </w:pPr>
            <w:r w:rsidRPr="00E6516F">
              <w:t>U - S</w:t>
            </w:r>
          </w:p>
        </w:tc>
        <w:tc>
          <w:tcPr>
            <w:tcW w:w="2977" w:type="dxa"/>
          </w:tcPr>
          <w:p w14:paraId="5EE91428" w14:textId="77777777" w:rsidR="0071087C" w:rsidRPr="00E6516F" w:rsidRDefault="0071087C" w:rsidP="00174677">
            <w:pPr>
              <w:pStyle w:val="TAH"/>
            </w:pPr>
            <w:r w:rsidRPr="00E6516F">
              <w:t>Message</w:t>
            </w:r>
          </w:p>
        </w:tc>
        <w:tc>
          <w:tcPr>
            <w:tcW w:w="567" w:type="dxa"/>
            <w:tcBorders>
              <w:top w:val="nil"/>
            </w:tcBorders>
          </w:tcPr>
          <w:p w14:paraId="2EB719C0" w14:textId="77777777" w:rsidR="0071087C" w:rsidRPr="00E6516F" w:rsidRDefault="0071087C" w:rsidP="00174677">
            <w:pPr>
              <w:pStyle w:val="TAH"/>
            </w:pPr>
          </w:p>
        </w:tc>
        <w:tc>
          <w:tcPr>
            <w:tcW w:w="892" w:type="dxa"/>
            <w:tcBorders>
              <w:top w:val="nil"/>
            </w:tcBorders>
          </w:tcPr>
          <w:p w14:paraId="41639EB6" w14:textId="77777777" w:rsidR="0071087C" w:rsidRPr="00E6516F" w:rsidRDefault="0071087C" w:rsidP="00174677">
            <w:pPr>
              <w:pStyle w:val="TAH"/>
            </w:pPr>
          </w:p>
        </w:tc>
      </w:tr>
      <w:tr w:rsidR="0071087C" w:rsidRPr="00E6516F" w14:paraId="61F794C5" w14:textId="77777777" w:rsidTr="00174677">
        <w:tc>
          <w:tcPr>
            <w:tcW w:w="648" w:type="dxa"/>
            <w:shd w:val="clear" w:color="auto" w:fill="auto"/>
          </w:tcPr>
          <w:p w14:paraId="470A2C20" w14:textId="77777777" w:rsidR="0071087C" w:rsidRPr="00E6516F" w:rsidRDefault="0071087C" w:rsidP="00174677">
            <w:pPr>
              <w:pStyle w:val="TAC"/>
            </w:pPr>
            <w:r w:rsidRPr="00E6516F">
              <w:t>1</w:t>
            </w:r>
          </w:p>
        </w:tc>
        <w:tc>
          <w:tcPr>
            <w:tcW w:w="3969" w:type="dxa"/>
            <w:shd w:val="clear" w:color="auto" w:fill="auto"/>
          </w:tcPr>
          <w:p w14:paraId="6C4BB146" w14:textId="77777777" w:rsidR="0071087C" w:rsidRPr="00E6516F" w:rsidRDefault="0071087C" w:rsidP="00174677">
            <w:pPr>
              <w:pStyle w:val="TAL"/>
            </w:pPr>
            <w:r w:rsidRPr="00E6516F">
              <w:t>Make the MCData User request to send a group standalone SDS message with disposition request "</w:t>
            </w:r>
            <w:r w:rsidRPr="00E6516F">
              <w:rPr>
                <w:b/>
                <w:bCs/>
              </w:rPr>
              <w:t>DELIVERY</w:t>
            </w:r>
            <w:r w:rsidRPr="00E6516F">
              <w:t>".</w:t>
            </w:r>
          </w:p>
          <w:p w14:paraId="2EDCA89E" w14:textId="77777777" w:rsidR="0071087C" w:rsidRPr="00E6516F" w:rsidRDefault="0071087C" w:rsidP="00174677">
            <w:pPr>
              <w:pStyle w:val="TAL"/>
            </w:pPr>
            <w:r w:rsidRPr="00E6516F">
              <w:t>(NOTE 1)</w:t>
            </w:r>
          </w:p>
        </w:tc>
        <w:tc>
          <w:tcPr>
            <w:tcW w:w="709" w:type="dxa"/>
            <w:shd w:val="clear" w:color="auto" w:fill="auto"/>
          </w:tcPr>
          <w:p w14:paraId="623D754F" w14:textId="77777777" w:rsidR="0071087C" w:rsidRPr="00E6516F" w:rsidRDefault="0071087C" w:rsidP="00174677">
            <w:pPr>
              <w:pStyle w:val="TAC"/>
            </w:pPr>
            <w:r w:rsidRPr="00E6516F">
              <w:t>-</w:t>
            </w:r>
          </w:p>
        </w:tc>
        <w:tc>
          <w:tcPr>
            <w:tcW w:w="2977" w:type="dxa"/>
            <w:shd w:val="clear" w:color="auto" w:fill="auto"/>
          </w:tcPr>
          <w:p w14:paraId="6ACA5594" w14:textId="77777777" w:rsidR="0071087C" w:rsidRPr="00E6516F" w:rsidRDefault="0071087C" w:rsidP="00174677">
            <w:pPr>
              <w:pStyle w:val="TAL"/>
            </w:pPr>
            <w:r w:rsidRPr="00E6516F">
              <w:t>-</w:t>
            </w:r>
          </w:p>
        </w:tc>
        <w:tc>
          <w:tcPr>
            <w:tcW w:w="567" w:type="dxa"/>
            <w:shd w:val="clear" w:color="auto" w:fill="auto"/>
          </w:tcPr>
          <w:p w14:paraId="6F41EE99" w14:textId="77777777" w:rsidR="0071087C" w:rsidRPr="00E6516F" w:rsidRDefault="0071087C" w:rsidP="00174677">
            <w:pPr>
              <w:pStyle w:val="TAC"/>
            </w:pPr>
            <w:r w:rsidRPr="00E6516F">
              <w:t>-</w:t>
            </w:r>
          </w:p>
        </w:tc>
        <w:tc>
          <w:tcPr>
            <w:tcW w:w="892" w:type="dxa"/>
            <w:shd w:val="clear" w:color="auto" w:fill="auto"/>
          </w:tcPr>
          <w:p w14:paraId="4F6B49B5" w14:textId="77777777" w:rsidR="0071087C" w:rsidRPr="00E6516F" w:rsidRDefault="0071087C" w:rsidP="00174677">
            <w:pPr>
              <w:pStyle w:val="TAC"/>
            </w:pPr>
            <w:r w:rsidRPr="00E6516F">
              <w:t>-</w:t>
            </w:r>
          </w:p>
        </w:tc>
      </w:tr>
      <w:tr w:rsidR="0071087C" w:rsidRPr="00E6516F" w:rsidDel="00A52ABC" w14:paraId="4F31D360" w14:textId="77777777" w:rsidTr="00174677">
        <w:tc>
          <w:tcPr>
            <w:tcW w:w="648" w:type="dxa"/>
            <w:shd w:val="clear" w:color="auto" w:fill="auto"/>
          </w:tcPr>
          <w:p w14:paraId="08095EB9" w14:textId="77777777" w:rsidR="0071087C" w:rsidRPr="00E6516F" w:rsidDel="00A52ABC" w:rsidRDefault="0071087C" w:rsidP="00174677">
            <w:pPr>
              <w:pStyle w:val="TAC"/>
              <w:rPr>
                <w:rFonts w:cs="Arial"/>
              </w:rPr>
            </w:pPr>
            <w:r w:rsidRPr="00E6516F">
              <w:t>2</w:t>
            </w:r>
          </w:p>
        </w:tc>
        <w:tc>
          <w:tcPr>
            <w:tcW w:w="3969" w:type="dxa"/>
            <w:shd w:val="clear" w:color="auto" w:fill="auto"/>
          </w:tcPr>
          <w:p w14:paraId="6A839800" w14:textId="77777777" w:rsidR="0071087C" w:rsidRPr="00E6516F" w:rsidDel="00A52ABC" w:rsidRDefault="0071087C" w:rsidP="00174677">
            <w:pPr>
              <w:pStyle w:val="TAL"/>
            </w:pPr>
            <w:r w:rsidRPr="00E6516F">
              <w:t xml:space="preserve">Check: Does the UE (MCData Client) perform the procedure for </w:t>
            </w:r>
            <w:r w:rsidRPr="00E6516F">
              <w:rPr>
                <w:b/>
                <w:bCs/>
              </w:rPr>
              <w:t>CO MCData Call Establishment</w:t>
            </w:r>
            <w:r w:rsidRPr="00E6516F">
              <w:t xml:space="preserve"> specified in TS 36.579-1 [2] Table 5.3C.2.3-1?</w:t>
            </w:r>
          </w:p>
        </w:tc>
        <w:tc>
          <w:tcPr>
            <w:tcW w:w="709" w:type="dxa"/>
            <w:shd w:val="clear" w:color="auto" w:fill="auto"/>
          </w:tcPr>
          <w:p w14:paraId="556B2C10" w14:textId="77777777" w:rsidR="0071087C" w:rsidRPr="00E6516F" w:rsidDel="00A52ABC" w:rsidRDefault="0071087C" w:rsidP="00174677">
            <w:pPr>
              <w:pStyle w:val="TAC"/>
            </w:pPr>
            <w:r w:rsidRPr="00E6516F">
              <w:t>-</w:t>
            </w:r>
          </w:p>
        </w:tc>
        <w:tc>
          <w:tcPr>
            <w:tcW w:w="2977" w:type="dxa"/>
            <w:shd w:val="clear" w:color="auto" w:fill="auto"/>
          </w:tcPr>
          <w:p w14:paraId="0B864984" w14:textId="77777777" w:rsidR="0071087C" w:rsidRPr="00E6516F" w:rsidDel="00A52ABC" w:rsidRDefault="0071087C" w:rsidP="00174677">
            <w:pPr>
              <w:pStyle w:val="TAL"/>
            </w:pPr>
            <w:r w:rsidRPr="00E6516F">
              <w:t>-</w:t>
            </w:r>
          </w:p>
        </w:tc>
        <w:tc>
          <w:tcPr>
            <w:tcW w:w="567" w:type="dxa"/>
            <w:shd w:val="clear" w:color="auto" w:fill="auto"/>
          </w:tcPr>
          <w:p w14:paraId="39BF0F6A" w14:textId="77777777" w:rsidR="0071087C" w:rsidRPr="00E6516F" w:rsidDel="00A52ABC" w:rsidRDefault="0071087C" w:rsidP="00174677">
            <w:pPr>
              <w:pStyle w:val="TAC"/>
            </w:pPr>
            <w:r w:rsidRPr="00E6516F">
              <w:t>1,2</w:t>
            </w:r>
          </w:p>
        </w:tc>
        <w:tc>
          <w:tcPr>
            <w:tcW w:w="892" w:type="dxa"/>
            <w:shd w:val="clear" w:color="auto" w:fill="auto"/>
          </w:tcPr>
          <w:p w14:paraId="71BF33C4" w14:textId="77777777" w:rsidR="0071087C" w:rsidRPr="00E6516F" w:rsidDel="00A52ABC" w:rsidRDefault="0071087C" w:rsidP="00174677">
            <w:pPr>
              <w:pStyle w:val="TAC"/>
            </w:pPr>
            <w:r w:rsidRPr="00E6516F">
              <w:t>P</w:t>
            </w:r>
          </w:p>
        </w:tc>
      </w:tr>
      <w:tr w:rsidR="0071087C" w:rsidRPr="00E6516F" w:rsidDel="00A52ABC" w14:paraId="1CA959A0" w14:textId="77777777" w:rsidTr="00174677">
        <w:tc>
          <w:tcPr>
            <w:tcW w:w="648" w:type="dxa"/>
            <w:shd w:val="clear" w:color="auto" w:fill="auto"/>
          </w:tcPr>
          <w:p w14:paraId="4586D660" w14:textId="77777777" w:rsidR="0071087C" w:rsidRPr="00E6516F" w:rsidDel="00A52ABC" w:rsidRDefault="0071087C" w:rsidP="00174677">
            <w:pPr>
              <w:pStyle w:val="TAC"/>
              <w:rPr>
                <w:rFonts w:cs="Arial"/>
              </w:rPr>
            </w:pPr>
            <w:r w:rsidRPr="00E6516F">
              <w:t>3-6</w:t>
            </w:r>
          </w:p>
        </w:tc>
        <w:tc>
          <w:tcPr>
            <w:tcW w:w="3969" w:type="dxa"/>
            <w:shd w:val="clear" w:color="auto" w:fill="auto"/>
          </w:tcPr>
          <w:p w14:paraId="60DB0C2C" w14:textId="77777777" w:rsidR="0071087C" w:rsidRPr="00E6516F" w:rsidDel="00A52ABC" w:rsidRDefault="0071087C" w:rsidP="00174677">
            <w:pPr>
              <w:pStyle w:val="TAL"/>
            </w:pPr>
            <w:r w:rsidRPr="00E6516F">
              <w:t>Void</w:t>
            </w:r>
          </w:p>
        </w:tc>
        <w:tc>
          <w:tcPr>
            <w:tcW w:w="709" w:type="dxa"/>
            <w:shd w:val="clear" w:color="auto" w:fill="auto"/>
          </w:tcPr>
          <w:p w14:paraId="4E6ED205" w14:textId="77777777" w:rsidR="0071087C" w:rsidRPr="00E6516F" w:rsidDel="00A52ABC" w:rsidRDefault="0071087C" w:rsidP="00174677">
            <w:pPr>
              <w:pStyle w:val="TAC"/>
            </w:pPr>
            <w:r w:rsidRPr="00E6516F">
              <w:t>-</w:t>
            </w:r>
          </w:p>
        </w:tc>
        <w:tc>
          <w:tcPr>
            <w:tcW w:w="2977" w:type="dxa"/>
            <w:shd w:val="clear" w:color="auto" w:fill="auto"/>
          </w:tcPr>
          <w:p w14:paraId="0C7BE216" w14:textId="77777777" w:rsidR="0071087C" w:rsidRPr="00E6516F" w:rsidDel="00A52ABC" w:rsidRDefault="0071087C" w:rsidP="00174677">
            <w:pPr>
              <w:pStyle w:val="TAL"/>
            </w:pPr>
            <w:r w:rsidRPr="00E6516F">
              <w:t>-</w:t>
            </w:r>
          </w:p>
        </w:tc>
        <w:tc>
          <w:tcPr>
            <w:tcW w:w="567" w:type="dxa"/>
            <w:shd w:val="clear" w:color="auto" w:fill="auto"/>
          </w:tcPr>
          <w:p w14:paraId="079D186C" w14:textId="77777777" w:rsidR="0071087C" w:rsidRPr="00E6516F" w:rsidDel="00A52ABC" w:rsidRDefault="0071087C" w:rsidP="00174677">
            <w:pPr>
              <w:pStyle w:val="TAC"/>
            </w:pPr>
            <w:r w:rsidRPr="00E6516F">
              <w:t>-</w:t>
            </w:r>
          </w:p>
        </w:tc>
        <w:tc>
          <w:tcPr>
            <w:tcW w:w="892" w:type="dxa"/>
            <w:shd w:val="clear" w:color="auto" w:fill="auto"/>
          </w:tcPr>
          <w:p w14:paraId="30BEA414" w14:textId="77777777" w:rsidR="0071087C" w:rsidRPr="00E6516F" w:rsidDel="00A52ABC" w:rsidRDefault="0071087C" w:rsidP="00174677">
            <w:pPr>
              <w:pStyle w:val="TAC"/>
            </w:pPr>
            <w:r w:rsidRPr="00E6516F">
              <w:t>-</w:t>
            </w:r>
          </w:p>
        </w:tc>
      </w:tr>
      <w:tr w:rsidR="0071087C" w:rsidRPr="00E6516F" w:rsidDel="00A52ABC" w14:paraId="21DA23E3" w14:textId="77777777" w:rsidTr="00174677">
        <w:tc>
          <w:tcPr>
            <w:tcW w:w="648" w:type="dxa"/>
            <w:shd w:val="clear" w:color="auto" w:fill="auto"/>
          </w:tcPr>
          <w:p w14:paraId="32589B2F" w14:textId="77777777" w:rsidR="0071087C" w:rsidRPr="00E6516F" w:rsidDel="00A52ABC" w:rsidRDefault="0071087C" w:rsidP="00174677">
            <w:pPr>
              <w:pStyle w:val="TAC"/>
            </w:pPr>
            <w:r w:rsidRPr="00E6516F">
              <w:t>7</w:t>
            </w:r>
          </w:p>
        </w:tc>
        <w:tc>
          <w:tcPr>
            <w:tcW w:w="3969" w:type="dxa"/>
            <w:shd w:val="clear" w:color="auto" w:fill="auto"/>
          </w:tcPr>
          <w:p w14:paraId="0C462C6D" w14:textId="77777777" w:rsidR="0071087C" w:rsidRPr="00E6516F" w:rsidDel="00A52ABC" w:rsidRDefault="0071087C" w:rsidP="00174677">
            <w:pPr>
              <w:pStyle w:val="TAL"/>
            </w:pPr>
            <w:r w:rsidRPr="00E6516F">
              <w:t xml:space="preserve">Check: Does the UE (MCData Client) perform the procedure for </w:t>
            </w:r>
            <w:r w:rsidRPr="00E6516F">
              <w:rPr>
                <w:b/>
                <w:bCs/>
              </w:rPr>
              <w:t>CO MSRP message transfer</w:t>
            </w:r>
            <w:r w:rsidRPr="00E6516F">
              <w:t xml:space="preserve"> specified in TS 36.579-1 [2] Table 5.3C.4.3-1 </w:t>
            </w:r>
            <w:r w:rsidRPr="00E6516F">
              <w:rPr>
                <w:b/>
                <w:bCs/>
              </w:rPr>
              <w:t>to send an SDS message with disposition notification type "DELIVERY"</w:t>
            </w:r>
            <w:r w:rsidRPr="00E6516F">
              <w:t>?</w:t>
            </w:r>
          </w:p>
        </w:tc>
        <w:tc>
          <w:tcPr>
            <w:tcW w:w="709" w:type="dxa"/>
            <w:shd w:val="clear" w:color="auto" w:fill="auto"/>
          </w:tcPr>
          <w:p w14:paraId="7B22F69C" w14:textId="77777777" w:rsidR="0071087C" w:rsidRPr="00E6516F" w:rsidDel="00A52ABC" w:rsidRDefault="0071087C" w:rsidP="00174677">
            <w:pPr>
              <w:pStyle w:val="TAC"/>
            </w:pPr>
            <w:r w:rsidRPr="00E6516F">
              <w:t>-</w:t>
            </w:r>
          </w:p>
        </w:tc>
        <w:tc>
          <w:tcPr>
            <w:tcW w:w="2977" w:type="dxa"/>
            <w:shd w:val="clear" w:color="auto" w:fill="auto"/>
          </w:tcPr>
          <w:p w14:paraId="075BB48A" w14:textId="77777777" w:rsidR="0071087C" w:rsidRPr="00E6516F" w:rsidDel="00A52ABC" w:rsidRDefault="0071087C" w:rsidP="00174677">
            <w:pPr>
              <w:pStyle w:val="TAL"/>
            </w:pPr>
            <w:r w:rsidRPr="00E6516F">
              <w:t>-</w:t>
            </w:r>
          </w:p>
        </w:tc>
        <w:tc>
          <w:tcPr>
            <w:tcW w:w="567" w:type="dxa"/>
            <w:shd w:val="clear" w:color="auto" w:fill="auto"/>
          </w:tcPr>
          <w:p w14:paraId="6429BAF8" w14:textId="77777777" w:rsidR="0071087C" w:rsidRPr="00E6516F" w:rsidDel="00A52ABC" w:rsidRDefault="0071087C" w:rsidP="00174677">
            <w:pPr>
              <w:pStyle w:val="TAC"/>
            </w:pPr>
            <w:r w:rsidRPr="00E6516F">
              <w:t>2</w:t>
            </w:r>
          </w:p>
        </w:tc>
        <w:tc>
          <w:tcPr>
            <w:tcW w:w="892" w:type="dxa"/>
            <w:shd w:val="clear" w:color="auto" w:fill="auto"/>
          </w:tcPr>
          <w:p w14:paraId="2FF695B6" w14:textId="77777777" w:rsidR="0071087C" w:rsidRPr="00E6516F" w:rsidDel="00A52ABC" w:rsidRDefault="0071087C" w:rsidP="00174677">
            <w:pPr>
              <w:pStyle w:val="TAC"/>
            </w:pPr>
            <w:r w:rsidRPr="00E6516F">
              <w:t>P</w:t>
            </w:r>
          </w:p>
        </w:tc>
      </w:tr>
      <w:tr w:rsidR="0071087C" w:rsidRPr="00E6516F" w:rsidDel="00A52ABC" w14:paraId="3E0509A3" w14:textId="77777777" w:rsidTr="00174677">
        <w:tc>
          <w:tcPr>
            <w:tcW w:w="648" w:type="dxa"/>
            <w:shd w:val="clear" w:color="auto" w:fill="auto"/>
          </w:tcPr>
          <w:p w14:paraId="1C4F36C3" w14:textId="77777777" w:rsidR="0071087C" w:rsidRPr="00E6516F" w:rsidDel="00A52ABC" w:rsidRDefault="0071087C" w:rsidP="00174677">
            <w:pPr>
              <w:pStyle w:val="TAC"/>
            </w:pPr>
            <w:r w:rsidRPr="00E6516F">
              <w:rPr>
                <w:rFonts w:cs="Arial"/>
              </w:rPr>
              <w:t>8</w:t>
            </w:r>
          </w:p>
        </w:tc>
        <w:tc>
          <w:tcPr>
            <w:tcW w:w="3969" w:type="dxa"/>
            <w:shd w:val="clear" w:color="auto" w:fill="auto"/>
          </w:tcPr>
          <w:p w14:paraId="25F4867F" w14:textId="77777777" w:rsidR="0071087C" w:rsidRPr="00E6516F" w:rsidDel="00A52ABC" w:rsidRDefault="0071087C" w:rsidP="00174677">
            <w:pPr>
              <w:pStyle w:val="TAL"/>
            </w:pPr>
            <w:r w:rsidRPr="00E6516F">
              <w:t xml:space="preserve">Check: Does the UE (MCData Client) perform the procedure for </w:t>
            </w:r>
            <w:r w:rsidRPr="00E6516F">
              <w:rPr>
                <w:b/>
                <w:bCs/>
              </w:rPr>
              <w:t xml:space="preserve">CO MCData call release </w:t>
            </w:r>
            <w:r w:rsidRPr="00E6516F">
              <w:t>specified in TS 36.579-1 [2] Table 5.3C.6.3-1?</w:t>
            </w:r>
          </w:p>
        </w:tc>
        <w:tc>
          <w:tcPr>
            <w:tcW w:w="709" w:type="dxa"/>
            <w:shd w:val="clear" w:color="auto" w:fill="auto"/>
          </w:tcPr>
          <w:p w14:paraId="30D87DB2" w14:textId="77777777" w:rsidR="0071087C" w:rsidRPr="00E6516F" w:rsidDel="00A52ABC" w:rsidRDefault="0071087C" w:rsidP="00174677">
            <w:pPr>
              <w:pStyle w:val="TAC"/>
            </w:pPr>
            <w:r w:rsidRPr="00E6516F">
              <w:t>-</w:t>
            </w:r>
          </w:p>
        </w:tc>
        <w:tc>
          <w:tcPr>
            <w:tcW w:w="2977" w:type="dxa"/>
            <w:shd w:val="clear" w:color="auto" w:fill="auto"/>
          </w:tcPr>
          <w:p w14:paraId="7C5ADB0B" w14:textId="77777777" w:rsidR="0071087C" w:rsidRPr="00E6516F" w:rsidDel="00A52ABC" w:rsidRDefault="0071087C" w:rsidP="00174677">
            <w:pPr>
              <w:pStyle w:val="TAL"/>
            </w:pPr>
            <w:r w:rsidRPr="00E6516F">
              <w:t>-</w:t>
            </w:r>
          </w:p>
        </w:tc>
        <w:tc>
          <w:tcPr>
            <w:tcW w:w="567" w:type="dxa"/>
            <w:shd w:val="clear" w:color="auto" w:fill="auto"/>
          </w:tcPr>
          <w:p w14:paraId="44923CD7" w14:textId="77777777" w:rsidR="0071087C" w:rsidRPr="00E6516F" w:rsidDel="00A52ABC" w:rsidRDefault="0071087C" w:rsidP="00174677">
            <w:pPr>
              <w:pStyle w:val="TAC"/>
            </w:pPr>
            <w:r w:rsidRPr="00E6516F">
              <w:t>3</w:t>
            </w:r>
          </w:p>
        </w:tc>
        <w:tc>
          <w:tcPr>
            <w:tcW w:w="892" w:type="dxa"/>
            <w:shd w:val="clear" w:color="auto" w:fill="auto"/>
          </w:tcPr>
          <w:p w14:paraId="3934EA15" w14:textId="77777777" w:rsidR="0071087C" w:rsidRPr="00E6516F" w:rsidDel="00A52ABC" w:rsidRDefault="0071087C" w:rsidP="00174677">
            <w:pPr>
              <w:pStyle w:val="TAC"/>
            </w:pPr>
            <w:r w:rsidRPr="00E6516F">
              <w:t>P</w:t>
            </w:r>
          </w:p>
        </w:tc>
      </w:tr>
      <w:tr w:rsidR="0071087C" w:rsidRPr="00E6516F" w:rsidDel="00A52ABC" w14:paraId="6579F4DE" w14:textId="77777777" w:rsidTr="00174677">
        <w:tc>
          <w:tcPr>
            <w:tcW w:w="648" w:type="dxa"/>
            <w:shd w:val="clear" w:color="auto" w:fill="auto"/>
          </w:tcPr>
          <w:p w14:paraId="624F7C2B" w14:textId="77777777" w:rsidR="0071087C" w:rsidRPr="00E6516F" w:rsidDel="00A52ABC" w:rsidRDefault="0071087C" w:rsidP="00174677">
            <w:pPr>
              <w:pStyle w:val="TAC"/>
            </w:pPr>
            <w:r w:rsidRPr="00E6516F">
              <w:rPr>
                <w:rFonts w:cs="Arial"/>
              </w:rPr>
              <w:t>9</w:t>
            </w:r>
          </w:p>
        </w:tc>
        <w:tc>
          <w:tcPr>
            <w:tcW w:w="3969" w:type="dxa"/>
            <w:shd w:val="clear" w:color="auto" w:fill="auto"/>
          </w:tcPr>
          <w:p w14:paraId="1E5B622D" w14:textId="77777777" w:rsidR="0071087C" w:rsidRPr="00E6516F" w:rsidDel="00A52ABC" w:rsidRDefault="0071087C" w:rsidP="00174677">
            <w:pPr>
              <w:pStyle w:val="TAL"/>
            </w:pPr>
            <w:r w:rsidRPr="00E6516F">
              <w:t>Void</w:t>
            </w:r>
          </w:p>
        </w:tc>
        <w:tc>
          <w:tcPr>
            <w:tcW w:w="709" w:type="dxa"/>
            <w:shd w:val="clear" w:color="auto" w:fill="auto"/>
          </w:tcPr>
          <w:p w14:paraId="32D2290C" w14:textId="77777777" w:rsidR="0071087C" w:rsidRPr="00E6516F" w:rsidDel="00A52ABC" w:rsidRDefault="0071087C" w:rsidP="00174677">
            <w:pPr>
              <w:pStyle w:val="TAC"/>
            </w:pPr>
            <w:r w:rsidRPr="00E6516F">
              <w:rPr>
                <w:szCs w:val="18"/>
              </w:rPr>
              <w:t>-</w:t>
            </w:r>
          </w:p>
        </w:tc>
        <w:tc>
          <w:tcPr>
            <w:tcW w:w="2977" w:type="dxa"/>
            <w:shd w:val="clear" w:color="auto" w:fill="auto"/>
          </w:tcPr>
          <w:p w14:paraId="437D7CE3" w14:textId="77777777" w:rsidR="0071087C" w:rsidRPr="00E6516F" w:rsidDel="00A52ABC" w:rsidRDefault="0071087C" w:rsidP="00174677">
            <w:pPr>
              <w:pStyle w:val="TAL"/>
            </w:pPr>
            <w:r w:rsidRPr="00E6516F">
              <w:t>-</w:t>
            </w:r>
          </w:p>
        </w:tc>
        <w:tc>
          <w:tcPr>
            <w:tcW w:w="567" w:type="dxa"/>
            <w:shd w:val="clear" w:color="auto" w:fill="auto"/>
          </w:tcPr>
          <w:p w14:paraId="402CEDE7" w14:textId="77777777" w:rsidR="0071087C" w:rsidRPr="00E6516F" w:rsidDel="00A52ABC" w:rsidRDefault="0071087C" w:rsidP="00174677">
            <w:pPr>
              <w:pStyle w:val="TAC"/>
            </w:pPr>
            <w:r w:rsidRPr="00E6516F">
              <w:t>-</w:t>
            </w:r>
          </w:p>
        </w:tc>
        <w:tc>
          <w:tcPr>
            <w:tcW w:w="892" w:type="dxa"/>
            <w:shd w:val="clear" w:color="auto" w:fill="auto"/>
          </w:tcPr>
          <w:p w14:paraId="16AF7DCE" w14:textId="77777777" w:rsidR="0071087C" w:rsidRPr="00E6516F" w:rsidDel="00A52ABC" w:rsidRDefault="0071087C" w:rsidP="00174677">
            <w:pPr>
              <w:pStyle w:val="TAC"/>
            </w:pPr>
            <w:r w:rsidRPr="00E6516F">
              <w:t>-</w:t>
            </w:r>
          </w:p>
        </w:tc>
      </w:tr>
      <w:tr w:rsidR="0071087C" w:rsidRPr="00E6516F" w:rsidDel="00A52ABC" w14:paraId="3E1B7537" w14:textId="77777777" w:rsidTr="00174677">
        <w:tc>
          <w:tcPr>
            <w:tcW w:w="648" w:type="dxa"/>
            <w:shd w:val="clear" w:color="auto" w:fill="auto"/>
          </w:tcPr>
          <w:p w14:paraId="5B0E32A5" w14:textId="77777777" w:rsidR="0071087C" w:rsidRPr="00E6516F" w:rsidDel="00A52ABC" w:rsidRDefault="0071087C" w:rsidP="00174677">
            <w:pPr>
              <w:pStyle w:val="TAC"/>
            </w:pPr>
            <w:r w:rsidRPr="00E6516F">
              <w:t>10</w:t>
            </w:r>
          </w:p>
        </w:tc>
        <w:tc>
          <w:tcPr>
            <w:tcW w:w="3969" w:type="dxa"/>
            <w:shd w:val="clear" w:color="auto" w:fill="auto"/>
          </w:tcPr>
          <w:p w14:paraId="4AB9CDD1" w14:textId="77777777" w:rsidR="0071087C" w:rsidRPr="00E6516F" w:rsidDel="00A52ABC" w:rsidRDefault="0071087C" w:rsidP="00174677">
            <w:pPr>
              <w:pStyle w:val="TAL"/>
            </w:pPr>
            <w:r w:rsidRPr="00E6516F">
              <w:t xml:space="preserve">Check: Does the UE (MCData Client) perform the procedure for </w:t>
            </w:r>
            <w:r w:rsidRPr="00E6516F">
              <w:rPr>
                <w:b/>
                <w:bCs/>
              </w:rPr>
              <w:t>MCX SIP MESSAGE CT</w:t>
            </w:r>
            <w:r w:rsidRPr="00E6516F">
              <w:t xml:space="preserve"> specified in TS 36.579-1 [2] Table 5.3.33.3-1 </w:t>
            </w:r>
            <w:r w:rsidRPr="00E6516F">
              <w:rPr>
                <w:b/>
                <w:bCs/>
              </w:rPr>
              <w:t>to receive the disposition notification</w:t>
            </w:r>
            <w:r w:rsidRPr="00E6516F">
              <w:t xml:space="preserve"> for the SDS message sent at step 7?</w:t>
            </w:r>
          </w:p>
        </w:tc>
        <w:tc>
          <w:tcPr>
            <w:tcW w:w="709" w:type="dxa"/>
            <w:shd w:val="clear" w:color="auto" w:fill="auto"/>
          </w:tcPr>
          <w:p w14:paraId="551997A7" w14:textId="77777777" w:rsidR="0071087C" w:rsidRPr="00E6516F" w:rsidDel="00A52ABC" w:rsidRDefault="0071087C" w:rsidP="00174677">
            <w:pPr>
              <w:pStyle w:val="TAC"/>
            </w:pPr>
          </w:p>
        </w:tc>
        <w:tc>
          <w:tcPr>
            <w:tcW w:w="2977" w:type="dxa"/>
            <w:shd w:val="clear" w:color="auto" w:fill="auto"/>
          </w:tcPr>
          <w:p w14:paraId="51DBBB82" w14:textId="77777777" w:rsidR="0071087C" w:rsidRPr="00E6516F" w:rsidDel="00A52ABC" w:rsidRDefault="0071087C" w:rsidP="00174677">
            <w:pPr>
              <w:pStyle w:val="TAL"/>
            </w:pPr>
          </w:p>
        </w:tc>
        <w:tc>
          <w:tcPr>
            <w:tcW w:w="567" w:type="dxa"/>
            <w:shd w:val="clear" w:color="auto" w:fill="auto"/>
          </w:tcPr>
          <w:p w14:paraId="75B53BE5" w14:textId="77777777" w:rsidR="0071087C" w:rsidRPr="00E6516F" w:rsidDel="00A52ABC" w:rsidRDefault="0071087C" w:rsidP="00174677">
            <w:pPr>
              <w:pStyle w:val="TAC"/>
            </w:pPr>
          </w:p>
        </w:tc>
        <w:tc>
          <w:tcPr>
            <w:tcW w:w="892" w:type="dxa"/>
            <w:shd w:val="clear" w:color="auto" w:fill="auto"/>
          </w:tcPr>
          <w:p w14:paraId="44C7BFF2" w14:textId="77777777" w:rsidR="0071087C" w:rsidRPr="00E6516F" w:rsidDel="00A52ABC" w:rsidRDefault="0071087C" w:rsidP="00174677">
            <w:pPr>
              <w:pStyle w:val="TAC"/>
            </w:pPr>
          </w:p>
        </w:tc>
      </w:tr>
      <w:tr w:rsidR="0071087C" w:rsidRPr="00E6516F" w:rsidDel="00A52ABC" w14:paraId="10FF4615" w14:textId="77777777" w:rsidTr="00174677">
        <w:tc>
          <w:tcPr>
            <w:tcW w:w="648" w:type="dxa"/>
            <w:shd w:val="clear" w:color="auto" w:fill="auto"/>
          </w:tcPr>
          <w:p w14:paraId="3E6C91B4" w14:textId="77777777" w:rsidR="0071087C" w:rsidRPr="00E6516F" w:rsidDel="00A52ABC" w:rsidRDefault="0071087C" w:rsidP="00174677">
            <w:pPr>
              <w:pStyle w:val="TAC"/>
            </w:pPr>
            <w:r w:rsidRPr="00E6516F">
              <w:rPr>
                <w:rFonts w:cs="Arial"/>
              </w:rPr>
              <w:t>11</w:t>
            </w:r>
          </w:p>
        </w:tc>
        <w:tc>
          <w:tcPr>
            <w:tcW w:w="3969" w:type="dxa"/>
            <w:shd w:val="clear" w:color="auto" w:fill="auto"/>
          </w:tcPr>
          <w:p w14:paraId="661E6E3F" w14:textId="77777777" w:rsidR="0071087C" w:rsidRPr="00E6516F" w:rsidDel="00A52ABC" w:rsidRDefault="0071087C" w:rsidP="00174677">
            <w:pPr>
              <w:pStyle w:val="TAL"/>
            </w:pPr>
            <w:r w:rsidRPr="00E6516F">
              <w:t>Void</w:t>
            </w:r>
          </w:p>
        </w:tc>
        <w:tc>
          <w:tcPr>
            <w:tcW w:w="709" w:type="dxa"/>
            <w:shd w:val="clear" w:color="auto" w:fill="auto"/>
          </w:tcPr>
          <w:p w14:paraId="38784825" w14:textId="77777777" w:rsidR="0071087C" w:rsidRPr="00E6516F" w:rsidDel="00A52ABC" w:rsidRDefault="0071087C" w:rsidP="00174677">
            <w:pPr>
              <w:pStyle w:val="TAC"/>
            </w:pPr>
            <w:r w:rsidRPr="00E6516F">
              <w:rPr>
                <w:szCs w:val="18"/>
              </w:rPr>
              <w:t>-</w:t>
            </w:r>
          </w:p>
        </w:tc>
        <w:tc>
          <w:tcPr>
            <w:tcW w:w="2977" w:type="dxa"/>
            <w:shd w:val="clear" w:color="auto" w:fill="auto"/>
          </w:tcPr>
          <w:p w14:paraId="79748470" w14:textId="77777777" w:rsidR="0071087C" w:rsidRPr="00E6516F" w:rsidDel="00A52ABC" w:rsidRDefault="0071087C" w:rsidP="00174677">
            <w:pPr>
              <w:pStyle w:val="TAL"/>
            </w:pPr>
            <w:r w:rsidRPr="00E6516F">
              <w:t>-</w:t>
            </w:r>
          </w:p>
        </w:tc>
        <w:tc>
          <w:tcPr>
            <w:tcW w:w="567" w:type="dxa"/>
            <w:shd w:val="clear" w:color="auto" w:fill="auto"/>
          </w:tcPr>
          <w:p w14:paraId="0609A418" w14:textId="77777777" w:rsidR="0071087C" w:rsidRPr="00E6516F" w:rsidDel="00A52ABC" w:rsidRDefault="0071087C" w:rsidP="00174677">
            <w:pPr>
              <w:pStyle w:val="TAC"/>
            </w:pPr>
            <w:r w:rsidRPr="00E6516F">
              <w:t>-</w:t>
            </w:r>
          </w:p>
        </w:tc>
        <w:tc>
          <w:tcPr>
            <w:tcW w:w="892" w:type="dxa"/>
            <w:shd w:val="clear" w:color="auto" w:fill="auto"/>
          </w:tcPr>
          <w:p w14:paraId="3AE8D34F" w14:textId="77777777" w:rsidR="0071087C" w:rsidRPr="00E6516F" w:rsidDel="00A52ABC" w:rsidRDefault="0071087C" w:rsidP="00174677">
            <w:pPr>
              <w:pStyle w:val="TAC"/>
            </w:pPr>
            <w:r w:rsidRPr="00E6516F">
              <w:t>-</w:t>
            </w:r>
          </w:p>
        </w:tc>
      </w:tr>
      <w:tr w:rsidR="0071087C" w:rsidRPr="00E6516F" w14:paraId="1826E84A" w14:textId="77777777" w:rsidTr="00174677">
        <w:tc>
          <w:tcPr>
            <w:tcW w:w="648" w:type="dxa"/>
            <w:shd w:val="clear" w:color="auto" w:fill="auto"/>
          </w:tcPr>
          <w:p w14:paraId="2C3058F0" w14:textId="77777777" w:rsidR="0071087C" w:rsidRPr="00E6516F" w:rsidRDefault="0071087C" w:rsidP="00174677">
            <w:pPr>
              <w:pStyle w:val="TAC"/>
            </w:pPr>
            <w:r w:rsidRPr="00E6516F">
              <w:t>12</w:t>
            </w:r>
          </w:p>
        </w:tc>
        <w:tc>
          <w:tcPr>
            <w:tcW w:w="3969" w:type="dxa"/>
            <w:shd w:val="clear" w:color="auto" w:fill="auto"/>
          </w:tcPr>
          <w:p w14:paraId="55D0C9B3"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to the MCDATA User?</w:t>
            </w:r>
          </w:p>
          <w:p w14:paraId="5ADF4762" w14:textId="0AD3D2B5" w:rsidR="0071087C" w:rsidRPr="00E6516F" w:rsidRDefault="0071087C" w:rsidP="00174677">
            <w:pPr>
              <w:pStyle w:val="TAL"/>
            </w:pPr>
            <w:r w:rsidRPr="00E6516F">
              <w:rPr>
                <w:lang w:eastAsia="ko-KR"/>
              </w:rPr>
              <w:t>(NOTE 1)</w:t>
            </w:r>
          </w:p>
        </w:tc>
        <w:tc>
          <w:tcPr>
            <w:tcW w:w="709" w:type="dxa"/>
            <w:shd w:val="clear" w:color="auto" w:fill="auto"/>
          </w:tcPr>
          <w:p w14:paraId="42C27290" w14:textId="77777777" w:rsidR="0071087C" w:rsidRPr="00E6516F" w:rsidRDefault="0071087C" w:rsidP="00174677">
            <w:pPr>
              <w:pStyle w:val="TAC"/>
              <w:rPr>
                <w:szCs w:val="18"/>
              </w:rPr>
            </w:pPr>
            <w:r w:rsidRPr="00E6516F">
              <w:t>-</w:t>
            </w:r>
          </w:p>
        </w:tc>
        <w:tc>
          <w:tcPr>
            <w:tcW w:w="2977" w:type="dxa"/>
            <w:shd w:val="clear" w:color="auto" w:fill="auto"/>
          </w:tcPr>
          <w:p w14:paraId="38B1D0BC" w14:textId="77777777" w:rsidR="0071087C" w:rsidRPr="00E6516F" w:rsidRDefault="0071087C" w:rsidP="00174677">
            <w:pPr>
              <w:pStyle w:val="TAL"/>
            </w:pPr>
            <w:r w:rsidRPr="00E6516F">
              <w:t>-</w:t>
            </w:r>
          </w:p>
        </w:tc>
        <w:tc>
          <w:tcPr>
            <w:tcW w:w="567" w:type="dxa"/>
            <w:shd w:val="clear" w:color="auto" w:fill="auto"/>
          </w:tcPr>
          <w:p w14:paraId="18A18EA5" w14:textId="77777777" w:rsidR="0071087C" w:rsidRPr="00E6516F" w:rsidRDefault="0071087C" w:rsidP="00174677">
            <w:pPr>
              <w:pStyle w:val="TAC"/>
            </w:pPr>
            <w:r w:rsidRPr="00E6516F">
              <w:t>4</w:t>
            </w:r>
          </w:p>
        </w:tc>
        <w:tc>
          <w:tcPr>
            <w:tcW w:w="892" w:type="dxa"/>
            <w:shd w:val="clear" w:color="auto" w:fill="auto"/>
          </w:tcPr>
          <w:p w14:paraId="08EA1B53" w14:textId="77777777" w:rsidR="0071087C" w:rsidRPr="00E6516F" w:rsidRDefault="0071087C" w:rsidP="00174677">
            <w:pPr>
              <w:pStyle w:val="TAC"/>
            </w:pPr>
            <w:r w:rsidRPr="00E6516F">
              <w:t>P</w:t>
            </w:r>
          </w:p>
        </w:tc>
      </w:tr>
      <w:tr w:rsidR="0071087C" w:rsidRPr="00E6516F" w14:paraId="46B3D55F" w14:textId="77777777" w:rsidTr="00174677">
        <w:tc>
          <w:tcPr>
            <w:tcW w:w="9762" w:type="dxa"/>
            <w:gridSpan w:val="6"/>
            <w:shd w:val="clear" w:color="auto" w:fill="auto"/>
          </w:tcPr>
          <w:p w14:paraId="27AA2E02" w14:textId="77777777" w:rsidR="0071087C" w:rsidRPr="00E6516F" w:rsidRDefault="0071087C" w:rsidP="00174677">
            <w:pPr>
              <w:pStyle w:val="TAN"/>
            </w:pPr>
            <w:r w:rsidRPr="00E6516F">
              <w:t>NOTE 1:</w:t>
            </w:r>
            <w:r w:rsidRPr="00E6516F">
              <w:tab/>
              <w:t>This is expected to be done via a suitable implementation dependent MMI.</w:t>
            </w:r>
          </w:p>
        </w:tc>
      </w:tr>
    </w:tbl>
    <w:p w14:paraId="7C0D84C2" w14:textId="77777777" w:rsidR="0071087C" w:rsidRPr="00E6516F" w:rsidRDefault="0071087C" w:rsidP="0071087C"/>
    <w:p w14:paraId="2DAB1238" w14:textId="77777777" w:rsidR="0071087C" w:rsidRPr="00E6516F" w:rsidRDefault="0071087C" w:rsidP="0071087C">
      <w:pPr>
        <w:pStyle w:val="H6"/>
      </w:pPr>
      <w:bookmarkStart w:id="613" w:name="_Toc52782358"/>
      <w:bookmarkStart w:id="614" w:name="_Toc52782969"/>
      <w:bookmarkStart w:id="615" w:name="_Toc59042838"/>
      <w:r w:rsidRPr="00E6516F">
        <w:t>6.1.7.3.3</w:t>
      </w:r>
      <w:r w:rsidRPr="00E6516F">
        <w:tab/>
        <w:t>Specific message contents</w:t>
      </w:r>
      <w:bookmarkEnd w:id="613"/>
      <w:bookmarkEnd w:id="614"/>
      <w:bookmarkEnd w:id="615"/>
    </w:p>
    <w:p w14:paraId="16E6BF0B" w14:textId="77777777" w:rsidR="0071087C" w:rsidRPr="00E6516F" w:rsidRDefault="0071087C" w:rsidP="0071087C">
      <w:pPr>
        <w:pStyle w:val="TH"/>
      </w:pPr>
      <w:bookmarkStart w:id="616" w:name="_Toc25610658"/>
      <w:r w:rsidRPr="00E6516F">
        <w:t>Table 6.1.7.3.3-1: SIP INVITE (step 2, Table 6.1.7.3.2-1;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6B54F61D" w14:textId="77777777" w:rsidTr="00174677">
        <w:trPr>
          <w:cantSplit/>
        </w:trPr>
        <w:tc>
          <w:tcPr>
            <w:tcW w:w="9639" w:type="dxa"/>
            <w:gridSpan w:val="5"/>
          </w:tcPr>
          <w:p w14:paraId="2D3BD486" w14:textId="77777777" w:rsidR="0071087C" w:rsidRPr="00E6516F" w:rsidRDefault="0071087C" w:rsidP="00174677">
            <w:pPr>
              <w:pStyle w:val="TAL"/>
              <w:rPr>
                <w:rFonts w:cs="Arial"/>
                <w:szCs w:val="18"/>
              </w:rPr>
            </w:pPr>
            <w:r w:rsidRPr="00E6516F">
              <w:rPr>
                <w:rFonts w:cs="Arial"/>
                <w:szCs w:val="18"/>
              </w:rPr>
              <w:t>Derivation Path: TS 36.579-1 [2], Table 5.5.2.5.1-1, condition MCDATA_SDS</w:t>
            </w:r>
          </w:p>
        </w:tc>
      </w:tr>
      <w:tr w:rsidR="0071087C" w:rsidRPr="00E6516F" w14:paraId="48697D63" w14:textId="77777777" w:rsidTr="00174677">
        <w:tc>
          <w:tcPr>
            <w:tcW w:w="2835" w:type="dxa"/>
          </w:tcPr>
          <w:p w14:paraId="3572A3C8" w14:textId="77777777" w:rsidR="0071087C" w:rsidRPr="00E6516F" w:rsidRDefault="0071087C" w:rsidP="00174677">
            <w:pPr>
              <w:pStyle w:val="TAH"/>
              <w:rPr>
                <w:bCs/>
              </w:rPr>
            </w:pPr>
            <w:r w:rsidRPr="00E6516F">
              <w:rPr>
                <w:bCs/>
              </w:rPr>
              <w:t>Information Element</w:t>
            </w:r>
          </w:p>
        </w:tc>
        <w:tc>
          <w:tcPr>
            <w:tcW w:w="2126" w:type="dxa"/>
          </w:tcPr>
          <w:p w14:paraId="0A020334" w14:textId="77777777" w:rsidR="0071087C" w:rsidRPr="00E6516F" w:rsidRDefault="0071087C" w:rsidP="00174677">
            <w:pPr>
              <w:pStyle w:val="TAH"/>
              <w:rPr>
                <w:bCs/>
              </w:rPr>
            </w:pPr>
            <w:r w:rsidRPr="00E6516F">
              <w:rPr>
                <w:bCs/>
              </w:rPr>
              <w:t>Value/remark</w:t>
            </w:r>
          </w:p>
        </w:tc>
        <w:tc>
          <w:tcPr>
            <w:tcW w:w="2126" w:type="dxa"/>
          </w:tcPr>
          <w:p w14:paraId="0A41A9AD" w14:textId="77777777" w:rsidR="0071087C" w:rsidRPr="00E6516F" w:rsidRDefault="0071087C" w:rsidP="00174677">
            <w:pPr>
              <w:pStyle w:val="TAH"/>
              <w:rPr>
                <w:bCs/>
              </w:rPr>
            </w:pPr>
            <w:r w:rsidRPr="00E6516F">
              <w:rPr>
                <w:bCs/>
              </w:rPr>
              <w:t>Comment</w:t>
            </w:r>
          </w:p>
        </w:tc>
        <w:tc>
          <w:tcPr>
            <w:tcW w:w="1418" w:type="dxa"/>
          </w:tcPr>
          <w:p w14:paraId="141705C7" w14:textId="77777777" w:rsidR="0071087C" w:rsidRPr="00E6516F" w:rsidRDefault="0071087C" w:rsidP="00174677">
            <w:pPr>
              <w:pStyle w:val="TAH"/>
              <w:rPr>
                <w:bCs/>
              </w:rPr>
            </w:pPr>
            <w:r w:rsidRPr="00E6516F">
              <w:rPr>
                <w:bCs/>
              </w:rPr>
              <w:t>Reference</w:t>
            </w:r>
          </w:p>
        </w:tc>
        <w:tc>
          <w:tcPr>
            <w:tcW w:w="1134" w:type="dxa"/>
          </w:tcPr>
          <w:p w14:paraId="5245520C" w14:textId="77777777" w:rsidR="0071087C" w:rsidRPr="00E6516F" w:rsidRDefault="0071087C" w:rsidP="00174677">
            <w:pPr>
              <w:pStyle w:val="TAH"/>
              <w:rPr>
                <w:bCs/>
              </w:rPr>
            </w:pPr>
            <w:r w:rsidRPr="00E6516F">
              <w:rPr>
                <w:bCs/>
              </w:rPr>
              <w:t>Condition</w:t>
            </w:r>
          </w:p>
        </w:tc>
      </w:tr>
      <w:tr w:rsidR="0071087C" w:rsidRPr="00E6516F" w14:paraId="760B8868" w14:textId="77777777" w:rsidTr="00174677">
        <w:tc>
          <w:tcPr>
            <w:tcW w:w="2835" w:type="dxa"/>
            <w:vAlign w:val="center"/>
          </w:tcPr>
          <w:p w14:paraId="11FC0F71" w14:textId="77777777" w:rsidR="0071087C" w:rsidRPr="00E6516F" w:rsidRDefault="0071087C" w:rsidP="00174677">
            <w:pPr>
              <w:pStyle w:val="TAL"/>
              <w:rPr>
                <w:b/>
                <w:bCs/>
              </w:rPr>
            </w:pPr>
            <w:r w:rsidRPr="00E6516F">
              <w:rPr>
                <w:b/>
                <w:bCs/>
              </w:rPr>
              <w:t>Message-body</w:t>
            </w:r>
          </w:p>
        </w:tc>
        <w:tc>
          <w:tcPr>
            <w:tcW w:w="2126" w:type="dxa"/>
          </w:tcPr>
          <w:p w14:paraId="0DE918AD" w14:textId="77777777" w:rsidR="0071087C" w:rsidRPr="00E6516F" w:rsidRDefault="0071087C" w:rsidP="00174677">
            <w:pPr>
              <w:pStyle w:val="TAL"/>
              <w:rPr>
                <w:iCs/>
              </w:rPr>
            </w:pPr>
          </w:p>
        </w:tc>
        <w:tc>
          <w:tcPr>
            <w:tcW w:w="2126" w:type="dxa"/>
          </w:tcPr>
          <w:p w14:paraId="42646849" w14:textId="77777777" w:rsidR="0071087C" w:rsidRPr="00E6516F" w:rsidRDefault="0071087C" w:rsidP="00174677">
            <w:pPr>
              <w:pStyle w:val="TAL"/>
            </w:pPr>
          </w:p>
        </w:tc>
        <w:tc>
          <w:tcPr>
            <w:tcW w:w="1418" w:type="dxa"/>
          </w:tcPr>
          <w:p w14:paraId="21017E48" w14:textId="77777777" w:rsidR="0071087C" w:rsidRPr="00E6516F" w:rsidRDefault="0071087C" w:rsidP="00174677">
            <w:pPr>
              <w:pStyle w:val="TAL"/>
            </w:pPr>
          </w:p>
        </w:tc>
        <w:tc>
          <w:tcPr>
            <w:tcW w:w="1134" w:type="dxa"/>
            <w:vAlign w:val="bottom"/>
          </w:tcPr>
          <w:p w14:paraId="515647C1" w14:textId="77777777" w:rsidR="0071087C" w:rsidRPr="00E6516F" w:rsidRDefault="0071087C" w:rsidP="00174677">
            <w:pPr>
              <w:pStyle w:val="TAL"/>
            </w:pPr>
          </w:p>
        </w:tc>
      </w:tr>
      <w:tr w:rsidR="0071087C" w:rsidRPr="00E6516F" w14:paraId="0840DE78" w14:textId="77777777" w:rsidTr="00174677">
        <w:tc>
          <w:tcPr>
            <w:tcW w:w="2835" w:type="dxa"/>
            <w:vAlign w:val="center"/>
          </w:tcPr>
          <w:p w14:paraId="337D010F" w14:textId="77777777" w:rsidR="0071087C" w:rsidRPr="00E6516F" w:rsidRDefault="0071087C" w:rsidP="00174677">
            <w:pPr>
              <w:pStyle w:val="TAL"/>
              <w:rPr>
                <w:b/>
                <w:bCs/>
              </w:rPr>
            </w:pPr>
            <w:r w:rsidRPr="00E6516F">
              <w:t xml:space="preserve">  MIME body part</w:t>
            </w:r>
          </w:p>
        </w:tc>
        <w:tc>
          <w:tcPr>
            <w:tcW w:w="2126" w:type="dxa"/>
          </w:tcPr>
          <w:p w14:paraId="5D9E58EA" w14:textId="77777777" w:rsidR="0071087C" w:rsidRPr="00E6516F" w:rsidRDefault="0071087C" w:rsidP="00174677">
            <w:pPr>
              <w:pStyle w:val="TAL"/>
              <w:rPr>
                <w:iCs/>
              </w:rPr>
            </w:pPr>
          </w:p>
        </w:tc>
        <w:tc>
          <w:tcPr>
            <w:tcW w:w="2126" w:type="dxa"/>
          </w:tcPr>
          <w:p w14:paraId="1EC5F941" w14:textId="77777777" w:rsidR="0071087C" w:rsidRPr="00E6516F" w:rsidRDefault="0071087C" w:rsidP="00174677">
            <w:pPr>
              <w:pStyle w:val="TAL"/>
            </w:pPr>
            <w:r w:rsidRPr="00E6516F">
              <w:rPr>
                <w:b/>
              </w:rPr>
              <w:t>SDP message</w:t>
            </w:r>
          </w:p>
        </w:tc>
        <w:tc>
          <w:tcPr>
            <w:tcW w:w="1418" w:type="dxa"/>
          </w:tcPr>
          <w:p w14:paraId="2BF7E9D6" w14:textId="77777777" w:rsidR="0071087C" w:rsidRPr="00E6516F" w:rsidRDefault="0071087C" w:rsidP="00174677">
            <w:pPr>
              <w:pStyle w:val="TAL"/>
            </w:pPr>
          </w:p>
        </w:tc>
        <w:tc>
          <w:tcPr>
            <w:tcW w:w="1134" w:type="dxa"/>
            <w:vAlign w:val="bottom"/>
          </w:tcPr>
          <w:p w14:paraId="60D28B8F" w14:textId="77777777" w:rsidR="0071087C" w:rsidRPr="00E6516F" w:rsidRDefault="0071087C" w:rsidP="00174677">
            <w:pPr>
              <w:pStyle w:val="TAL"/>
            </w:pPr>
          </w:p>
        </w:tc>
      </w:tr>
      <w:tr w:rsidR="0071087C" w:rsidRPr="00E6516F" w14:paraId="483CA2A7" w14:textId="77777777" w:rsidTr="00174677">
        <w:tc>
          <w:tcPr>
            <w:tcW w:w="2835" w:type="dxa"/>
          </w:tcPr>
          <w:p w14:paraId="3BA35C30" w14:textId="77777777" w:rsidR="0071087C" w:rsidRPr="00E6516F" w:rsidRDefault="0071087C" w:rsidP="00174677">
            <w:pPr>
              <w:pStyle w:val="TAL"/>
              <w:rPr>
                <w:b/>
                <w:bCs/>
              </w:rPr>
            </w:pPr>
            <w:r w:rsidRPr="00E6516F">
              <w:t xml:space="preserve">    MIME-part-body</w:t>
            </w:r>
          </w:p>
        </w:tc>
        <w:tc>
          <w:tcPr>
            <w:tcW w:w="2126" w:type="dxa"/>
          </w:tcPr>
          <w:p w14:paraId="051478EE" w14:textId="77777777" w:rsidR="0071087C" w:rsidRPr="00E6516F" w:rsidRDefault="0071087C" w:rsidP="00174677">
            <w:pPr>
              <w:pStyle w:val="TAL"/>
              <w:rPr>
                <w:iCs/>
              </w:rPr>
            </w:pPr>
            <w:r w:rsidRPr="00E6516F">
              <w:t>As described in Table 6.1.7.3.3-1A</w:t>
            </w:r>
          </w:p>
        </w:tc>
        <w:tc>
          <w:tcPr>
            <w:tcW w:w="2126" w:type="dxa"/>
          </w:tcPr>
          <w:p w14:paraId="7D6FED9E" w14:textId="77777777" w:rsidR="0071087C" w:rsidRPr="00E6516F" w:rsidRDefault="0071087C" w:rsidP="00174677">
            <w:pPr>
              <w:pStyle w:val="TAL"/>
            </w:pPr>
          </w:p>
        </w:tc>
        <w:tc>
          <w:tcPr>
            <w:tcW w:w="1418" w:type="dxa"/>
          </w:tcPr>
          <w:p w14:paraId="49FBB837" w14:textId="77777777" w:rsidR="0071087C" w:rsidRPr="00E6516F" w:rsidRDefault="0071087C" w:rsidP="00174677">
            <w:pPr>
              <w:pStyle w:val="TAL"/>
            </w:pPr>
          </w:p>
        </w:tc>
        <w:tc>
          <w:tcPr>
            <w:tcW w:w="1134" w:type="dxa"/>
            <w:vAlign w:val="bottom"/>
          </w:tcPr>
          <w:p w14:paraId="58D6EC85" w14:textId="77777777" w:rsidR="0071087C" w:rsidRPr="00E6516F" w:rsidRDefault="0071087C" w:rsidP="00174677">
            <w:pPr>
              <w:pStyle w:val="TAL"/>
            </w:pPr>
          </w:p>
        </w:tc>
      </w:tr>
      <w:tr w:rsidR="0071087C" w:rsidRPr="00E6516F" w14:paraId="0A2858E9" w14:textId="77777777" w:rsidTr="00174677">
        <w:tc>
          <w:tcPr>
            <w:tcW w:w="2835" w:type="dxa"/>
            <w:vAlign w:val="center"/>
          </w:tcPr>
          <w:p w14:paraId="5938AF91" w14:textId="77777777" w:rsidR="0071087C" w:rsidRPr="00E6516F" w:rsidRDefault="0071087C" w:rsidP="00174677">
            <w:pPr>
              <w:pStyle w:val="TAL"/>
              <w:rPr>
                <w:b/>
                <w:bCs/>
              </w:rPr>
            </w:pPr>
            <w:r w:rsidRPr="00E6516F">
              <w:t xml:space="preserve">  MIME body part</w:t>
            </w:r>
          </w:p>
        </w:tc>
        <w:tc>
          <w:tcPr>
            <w:tcW w:w="2126" w:type="dxa"/>
            <w:vAlign w:val="center"/>
          </w:tcPr>
          <w:p w14:paraId="6EB431C7" w14:textId="77777777" w:rsidR="0071087C" w:rsidRPr="00E6516F" w:rsidRDefault="0071087C" w:rsidP="00174677">
            <w:pPr>
              <w:pStyle w:val="TAL"/>
              <w:rPr>
                <w:iCs/>
              </w:rPr>
            </w:pPr>
          </w:p>
        </w:tc>
        <w:tc>
          <w:tcPr>
            <w:tcW w:w="2126" w:type="dxa"/>
          </w:tcPr>
          <w:p w14:paraId="11E692E9" w14:textId="727B4F21" w:rsidR="0071087C" w:rsidRPr="00E6516F" w:rsidRDefault="0071087C" w:rsidP="00174677">
            <w:pPr>
              <w:pStyle w:val="TAL"/>
            </w:pPr>
            <w:r w:rsidRPr="00E6516F">
              <w:rPr>
                <w:b/>
                <w:bCs/>
              </w:rPr>
              <w:t>MCData-Info</w:t>
            </w:r>
          </w:p>
        </w:tc>
        <w:tc>
          <w:tcPr>
            <w:tcW w:w="1418" w:type="dxa"/>
          </w:tcPr>
          <w:p w14:paraId="559EB29C" w14:textId="77777777" w:rsidR="0071087C" w:rsidRPr="00E6516F" w:rsidRDefault="0071087C" w:rsidP="00174677">
            <w:pPr>
              <w:pStyle w:val="TAL"/>
            </w:pPr>
          </w:p>
        </w:tc>
        <w:tc>
          <w:tcPr>
            <w:tcW w:w="1134" w:type="dxa"/>
          </w:tcPr>
          <w:p w14:paraId="4436ECD4" w14:textId="77777777" w:rsidR="0071087C" w:rsidRPr="00E6516F" w:rsidRDefault="0071087C" w:rsidP="00174677">
            <w:pPr>
              <w:pStyle w:val="TAL"/>
            </w:pPr>
          </w:p>
        </w:tc>
      </w:tr>
      <w:tr w:rsidR="0071087C" w:rsidRPr="00E6516F" w14:paraId="07CE2767" w14:textId="77777777" w:rsidTr="00174677">
        <w:tc>
          <w:tcPr>
            <w:tcW w:w="2835" w:type="dxa"/>
          </w:tcPr>
          <w:p w14:paraId="48E79898" w14:textId="77777777" w:rsidR="0071087C" w:rsidRPr="00E6516F" w:rsidRDefault="0071087C" w:rsidP="00174677">
            <w:pPr>
              <w:pStyle w:val="TAL"/>
              <w:tabs>
                <w:tab w:val="left" w:pos="754"/>
              </w:tabs>
              <w:rPr>
                <w:b/>
                <w:bCs/>
              </w:rPr>
            </w:pPr>
            <w:r w:rsidRPr="00E6516F">
              <w:t xml:space="preserve">    MIME-part-body</w:t>
            </w:r>
          </w:p>
        </w:tc>
        <w:tc>
          <w:tcPr>
            <w:tcW w:w="2126" w:type="dxa"/>
          </w:tcPr>
          <w:p w14:paraId="77D5D0AA" w14:textId="77777777" w:rsidR="0071087C" w:rsidRPr="00E6516F" w:rsidRDefault="0071087C" w:rsidP="00174677">
            <w:pPr>
              <w:pStyle w:val="TAL"/>
              <w:rPr>
                <w:iCs/>
              </w:rPr>
            </w:pPr>
            <w:r w:rsidRPr="00E6516F">
              <w:t>MCData-Info as described in Table 6.1.7.3.3-2</w:t>
            </w:r>
          </w:p>
        </w:tc>
        <w:tc>
          <w:tcPr>
            <w:tcW w:w="2126" w:type="dxa"/>
          </w:tcPr>
          <w:p w14:paraId="60B2F49B" w14:textId="77777777" w:rsidR="0071087C" w:rsidRPr="00E6516F" w:rsidRDefault="0071087C" w:rsidP="00174677">
            <w:pPr>
              <w:pStyle w:val="TAL"/>
            </w:pPr>
          </w:p>
        </w:tc>
        <w:tc>
          <w:tcPr>
            <w:tcW w:w="1418" w:type="dxa"/>
          </w:tcPr>
          <w:p w14:paraId="4C5EB90C" w14:textId="77777777" w:rsidR="0071087C" w:rsidRPr="00E6516F" w:rsidRDefault="0071087C" w:rsidP="00174677">
            <w:pPr>
              <w:pStyle w:val="TAL"/>
            </w:pPr>
          </w:p>
        </w:tc>
        <w:tc>
          <w:tcPr>
            <w:tcW w:w="1134" w:type="dxa"/>
          </w:tcPr>
          <w:p w14:paraId="68EDD9EC" w14:textId="77777777" w:rsidR="0071087C" w:rsidRPr="00E6516F" w:rsidRDefault="0071087C" w:rsidP="00174677">
            <w:pPr>
              <w:pStyle w:val="TAL"/>
            </w:pPr>
          </w:p>
        </w:tc>
      </w:tr>
    </w:tbl>
    <w:p w14:paraId="0ACA46C7" w14:textId="77777777" w:rsidR="0071087C" w:rsidRPr="00E6516F" w:rsidRDefault="0071087C" w:rsidP="0071087C"/>
    <w:p w14:paraId="0D0A0827" w14:textId="77777777" w:rsidR="0071087C" w:rsidRPr="00E6516F" w:rsidRDefault="0071087C" w:rsidP="004312E8">
      <w:pPr>
        <w:pStyle w:val="TH"/>
      </w:pPr>
      <w:r w:rsidRPr="00E6516F">
        <w:t>Table 6.1.7.3.3-1A: SDP for SIP INVITE (Table 6.1.7.3.3-1)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4F68E5CF" w14:textId="77777777" w:rsidTr="00174677">
        <w:trPr>
          <w:cantSplit/>
        </w:trPr>
        <w:tc>
          <w:tcPr>
            <w:tcW w:w="9639" w:type="dxa"/>
          </w:tcPr>
          <w:p w14:paraId="54E77B10" w14:textId="77777777" w:rsidR="0071087C" w:rsidRPr="00E6516F" w:rsidRDefault="0071087C" w:rsidP="004312E8">
            <w:pPr>
              <w:pStyle w:val="TAL"/>
            </w:pPr>
            <w:r w:rsidRPr="00E6516F">
              <w:t>Derivation Path: TS 36.579-1 [2], Table 5.5.3.1.1-3, condition MCDATA_SDS, SDP_OFFER</w:t>
            </w:r>
          </w:p>
        </w:tc>
      </w:tr>
    </w:tbl>
    <w:p w14:paraId="06451D9B" w14:textId="77777777" w:rsidR="0071087C" w:rsidRPr="00E6516F" w:rsidRDefault="0071087C" w:rsidP="0071087C"/>
    <w:p w14:paraId="248D69E6" w14:textId="77777777" w:rsidR="0071087C" w:rsidRPr="00E6516F" w:rsidRDefault="0071087C" w:rsidP="0071087C">
      <w:pPr>
        <w:pStyle w:val="TH"/>
      </w:pPr>
      <w:r w:rsidRPr="00E6516F">
        <w:t>Table 6.1.7.3.3-2: MCDATA-Info (Table 6.1.7.3.3-1)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6F41107E" w14:textId="77777777" w:rsidTr="00174677">
        <w:trPr>
          <w:cantSplit/>
        </w:trPr>
        <w:tc>
          <w:tcPr>
            <w:tcW w:w="9639" w:type="dxa"/>
          </w:tcPr>
          <w:p w14:paraId="602464EF"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5.5.3.2.1-3</w:t>
            </w:r>
            <w:r w:rsidRPr="00E6516F">
              <w:rPr>
                <w:rFonts w:cs="Arial"/>
                <w:szCs w:val="18"/>
              </w:rPr>
              <w:t xml:space="preserve">, condition </w:t>
            </w:r>
            <w:r w:rsidRPr="00E6516F">
              <w:t>MCD_grp</w:t>
            </w:r>
          </w:p>
        </w:tc>
      </w:tr>
    </w:tbl>
    <w:p w14:paraId="2E22B2A7" w14:textId="77777777" w:rsidR="0071087C" w:rsidRPr="00E6516F" w:rsidRDefault="0071087C" w:rsidP="0071087C"/>
    <w:p w14:paraId="042C7455" w14:textId="7F9792C1" w:rsidR="0071087C" w:rsidRPr="00E6516F" w:rsidRDefault="0071087C" w:rsidP="0071087C">
      <w:pPr>
        <w:pStyle w:val="TH"/>
      </w:pPr>
      <w:r w:rsidRPr="00E6516F">
        <w:t>Table 6.1.7.3.3-3: SIP 200 (OK) (step 2, Table 6.1.7.3.2-1;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5EA2D74E" w14:textId="77777777" w:rsidTr="00174677">
        <w:trPr>
          <w:cantSplit/>
        </w:trPr>
        <w:tc>
          <w:tcPr>
            <w:tcW w:w="9644" w:type="dxa"/>
            <w:gridSpan w:val="5"/>
          </w:tcPr>
          <w:p w14:paraId="3877952E" w14:textId="74E5FA5C" w:rsidR="0071087C" w:rsidRPr="00E6516F" w:rsidRDefault="0071087C" w:rsidP="00174677">
            <w:pPr>
              <w:pStyle w:val="TAL"/>
              <w:rPr>
                <w:rFonts w:cs="Arial"/>
                <w:szCs w:val="18"/>
              </w:rPr>
            </w:pPr>
            <w:r w:rsidRPr="00E6516F">
              <w:rPr>
                <w:rFonts w:cs="Arial"/>
                <w:szCs w:val="18"/>
              </w:rPr>
              <w:t>Derivation Path: TS 36.579-1 [2], Table 5.5.2.17.1.2-1, condition INVITE-RSP</w:t>
            </w:r>
          </w:p>
        </w:tc>
      </w:tr>
      <w:tr w:rsidR="0071087C" w:rsidRPr="00E6516F" w14:paraId="5CB3DC07" w14:textId="77777777" w:rsidTr="00174677">
        <w:tc>
          <w:tcPr>
            <w:tcW w:w="2836" w:type="dxa"/>
          </w:tcPr>
          <w:p w14:paraId="282AC41F" w14:textId="77777777" w:rsidR="0071087C" w:rsidRPr="00E6516F" w:rsidRDefault="0071087C" w:rsidP="00174677">
            <w:pPr>
              <w:pStyle w:val="TAH"/>
              <w:rPr>
                <w:bCs/>
              </w:rPr>
            </w:pPr>
            <w:r w:rsidRPr="00E6516F">
              <w:rPr>
                <w:bCs/>
              </w:rPr>
              <w:t>Information Element</w:t>
            </w:r>
          </w:p>
        </w:tc>
        <w:tc>
          <w:tcPr>
            <w:tcW w:w="2127" w:type="dxa"/>
          </w:tcPr>
          <w:p w14:paraId="0BB2AB9D"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606E4B0C" w14:textId="77777777" w:rsidR="0071087C" w:rsidRPr="00E6516F" w:rsidRDefault="0071087C" w:rsidP="00174677">
            <w:pPr>
              <w:pStyle w:val="TAH"/>
              <w:rPr>
                <w:bCs/>
              </w:rPr>
            </w:pPr>
            <w:r w:rsidRPr="00E6516F">
              <w:rPr>
                <w:bCs/>
              </w:rPr>
              <w:t>Comment</w:t>
            </w:r>
          </w:p>
        </w:tc>
        <w:tc>
          <w:tcPr>
            <w:tcW w:w="1419" w:type="dxa"/>
          </w:tcPr>
          <w:p w14:paraId="0242013A" w14:textId="77777777" w:rsidR="0071087C" w:rsidRPr="00E6516F" w:rsidRDefault="0071087C" w:rsidP="00174677">
            <w:pPr>
              <w:pStyle w:val="TAH"/>
              <w:rPr>
                <w:bCs/>
              </w:rPr>
            </w:pPr>
            <w:r w:rsidRPr="00E6516F">
              <w:rPr>
                <w:bCs/>
              </w:rPr>
              <w:t>Reference</w:t>
            </w:r>
          </w:p>
        </w:tc>
        <w:tc>
          <w:tcPr>
            <w:tcW w:w="1135" w:type="dxa"/>
          </w:tcPr>
          <w:p w14:paraId="3935B6D5" w14:textId="77777777" w:rsidR="0071087C" w:rsidRPr="00E6516F" w:rsidRDefault="0071087C" w:rsidP="00174677">
            <w:pPr>
              <w:pStyle w:val="TAH"/>
              <w:rPr>
                <w:bCs/>
              </w:rPr>
            </w:pPr>
            <w:r w:rsidRPr="00E6516F">
              <w:rPr>
                <w:bCs/>
              </w:rPr>
              <w:t>Condition</w:t>
            </w:r>
          </w:p>
        </w:tc>
      </w:tr>
      <w:tr w:rsidR="0071087C" w:rsidRPr="00E6516F" w14:paraId="3E3846F2" w14:textId="77777777" w:rsidTr="00174677">
        <w:tc>
          <w:tcPr>
            <w:tcW w:w="2836" w:type="dxa"/>
            <w:vAlign w:val="center"/>
          </w:tcPr>
          <w:p w14:paraId="75B37D75" w14:textId="77777777" w:rsidR="0071087C" w:rsidRPr="00E6516F" w:rsidRDefault="0071087C" w:rsidP="00174677">
            <w:pPr>
              <w:pStyle w:val="TAL"/>
              <w:rPr>
                <w:rFonts w:cs="Arial"/>
                <w:b/>
                <w:bCs/>
                <w:szCs w:val="18"/>
              </w:rPr>
            </w:pPr>
            <w:r w:rsidRPr="00E6516F">
              <w:rPr>
                <w:b/>
                <w:bCs/>
              </w:rPr>
              <w:t>Message-body</w:t>
            </w:r>
          </w:p>
        </w:tc>
        <w:tc>
          <w:tcPr>
            <w:tcW w:w="2127" w:type="dxa"/>
          </w:tcPr>
          <w:p w14:paraId="01E0EEDD" w14:textId="77777777" w:rsidR="0071087C" w:rsidRPr="00E6516F" w:rsidRDefault="0071087C" w:rsidP="00174677">
            <w:pPr>
              <w:pStyle w:val="TAL"/>
            </w:pPr>
          </w:p>
        </w:tc>
        <w:tc>
          <w:tcPr>
            <w:tcW w:w="2127" w:type="dxa"/>
            <w:tcBorders>
              <w:top w:val="single" w:sz="4" w:space="0" w:color="auto"/>
              <w:bottom w:val="single" w:sz="4" w:space="0" w:color="auto"/>
            </w:tcBorders>
          </w:tcPr>
          <w:p w14:paraId="2D38436B" w14:textId="77777777" w:rsidR="0071087C" w:rsidRPr="00E6516F" w:rsidRDefault="0071087C" w:rsidP="00174677">
            <w:pPr>
              <w:pStyle w:val="TAL"/>
            </w:pPr>
          </w:p>
        </w:tc>
        <w:tc>
          <w:tcPr>
            <w:tcW w:w="1419" w:type="dxa"/>
          </w:tcPr>
          <w:p w14:paraId="627F1D03" w14:textId="77777777" w:rsidR="0071087C" w:rsidRPr="00E6516F" w:rsidRDefault="0071087C" w:rsidP="00174677">
            <w:pPr>
              <w:pStyle w:val="TAL"/>
            </w:pPr>
          </w:p>
        </w:tc>
        <w:tc>
          <w:tcPr>
            <w:tcW w:w="1135" w:type="dxa"/>
            <w:vAlign w:val="bottom"/>
          </w:tcPr>
          <w:p w14:paraId="4188F553" w14:textId="77777777" w:rsidR="0071087C" w:rsidRPr="00E6516F" w:rsidRDefault="0071087C" w:rsidP="00174677">
            <w:pPr>
              <w:pStyle w:val="TAL"/>
            </w:pPr>
          </w:p>
        </w:tc>
      </w:tr>
      <w:tr w:rsidR="0071087C" w:rsidRPr="00E6516F" w14:paraId="63D632B5" w14:textId="77777777" w:rsidTr="004312E8">
        <w:tc>
          <w:tcPr>
            <w:tcW w:w="2836" w:type="dxa"/>
          </w:tcPr>
          <w:p w14:paraId="10068AEF" w14:textId="77777777" w:rsidR="0071087C" w:rsidRPr="00E6516F" w:rsidRDefault="0071087C" w:rsidP="00174677">
            <w:pPr>
              <w:pStyle w:val="TAL"/>
              <w:rPr>
                <w:b/>
                <w:bCs/>
              </w:rPr>
            </w:pPr>
            <w:r w:rsidRPr="00E6516F">
              <w:t xml:space="preserve">  SDP message</w:t>
            </w:r>
          </w:p>
        </w:tc>
        <w:tc>
          <w:tcPr>
            <w:tcW w:w="2127" w:type="dxa"/>
          </w:tcPr>
          <w:p w14:paraId="660C9E35" w14:textId="77777777" w:rsidR="0071087C" w:rsidRPr="00E6516F" w:rsidRDefault="0071087C" w:rsidP="00174677">
            <w:pPr>
              <w:pStyle w:val="TAL"/>
            </w:pPr>
            <w:r w:rsidRPr="00E6516F">
              <w:t>As described in Table 6.1.7.3.3-4</w:t>
            </w:r>
          </w:p>
        </w:tc>
        <w:tc>
          <w:tcPr>
            <w:tcW w:w="2127" w:type="dxa"/>
            <w:tcBorders>
              <w:top w:val="single" w:sz="4" w:space="0" w:color="auto"/>
              <w:bottom w:val="single" w:sz="4" w:space="0" w:color="auto"/>
            </w:tcBorders>
          </w:tcPr>
          <w:p w14:paraId="0D1E379D" w14:textId="77777777" w:rsidR="0071087C" w:rsidRPr="00E6516F" w:rsidRDefault="0071087C" w:rsidP="00174677">
            <w:pPr>
              <w:pStyle w:val="TAL"/>
            </w:pPr>
          </w:p>
        </w:tc>
        <w:tc>
          <w:tcPr>
            <w:tcW w:w="1419" w:type="dxa"/>
          </w:tcPr>
          <w:p w14:paraId="5B484C23" w14:textId="77777777" w:rsidR="0071087C" w:rsidRPr="00E6516F" w:rsidRDefault="0071087C" w:rsidP="00174677">
            <w:pPr>
              <w:pStyle w:val="TAL"/>
            </w:pPr>
          </w:p>
        </w:tc>
        <w:tc>
          <w:tcPr>
            <w:tcW w:w="1135" w:type="dxa"/>
            <w:vAlign w:val="bottom"/>
          </w:tcPr>
          <w:p w14:paraId="7F9DCD34" w14:textId="77777777" w:rsidR="0071087C" w:rsidRPr="00E6516F" w:rsidRDefault="0071087C" w:rsidP="00174677">
            <w:pPr>
              <w:pStyle w:val="TAL"/>
            </w:pPr>
          </w:p>
        </w:tc>
      </w:tr>
    </w:tbl>
    <w:p w14:paraId="0ACCA670" w14:textId="77777777" w:rsidR="0071087C" w:rsidRPr="00E6516F" w:rsidRDefault="0071087C" w:rsidP="0071087C"/>
    <w:p w14:paraId="6819DC72" w14:textId="77777777" w:rsidR="0071087C" w:rsidRPr="00E6516F" w:rsidRDefault="0071087C" w:rsidP="0071087C">
      <w:pPr>
        <w:pStyle w:val="TH"/>
      </w:pPr>
      <w:r w:rsidRPr="00E6516F">
        <w:t>Table 6.1.7.3.3-4: SDP for SIP 200 (OK) (Table 6.1.7.3.3-3)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5EC8372C" w14:textId="77777777" w:rsidTr="00174677">
        <w:trPr>
          <w:cantSplit/>
        </w:trPr>
        <w:tc>
          <w:tcPr>
            <w:tcW w:w="9644" w:type="dxa"/>
          </w:tcPr>
          <w:p w14:paraId="432ADF60"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5.5.3.1.2-3, condition MCDATA_SDS, SDP_ANSWER</w:t>
            </w:r>
          </w:p>
        </w:tc>
      </w:tr>
    </w:tbl>
    <w:p w14:paraId="1950C949" w14:textId="77777777" w:rsidR="0071087C" w:rsidRPr="00E6516F" w:rsidRDefault="0071087C" w:rsidP="0071087C"/>
    <w:p w14:paraId="4B46BEF3" w14:textId="35C28C31" w:rsidR="0071087C" w:rsidRPr="00E6516F" w:rsidRDefault="0071087C" w:rsidP="0071087C">
      <w:pPr>
        <w:pStyle w:val="TH"/>
      </w:pPr>
      <w:r w:rsidRPr="00E6516F">
        <w:t>Table 6.1.7.3.3-5: MSRP SEND (step 7, Table 6.1.7.3.2-1;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62EBB20D" w14:textId="77777777" w:rsidTr="00174677">
        <w:trPr>
          <w:cantSplit/>
        </w:trPr>
        <w:tc>
          <w:tcPr>
            <w:tcW w:w="9644" w:type="dxa"/>
            <w:gridSpan w:val="5"/>
          </w:tcPr>
          <w:p w14:paraId="74184A6A"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5.5.12.1-1</w:t>
            </w:r>
          </w:p>
        </w:tc>
      </w:tr>
      <w:tr w:rsidR="0071087C" w:rsidRPr="00E6516F" w14:paraId="78D8BD5E" w14:textId="77777777" w:rsidTr="00174677">
        <w:tc>
          <w:tcPr>
            <w:tcW w:w="2836" w:type="dxa"/>
          </w:tcPr>
          <w:p w14:paraId="071A8C25" w14:textId="77777777" w:rsidR="0071087C" w:rsidRPr="00E6516F" w:rsidRDefault="0071087C" w:rsidP="00174677">
            <w:pPr>
              <w:pStyle w:val="TAH"/>
              <w:rPr>
                <w:bCs/>
              </w:rPr>
            </w:pPr>
            <w:r w:rsidRPr="00E6516F">
              <w:rPr>
                <w:bCs/>
              </w:rPr>
              <w:t>Information Element</w:t>
            </w:r>
          </w:p>
        </w:tc>
        <w:tc>
          <w:tcPr>
            <w:tcW w:w="2127" w:type="dxa"/>
          </w:tcPr>
          <w:p w14:paraId="207F1EBE"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47CB1472" w14:textId="77777777" w:rsidR="0071087C" w:rsidRPr="00E6516F" w:rsidRDefault="0071087C" w:rsidP="00174677">
            <w:pPr>
              <w:pStyle w:val="TAH"/>
              <w:rPr>
                <w:bCs/>
              </w:rPr>
            </w:pPr>
            <w:r w:rsidRPr="00E6516F">
              <w:rPr>
                <w:bCs/>
              </w:rPr>
              <w:t>Comment</w:t>
            </w:r>
          </w:p>
        </w:tc>
        <w:tc>
          <w:tcPr>
            <w:tcW w:w="1419" w:type="dxa"/>
          </w:tcPr>
          <w:p w14:paraId="54DC46CF" w14:textId="77777777" w:rsidR="0071087C" w:rsidRPr="00E6516F" w:rsidRDefault="0071087C" w:rsidP="00174677">
            <w:pPr>
              <w:pStyle w:val="TAH"/>
              <w:rPr>
                <w:bCs/>
              </w:rPr>
            </w:pPr>
            <w:r w:rsidRPr="00E6516F">
              <w:rPr>
                <w:bCs/>
              </w:rPr>
              <w:t>Reference</w:t>
            </w:r>
          </w:p>
        </w:tc>
        <w:tc>
          <w:tcPr>
            <w:tcW w:w="1135" w:type="dxa"/>
          </w:tcPr>
          <w:p w14:paraId="21955489" w14:textId="77777777" w:rsidR="0071087C" w:rsidRPr="00E6516F" w:rsidRDefault="0071087C" w:rsidP="00174677">
            <w:pPr>
              <w:pStyle w:val="TAH"/>
              <w:rPr>
                <w:bCs/>
              </w:rPr>
            </w:pPr>
            <w:r w:rsidRPr="00E6516F">
              <w:rPr>
                <w:bCs/>
              </w:rPr>
              <w:t>Condition</w:t>
            </w:r>
          </w:p>
        </w:tc>
      </w:tr>
      <w:tr w:rsidR="0071087C" w:rsidRPr="00E6516F" w14:paraId="25B5F8E8" w14:textId="77777777" w:rsidTr="00174677">
        <w:tc>
          <w:tcPr>
            <w:tcW w:w="2836" w:type="dxa"/>
          </w:tcPr>
          <w:p w14:paraId="2DE5C8CB" w14:textId="77777777" w:rsidR="0071087C" w:rsidRPr="00E6516F" w:rsidRDefault="0071087C" w:rsidP="00174677">
            <w:pPr>
              <w:pStyle w:val="TAL"/>
              <w:rPr>
                <w:b/>
                <w:bCs/>
              </w:rPr>
            </w:pPr>
            <w:r w:rsidRPr="00E6516F">
              <w:rPr>
                <w:b/>
                <w:bCs/>
              </w:rPr>
              <w:t>Content-Type</w:t>
            </w:r>
          </w:p>
        </w:tc>
        <w:tc>
          <w:tcPr>
            <w:tcW w:w="2127" w:type="dxa"/>
          </w:tcPr>
          <w:p w14:paraId="6354E125" w14:textId="77777777" w:rsidR="0071087C" w:rsidRPr="00E6516F" w:rsidRDefault="0071087C" w:rsidP="00174677">
            <w:pPr>
              <w:pStyle w:val="TAL"/>
            </w:pPr>
          </w:p>
        </w:tc>
        <w:tc>
          <w:tcPr>
            <w:tcW w:w="2127" w:type="dxa"/>
            <w:tcBorders>
              <w:top w:val="single" w:sz="4" w:space="0" w:color="auto"/>
              <w:bottom w:val="single" w:sz="4" w:space="0" w:color="auto"/>
            </w:tcBorders>
          </w:tcPr>
          <w:p w14:paraId="4A4E3AA2" w14:textId="77777777" w:rsidR="0071087C" w:rsidRPr="00E6516F" w:rsidRDefault="0071087C" w:rsidP="00174677">
            <w:pPr>
              <w:pStyle w:val="TAL"/>
              <w:rPr>
                <w:bCs/>
              </w:rPr>
            </w:pPr>
          </w:p>
        </w:tc>
        <w:tc>
          <w:tcPr>
            <w:tcW w:w="1419" w:type="dxa"/>
          </w:tcPr>
          <w:p w14:paraId="362C2BCC" w14:textId="77777777" w:rsidR="0071087C" w:rsidRPr="00E6516F" w:rsidRDefault="0071087C" w:rsidP="00174677">
            <w:pPr>
              <w:pStyle w:val="TAL"/>
            </w:pPr>
          </w:p>
        </w:tc>
        <w:tc>
          <w:tcPr>
            <w:tcW w:w="1135" w:type="dxa"/>
          </w:tcPr>
          <w:p w14:paraId="57990DDF" w14:textId="77777777" w:rsidR="0071087C" w:rsidRPr="00E6516F" w:rsidRDefault="0071087C" w:rsidP="00174677">
            <w:pPr>
              <w:pStyle w:val="TAL"/>
            </w:pPr>
          </w:p>
        </w:tc>
      </w:tr>
      <w:tr w:rsidR="0071087C" w:rsidRPr="00E6516F" w14:paraId="17C26858" w14:textId="77777777" w:rsidTr="00174677">
        <w:tc>
          <w:tcPr>
            <w:tcW w:w="2836" w:type="dxa"/>
          </w:tcPr>
          <w:p w14:paraId="511AAE67" w14:textId="77777777" w:rsidR="0071087C" w:rsidRPr="00E6516F" w:rsidRDefault="0071087C" w:rsidP="00174677">
            <w:pPr>
              <w:pStyle w:val="TAL"/>
              <w:rPr>
                <w:b/>
                <w:bCs/>
              </w:rPr>
            </w:pPr>
            <w:r w:rsidRPr="00E6516F">
              <w:t xml:space="preserve">  media-type</w:t>
            </w:r>
          </w:p>
        </w:tc>
        <w:tc>
          <w:tcPr>
            <w:tcW w:w="2127" w:type="dxa"/>
          </w:tcPr>
          <w:p w14:paraId="07A18242" w14:textId="77777777" w:rsidR="0071087C" w:rsidRPr="00E6516F" w:rsidRDefault="0071087C" w:rsidP="00174677">
            <w:pPr>
              <w:pStyle w:val="TAL"/>
            </w:pPr>
            <w:r w:rsidRPr="00E6516F">
              <w:rPr>
                <w:iCs/>
              </w:rPr>
              <w:t>"multipart/mixed"</w:t>
            </w:r>
          </w:p>
        </w:tc>
        <w:tc>
          <w:tcPr>
            <w:tcW w:w="2127" w:type="dxa"/>
            <w:tcBorders>
              <w:top w:val="single" w:sz="4" w:space="0" w:color="auto"/>
              <w:bottom w:val="single" w:sz="4" w:space="0" w:color="auto"/>
            </w:tcBorders>
          </w:tcPr>
          <w:p w14:paraId="5A0ED379" w14:textId="77777777" w:rsidR="0071087C" w:rsidRPr="00E6516F" w:rsidRDefault="0071087C" w:rsidP="00174677">
            <w:pPr>
              <w:pStyle w:val="TAL"/>
              <w:rPr>
                <w:bCs/>
              </w:rPr>
            </w:pPr>
          </w:p>
        </w:tc>
        <w:tc>
          <w:tcPr>
            <w:tcW w:w="1419" w:type="dxa"/>
          </w:tcPr>
          <w:p w14:paraId="05D3BD53" w14:textId="77777777" w:rsidR="0071087C" w:rsidRPr="00E6516F" w:rsidRDefault="0071087C" w:rsidP="00174677">
            <w:pPr>
              <w:pStyle w:val="TAL"/>
            </w:pPr>
          </w:p>
        </w:tc>
        <w:tc>
          <w:tcPr>
            <w:tcW w:w="1135" w:type="dxa"/>
          </w:tcPr>
          <w:p w14:paraId="2712D000" w14:textId="77777777" w:rsidR="0071087C" w:rsidRPr="00E6516F" w:rsidRDefault="0071087C" w:rsidP="00174677">
            <w:pPr>
              <w:pStyle w:val="TAL"/>
            </w:pPr>
          </w:p>
        </w:tc>
      </w:tr>
      <w:tr w:rsidR="0071087C" w:rsidRPr="00E6516F" w14:paraId="26E20B28" w14:textId="77777777" w:rsidTr="00174677">
        <w:tc>
          <w:tcPr>
            <w:tcW w:w="2836" w:type="dxa"/>
          </w:tcPr>
          <w:p w14:paraId="1829B15E" w14:textId="77777777" w:rsidR="0071087C" w:rsidRPr="00E6516F" w:rsidRDefault="0071087C" w:rsidP="00174677">
            <w:pPr>
              <w:pStyle w:val="TAL"/>
              <w:rPr>
                <w:b/>
                <w:bCs/>
              </w:rPr>
            </w:pPr>
            <w:r w:rsidRPr="00E6516F">
              <w:rPr>
                <w:b/>
                <w:bCs/>
              </w:rPr>
              <w:t>data</w:t>
            </w:r>
          </w:p>
        </w:tc>
        <w:tc>
          <w:tcPr>
            <w:tcW w:w="2127" w:type="dxa"/>
          </w:tcPr>
          <w:p w14:paraId="12861BDF" w14:textId="77777777" w:rsidR="0071087C" w:rsidRPr="00E6516F" w:rsidRDefault="0071087C" w:rsidP="00174677">
            <w:pPr>
              <w:pStyle w:val="TAL"/>
            </w:pPr>
            <w:r w:rsidRPr="00E6516F">
              <w:rPr>
                <w:iCs/>
              </w:rPr>
              <w:t>Message or chunk of message as specified in table 6.1.7.3.3-5A</w:t>
            </w:r>
          </w:p>
        </w:tc>
        <w:tc>
          <w:tcPr>
            <w:tcW w:w="2127" w:type="dxa"/>
            <w:tcBorders>
              <w:top w:val="single" w:sz="4" w:space="0" w:color="auto"/>
              <w:bottom w:val="single" w:sz="4" w:space="0" w:color="auto"/>
            </w:tcBorders>
          </w:tcPr>
          <w:p w14:paraId="3DE800BF" w14:textId="77777777" w:rsidR="0071087C" w:rsidRPr="00E6516F" w:rsidRDefault="0071087C" w:rsidP="00174677">
            <w:pPr>
              <w:pStyle w:val="TAL"/>
              <w:rPr>
                <w:bCs/>
              </w:rPr>
            </w:pPr>
          </w:p>
        </w:tc>
        <w:tc>
          <w:tcPr>
            <w:tcW w:w="1419" w:type="dxa"/>
          </w:tcPr>
          <w:p w14:paraId="087164D9" w14:textId="77777777" w:rsidR="0071087C" w:rsidRPr="00E6516F" w:rsidRDefault="0071087C" w:rsidP="00174677">
            <w:pPr>
              <w:pStyle w:val="TAL"/>
            </w:pPr>
          </w:p>
        </w:tc>
        <w:tc>
          <w:tcPr>
            <w:tcW w:w="1135" w:type="dxa"/>
          </w:tcPr>
          <w:p w14:paraId="01369AEC" w14:textId="77777777" w:rsidR="0071087C" w:rsidRPr="00E6516F" w:rsidRDefault="0071087C" w:rsidP="00174677">
            <w:pPr>
              <w:pStyle w:val="TAL"/>
            </w:pPr>
          </w:p>
        </w:tc>
      </w:tr>
    </w:tbl>
    <w:p w14:paraId="12311032" w14:textId="77777777" w:rsidR="0071087C" w:rsidRPr="00E6516F" w:rsidRDefault="0071087C" w:rsidP="0071087C"/>
    <w:p w14:paraId="7F4713EB" w14:textId="77777777" w:rsidR="0071087C" w:rsidRPr="00E6516F" w:rsidRDefault="0071087C" w:rsidP="0071087C">
      <w:pPr>
        <w:pStyle w:val="TH"/>
      </w:pPr>
      <w:r w:rsidRPr="00E6516F">
        <w:t>Table 6.1.7.3.3-5A: MIME Message (step 7, Table 6.1.7.3.2-1;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3943D81D" w14:textId="77777777" w:rsidTr="00174677">
        <w:trPr>
          <w:cantSplit/>
        </w:trPr>
        <w:tc>
          <w:tcPr>
            <w:tcW w:w="9644" w:type="dxa"/>
            <w:gridSpan w:val="5"/>
          </w:tcPr>
          <w:p w14:paraId="64D422B1" w14:textId="77777777" w:rsidR="0071087C" w:rsidRPr="00E6516F" w:rsidRDefault="0071087C" w:rsidP="00174677">
            <w:pPr>
              <w:pStyle w:val="TAL"/>
              <w:rPr>
                <w:rFonts w:cs="Arial"/>
                <w:szCs w:val="18"/>
              </w:rPr>
            </w:pPr>
            <w:r w:rsidRPr="00E6516F">
              <w:rPr>
                <w:rFonts w:cs="Arial"/>
                <w:szCs w:val="18"/>
              </w:rPr>
              <w:t>Derivation Path: RFC 2046 [38]</w:t>
            </w:r>
          </w:p>
        </w:tc>
      </w:tr>
      <w:tr w:rsidR="0071087C" w:rsidRPr="00E6516F" w14:paraId="031A03C0" w14:textId="77777777" w:rsidTr="00174677">
        <w:tc>
          <w:tcPr>
            <w:tcW w:w="2836" w:type="dxa"/>
          </w:tcPr>
          <w:p w14:paraId="7AC69504" w14:textId="77777777" w:rsidR="0071087C" w:rsidRPr="00E6516F" w:rsidRDefault="0071087C" w:rsidP="00174677">
            <w:pPr>
              <w:pStyle w:val="TAH"/>
              <w:rPr>
                <w:bCs/>
              </w:rPr>
            </w:pPr>
            <w:r w:rsidRPr="00E6516F">
              <w:rPr>
                <w:bCs/>
              </w:rPr>
              <w:t>Information Element</w:t>
            </w:r>
          </w:p>
        </w:tc>
        <w:tc>
          <w:tcPr>
            <w:tcW w:w="2127" w:type="dxa"/>
          </w:tcPr>
          <w:p w14:paraId="2F4FBB68"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20D54F7D" w14:textId="77777777" w:rsidR="0071087C" w:rsidRPr="00E6516F" w:rsidRDefault="0071087C" w:rsidP="00174677">
            <w:pPr>
              <w:pStyle w:val="TAH"/>
              <w:rPr>
                <w:bCs/>
              </w:rPr>
            </w:pPr>
            <w:r w:rsidRPr="00E6516F">
              <w:rPr>
                <w:bCs/>
              </w:rPr>
              <w:t>Comment</w:t>
            </w:r>
          </w:p>
        </w:tc>
        <w:tc>
          <w:tcPr>
            <w:tcW w:w="1419" w:type="dxa"/>
          </w:tcPr>
          <w:p w14:paraId="3257258F" w14:textId="77777777" w:rsidR="0071087C" w:rsidRPr="00E6516F" w:rsidRDefault="0071087C" w:rsidP="00174677">
            <w:pPr>
              <w:pStyle w:val="TAH"/>
              <w:rPr>
                <w:bCs/>
              </w:rPr>
            </w:pPr>
            <w:r w:rsidRPr="00E6516F">
              <w:rPr>
                <w:bCs/>
              </w:rPr>
              <w:t>Reference</w:t>
            </w:r>
          </w:p>
        </w:tc>
        <w:tc>
          <w:tcPr>
            <w:tcW w:w="1135" w:type="dxa"/>
          </w:tcPr>
          <w:p w14:paraId="5448ACCC" w14:textId="77777777" w:rsidR="0071087C" w:rsidRPr="00E6516F" w:rsidRDefault="0071087C" w:rsidP="00174677">
            <w:pPr>
              <w:pStyle w:val="TAH"/>
              <w:rPr>
                <w:bCs/>
              </w:rPr>
            </w:pPr>
            <w:r w:rsidRPr="00E6516F">
              <w:rPr>
                <w:bCs/>
              </w:rPr>
              <w:t>Condition</w:t>
            </w:r>
          </w:p>
        </w:tc>
      </w:tr>
      <w:tr w:rsidR="0071087C" w:rsidRPr="00E6516F" w14:paraId="02183EE8" w14:textId="77777777" w:rsidTr="00174677">
        <w:tc>
          <w:tcPr>
            <w:tcW w:w="2836" w:type="dxa"/>
          </w:tcPr>
          <w:p w14:paraId="180E96F9" w14:textId="77777777" w:rsidR="0071087C" w:rsidRPr="00E6516F" w:rsidRDefault="0071087C" w:rsidP="00174677">
            <w:pPr>
              <w:pStyle w:val="TAL"/>
              <w:rPr>
                <w:rFonts w:cs="Arial"/>
                <w:b/>
                <w:bCs/>
                <w:szCs w:val="18"/>
              </w:rPr>
            </w:pPr>
            <w:r w:rsidRPr="00E6516F">
              <w:rPr>
                <w:b/>
                <w:bCs/>
              </w:rPr>
              <w:t>MIME body part</w:t>
            </w:r>
          </w:p>
        </w:tc>
        <w:tc>
          <w:tcPr>
            <w:tcW w:w="2127" w:type="dxa"/>
          </w:tcPr>
          <w:p w14:paraId="02C2871C" w14:textId="77777777" w:rsidR="0071087C" w:rsidRPr="00E6516F" w:rsidRDefault="0071087C" w:rsidP="00174677">
            <w:pPr>
              <w:pStyle w:val="TAL"/>
            </w:pPr>
          </w:p>
        </w:tc>
        <w:tc>
          <w:tcPr>
            <w:tcW w:w="2127" w:type="dxa"/>
            <w:tcBorders>
              <w:top w:val="single" w:sz="4" w:space="0" w:color="auto"/>
              <w:bottom w:val="single" w:sz="4" w:space="0" w:color="auto"/>
            </w:tcBorders>
          </w:tcPr>
          <w:p w14:paraId="7BC5ED92" w14:textId="77777777" w:rsidR="0071087C" w:rsidRPr="00E6516F" w:rsidRDefault="0071087C" w:rsidP="00174677">
            <w:pPr>
              <w:pStyle w:val="TAL"/>
              <w:rPr>
                <w:bCs/>
              </w:rPr>
            </w:pPr>
            <w:r w:rsidRPr="00E6516F">
              <w:rPr>
                <w:b/>
              </w:rPr>
              <w:t>MCData Data signalling message</w:t>
            </w:r>
          </w:p>
        </w:tc>
        <w:tc>
          <w:tcPr>
            <w:tcW w:w="1419" w:type="dxa"/>
          </w:tcPr>
          <w:p w14:paraId="73380747" w14:textId="77777777" w:rsidR="0071087C" w:rsidRPr="00E6516F" w:rsidRDefault="0071087C" w:rsidP="00174677">
            <w:pPr>
              <w:pStyle w:val="TAL"/>
            </w:pPr>
          </w:p>
        </w:tc>
        <w:tc>
          <w:tcPr>
            <w:tcW w:w="1135" w:type="dxa"/>
          </w:tcPr>
          <w:p w14:paraId="477C2EB2" w14:textId="77777777" w:rsidR="0071087C" w:rsidRPr="00E6516F" w:rsidRDefault="0071087C" w:rsidP="00174677">
            <w:pPr>
              <w:pStyle w:val="TAL"/>
            </w:pPr>
          </w:p>
        </w:tc>
      </w:tr>
      <w:tr w:rsidR="0071087C" w:rsidRPr="00E6516F" w14:paraId="237AF40A" w14:textId="77777777" w:rsidTr="004312E8">
        <w:tc>
          <w:tcPr>
            <w:tcW w:w="2836" w:type="dxa"/>
          </w:tcPr>
          <w:p w14:paraId="7731EE65" w14:textId="77777777" w:rsidR="0071087C" w:rsidRPr="00E6516F" w:rsidRDefault="0071087C" w:rsidP="00174677">
            <w:pPr>
              <w:pStyle w:val="TAL"/>
              <w:rPr>
                <w:rFonts w:cs="Arial"/>
                <w:b/>
                <w:szCs w:val="18"/>
              </w:rPr>
            </w:pPr>
            <w:r w:rsidRPr="00E6516F">
              <w:t xml:space="preserve">  MIME-part-headers</w:t>
            </w:r>
          </w:p>
        </w:tc>
        <w:tc>
          <w:tcPr>
            <w:tcW w:w="2127" w:type="dxa"/>
          </w:tcPr>
          <w:p w14:paraId="519387A9" w14:textId="77777777" w:rsidR="0071087C" w:rsidRPr="00E6516F" w:rsidRDefault="0071087C" w:rsidP="00174677">
            <w:pPr>
              <w:pStyle w:val="TAL"/>
            </w:pPr>
          </w:p>
        </w:tc>
        <w:tc>
          <w:tcPr>
            <w:tcW w:w="2127" w:type="dxa"/>
            <w:tcBorders>
              <w:top w:val="single" w:sz="4" w:space="0" w:color="auto"/>
              <w:bottom w:val="single" w:sz="4" w:space="0" w:color="auto"/>
            </w:tcBorders>
          </w:tcPr>
          <w:p w14:paraId="23C84F9D" w14:textId="77777777" w:rsidR="0071087C" w:rsidRPr="00E6516F" w:rsidRDefault="0071087C" w:rsidP="00174677">
            <w:pPr>
              <w:pStyle w:val="TAL"/>
            </w:pPr>
          </w:p>
        </w:tc>
        <w:tc>
          <w:tcPr>
            <w:tcW w:w="1419" w:type="dxa"/>
          </w:tcPr>
          <w:p w14:paraId="56A2FF1E" w14:textId="77777777" w:rsidR="0071087C" w:rsidRPr="00E6516F" w:rsidRDefault="0071087C" w:rsidP="00174677">
            <w:pPr>
              <w:pStyle w:val="TAL"/>
            </w:pPr>
          </w:p>
        </w:tc>
        <w:tc>
          <w:tcPr>
            <w:tcW w:w="1135" w:type="dxa"/>
          </w:tcPr>
          <w:p w14:paraId="46220DDF" w14:textId="77777777" w:rsidR="0071087C" w:rsidRPr="00E6516F" w:rsidRDefault="0071087C" w:rsidP="00174677">
            <w:pPr>
              <w:pStyle w:val="TAL"/>
            </w:pPr>
          </w:p>
        </w:tc>
      </w:tr>
      <w:tr w:rsidR="0071087C" w:rsidRPr="00E6516F" w14:paraId="2FBA9E4D" w14:textId="77777777" w:rsidTr="004312E8">
        <w:tc>
          <w:tcPr>
            <w:tcW w:w="2836" w:type="dxa"/>
          </w:tcPr>
          <w:p w14:paraId="3EF0D6CF" w14:textId="77777777" w:rsidR="0071087C" w:rsidRPr="00E6516F" w:rsidRDefault="0071087C" w:rsidP="00174677">
            <w:pPr>
              <w:pStyle w:val="TAL"/>
              <w:rPr>
                <w:rFonts w:cs="Arial"/>
                <w:b/>
                <w:szCs w:val="18"/>
              </w:rPr>
            </w:pPr>
            <w:r w:rsidRPr="00E6516F">
              <w:t xml:space="preserve">    Content-Type</w:t>
            </w:r>
          </w:p>
        </w:tc>
        <w:tc>
          <w:tcPr>
            <w:tcW w:w="2127" w:type="dxa"/>
          </w:tcPr>
          <w:p w14:paraId="386D9F5D" w14:textId="77777777" w:rsidR="0071087C" w:rsidRPr="00E6516F" w:rsidRDefault="0071087C" w:rsidP="00174677">
            <w:pPr>
              <w:pStyle w:val="TAL"/>
            </w:pPr>
            <w:r w:rsidRPr="00E6516F">
              <w:t>"application/vnd.3gpp.mcdata-signalling"</w:t>
            </w:r>
          </w:p>
        </w:tc>
        <w:tc>
          <w:tcPr>
            <w:tcW w:w="2127" w:type="dxa"/>
            <w:tcBorders>
              <w:top w:val="single" w:sz="4" w:space="0" w:color="auto"/>
              <w:bottom w:val="single" w:sz="4" w:space="0" w:color="auto"/>
            </w:tcBorders>
          </w:tcPr>
          <w:p w14:paraId="6087764B" w14:textId="77777777" w:rsidR="0071087C" w:rsidRPr="00E6516F" w:rsidRDefault="0071087C" w:rsidP="00174677">
            <w:pPr>
              <w:pStyle w:val="TAL"/>
            </w:pPr>
          </w:p>
        </w:tc>
        <w:tc>
          <w:tcPr>
            <w:tcW w:w="1419" w:type="dxa"/>
          </w:tcPr>
          <w:p w14:paraId="47D20E56" w14:textId="77777777" w:rsidR="0071087C" w:rsidRPr="00E6516F" w:rsidRDefault="0071087C" w:rsidP="00174677">
            <w:pPr>
              <w:pStyle w:val="TAL"/>
            </w:pPr>
          </w:p>
        </w:tc>
        <w:tc>
          <w:tcPr>
            <w:tcW w:w="1135" w:type="dxa"/>
          </w:tcPr>
          <w:p w14:paraId="607CD314" w14:textId="77777777" w:rsidR="0071087C" w:rsidRPr="00E6516F" w:rsidRDefault="0071087C" w:rsidP="00174677">
            <w:pPr>
              <w:pStyle w:val="TAL"/>
            </w:pPr>
          </w:p>
        </w:tc>
      </w:tr>
      <w:tr w:rsidR="0071087C" w:rsidRPr="00E6516F" w14:paraId="30D0F921" w14:textId="77777777" w:rsidTr="004312E8">
        <w:tc>
          <w:tcPr>
            <w:tcW w:w="2836" w:type="dxa"/>
          </w:tcPr>
          <w:p w14:paraId="2557C95D" w14:textId="77777777" w:rsidR="0071087C" w:rsidRPr="00E6516F" w:rsidRDefault="0071087C" w:rsidP="00174677">
            <w:pPr>
              <w:pStyle w:val="TAL"/>
              <w:rPr>
                <w:rFonts w:cs="Arial"/>
                <w:b/>
                <w:szCs w:val="18"/>
              </w:rPr>
            </w:pPr>
            <w:r w:rsidRPr="00E6516F">
              <w:t xml:space="preserve">  MIME-part-body</w:t>
            </w:r>
          </w:p>
        </w:tc>
        <w:tc>
          <w:tcPr>
            <w:tcW w:w="2127" w:type="dxa"/>
          </w:tcPr>
          <w:p w14:paraId="33D4C303" w14:textId="77777777" w:rsidR="0071087C" w:rsidRPr="00E6516F" w:rsidRDefault="0071087C" w:rsidP="00174677">
            <w:pPr>
              <w:pStyle w:val="TAL"/>
            </w:pPr>
            <w:r w:rsidRPr="00E6516F">
              <w:t>MCData Protected Payload Message containing SDS SIGNALLING PAYLOAD as described in table 6.1.7.3.3-5B</w:t>
            </w:r>
          </w:p>
        </w:tc>
        <w:tc>
          <w:tcPr>
            <w:tcW w:w="2127" w:type="dxa"/>
            <w:tcBorders>
              <w:top w:val="single" w:sz="4" w:space="0" w:color="auto"/>
              <w:bottom w:val="single" w:sz="4" w:space="0" w:color="auto"/>
            </w:tcBorders>
          </w:tcPr>
          <w:p w14:paraId="044A15D9" w14:textId="77777777" w:rsidR="0071087C" w:rsidRPr="00E6516F" w:rsidRDefault="0071087C" w:rsidP="00174677">
            <w:pPr>
              <w:pStyle w:val="TAL"/>
            </w:pPr>
          </w:p>
        </w:tc>
        <w:tc>
          <w:tcPr>
            <w:tcW w:w="1419" w:type="dxa"/>
          </w:tcPr>
          <w:p w14:paraId="2934CB73" w14:textId="77777777" w:rsidR="0071087C" w:rsidRPr="00E6516F" w:rsidRDefault="0071087C" w:rsidP="00174677">
            <w:pPr>
              <w:pStyle w:val="TAL"/>
            </w:pPr>
          </w:p>
        </w:tc>
        <w:tc>
          <w:tcPr>
            <w:tcW w:w="1135" w:type="dxa"/>
          </w:tcPr>
          <w:p w14:paraId="696DB54B" w14:textId="77777777" w:rsidR="0071087C" w:rsidRPr="00E6516F" w:rsidRDefault="0071087C" w:rsidP="00174677">
            <w:pPr>
              <w:pStyle w:val="TAL"/>
            </w:pPr>
          </w:p>
        </w:tc>
      </w:tr>
      <w:tr w:rsidR="0071087C" w:rsidRPr="00E6516F" w14:paraId="603D7066" w14:textId="77777777" w:rsidTr="004312E8">
        <w:tc>
          <w:tcPr>
            <w:tcW w:w="2836" w:type="dxa"/>
          </w:tcPr>
          <w:p w14:paraId="5BF23CA1" w14:textId="77777777" w:rsidR="0071087C" w:rsidRPr="00E6516F" w:rsidRDefault="0071087C" w:rsidP="00174677">
            <w:pPr>
              <w:pStyle w:val="TAL"/>
              <w:rPr>
                <w:rFonts w:cs="Arial"/>
                <w:b/>
                <w:szCs w:val="18"/>
              </w:rPr>
            </w:pPr>
            <w:r w:rsidRPr="00E6516F">
              <w:rPr>
                <w:b/>
                <w:bCs/>
              </w:rPr>
              <w:t>MIME body part</w:t>
            </w:r>
          </w:p>
        </w:tc>
        <w:tc>
          <w:tcPr>
            <w:tcW w:w="2127" w:type="dxa"/>
          </w:tcPr>
          <w:p w14:paraId="770CDDED" w14:textId="77777777" w:rsidR="0071087C" w:rsidRPr="00E6516F" w:rsidRDefault="0071087C" w:rsidP="00174677">
            <w:pPr>
              <w:pStyle w:val="TAL"/>
            </w:pPr>
          </w:p>
        </w:tc>
        <w:tc>
          <w:tcPr>
            <w:tcW w:w="2127" w:type="dxa"/>
            <w:tcBorders>
              <w:top w:val="single" w:sz="4" w:space="0" w:color="auto"/>
              <w:bottom w:val="single" w:sz="4" w:space="0" w:color="auto"/>
            </w:tcBorders>
          </w:tcPr>
          <w:p w14:paraId="43AACD73" w14:textId="77777777" w:rsidR="0071087C" w:rsidRPr="00E6516F" w:rsidRDefault="0071087C" w:rsidP="00174677">
            <w:pPr>
              <w:pStyle w:val="TAL"/>
            </w:pPr>
            <w:r w:rsidRPr="00E6516F">
              <w:rPr>
                <w:b/>
              </w:rPr>
              <w:t>MCData Data message</w:t>
            </w:r>
          </w:p>
        </w:tc>
        <w:tc>
          <w:tcPr>
            <w:tcW w:w="1419" w:type="dxa"/>
          </w:tcPr>
          <w:p w14:paraId="0A989477" w14:textId="77777777" w:rsidR="0071087C" w:rsidRPr="00E6516F" w:rsidRDefault="0071087C" w:rsidP="00174677">
            <w:pPr>
              <w:pStyle w:val="TAL"/>
            </w:pPr>
          </w:p>
        </w:tc>
        <w:tc>
          <w:tcPr>
            <w:tcW w:w="1135" w:type="dxa"/>
          </w:tcPr>
          <w:p w14:paraId="1A844AFC" w14:textId="77777777" w:rsidR="0071087C" w:rsidRPr="00E6516F" w:rsidRDefault="0071087C" w:rsidP="00174677">
            <w:pPr>
              <w:pStyle w:val="TAL"/>
            </w:pPr>
          </w:p>
        </w:tc>
      </w:tr>
      <w:tr w:rsidR="0071087C" w:rsidRPr="00E6516F" w14:paraId="738DCA05" w14:textId="77777777" w:rsidTr="004312E8">
        <w:tc>
          <w:tcPr>
            <w:tcW w:w="2836" w:type="dxa"/>
          </w:tcPr>
          <w:p w14:paraId="300DE481" w14:textId="77777777" w:rsidR="0071087C" w:rsidRPr="00E6516F" w:rsidRDefault="0071087C" w:rsidP="00174677">
            <w:pPr>
              <w:pStyle w:val="TAL"/>
              <w:rPr>
                <w:rFonts w:cs="Arial"/>
                <w:b/>
                <w:szCs w:val="18"/>
              </w:rPr>
            </w:pPr>
            <w:r w:rsidRPr="00E6516F">
              <w:t xml:space="preserve">  MIME-part-headers</w:t>
            </w:r>
          </w:p>
        </w:tc>
        <w:tc>
          <w:tcPr>
            <w:tcW w:w="2127" w:type="dxa"/>
          </w:tcPr>
          <w:p w14:paraId="2003EE79" w14:textId="77777777" w:rsidR="0071087C" w:rsidRPr="00E6516F" w:rsidRDefault="0071087C" w:rsidP="00174677">
            <w:pPr>
              <w:pStyle w:val="TAL"/>
            </w:pPr>
          </w:p>
        </w:tc>
        <w:tc>
          <w:tcPr>
            <w:tcW w:w="2127" w:type="dxa"/>
            <w:tcBorders>
              <w:top w:val="single" w:sz="4" w:space="0" w:color="auto"/>
              <w:bottom w:val="single" w:sz="4" w:space="0" w:color="auto"/>
            </w:tcBorders>
          </w:tcPr>
          <w:p w14:paraId="51E067FB" w14:textId="77777777" w:rsidR="0071087C" w:rsidRPr="00E6516F" w:rsidRDefault="0071087C" w:rsidP="00174677">
            <w:pPr>
              <w:pStyle w:val="TAL"/>
            </w:pPr>
          </w:p>
        </w:tc>
        <w:tc>
          <w:tcPr>
            <w:tcW w:w="1419" w:type="dxa"/>
          </w:tcPr>
          <w:p w14:paraId="2901E1BA" w14:textId="77777777" w:rsidR="0071087C" w:rsidRPr="00E6516F" w:rsidRDefault="0071087C" w:rsidP="00174677">
            <w:pPr>
              <w:pStyle w:val="TAL"/>
            </w:pPr>
          </w:p>
        </w:tc>
        <w:tc>
          <w:tcPr>
            <w:tcW w:w="1135" w:type="dxa"/>
          </w:tcPr>
          <w:p w14:paraId="483D525E" w14:textId="77777777" w:rsidR="0071087C" w:rsidRPr="00E6516F" w:rsidRDefault="0071087C" w:rsidP="00174677">
            <w:pPr>
              <w:pStyle w:val="TAL"/>
            </w:pPr>
          </w:p>
        </w:tc>
      </w:tr>
      <w:tr w:rsidR="0071087C" w:rsidRPr="00E6516F" w14:paraId="3B916302" w14:textId="77777777" w:rsidTr="004312E8">
        <w:tc>
          <w:tcPr>
            <w:tcW w:w="2836" w:type="dxa"/>
          </w:tcPr>
          <w:p w14:paraId="218C14E9" w14:textId="77777777" w:rsidR="0071087C" w:rsidRPr="00E6516F" w:rsidRDefault="0071087C" w:rsidP="00174677">
            <w:pPr>
              <w:pStyle w:val="TAL"/>
              <w:rPr>
                <w:rFonts w:cs="Arial"/>
                <w:b/>
                <w:szCs w:val="18"/>
              </w:rPr>
            </w:pPr>
            <w:r w:rsidRPr="00E6516F">
              <w:t xml:space="preserve">    Content-Type</w:t>
            </w:r>
          </w:p>
        </w:tc>
        <w:tc>
          <w:tcPr>
            <w:tcW w:w="2127" w:type="dxa"/>
          </w:tcPr>
          <w:p w14:paraId="160AE220" w14:textId="77777777" w:rsidR="0071087C" w:rsidRPr="00E6516F" w:rsidRDefault="0071087C" w:rsidP="00174677">
            <w:pPr>
              <w:pStyle w:val="TAL"/>
            </w:pPr>
            <w:r w:rsidRPr="00E6516F">
              <w:t>"application/vnd.3gpp.mcdata-payload"</w:t>
            </w:r>
          </w:p>
        </w:tc>
        <w:tc>
          <w:tcPr>
            <w:tcW w:w="2127" w:type="dxa"/>
            <w:tcBorders>
              <w:top w:val="single" w:sz="4" w:space="0" w:color="auto"/>
              <w:bottom w:val="single" w:sz="4" w:space="0" w:color="auto"/>
            </w:tcBorders>
          </w:tcPr>
          <w:p w14:paraId="3A9190EF" w14:textId="77777777" w:rsidR="0071087C" w:rsidRPr="00E6516F" w:rsidRDefault="0071087C" w:rsidP="00174677">
            <w:pPr>
              <w:pStyle w:val="TAL"/>
            </w:pPr>
          </w:p>
        </w:tc>
        <w:tc>
          <w:tcPr>
            <w:tcW w:w="1419" w:type="dxa"/>
          </w:tcPr>
          <w:p w14:paraId="7D71FA36" w14:textId="77777777" w:rsidR="0071087C" w:rsidRPr="00E6516F" w:rsidRDefault="0071087C" w:rsidP="00174677">
            <w:pPr>
              <w:pStyle w:val="TAL"/>
            </w:pPr>
          </w:p>
        </w:tc>
        <w:tc>
          <w:tcPr>
            <w:tcW w:w="1135" w:type="dxa"/>
          </w:tcPr>
          <w:p w14:paraId="1898DE35" w14:textId="77777777" w:rsidR="0071087C" w:rsidRPr="00E6516F" w:rsidRDefault="0071087C" w:rsidP="00174677">
            <w:pPr>
              <w:pStyle w:val="TAL"/>
            </w:pPr>
          </w:p>
        </w:tc>
      </w:tr>
      <w:tr w:rsidR="0071087C" w:rsidRPr="00E6516F" w14:paraId="2725768E" w14:textId="77777777" w:rsidTr="004312E8">
        <w:tc>
          <w:tcPr>
            <w:tcW w:w="2836" w:type="dxa"/>
          </w:tcPr>
          <w:p w14:paraId="53900FB4" w14:textId="77777777" w:rsidR="0071087C" w:rsidRPr="00E6516F" w:rsidRDefault="0071087C" w:rsidP="00174677">
            <w:pPr>
              <w:pStyle w:val="TAL"/>
              <w:rPr>
                <w:rFonts w:cs="Arial"/>
                <w:b/>
                <w:szCs w:val="18"/>
              </w:rPr>
            </w:pPr>
            <w:r w:rsidRPr="00E6516F">
              <w:t xml:space="preserve">  MIME-part-body</w:t>
            </w:r>
          </w:p>
        </w:tc>
        <w:tc>
          <w:tcPr>
            <w:tcW w:w="2127" w:type="dxa"/>
          </w:tcPr>
          <w:p w14:paraId="58B74D46" w14:textId="77777777" w:rsidR="0071087C" w:rsidRPr="00E6516F" w:rsidRDefault="0071087C" w:rsidP="00174677">
            <w:pPr>
              <w:pStyle w:val="TAL"/>
            </w:pPr>
            <w:r w:rsidRPr="00E6516F">
              <w:t>MCData Protected Payload Message containing DATA PAYLOAD as described in Table 6.1.7.3.3-6</w:t>
            </w:r>
          </w:p>
        </w:tc>
        <w:tc>
          <w:tcPr>
            <w:tcW w:w="2127" w:type="dxa"/>
            <w:tcBorders>
              <w:top w:val="single" w:sz="4" w:space="0" w:color="auto"/>
              <w:bottom w:val="single" w:sz="4" w:space="0" w:color="auto"/>
            </w:tcBorders>
          </w:tcPr>
          <w:p w14:paraId="0B1C4AF4" w14:textId="77777777" w:rsidR="0071087C" w:rsidRPr="00E6516F" w:rsidRDefault="0071087C" w:rsidP="00174677">
            <w:pPr>
              <w:pStyle w:val="TAL"/>
            </w:pPr>
          </w:p>
        </w:tc>
        <w:tc>
          <w:tcPr>
            <w:tcW w:w="1419" w:type="dxa"/>
          </w:tcPr>
          <w:p w14:paraId="577421EB" w14:textId="77777777" w:rsidR="0071087C" w:rsidRPr="00E6516F" w:rsidRDefault="0071087C" w:rsidP="00174677">
            <w:pPr>
              <w:pStyle w:val="TAL"/>
            </w:pPr>
          </w:p>
        </w:tc>
        <w:tc>
          <w:tcPr>
            <w:tcW w:w="1135" w:type="dxa"/>
          </w:tcPr>
          <w:p w14:paraId="1D4625D1" w14:textId="77777777" w:rsidR="0071087C" w:rsidRPr="00E6516F" w:rsidRDefault="0071087C" w:rsidP="00174677">
            <w:pPr>
              <w:pStyle w:val="TAL"/>
            </w:pPr>
          </w:p>
        </w:tc>
      </w:tr>
    </w:tbl>
    <w:p w14:paraId="6341DED4" w14:textId="77777777" w:rsidR="0071087C" w:rsidRPr="00E6516F" w:rsidRDefault="0071087C" w:rsidP="0071087C"/>
    <w:p w14:paraId="710E6286" w14:textId="77777777" w:rsidR="0071087C" w:rsidRPr="00E6516F" w:rsidRDefault="0071087C" w:rsidP="0071087C">
      <w:pPr>
        <w:pStyle w:val="TH"/>
      </w:pPr>
      <w:r w:rsidRPr="00E6516F">
        <w:t>Table 6.1.7.3.3-5B: SDS SIGNALLING PAYLOAD (Table 6.1.7.3.3-5A)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5E2F18AD" w14:textId="77777777" w:rsidTr="00174677">
        <w:trPr>
          <w:cantSplit/>
        </w:trPr>
        <w:tc>
          <w:tcPr>
            <w:tcW w:w="9644" w:type="dxa"/>
          </w:tcPr>
          <w:p w14:paraId="4FE6A404" w14:textId="77777777" w:rsidR="0071087C" w:rsidRPr="00E6516F" w:rsidRDefault="0071087C" w:rsidP="00174677">
            <w:pPr>
              <w:pStyle w:val="TAL"/>
              <w:rPr>
                <w:rFonts w:cs="Arial"/>
                <w:szCs w:val="18"/>
              </w:rPr>
            </w:pPr>
            <w:r w:rsidRPr="00E6516F">
              <w:rPr>
                <w:rFonts w:cs="Arial"/>
                <w:szCs w:val="18"/>
              </w:rPr>
              <w:t>Derivation Path: TS 36.579-1 [2], Table 5.5.3.8.1-1, condition DELIVERED</w:t>
            </w:r>
          </w:p>
        </w:tc>
      </w:tr>
    </w:tbl>
    <w:p w14:paraId="4FD27BEA" w14:textId="77777777" w:rsidR="0071087C" w:rsidRPr="00E6516F" w:rsidRDefault="0071087C" w:rsidP="0071087C"/>
    <w:p w14:paraId="58E89C65" w14:textId="77777777" w:rsidR="0071087C" w:rsidRPr="00E6516F" w:rsidRDefault="0071087C" w:rsidP="0071087C">
      <w:pPr>
        <w:pStyle w:val="TH"/>
      </w:pPr>
      <w:r w:rsidRPr="00E6516F">
        <w:t>Table 6.1.7.3.3-6: Data Payload (Table 6.1.7.3.3-5A)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094B9D8A" w14:textId="77777777" w:rsidTr="00174677">
        <w:trPr>
          <w:cantSplit/>
        </w:trPr>
        <w:tc>
          <w:tcPr>
            <w:tcW w:w="9644" w:type="dxa"/>
          </w:tcPr>
          <w:p w14:paraId="6EC4A71B" w14:textId="0388F584"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5.5.3.9.1-1</w:t>
            </w:r>
          </w:p>
        </w:tc>
      </w:tr>
    </w:tbl>
    <w:p w14:paraId="34E76BCF" w14:textId="77777777" w:rsidR="0071087C" w:rsidRPr="00E6516F" w:rsidRDefault="0071087C" w:rsidP="0071087C"/>
    <w:p w14:paraId="2D1FB247" w14:textId="77777777" w:rsidR="0071087C" w:rsidRPr="00E6516F" w:rsidRDefault="0071087C" w:rsidP="0071087C">
      <w:pPr>
        <w:pStyle w:val="TH"/>
      </w:pPr>
      <w:r w:rsidRPr="00E6516F">
        <w:t>Table 6.1.7.3.3-7..8: Void</w:t>
      </w:r>
    </w:p>
    <w:p w14:paraId="5B4235ED" w14:textId="77777777" w:rsidR="0071087C" w:rsidRPr="00E6516F" w:rsidRDefault="0071087C" w:rsidP="0071087C">
      <w:pPr>
        <w:pStyle w:val="TH"/>
      </w:pPr>
      <w:r w:rsidRPr="00E6516F">
        <w:t>Table 6.1.7.3.3-9: SIP BYE (step 8, Table 6.1.7.3.2-1;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3BDE382C" w14:textId="77777777" w:rsidTr="00174677">
        <w:trPr>
          <w:cantSplit/>
        </w:trPr>
        <w:tc>
          <w:tcPr>
            <w:tcW w:w="9644" w:type="dxa"/>
            <w:gridSpan w:val="5"/>
          </w:tcPr>
          <w:p w14:paraId="161B998B"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r w:rsidR="0071087C" w:rsidRPr="00E6516F" w14:paraId="7BD7A4A0" w14:textId="77777777" w:rsidTr="00174677">
        <w:tc>
          <w:tcPr>
            <w:tcW w:w="2836" w:type="dxa"/>
          </w:tcPr>
          <w:p w14:paraId="571DBF2F" w14:textId="77777777" w:rsidR="0071087C" w:rsidRPr="00E6516F" w:rsidRDefault="0071087C" w:rsidP="00174677">
            <w:pPr>
              <w:pStyle w:val="TAH"/>
              <w:rPr>
                <w:bCs/>
              </w:rPr>
            </w:pPr>
            <w:r w:rsidRPr="00E6516F">
              <w:rPr>
                <w:bCs/>
              </w:rPr>
              <w:t>Information Element</w:t>
            </w:r>
          </w:p>
        </w:tc>
        <w:tc>
          <w:tcPr>
            <w:tcW w:w="2127" w:type="dxa"/>
          </w:tcPr>
          <w:p w14:paraId="2B3C47B1"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42970E11" w14:textId="77777777" w:rsidR="0071087C" w:rsidRPr="00E6516F" w:rsidRDefault="0071087C" w:rsidP="00174677">
            <w:pPr>
              <w:pStyle w:val="TAH"/>
              <w:rPr>
                <w:bCs/>
              </w:rPr>
            </w:pPr>
            <w:r w:rsidRPr="00E6516F">
              <w:rPr>
                <w:bCs/>
              </w:rPr>
              <w:t>Comment</w:t>
            </w:r>
          </w:p>
        </w:tc>
        <w:tc>
          <w:tcPr>
            <w:tcW w:w="1419" w:type="dxa"/>
          </w:tcPr>
          <w:p w14:paraId="380387EE" w14:textId="77777777" w:rsidR="0071087C" w:rsidRPr="00E6516F" w:rsidRDefault="0071087C" w:rsidP="00174677">
            <w:pPr>
              <w:pStyle w:val="TAH"/>
              <w:rPr>
                <w:bCs/>
              </w:rPr>
            </w:pPr>
            <w:r w:rsidRPr="00E6516F">
              <w:rPr>
                <w:bCs/>
              </w:rPr>
              <w:t>Reference</w:t>
            </w:r>
          </w:p>
        </w:tc>
        <w:tc>
          <w:tcPr>
            <w:tcW w:w="1135" w:type="dxa"/>
          </w:tcPr>
          <w:p w14:paraId="7A82828F" w14:textId="77777777" w:rsidR="0071087C" w:rsidRPr="00E6516F" w:rsidRDefault="0071087C" w:rsidP="00174677">
            <w:pPr>
              <w:pStyle w:val="TAH"/>
              <w:rPr>
                <w:bCs/>
              </w:rPr>
            </w:pPr>
            <w:r w:rsidRPr="00E6516F">
              <w:rPr>
                <w:bCs/>
              </w:rPr>
              <w:t>Condition</w:t>
            </w:r>
          </w:p>
        </w:tc>
      </w:tr>
      <w:tr w:rsidR="0071087C" w:rsidRPr="00E6516F" w14:paraId="04C19361" w14:textId="77777777" w:rsidTr="00174677">
        <w:tc>
          <w:tcPr>
            <w:tcW w:w="2836" w:type="dxa"/>
            <w:vAlign w:val="center"/>
          </w:tcPr>
          <w:p w14:paraId="10C0652F" w14:textId="77777777" w:rsidR="0071087C" w:rsidRPr="00E6516F" w:rsidRDefault="0071087C" w:rsidP="00174677">
            <w:pPr>
              <w:pStyle w:val="TAL"/>
              <w:tabs>
                <w:tab w:val="left" w:pos="480"/>
              </w:tabs>
              <w:rPr>
                <w:rFonts w:cs="Arial"/>
                <w:b/>
                <w:szCs w:val="18"/>
              </w:rPr>
            </w:pPr>
            <w:r w:rsidRPr="00E6516F">
              <w:rPr>
                <w:b/>
                <w:bCs/>
              </w:rPr>
              <w:t>Reason</w:t>
            </w:r>
          </w:p>
        </w:tc>
        <w:tc>
          <w:tcPr>
            <w:tcW w:w="2127" w:type="dxa"/>
          </w:tcPr>
          <w:p w14:paraId="3FF66B95" w14:textId="77777777" w:rsidR="0071087C" w:rsidRPr="00E6516F" w:rsidRDefault="0071087C" w:rsidP="00174677">
            <w:pPr>
              <w:pStyle w:val="TAL"/>
            </w:pPr>
          </w:p>
        </w:tc>
        <w:tc>
          <w:tcPr>
            <w:tcW w:w="2127" w:type="dxa"/>
            <w:tcBorders>
              <w:top w:val="single" w:sz="4" w:space="0" w:color="auto"/>
              <w:bottom w:val="single" w:sz="4" w:space="0" w:color="auto"/>
            </w:tcBorders>
          </w:tcPr>
          <w:p w14:paraId="6B8A03C0" w14:textId="77777777" w:rsidR="0071087C" w:rsidRPr="00E6516F" w:rsidRDefault="0071087C" w:rsidP="00174677">
            <w:pPr>
              <w:pStyle w:val="TAL"/>
            </w:pPr>
          </w:p>
        </w:tc>
        <w:tc>
          <w:tcPr>
            <w:tcW w:w="1419" w:type="dxa"/>
          </w:tcPr>
          <w:p w14:paraId="28BEC7AD" w14:textId="77777777" w:rsidR="0071087C" w:rsidRPr="00E6516F" w:rsidRDefault="0071087C" w:rsidP="00174677">
            <w:pPr>
              <w:pStyle w:val="TAL"/>
            </w:pPr>
            <w:r w:rsidRPr="00E6516F">
              <w:t>RFC 3326 [125]</w:t>
            </w:r>
          </w:p>
        </w:tc>
        <w:tc>
          <w:tcPr>
            <w:tcW w:w="1135" w:type="dxa"/>
            <w:vAlign w:val="bottom"/>
          </w:tcPr>
          <w:p w14:paraId="39FEF31E" w14:textId="77777777" w:rsidR="0071087C" w:rsidRPr="00E6516F" w:rsidRDefault="0071087C" w:rsidP="00174677">
            <w:pPr>
              <w:pStyle w:val="TAL"/>
            </w:pPr>
          </w:p>
        </w:tc>
      </w:tr>
      <w:tr w:rsidR="0071087C" w:rsidRPr="00E6516F" w14:paraId="39565838" w14:textId="77777777" w:rsidTr="00174677">
        <w:tc>
          <w:tcPr>
            <w:tcW w:w="2836" w:type="dxa"/>
            <w:vAlign w:val="center"/>
          </w:tcPr>
          <w:p w14:paraId="113F9CAD" w14:textId="77777777" w:rsidR="0071087C" w:rsidRPr="00E6516F" w:rsidRDefault="0071087C" w:rsidP="00174677">
            <w:pPr>
              <w:pStyle w:val="TAL"/>
              <w:rPr>
                <w:rFonts w:cs="Arial"/>
                <w:b/>
                <w:bCs/>
                <w:szCs w:val="18"/>
              </w:rPr>
            </w:pPr>
            <w:r w:rsidRPr="00E6516F">
              <w:t xml:space="preserve">  reason-value</w:t>
            </w:r>
          </w:p>
        </w:tc>
        <w:tc>
          <w:tcPr>
            <w:tcW w:w="2127" w:type="dxa"/>
            <w:vAlign w:val="center"/>
          </w:tcPr>
          <w:p w14:paraId="506A414F" w14:textId="77777777" w:rsidR="0071087C" w:rsidRPr="00E6516F" w:rsidRDefault="0071087C" w:rsidP="00174677">
            <w:pPr>
              <w:pStyle w:val="TAL"/>
            </w:pPr>
            <w:r w:rsidRPr="00E6516F">
              <w:t>"SIP"</w:t>
            </w:r>
          </w:p>
        </w:tc>
        <w:tc>
          <w:tcPr>
            <w:tcW w:w="2127" w:type="dxa"/>
            <w:tcBorders>
              <w:top w:val="single" w:sz="4" w:space="0" w:color="auto"/>
              <w:bottom w:val="single" w:sz="4" w:space="0" w:color="auto"/>
            </w:tcBorders>
          </w:tcPr>
          <w:p w14:paraId="175850D7" w14:textId="77777777" w:rsidR="0071087C" w:rsidRPr="00E6516F" w:rsidRDefault="0071087C" w:rsidP="00174677">
            <w:pPr>
              <w:pStyle w:val="TAL"/>
            </w:pPr>
          </w:p>
        </w:tc>
        <w:tc>
          <w:tcPr>
            <w:tcW w:w="1419" w:type="dxa"/>
          </w:tcPr>
          <w:p w14:paraId="3221F31E" w14:textId="77777777" w:rsidR="0071087C" w:rsidRPr="00E6516F" w:rsidRDefault="0071087C" w:rsidP="00174677">
            <w:pPr>
              <w:pStyle w:val="TAL"/>
            </w:pPr>
          </w:p>
        </w:tc>
        <w:tc>
          <w:tcPr>
            <w:tcW w:w="1135" w:type="dxa"/>
          </w:tcPr>
          <w:p w14:paraId="5B78836A" w14:textId="77777777" w:rsidR="0071087C" w:rsidRPr="00E6516F" w:rsidRDefault="0071087C" w:rsidP="00174677">
            <w:pPr>
              <w:pStyle w:val="TAL"/>
            </w:pPr>
          </w:p>
        </w:tc>
      </w:tr>
      <w:tr w:rsidR="0071087C" w:rsidRPr="00E6516F" w14:paraId="65EDBE46" w14:textId="77777777" w:rsidTr="00174677">
        <w:tc>
          <w:tcPr>
            <w:tcW w:w="2836" w:type="dxa"/>
            <w:vAlign w:val="center"/>
          </w:tcPr>
          <w:p w14:paraId="40832699" w14:textId="77777777" w:rsidR="0071087C" w:rsidRPr="00E6516F" w:rsidRDefault="0071087C" w:rsidP="00174677">
            <w:pPr>
              <w:pStyle w:val="TAL"/>
              <w:rPr>
                <w:rFonts w:cs="Arial"/>
                <w:bCs/>
                <w:szCs w:val="18"/>
              </w:rPr>
            </w:pPr>
            <w:r w:rsidRPr="00E6516F">
              <w:t xml:space="preserve">  protocol-cause</w:t>
            </w:r>
          </w:p>
        </w:tc>
        <w:tc>
          <w:tcPr>
            <w:tcW w:w="2127" w:type="dxa"/>
            <w:vAlign w:val="center"/>
          </w:tcPr>
          <w:p w14:paraId="026C95A6" w14:textId="77777777" w:rsidR="0071087C" w:rsidRPr="00E6516F" w:rsidRDefault="0071087C" w:rsidP="00174677">
            <w:pPr>
              <w:pStyle w:val="TAL"/>
            </w:pPr>
            <w:r w:rsidRPr="00E6516F">
              <w:t>"cause="200""</w:t>
            </w:r>
          </w:p>
        </w:tc>
        <w:tc>
          <w:tcPr>
            <w:tcW w:w="2127" w:type="dxa"/>
            <w:tcBorders>
              <w:top w:val="single" w:sz="4" w:space="0" w:color="auto"/>
              <w:bottom w:val="single" w:sz="4" w:space="0" w:color="auto"/>
            </w:tcBorders>
          </w:tcPr>
          <w:p w14:paraId="1AB5C185" w14:textId="77777777" w:rsidR="0071087C" w:rsidRPr="00E6516F" w:rsidRDefault="0071087C" w:rsidP="00174677">
            <w:pPr>
              <w:pStyle w:val="TAL"/>
            </w:pPr>
          </w:p>
        </w:tc>
        <w:tc>
          <w:tcPr>
            <w:tcW w:w="1419" w:type="dxa"/>
          </w:tcPr>
          <w:p w14:paraId="49CDD858" w14:textId="77777777" w:rsidR="0071087C" w:rsidRPr="00E6516F" w:rsidRDefault="0071087C" w:rsidP="00174677">
            <w:pPr>
              <w:pStyle w:val="TAL"/>
            </w:pPr>
          </w:p>
        </w:tc>
        <w:tc>
          <w:tcPr>
            <w:tcW w:w="1135" w:type="dxa"/>
          </w:tcPr>
          <w:p w14:paraId="78F18E51" w14:textId="77777777" w:rsidR="0071087C" w:rsidRPr="00E6516F" w:rsidRDefault="0071087C" w:rsidP="00174677">
            <w:pPr>
              <w:pStyle w:val="TAL"/>
            </w:pPr>
          </w:p>
        </w:tc>
      </w:tr>
      <w:tr w:rsidR="0071087C" w:rsidRPr="00E6516F" w14:paraId="1AEEC574" w14:textId="77777777" w:rsidTr="00174677">
        <w:tc>
          <w:tcPr>
            <w:tcW w:w="2836" w:type="dxa"/>
            <w:vAlign w:val="center"/>
          </w:tcPr>
          <w:p w14:paraId="6CA95F37" w14:textId="77777777" w:rsidR="0071087C" w:rsidRPr="00E6516F" w:rsidRDefault="0071087C" w:rsidP="00174677">
            <w:pPr>
              <w:pStyle w:val="TAL"/>
              <w:rPr>
                <w:rFonts w:cs="Arial"/>
                <w:bCs/>
                <w:szCs w:val="18"/>
              </w:rPr>
            </w:pPr>
            <w:r w:rsidRPr="00E6516F">
              <w:t xml:space="preserve">  reason-text</w:t>
            </w:r>
          </w:p>
        </w:tc>
        <w:tc>
          <w:tcPr>
            <w:tcW w:w="2127" w:type="dxa"/>
            <w:vAlign w:val="center"/>
          </w:tcPr>
          <w:p w14:paraId="38B6AE60" w14:textId="77777777" w:rsidR="0071087C" w:rsidRPr="00E6516F" w:rsidRDefault="0071087C" w:rsidP="00174677">
            <w:pPr>
              <w:pStyle w:val="TAL"/>
            </w:pPr>
            <w:r w:rsidRPr="00E6516F">
              <w:t>"text="transmission succeeded""</w:t>
            </w:r>
          </w:p>
        </w:tc>
        <w:tc>
          <w:tcPr>
            <w:tcW w:w="2127" w:type="dxa"/>
            <w:tcBorders>
              <w:top w:val="single" w:sz="4" w:space="0" w:color="auto"/>
              <w:bottom w:val="single" w:sz="4" w:space="0" w:color="auto"/>
            </w:tcBorders>
          </w:tcPr>
          <w:p w14:paraId="534C7A35" w14:textId="77777777" w:rsidR="0071087C" w:rsidRPr="00E6516F" w:rsidRDefault="0071087C" w:rsidP="00174677">
            <w:pPr>
              <w:pStyle w:val="TAL"/>
            </w:pPr>
          </w:p>
        </w:tc>
        <w:tc>
          <w:tcPr>
            <w:tcW w:w="1419" w:type="dxa"/>
          </w:tcPr>
          <w:p w14:paraId="37F91B38" w14:textId="77777777" w:rsidR="0071087C" w:rsidRPr="00E6516F" w:rsidRDefault="0071087C" w:rsidP="00174677">
            <w:pPr>
              <w:pStyle w:val="TAL"/>
            </w:pPr>
          </w:p>
        </w:tc>
        <w:tc>
          <w:tcPr>
            <w:tcW w:w="1135" w:type="dxa"/>
          </w:tcPr>
          <w:p w14:paraId="6A96169F" w14:textId="77777777" w:rsidR="0071087C" w:rsidRPr="00E6516F" w:rsidRDefault="0071087C" w:rsidP="00174677">
            <w:pPr>
              <w:pStyle w:val="TAL"/>
            </w:pPr>
          </w:p>
        </w:tc>
      </w:tr>
    </w:tbl>
    <w:p w14:paraId="5519B800" w14:textId="77777777" w:rsidR="0071087C" w:rsidRPr="00E6516F" w:rsidRDefault="0071087C" w:rsidP="0071087C"/>
    <w:p w14:paraId="56B4AF11" w14:textId="42B1BE83" w:rsidR="0071087C" w:rsidRPr="00E6516F" w:rsidRDefault="0071087C" w:rsidP="0071087C">
      <w:pPr>
        <w:pStyle w:val="TH"/>
      </w:pPr>
      <w:r w:rsidRPr="00E6516F">
        <w:t>Table 6.1.7.3.3-10: Void</w:t>
      </w:r>
    </w:p>
    <w:p w14:paraId="6A30E7B8" w14:textId="77777777" w:rsidR="00B93CA2" w:rsidRPr="00E6516F" w:rsidRDefault="00B93CA2" w:rsidP="00B93CA2"/>
    <w:p w14:paraId="471F3DF3" w14:textId="7B289088" w:rsidR="0071087C" w:rsidRPr="00E6516F" w:rsidRDefault="0071087C" w:rsidP="0071087C">
      <w:pPr>
        <w:pStyle w:val="TH"/>
      </w:pPr>
      <w:r w:rsidRPr="00E6516F">
        <w:t>Table 6.1.7.3.3-11: SIP MESSAGE (step 10, Table 6.1.7.3.2-1;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3848566E" w14:textId="77777777" w:rsidTr="00174677">
        <w:trPr>
          <w:cantSplit/>
        </w:trPr>
        <w:tc>
          <w:tcPr>
            <w:tcW w:w="9639" w:type="dxa"/>
            <w:gridSpan w:val="5"/>
          </w:tcPr>
          <w:p w14:paraId="14987835" w14:textId="37E688EC" w:rsidR="0071087C" w:rsidRPr="00E6516F" w:rsidRDefault="0071087C" w:rsidP="00174677">
            <w:pPr>
              <w:pStyle w:val="TAL"/>
              <w:rPr>
                <w:rFonts w:cs="Arial"/>
                <w:szCs w:val="18"/>
              </w:rPr>
            </w:pPr>
            <w:r w:rsidRPr="00E6516F">
              <w:rPr>
                <w:rFonts w:cs="Arial"/>
                <w:szCs w:val="18"/>
              </w:rPr>
              <w:t>Derivation Path: TS 36.579-1 [2], Table 5.5.2.7.2-1, condition MCDATA_SDS, MCDATA_SIGNALLING</w:t>
            </w:r>
          </w:p>
        </w:tc>
      </w:tr>
      <w:tr w:rsidR="0071087C" w:rsidRPr="00E6516F" w14:paraId="562D5B7D" w14:textId="77777777" w:rsidTr="00174677">
        <w:tc>
          <w:tcPr>
            <w:tcW w:w="2835" w:type="dxa"/>
          </w:tcPr>
          <w:p w14:paraId="4A28973F" w14:textId="77777777" w:rsidR="0071087C" w:rsidRPr="00E6516F" w:rsidRDefault="0071087C" w:rsidP="00174677">
            <w:pPr>
              <w:pStyle w:val="TAH"/>
              <w:rPr>
                <w:bCs/>
              </w:rPr>
            </w:pPr>
            <w:r w:rsidRPr="00E6516F">
              <w:rPr>
                <w:bCs/>
              </w:rPr>
              <w:t>Information Element</w:t>
            </w:r>
          </w:p>
        </w:tc>
        <w:tc>
          <w:tcPr>
            <w:tcW w:w="2126" w:type="dxa"/>
          </w:tcPr>
          <w:p w14:paraId="123F2B33"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1C68F8CE" w14:textId="77777777" w:rsidR="0071087C" w:rsidRPr="00E6516F" w:rsidRDefault="0071087C" w:rsidP="00174677">
            <w:pPr>
              <w:pStyle w:val="TAH"/>
              <w:rPr>
                <w:bCs/>
              </w:rPr>
            </w:pPr>
            <w:r w:rsidRPr="00E6516F">
              <w:rPr>
                <w:bCs/>
              </w:rPr>
              <w:t>Comment</w:t>
            </w:r>
          </w:p>
        </w:tc>
        <w:tc>
          <w:tcPr>
            <w:tcW w:w="1418" w:type="dxa"/>
          </w:tcPr>
          <w:p w14:paraId="021DAFEF" w14:textId="77777777" w:rsidR="0071087C" w:rsidRPr="00E6516F" w:rsidRDefault="0071087C" w:rsidP="00174677">
            <w:pPr>
              <w:pStyle w:val="TAH"/>
              <w:rPr>
                <w:bCs/>
              </w:rPr>
            </w:pPr>
            <w:r w:rsidRPr="00E6516F">
              <w:rPr>
                <w:bCs/>
              </w:rPr>
              <w:t>Reference</w:t>
            </w:r>
          </w:p>
        </w:tc>
        <w:tc>
          <w:tcPr>
            <w:tcW w:w="1134" w:type="dxa"/>
          </w:tcPr>
          <w:p w14:paraId="47F32709" w14:textId="77777777" w:rsidR="0071087C" w:rsidRPr="00E6516F" w:rsidRDefault="0071087C" w:rsidP="00174677">
            <w:pPr>
              <w:pStyle w:val="TAH"/>
              <w:rPr>
                <w:bCs/>
              </w:rPr>
            </w:pPr>
            <w:r w:rsidRPr="00E6516F">
              <w:rPr>
                <w:bCs/>
              </w:rPr>
              <w:t>Condition</w:t>
            </w:r>
          </w:p>
        </w:tc>
      </w:tr>
      <w:tr w:rsidR="0071087C" w:rsidRPr="00E6516F" w14:paraId="260FEFDA" w14:textId="77777777" w:rsidTr="00174677">
        <w:tc>
          <w:tcPr>
            <w:tcW w:w="2835" w:type="dxa"/>
            <w:vAlign w:val="center"/>
          </w:tcPr>
          <w:p w14:paraId="251BA560" w14:textId="77777777" w:rsidR="0071087C" w:rsidRPr="00E6516F" w:rsidRDefault="0071087C" w:rsidP="00174677">
            <w:pPr>
              <w:pStyle w:val="TAL"/>
              <w:rPr>
                <w:b/>
                <w:bCs/>
              </w:rPr>
            </w:pPr>
            <w:r w:rsidRPr="00E6516F">
              <w:rPr>
                <w:b/>
                <w:bCs/>
              </w:rPr>
              <w:t>Message-body</w:t>
            </w:r>
          </w:p>
        </w:tc>
        <w:tc>
          <w:tcPr>
            <w:tcW w:w="2126" w:type="dxa"/>
          </w:tcPr>
          <w:p w14:paraId="30A41AFC" w14:textId="77777777" w:rsidR="0071087C" w:rsidRPr="00E6516F" w:rsidRDefault="0071087C" w:rsidP="00174677">
            <w:pPr>
              <w:pStyle w:val="TAL"/>
            </w:pPr>
          </w:p>
        </w:tc>
        <w:tc>
          <w:tcPr>
            <w:tcW w:w="2126" w:type="dxa"/>
            <w:tcBorders>
              <w:bottom w:val="single" w:sz="4" w:space="0" w:color="auto"/>
            </w:tcBorders>
          </w:tcPr>
          <w:p w14:paraId="22ABF77C" w14:textId="77777777" w:rsidR="0071087C" w:rsidRPr="00E6516F" w:rsidRDefault="0071087C" w:rsidP="00174677">
            <w:pPr>
              <w:pStyle w:val="TAL"/>
            </w:pPr>
          </w:p>
        </w:tc>
        <w:tc>
          <w:tcPr>
            <w:tcW w:w="1418" w:type="dxa"/>
          </w:tcPr>
          <w:p w14:paraId="3A4223E4" w14:textId="221F9DB4" w:rsidR="0071087C" w:rsidRPr="00E6516F" w:rsidRDefault="0071087C" w:rsidP="00174677">
            <w:pPr>
              <w:pStyle w:val="TAL"/>
            </w:pPr>
          </w:p>
        </w:tc>
        <w:tc>
          <w:tcPr>
            <w:tcW w:w="1134" w:type="dxa"/>
            <w:vAlign w:val="bottom"/>
          </w:tcPr>
          <w:p w14:paraId="1667C57C" w14:textId="77777777" w:rsidR="0071087C" w:rsidRPr="00E6516F" w:rsidRDefault="0071087C" w:rsidP="00174677">
            <w:pPr>
              <w:pStyle w:val="TAL"/>
            </w:pPr>
          </w:p>
        </w:tc>
      </w:tr>
      <w:tr w:rsidR="0071087C" w:rsidRPr="00E6516F" w14:paraId="54E1D45C" w14:textId="77777777" w:rsidTr="00174677">
        <w:tc>
          <w:tcPr>
            <w:tcW w:w="2835" w:type="dxa"/>
            <w:vAlign w:val="center"/>
          </w:tcPr>
          <w:p w14:paraId="4C7154D0" w14:textId="77777777" w:rsidR="0071087C" w:rsidRPr="00E6516F" w:rsidDel="003F59FF" w:rsidRDefault="0071087C" w:rsidP="00174677">
            <w:pPr>
              <w:pStyle w:val="TAL"/>
            </w:pPr>
            <w:r w:rsidRPr="00E6516F">
              <w:t xml:space="preserve">  MIME body part</w:t>
            </w:r>
          </w:p>
        </w:tc>
        <w:tc>
          <w:tcPr>
            <w:tcW w:w="2126" w:type="dxa"/>
            <w:vAlign w:val="center"/>
          </w:tcPr>
          <w:p w14:paraId="32CF8881" w14:textId="77777777" w:rsidR="0071087C" w:rsidRPr="00E6516F" w:rsidRDefault="0071087C" w:rsidP="00174677">
            <w:pPr>
              <w:pStyle w:val="TAL"/>
            </w:pPr>
          </w:p>
        </w:tc>
        <w:tc>
          <w:tcPr>
            <w:tcW w:w="2126" w:type="dxa"/>
            <w:tcBorders>
              <w:bottom w:val="single" w:sz="4" w:space="0" w:color="auto"/>
            </w:tcBorders>
          </w:tcPr>
          <w:p w14:paraId="5EB487A4" w14:textId="31F1BF4F" w:rsidR="0071087C" w:rsidRPr="00E6516F" w:rsidRDefault="0071087C" w:rsidP="00174677">
            <w:pPr>
              <w:pStyle w:val="TAL"/>
              <w:rPr>
                <w:b/>
                <w:bCs/>
              </w:rPr>
            </w:pPr>
            <w:r w:rsidRPr="00E6516F">
              <w:rPr>
                <w:b/>
                <w:bCs/>
              </w:rPr>
              <w:t>MCData-Info</w:t>
            </w:r>
          </w:p>
        </w:tc>
        <w:tc>
          <w:tcPr>
            <w:tcW w:w="1418" w:type="dxa"/>
          </w:tcPr>
          <w:p w14:paraId="4EC4830E" w14:textId="77777777" w:rsidR="0071087C" w:rsidRPr="00E6516F" w:rsidRDefault="0071087C" w:rsidP="00174677">
            <w:pPr>
              <w:pStyle w:val="TAL"/>
            </w:pPr>
          </w:p>
        </w:tc>
        <w:tc>
          <w:tcPr>
            <w:tcW w:w="1134" w:type="dxa"/>
          </w:tcPr>
          <w:p w14:paraId="63E4A02D" w14:textId="77777777" w:rsidR="0071087C" w:rsidRPr="00E6516F" w:rsidRDefault="0071087C" w:rsidP="00174677">
            <w:pPr>
              <w:pStyle w:val="TAL"/>
            </w:pPr>
          </w:p>
        </w:tc>
      </w:tr>
      <w:tr w:rsidR="0071087C" w:rsidRPr="00E6516F" w14:paraId="0481F91B" w14:textId="77777777" w:rsidTr="00174677">
        <w:tc>
          <w:tcPr>
            <w:tcW w:w="2835" w:type="dxa"/>
          </w:tcPr>
          <w:p w14:paraId="769CAA7B" w14:textId="77777777" w:rsidR="0071087C" w:rsidRPr="00E6516F" w:rsidRDefault="0071087C" w:rsidP="00174677">
            <w:pPr>
              <w:pStyle w:val="TAL"/>
            </w:pPr>
            <w:r w:rsidRPr="00E6516F">
              <w:t xml:space="preserve">    MIME-part-body</w:t>
            </w:r>
          </w:p>
        </w:tc>
        <w:tc>
          <w:tcPr>
            <w:tcW w:w="2126" w:type="dxa"/>
          </w:tcPr>
          <w:p w14:paraId="73452173" w14:textId="77777777" w:rsidR="0071087C" w:rsidRPr="00E6516F" w:rsidRDefault="0071087C" w:rsidP="00174677">
            <w:pPr>
              <w:pStyle w:val="TAL"/>
              <w:rPr>
                <w:iCs/>
              </w:rPr>
            </w:pPr>
            <w:r w:rsidRPr="00E6516F">
              <w:t>As described in Table 6.1.7.3.3-12</w:t>
            </w:r>
          </w:p>
        </w:tc>
        <w:tc>
          <w:tcPr>
            <w:tcW w:w="2126" w:type="dxa"/>
            <w:tcBorders>
              <w:bottom w:val="single" w:sz="4" w:space="0" w:color="auto"/>
            </w:tcBorders>
          </w:tcPr>
          <w:p w14:paraId="3E2120DA" w14:textId="77777777" w:rsidR="0071087C" w:rsidRPr="00E6516F" w:rsidRDefault="0071087C" w:rsidP="00174677">
            <w:pPr>
              <w:pStyle w:val="TAL"/>
            </w:pPr>
          </w:p>
        </w:tc>
        <w:tc>
          <w:tcPr>
            <w:tcW w:w="1418" w:type="dxa"/>
          </w:tcPr>
          <w:p w14:paraId="17F63093" w14:textId="77777777" w:rsidR="0071087C" w:rsidRPr="00E6516F" w:rsidRDefault="0071087C" w:rsidP="00174677">
            <w:pPr>
              <w:pStyle w:val="TAL"/>
            </w:pPr>
          </w:p>
        </w:tc>
        <w:tc>
          <w:tcPr>
            <w:tcW w:w="1134" w:type="dxa"/>
          </w:tcPr>
          <w:p w14:paraId="5AB24806" w14:textId="77777777" w:rsidR="0071087C" w:rsidRPr="00E6516F" w:rsidRDefault="0071087C" w:rsidP="00174677">
            <w:pPr>
              <w:pStyle w:val="TAL"/>
            </w:pPr>
          </w:p>
        </w:tc>
      </w:tr>
      <w:tr w:rsidR="0071087C" w:rsidRPr="00E6516F" w14:paraId="4E1AE419" w14:textId="77777777" w:rsidTr="004312E8">
        <w:tc>
          <w:tcPr>
            <w:tcW w:w="2835" w:type="dxa"/>
            <w:vAlign w:val="center"/>
          </w:tcPr>
          <w:p w14:paraId="093E3C01" w14:textId="77777777" w:rsidR="0071087C" w:rsidRPr="00E6516F" w:rsidRDefault="0071087C" w:rsidP="00174677">
            <w:pPr>
              <w:pStyle w:val="TAL"/>
            </w:pPr>
            <w:r w:rsidRPr="00E6516F">
              <w:t xml:space="preserve">  MIME body part</w:t>
            </w:r>
          </w:p>
        </w:tc>
        <w:tc>
          <w:tcPr>
            <w:tcW w:w="2126" w:type="dxa"/>
            <w:vAlign w:val="center"/>
          </w:tcPr>
          <w:p w14:paraId="3390B8DF" w14:textId="77777777" w:rsidR="0071087C" w:rsidRPr="00E6516F" w:rsidRDefault="0071087C" w:rsidP="00174677">
            <w:pPr>
              <w:pStyle w:val="TAL"/>
            </w:pPr>
          </w:p>
        </w:tc>
        <w:tc>
          <w:tcPr>
            <w:tcW w:w="2126" w:type="dxa"/>
          </w:tcPr>
          <w:p w14:paraId="521119EE" w14:textId="77777777" w:rsidR="0071087C" w:rsidRPr="00E6516F" w:rsidRDefault="0071087C" w:rsidP="00174677">
            <w:pPr>
              <w:pStyle w:val="TAL"/>
            </w:pPr>
            <w:r w:rsidRPr="00E6516F">
              <w:rPr>
                <w:b/>
                <w:bCs/>
              </w:rPr>
              <w:t>MCData Data signalling message</w:t>
            </w:r>
          </w:p>
        </w:tc>
        <w:tc>
          <w:tcPr>
            <w:tcW w:w="1418" w:type="dxa"/>
          </w:tcPr>
          <w:p w14:paraId="751C8DE8" w14:textId="77777777" w:rsidR="0071087C" w:rsidRPr="00E6516F" w:rsidRDefault="0071087C" w:rsidP="00174677">
            <w:pPr>
              <w:pStyle w:val="TAL"/>
            </w:pPr>
          </w:p>
        </w:tc>
        <w:tc>
          <w:tcPr>
            <w:tcW w:w="1134" w:type="dxa"/>
          </w:tcPr>
          <w:p w14:paraId="637D044D" w14:textId="77777777" w:rsidR="0071087C" w:rsidRPr="00E6516F" w:rsidRDefault="0071087C" w:rsidP="00174677">
            <w:pPr>
              <w:pStyle w:val="TAL"/>
            </w:pPr>
          </w:p>
        </w:tc>
      </w:tr>
      <w:tr w:rsidR="0071087C" w:rsidRPr="00E6516F" w14:paraId="57728517" w14:textId="77777777" w:rsidTr="004312E8">
        <w:tc>
          <w:tcPr>
            <w:tcW w:w="2835" w:type="dxa"/>
          </w:tcPr>
          <w:p w14:paraId="78AD8306" w14:textId="77777777" w:rsidR="0071087C" w:rsidRPr="00E6516F" w:rsidRDefault="0071087C" w:rsidP="00174677">
            <w:pPr>
              <w:pStyle w:val="TAL"/>
            </w:pPr>
            <w:r w:rsidRPr="00E6516F">
              <w:t xml:space="preserve">    MIME-part-body</w:t>
            </w:r>
          </w:p>
        </w:tc>
        <w:tc>
          <w:tcPr>
            <w:tcW w:w="2126" w:type="dxa"/>
          </w:tcPr>
          <w:p w14:paraId="33886542" w14:textId="77777777" w:rsidR="0071087C" w:rsidRPr="00E6516F" w:rsidRDefault="0071087C" w:rsidP="00174677">
            <w:pPr>
              <w:pStyle w:val="TAL"/>
            </w:pPr>
            <w:r w:rsidRPr="00E6516F">
              <w:t>MCData Protected Payload Message containing SDS NOTIFICATION as described in Table 6.1.7.3.3-13</w:t>
            </w:r>
          </w:p>
        </w:tc>
        <w:tc>
          <w:tcPr>
            <w:tcW w:w="2126" w:type="dxa"/>
          </w:tcPr>
          <w:p w14:paraId="12A153FF" w14:textId="77777777" w:rsidR="0071087C" w:rsidRPr="00E6516F" w:rsidRDefault="0071087C" w:rsidP="00174677">
            <w:pPr>
              <w:pStyle w:val="TAL"/>
            </w:pPr>
          </w:p>
        </w:tc>
        <w:tc>
          <w:tcPr>
            <w:tcW w:w="1418" w:type="dxa"/>
          </w:tcPr>
          <w:p w14:paraId="522007E5" w14:textId="77777777" w:rsidR="0071087C" w:rsidRPr="00E6516F" w:rsidRDefault="0071087C" w:rsidP="00174677">
            <w:pPr>
              <w:pStyle w:val="TAL"/>
            </w:pPr>
          </w:p>
        </w:tc>
        <w:tc>
          <w:tcPr>
            <w:tcW w:w="1134" w:type="dxa"/>
          </w:tcPr>
          <w:p w14:paraId="31DBC71E" w14:textId="77777777" w:rsidR="0071087C" w:rsidRPr="00E6516F" w:rsidRDefault="0071087C" w:rsidP="00174677">
            <w:pPr>
              <w:pStyle w:val="TAL"/>
            </w:pPr>
          </w:p>
        </w:tc>
      </w:tr>
    </w:tbl>
    <w:p w14:paraId="13AFDD85" w14:textId="77777777" w:rsidR="0071087C" w:rsidRPr="00E6516F" w:rsidRDefault="0071087C" w:rsidP="0071087C"/>
    <w:p w14:paraId="5CD1E58C" w14:textId="77777777" w:rsidR="0071087C" w:rsidRPr="00E6516F" w:rsidRDefault="0071087C" w:rsidP="0071087C">
      <w:pPr>
        <w:pStyle w:val="TH"/>
      </w:pPr>
      <w:r w:rsidRPr="00E6516F">
        <w:t>Table 6.1.7.3.3-12: MCDATA-Info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2E31D0EA" w14:textId="77777777" w:rsidTr="00174677">
        <w:trPr>
          <w:cantSplit/>
        </w:trPr>
        <w:tc>
          <w:tcPr>
            <w:tcW w:w="9639" w:type="dxa"/>
            <w:gridSpan w:val="5"/>
          </w:tcPr>
          <w:p w14:paraId="7B600878"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5.5.3.2.2-3</w:t>
            </w:r>
          </w:p>
        </w:tc>
      </w:tr>
      <w:tr w:rsidR="0071087C" w:rsidRPr="00E6516F" w14:paraId="40BD2327" w14:textId="77777777" w:rsidTr="00174677">
        <w:tc>
          <w:tcPr>
            <w:tcW w:w="2835" w:type="dxa"/>
          </w:tcPr>
          <w:p w14:paraId="48287B72" w14:textId="77777777" w:rsidR="0071087C" w:rsidRPr="00E6516F" w:rsidRDefault="0071087C" w:rsidP="00174677">
            <w:pPr>
              <w:pStyle w:val="TAH"/>
              <w:rPr>
                <w:bCs/>
              </w:rPr>
            </w:pPr>
            <w:r w:rsidRPr="00E6516F">
              <w:rPr>
                <w:bCs/>
              </w:rPr>
              <w:t>Information Element</w:t>
            </w:r>
          </w:p>
        </w:tc>
        <w:tc>
          <w:tcPr>
            <w:tcW w:w="2126" w:type="dxa"/>
          </w:tcPr>
          <w:p w14:paraId="5414A778"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37698561" w14:textId="77777777" w:rsidR="0071087C" w:rsidRPr="00E6516F" w:rsidRDefault="0071087C" w:rsidP="00174677">
            <w:pPr>
              <w:pStyle w:val="TAH"/>
              <w:rPr>
                <w:bCs/>
              </w:rPr>
            </w:pPr>
            <w:r w:rsidRPr="00E6516F">
              <w:rPr>
                <w:bCs/>
              </w:rPr>
              <w:t>Comment</w:t>
            </w:r>
          </w:p>
        </w:tc>
        <w:tc>
          <w:tcPr>
            <w:tcW w:w="1418" w:type="dxa"/>
          </w:tcPr>
          <w:p w14:paraId="662EAB75" w14:textId="77777777" w:rsidR="0071087C" w:rsidRPr="00E6516F" w:rsidRDefault="0071087C" w:rsidP="00174677">
            <w:pPr>
              <w:pStyle w:val="TAH"/>
              <w:rPr>
                <w:bCs/>
              </w:rPr>
            </w:pPr>
            <w:r w:rsidRPr="00E6516F">
              <w:rPr>
                <w:bCs/>
              </w:rPr>
              <w:t>Reference</w:t>
            </w:r>
          </w:p>
        </w:tc>
        <w:tc>
          <w:tcPr>
            <w:tcW w:w="1134" w:type="dxa"/>
          </w:tcPr>
          <w:p w14:paraId="2774A3D0" w14:textId="77777777" w:rsidR="0071087C" w:rsidRPr="00E6516F" w:rsidRDefault="0071087C" w:rsidP="00174677">
            <w:pPr>
              <w:pStyle w:val="TAH"/>
              <w:rPr>
                <w:bCs/>
              </w:rPr>
            </w:pPr>
            <w:r w:rsidRPr="00E6516F">
              <w:rPr>
                <w:bCs/>
              </w:rPr>
              <w:t>Condition</w:t>
            </w:r>
          </w:p>
        </w:tc>
      </w:tr>
      <w:tr w:rsidR="0071087C" w:rsidRPr="00E6516F" w14:paraId="2E93AA41" w14:textId="77777777" w:rsidTr="00174677">
        <w:tc>
          <w:tcPr>
            <w:tcW w:w="2835" w:type="dxa"/>
          </w:tcPr>
          <w:p w14:paraId="32FA58AC" w14:textId="77777777" w:rsidR="0071087C" w:rsidRPr="00E6516F" w:rsidRDefault="0071087C" w:rsidP="00174677">
            <w:pPr>
              <w:pStyle w:val="TAL"/>
              <w:rPr>
                <w:rFonts w:cs="Arial"/>
                <w:szCs w:val="18"/>
              </w:rPr>
            </w:pPr>
            <w:r w:rsidRPr="00E6516F">
              <w:t>mcdata-info</w:t>
            </w:r>
          </w:p>
        </w:tc>
        <w:tc>
          <w:tcPr>
            <w:tcW w:w="2126" w:type="dxa"/>
          </w:tcPr>
          <w:p w14:paraId="49289F97" w14:textId="77777777" w:rsidR="0071087C" w:rsidRPr="00E6516F" w:rsidRDefault="0071087C" w:rsidP="00174677">
            <w:pPr>
              <w:pStyle w:val="TAL"/>
            </w:pPr>
          </w:p>
        </w:tc>
        <w:tc>
          <w:tcPr>
            <w:tcW w:w="2126" w:type="dxa"/>
            <w:tcBorders>
              <w:bottom w:val="single" w:sz="4" w:space="0" w:color="auto"/>
            </w:tcBorders>
          </w:tcPr>
          <w:p w14:paraId="367F4D48" w14:textId="77777777" w:rsidR="0071087C" w:rsidRPr="00E6516F" w:rsidRDefault="0071087C" w:rsidP="00174677">
            <w:pPr>
              <w:pStyle w:val="TAL"/>
            </w:pPr>
          </w:p>
        </w:tc>
        <w:tc>
          <w:tcPr>
            <w:tcW w:w="1418" w:type="dxa"/>
          </w:tcPr>
          <w:p w14:paraId="4CC48C70" w14:textId="77777777" w:rsidR="0071087C" w:rsidRPr="00E6516F" w:rsidRDefault="0071087C" w:rsidP="00174677">
            <w:pPr>
              <w:pStyle w:val="TAL"/>
            </w:pPr>
          </w:p>
        </w:tc>
        <w:tc>
          <w:tcPr>
            <w:tcW w:w="1134" w:type="dxa"/>
          </w:tcPr>
          <w:p w14:paraId="2B4C70E4" w14:textId="77777777" w:rsidR="0071087C" w:rsidRPr="00E6516F" w:rsidRDefault="0071087C" w:rsidP="00174677">
            <w:pPr>
              <w:pStyle w:val="TAL"/>
            </w:pPr>
          </w:p>
        </w:tc>
      </w:tr>
      <w:tr w:rsidR="0071087C" w:rsidRPr="00E6516F" w14:paraId="0E35E7F6" w14:textId="77777777" w:rsidTr="00174677">
        <w:tc>
          <w:tcPr>
            <w:tcW w:w="2835" w:type="dxa"/>
          </w:tcPr>
          <w:p w14:paraId="71F747C4" w14:textId="77777777" w:rsidR="0071087C" w:rsidRPr="00E6516F" w:rsidRDefault="0071087C" w:rsidP="00174677">
            <w:pPr>
              <w:pStyle w:val="TAL"/>
              <w:rPr>
                <w:rFonts w:cs="Arial"/>
                <w:szCs w:val="18"/>
              </w:rPr>
            </w:pPr>
            <w:r w:rsidRPr="00E6516F">
              <w:t xml:space="preserve">  mcdata-Params</w:t>
            </w:r>
          </w:p>
        </w:tc>
        <w:tc>
          <w:tcPr>
            <w:tcW w:w="2126" w:type="dxa"/>
          </w:tcPr>
          <w:p w14:paraId="36892756" w14:textId="77777777" w:rsidR="0071087C" w:rsidRPr="00E6516F" w:rsidRDefault="0071087C" w:rsidP="00174677">
            <w:pPr>
              <w:pStyle w:val="TAL"/>
            </w:pPr>
          </w:p>
        </w:tc>
        <w:tc>
          <w:tcPr>
            <w:tcW w:w="2126" w:type="dxa"/>
            <w:tcBorders>
              <w:top w:val="single" w:sz="4" w:space="0" w:color="auto"/>
              <w:bottom w:val="single" w:sz="4" w:space="0" w:color="auto"/>
            </w:tcBorders>
          </w:tcPr>
          <w:p w14:paraId="46B6CEE8" w14:textId="77777777" w:rsidR="0071087C" w:rsidRPr="00E6516F" w:rsidRDefault="0071087C" w:rsidP="00174677">
            <w:pPr>
              <w:pStyle w:val="TAL"/>
            </w:pPr>
          </w:p>
        </w:tc>
        <w:tc>
          <w:tcPr>
            <w:tcW w:w="1418" w:type="dxa"/>
          </w:tcPr>
          <w:p w14:paraId="6E2C6AC0" w14:textId="77777777" w:rsidR="0071087C" w:rsidRPr="00E6516F" w:rsidRDefault="0071087C" w:rsidP="00174677">
            <w:pPr>
              <w:pStyle w:val="TAL"/>
            </w:pPr>
          </w:p>
        </w:tc>
        <w:tc>
          <w:tcPr>
            <w:tcW w:w="1134" w:type="dxa"/>
          </w:tcPr>
          <w:p w14:paraId="39084B1A" w14:textId="77777777" w:rsidR="0071087C" w:rsidRPr="00E6516F" w:rsidRDefault="0071087C" w:rsidP="00174677">
            <w:pPr>
              <w:pStyle w:val="TAL"/>
            </w:pPr>
          </w:p>
        </w:tc>
      </w:tr>
      <w:tr w:rsidR="0071087C" w:rsidRPr="00E6516F" w14:paraId="6F7C5F37" w14:textId="77777777" w:rsidTr="00174677">
        <w:tc>
          <w:tcPr>
            <w:tcW w:w="2835" w:type="dxa"/>
          </w:tcPr>
          <w:p w14:paraId="45106EBB" w14:textId="77777777" w:rsidR="0071087C" w:rsidRPr="00E6516F" w:rsidRDefault="0071087C" w:rsidP="00174677">
            <w:pPr>
              <w:pStyle w:val="TAL"/>
            </w:pPr>
            <w:r w:rsidRPr="00E6516F">
              <w:t xml:space="preserve">    mcdata-calling-group-id</w:t>
            </w:r>
          </w:p>
        </w:tc>
        <w:tc>
          <w:tcPr>
            <w:tcW w:w="2126" w:type="dxa"/>
          </w:tcPr>
          <w:p w14:paraId="2274D5C6" w14:textId="77777777" w:rsidR="0071087C" w:rsidRPr="00E6516F" w:rsidRDefault="0071087C" w:rsidP="00174677">
            <w:pPr>
              <w:pStyle w:val="TAL"/>
            </w:pPr>
            <w:r w:rsidRPr="00E6516F">
              <w:rPr>
                <w:lang w:eastAsia="ko-KR"/>
              </w:rPr>
              <w:t>Encrypted &lt;mcdata-calling-group-id&gt; with mcdataURI set to px_MCData_Group_A_ID</w:t>
            </w:r>
          </w:p>
        </w:tc>
        <w:tc>
          <w:tcPr>
            <w:tcW w:w="2126" w:type="dxa"/>
            <w:tcBorders>
              <w:top w:val="single" w:sz="4" w:space="0" w:color="auto"/>
              <w:bottom w:val="single" w:sz="4" w:space="0" w:color="auto"/>
            </w:tcBorders>
          </w:tcPr>
          <w:p w14:paraId="7739DE99" w14:textId="77777777" w:rsidR="0071087C" w:rsidRPr="00E6516F" w:rsidRDefault="0071087C" w:rsidP="00174677">
            <w:pPr>
              <w:pStyle w:val="TAL"/>
            </w:pPr>
            <w:r w:rsidRPr="00E6516F">
              <w:t>Encrypted according to TS 36.579-1 [2] Table 5.5.3.2.2-3A</w:t>
            </w:r>
          </w:p>
        </w:tc>
        <w:tc>
          <w:tcPr>
            <w:tcW w:w="1418" w:type="dxa"/>
          </w:tcPr>
          <w:p w14:paraId="021D9357" w14:textId="77777777" w:rsidR="0071087C" w:rsidRPr="00E6516F" w:rsidRDefault="0071087C" w:rsidP="00174677">
            <w:pPr>
              <w:pStyle w:val="TAL"/>
            </w:pPr>
          </w:p>
        </w:tc>
        <w:tc>
          <w:tcPr>
            <w:tcW w:w="1134" w:type="dxa"/>
          </w:tcPr>
          <w:p w14:paraId="43AA188B" w14:textId="77777777" w:rsidR="0071087C" w:rsidRPr="00E6516F" w:rsidRDefault="0071087C" w:rsidP="00174677">
            <w:pPr>
              <w:pStyle w:val="TAL"/>
            </w:pPr>
          </w:p>
        </w:tc>
      </w:tr>
    </w:tbl>
    <w:p w14:paraId="3C5159A0" w14:textId="77777777" w:rsidR="0071087C" w:rsidRPr="00E6516F" w:rsidRDefault="0071087C" w:rsidP="0071087C"/>
    <w:p w14:paraId="17E8121D" w14:textId="77777777" w:rsidR="0071087C" w:rsidRPr="00E6516F" w:rsidRDefault="0071087C" w:rsidP="0071087C">
      <w:pPr>
        <w:pStyle w:val="TH"/>
      </w:pPr>
      <w:r w:rsidRPr="00E6516F">
        <w:t>Table 6.1.7.3.3-13: SDS NOTIFICATION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02BFE929" w14:textId="77777777" w:rsidTr="00174677">
        <w:trPr>
          <w:cantSplit/>
        </w:trPr>
        <w:tc>
          <w:tcPr>
            <w:tcW w:w="9639" w:type="dxa"/>
          </w:tcPr>
          <w:p w14:paraId="3D0BA4D9" w14:textId="77777777" w:rsidR="0071087C" w:rsidRPr="00E6516F" w:rsidRDefault="0071087C" w:rsidP="00174677">
            <w:pPr>
              <w:pStyle w:val="TAL"/>
              <w:rPr>
                <w:rFonts w:cs="Arial"/>
                <w:szCs w:val="18"/>
              </w:rPr>
            </w:pPr>
            <w:r w:rsidRPr="00E6516F">
              <w:rPr>
                <w:rFonts w:cs="Arial"/>
                <w:szCs w:val="18"/>
              </w:rPr>
              <w:t>Derivation Path: TS 36.579-1 [2], Table 5.5.3.8.4-1, condition DELIVERED</w:t>
            </w:r>
          </w:p>
        </w:tc>
      </w:tr>
    </w:tbl>
    <w:p w14:paraId="473B5C99" w14:textId="77777777" w:rsidR="0071087C" w:rsidRPr="00E6516F" w:rsidRDefault="0071087C" w:rsidP="0071087C"/>
    <w:p w14:paraId="4B5C2BB4" w14:textId="22450707" w:rsidR="0071087C" w:rsidRPr="00E6516F" w:rsidRDefault="0071087C" w:rsidP="0071087C">
      <w:pPr>
        <w:pStyle w:val="TH"/>
      </w:pPr>
      <w:r w:rsidRPr="00E6516F">
        <w:t>Table 6.1.7.3.3-14: Void</w:t>
      </w:r>
    </w:p>
    <w:p w14:paraId="10D7FFF3" w14:textId="77777777" w:rsidR="0071087C" w:rsidRPr="00E6516F" w:rsidRDefault="0071087C" w:rsidP="0071087C"/>
    <w:p w14:paraId="4982B55D" w14:textId="77777777" w:rsidR="0071087C" w:rsidRPr="00E6516F" w:rsidRDefault="0071087C" w:rsidP="0071087C">
      <w:pPr>
        <w:pStyle w:val="Heading3"/>
      </w:pPr>
      <w:bookmarkStart w:id="617" w:name="_Toc42507352"/>
      <w:bookmarkStart w:id="618" w:name="_Toc52307883"/>
      <w:bookmarkStart w:id="619" w:name="_Toc52782359"/>
      <w:bookmarkStart w:id="620" w:name="_Toc52782970"/>
      <w:bookmarkStart w:id="621" w:name="_Toc59042839"/>
      <w:bookmarkStart w:id="622" w:name="_Toc75459144"/>
      <w:bookmarkStart w:id="623" w:name="_Toc90630584"/>
      <w:bookmarkStart w:id="624" w:name="_Toc100778791"/>
      <w:bookmarkStart w:id="625" w:name="_Toc101286122"/>
      <w:bookmarkStart w:id="626" w:name="_Toc106817708"/>
      <w:bookmarkStart w:id="627" w:name="_Toc106817833"/>
      <w:r w:rsidRPr="00E6516F">
        <w:t>6.1.8</w:t>
      </w:r>
      <w:r w:rsidRPr="00E6516F">
        <w:tab/>
        <w:t>On-network / Short Data Service (SDS) / Standalone SDS Using Media Plane / Group Standalone SDS / Client Terminated (CT)</w:t>
      </w:r>
      <w:bookmarkEnd w:id="600"/>
      <w:bookmarkEnd w:id="616"/>
      <w:bookmarkEnd w:id="617"/>
      <w:bookmarkEnd w:id="618"/>
      <w:bookmarkEnd w:id="619"/>
      <w:bookmarkEnd w:id="620"/>
      <w:bookmarkEnd w:id="621"/>
      <w:bookmarkEnd w:id="622"/>
      <w:bookmarkEnd w:id="623"/>
      <w:bookmarkEnd w:id="624"/>
      <w:bookmarkEnd w:id="625"/>
      <w:bookmarkEnd w:id="626"/>
      <w:bookmarkEnd w:id="627"/>
    </w:p>
    <w:p w14:paraId="36749172" w14:textId="77777777" w:rsidR="0071087C" w:rsidRPr="00E6516F" w:rsidRDefault="0071087C" w:rsidP="0071087C">
      <w:pPr>
        <w:pStyle w:val="H6"/>
      </w:pPr>
      <w:bookmarkStart w:id="628" w:name="_Toc52782360"/>
      <w:bookmarkStart w:id="629" w:name="_Toc52782971"/>
      <w:bookmarkStart w:id="630" w:name="_Toc59042840"/>
      <w:bookmarkStart w:id="631" w:name="_Toc522499806"/>
      <w:r w:rsidRPr="00E6516F">
        <w:t>6.1.8.1</w:t>
      </w:r>
      <w:r w:rsidRPr="00E6516F">
        <w:tab/>
        <w:t>Test Purpose (TP)</w:t>
      </w:r>
      <w:bookmarkEnd w:id="628"/>
      <w:bookmarkEnd w:id="629"/>
      <w:bookmarkEnd w:id="630"/>
    </w:p>
    <w:p w14:paraId="30FC8208" w14:textId="77777777" w:rsidR="0071087C" w:rsidRPr="00E6516F" w:rsidRDefault="0071087C" w:rsidP="0071087C">
      <w:pPr>
        <w:pStyle w:val="H6"/>
      </w:pPr>
      <w:r w:rsidRPr="00E6516F">
        <w:t>(1)</w:t>
      </w:r>
    </w:p>
    <w:p w14:paraId="6215288C"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60C1732D"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786C69E6"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standalone group SDS message using the media plane }</w:t>
      </w:r>
    </w:p>
    <w:p w14:paraId="7227939D"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7356E000" w14:textId="77777777" w:rsidR="0071087C" w:rsidRPr="00E6516F" w:rsidRDefault="0071087C" w:rsidP="0071087C">
      <w:pPr>
        <w:pStyle w:val="PL"/>
        <w:rPr>
          <w:noProof w:val="0"/>
        </w:rPr>
      </w:pPr>
      <w:r w:rsidRPr="00E6516F">
        <w:rPr>
          <w:noProof w:val="0"/>
        </w:rPr>
        <w:t xml:space="preserve">            }</w:t>
      </w:r>
    </w:p>
    <w:p w14:paraId="66DC447A" w14:textId="77777777" w:rsidR="0071087C" w:rsidRPr="00E6516F" w:rsidRDefault="0071087C" w:rsidP="0071087C">
      <w:pPr>
        <w:pStyle w:val="PL"/>
        <w:rPr>
          <w:noProof w:val="0"/>
        </w:rPr>
      </w:pPr>
    </w:p>
    <w:p w14:paraId="2B3BEC7D" w14:textId="77777777" w:rsidR="0071087C" w:rsidRPr="00E6516F" w:rsidRDefault="0071087C" w:rsidP="0071087C">
      <w:pPr>
        <w:pStyle w:val="H6"/>
      </w:pPr>
      <w:r w:rsidRPr="00E6516F">
        <w:t xml:space="preserve"> (2)</w:t>
      </w:r>
    </w:p>
    <w:p w14:paraId="34EC4E07"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responded to the SIP INVITE message that initiated a standalone group SDS message using the media plane }</w:t>
      </w:r>
    </w:p>
    <w:p w14:paraId="687A3B7B"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3448CED4"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t>
      </w:r>
    </w:p>
    <w:p w14:paraId="68335921"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an MSRP 200 (OK) message </w:t>
      </w:r>
      <w:r w:rsidRPr="00E6516F">
        <w:rPr>
          <w:b/>
          <w:noProof w:val="0"/>
        </w:rPr>
        <w:t>and</w:t>
      </w:r>
      <w:r w:rsidRPr="00E6516F">
        <w:rPr>
          <w:noProof w:val="0"/>
        </w:rPr>
        <w:t xml:space="preserve"> if the MSRP SEND message is not blank, </w:t>
      </w:r>
      <w:r w:rsidRPr="00E6516F">
        <w:rPr>
          <w:rFonts w:eastAsia="Malgun Gothic"/>
          <w:noProof w:val="0"/>
        </w:rPr>
        <w:t>renders the contents of the Payload IE to the MCDATA User</w:t>
      </w:r>
      <w:r w:rsidRPr="00E6516F">
        <w:rPr>
          <w:noProof w:val="0"/>
        </w:rPr>
        <w:t xml:space="preserve"> and sends a SIP MESSAGE message with a disposition notification of "DELIVERED" }</w:t>
      </w:r>
    </w:p>
    <w:p w14:paraId="14EF3715" w14:textId="77777777" w:rsidR="0071087C" w:rsidRPr="00E6516F" w:rsidRDefault="0071087C" w:rsidP="0071087C">
      <w:pPr>
        <w:pStyle w:val="PL"/>
        <w:rPr>
          <w:noProof w:val="0"/>
        </w:rPr>
      </w:pPr>
      <w:r w:rsidRPr="00E6516F">
        <w:rPr>
          <w:noProof w:val="0"/>
        </w:rPr>
        <w:t xml:space="preserve">            }</w:t>
      </w:r>
    </w:p>
    <w:p w14:paraId="3820F047" w14:textId="77777777" w:rsidR="0071087C" w:rsidRPr="00E6516F" w:rsidRDefault="0071087C" w:rsidP="0071087C">
      <w:pPr>
        <w:pStyle w:val="PL"/>
        <w:rPr>
          <w:noProof w:val="0"/>
        </w:rPr>
      </w:pPr>
    </w:p>
    <w:p w14:paraId="62AEB0DA" w14:textId="77777777" w:rsidR="0071087C" w:rsidRPr="00E6516F" w:rsidRDefault="0071087C" w:rsidP="0071087C">
      <w:pPr>
        <w:pStyle w:val="H6"/>
      </w:pPr>
      <w:r w:rsidRPr="00E6516F">
        <w:t>(3)</w:t>
      </w:r>
    </w:p>
    <w:p w14:paraId="62C38BF6"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responded to the MSRP SEND message from the SS (MCDATA server) }</w:t>
      </w:r>
    </w:p>
    <w:p w14:paraId="02DD445F"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7D94A87B"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to release communications }</w:t>
      </w:r>
    </w:p>
    <w:p w14:paraId="4B106AD3"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SIP 200 (OK) message }</w:t>
      </w:r>
    </w:p>
    <w:p w14:paraId="4FDF0009" w14:textId="77777777" w:rsidR="0071087C" w:rsidRPr="00E6516F" w:rsidRDefault="0071087C" w:rsidP="0071087C">
      <w:pPr>
        <w:pStyle w:val="PL"/>
        <w:rPr>
          <w:noProof w:val="0"/>
        </w:rPr>
      </w:pPr>
      <w:r w:rsidRPr="00E6516F">
        <w:rPr>
          <w:noProof w:val="0"/>
        </w:rPr>
        <w:t xml:space="preserve">            }</w:t>
      </w:r>
    </w:p>
    <w:p w14:paraId="39113BE0" w14:textId="77777777" w:rsidR="0071087C" w:rsidRPr="00E6516F" w:rsidRDefault="0071087C" w:rsidP="0071087C">
      <w:pPr>
        <w:pStyle w:val="PL"/>
        <w:rPr>
          <w:noProof w:val="0"/>
        </w:rPr>
      </w:pPr>
    </w:p>
    <w:p w14:paraId="6532DBB6" w14:textId="77777777" w:rsidR="0071087C" w:rsidRPr="00E6516F" w:rsidRDefault="0071087C" w:rsidP="0071087C">
      <w:pPr>
        <w:pStyle w:val="H6"/>
      </w:pPr>
      <w:bookmarkStart w:id="632" w:name="_Toc52782361"/>
      <w:bookmarkStart w:id="633" w:name="_Toc52782972"/>
      <w:bookmarkStart w:id="634" w:name="_Toc59042841"/>
      <w:r w:rsidRPr="00E6516F">
        <w:t>6.1.8.2</w:t>
      </w:r>
      <w:r w:rsidRPr="00E6516F">
        <w:tab/>
        <w:t>Conformance requirements</w:t>
      </w:r>
      <w:bookmarkEnd w:id="632"/>
      <w:bookmarkEnd w:id="633"/>
      <w:bookmarkEnd w:id="634"/>
    </w:p>
    <w:p w14:paraId="6B23BF10" w14:textId="77777777" w:rsidR="0071087C" w:rsidRPr="00E6516F" w:rsidRDefault="0071087C" w:rsidP="0071087C">
      <w:r w:rsidRPr="00E6516F">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565C2DF" w14:textId="77777777" w:rsidR="0071087C" w:rsidRPr="00E6516F" w:rsidRDefault="0071087C" w:rsidP="0071087C">
      <w:r w:rsidRPr="00E6516F">
        <w:t>[TS 24.282, clause 9.2.3.2.4]</w:t>
      </w:r>
    </w:p>
    <w:p w14:paraId="3BF1BACE" w14:textId="77777777" w:rsidR="0071087C" w:rsidRPr="00E6516F" w:rsidRDefault="0071087C" w:rsidP="0071087C">
      <w:r w:rsidRPr="00E6516F">
        <w:t>Upon receipt of an initial SIP INVITE request, the MCData client shall follow the procedures for termination of multimedia sessions in the IM CN subsystem as specified in 3GPP TS 24.229 [5] with the clarifications below.</w:t>
      </w:r>
    </w:p>
    <w:p w14:paraId="439849DA" w14:textId="77777777" w:rsidR="0071087C" w:rsidRPr="00E6516F" w:rsidRDefault="0071087C" w:rsidP="0071087C">
      <w:r w:rsidRPr="00E6516F">
        <w:t>The MCData client:</w:t>
      </w:r>
    </w:p>
    <w:p w14:paraId="445601F1" w14:textId="77777777" w:rsidR="0071087C" w:rsidRPr="00E6516F" w:rsidRDefault="0071087C" w:rsidP="0071087C">
      <w:pPr>
        <w:pStyle w:val="B10"/>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32955AE9" w14:textId="77777777" w:rsidR="0071087C" w:rsidRPr="00E6516F" w:rsidRDefault="0071087C" w:rsidP="0071087C">
      <w:pPr>
        <w:pStyle w:val="B2"/>
        <w:rPr>
          <w:lang w:eastAsia="ko-KR"/>
        </w:rPr>
      </w:pPr>
      <w:r w:rsidRPr="00E6516F">
        <w:rPr>
          <w:lang w:eastAsia="ko-KR"/>
        </w:rPr>
        <w:t>a)</w:t>
      </w:r>
      <w:r w:rsidRPr="00E6516F">
        <w:rPr>
          <w:lang w:eastAsia="ko-KR"/>
        </w:rPr>
        <w:tab/>
        <w:t>MCData client does not have enough resources to handle the call; or</w:t>
      </w:r>
    </w:p>
    <w:p w14:paraId="26CD66C0" w14:textId="77777777" w:rsidR="0071087C" w:rsidRPr="00E6516F" w:rsidRDefault="0071087C" w:rsidP="0071087C">
      <w:pPr>
        <w:pStyle w:val="B2"/>
        <w:rPr>
          <w:lang w:eastAsia="ko-KR"/>
        </w:rPr>
      </w:pPr>
      <w:r w:rsidRPr="00E6516F">
        <w:rPr>
          <w:lang w:eastAsia="ko-KR"/>
        </w:rPr>
        <w:t>b)</w:t>
      </w:r>
      <w:r w:rsidRPr="00E6516F">
        <w:rPr>
          <w:lang w:eastAsia="ko-KR"/>
        </w:rPr>
        <w:tab/>
        <w:t>any other reason outside the scope of this specification;</w:t>
      </w:r>
    </w:p>
    <w:p w14:paraId="30EB9FE1" w14:textId="77777777" w:rsidR="0071087C" w:rsidRPr="00E6516F" w:rsidRDefault="0071087C" w:rsidP="0071087C">
      <w:pPr>
        <w:pStyle w:val="B2"/>
        <w:rPr>
          <w:lang w:eastAsia="ko-KR"/>
        </w:rPr>
      </w:pPr>
      <w:r w:rsidRPr="00E6516F">
        <w:t>and skip the rest of the steps after step 2;</w:t>
      </w:r>
    </w:p>
    <w:p w14:paraId="5A614331" w14:textId="77777777" w:rsidR="0071087C" w:rsidRPr="00E6516F" w:rsidRDefault="0071087C" w:rsidP="0071087C">
      <w:pPr>
        <w:pStyle w:val="B10"/>
      </w:pPr>
      <w:r w:rsidRPr="00E6516F">
        <w:t>2)</w:t>
      </w:r>
      <w:r w:rsidRPr="00E6516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605BA170" w14:textId="77777777" w:rsidR="0071087C" w:rsidRPr="00E6516F" w:rsidRDefault="0071087C" w:rsidP="0071087C">
      <w:pPr>
        <w:pStyle w:val="B10"/>
      </w:pPr>
      <w:r w:rsidRPr="00E6516F">
        <w:t>3)</w:t>
      </w:r>
      <w:r w:rsidRPr="00E6516F">
        <w:tab/>
        <w:t>if the SDP offer of the SIP INVITE request contains an "a=key-mgmt" attribute field with a "mikey" attribute value containing a MIKEY-SAKKE I_MESSAGE:</w:t>
      </w:r>
    </w:p>
    <w:p w14:paraId="364D4272" w14:textId="77777777" w:rsidR="0071087C" w:rsidRPr="00E6516F" w:rsidRDefault="0071087C" w:rsidP="0071087C">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4CFAD373" w14:textId="77777777" w:rsidR="0071087C" w:rsidRPr="00E6516F" w:rsidRDefault="0071087C" w:rsidP="0071087C">
      <w:pPr>
        <w:pStyle w:val="B2"/>
      </w:pPr>
      <w:r w:rsidRPr="00E6516F">
        <w:t>b)</w:t>
      </w:r>
      <w:r w:rsidRPr="00E6516F">
        <w:tab/>
        <w:t>shall convert the MCData ID to a UID as described in 3GPP TS 33.180 [26];</w:t>
      </w:r>
    </w:p>
    <w:p w14:paraId="4D8EB9EB" w14:textId="77777777" w:rsidR="0071087C" w:rsidRPr="00E6516F" w:rsidRDefault="0071087C" w:rsidP="0071087C">
      <w:pPr>
        <w:pStyle w:val="B2"/>
      </w:pPr>
      <w:r w:rsidRPr="00E6516F">
        <w:t>c)</w:t>
      </w:r>
      <w:r w:rsidRPr="00E6516F">
        <w:tab/>
        <w:t>shall use the UID to validate the signature of the MIKEY-SAKKE I_MESSAGE as described in 3GPP TS 33.180 [26];</w:t>
      </w:r>
    </w:p>
    <w:p w14:paraId="777F4FB9" w14:textId="77777777" w:rsidR="0071087C" w:rsidRPr="00E6516F" w:rsidRDefault="0071087C" w:rsidP="0071087C">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6A2266DD" w14:textId="77777777" w:rsidR="0071087C" w:rsidRPr="00E6516F" w:rsidRDefault="0071087C" w:rsidP="0071087C">
      <w:pPr>
        <w:pStyle w:val="B2"/>
      </w:pPr>
      <w:r w:rsidRPr="00E6516F">
        <w:t>e)</w:t>
      </w:r>
      <w:r w:rsidRPr="00E6516F">
        <w:tab/>
        <w:t>if the signature of the MIKEY-SAKKE I_MESSAGE was successfully validated:</w:t>
      </w:r>
    </w:p>
    <w:p w14:paraId="44D11376" w14:textId="77777777" w:rsidR="0071087C" w:rsidRPr="00E6516F" w:rsidRDefault="0071087C" w:rsidP="0071087C">
      <w:pPr>
        <w:pStyle w:val="B3"/>
      </w:pPr>
      <w:r w:rsidRPr="00E6516F">
        <w:t>i)</w:t>
      </w:r>
      <w:r w:rsidRPr="00E6516F">
        <w:tab/>
        <w:t>shall extract and decrypt the encapsulated PCK using the terminating user's (KMS provisioned) UID key as described in 3GPP TS 33.180 [26]; and</w:t>
      </w:r>
    </w:p>
    <w:p w14:paraId="23E47447" w14:textId="77777777" w:rsidR="0071087C" w:rsidRPr="00E6516F" w:rsidRDefault="0071087C" w:rsidP="0071087C">
      <w:pPr>
        <w:pStyle w:val="B3"/>
      </w:pPr>
      <w:r w:rsidRPr="00E6516F">
        <w:t>ii)</w:t>
      </w:r>
      <w:r w:rsidRPr="00E6516F">
        <w:tab/>
        <w:t>shall extract the PCK-ID, from the payload as specified in 3GPP TS 33.180 [26];</w:t>
      </w:r>
    </w:p>
    <w:p w14:paraId="0E4D9C8A" w14:textId="77777777" w:rsidR="0071087C" w:rsidRPr="00E6516F" w:rsidRDefault="0071087C" w:rsidP="0071087C">
      <w:pPr>
        <w:pStyle w:val="NO"/>
      </w:pPr>
      <w:r w:rsidRPr="00E6516F">
        <w:t>NOTE:</w:t>
      </w:r>
      <w:r w:rsidRPr="00E6516F">
        <w:tab/>
        <w:t>With the PCK successfully shared between the originating MCData client and the terminating MCData client, both clients are able to create an end-to-end secure session.</w:t>
      </w:r>
    </w:p>
    <w:p w14:paraId="527B1E51" w14:textId="77777777" w:rsidR="0071087C" w:rsidRPr="00E6516F" w:rsidRDefault="0071087C" w:rsidP="0071087C">
      <w:pPr>
        <w:pStyle w:val="B10"/>
        <w:rPr>
          <w:lang w:eastAsia="ko-KR"/>
        </w:rPr>
      </w:pPr>
      <w:r w:rsidRPr="00E6516F">
        <w:t>3)</w:t>
      </w:r>
      <w:r w:rsidRPr="00E6516F">
        <w:tab/>
        <w:t xml:space="preserve">may display to the MCData </w:t>
      </w:r>
      <w:r w:rsidRPr="00E6516F">
        <w:rPr>
          <w:lang w:eastAsia="ko-KR"/>
        </w:rPr>
        <w:t>u</w:t>
      </w:r>
      <w:r w:rsidRPr="00E6516F">
        <w:t xml:space="preserve">ser the MCData </w:t>
      </w:r>
      <w:r w:rsidRPr="00E6516F">
        <w:rPr>
          <w:lang w:eastAsia="ko-KR"/>
        </w:rPr>
        <w:t>ID</w:t>
      </w:r>
      <w:r w:rsidRPr="00E6516F">
        <w:t xml:space="preserve"> of the </w:t>
      </w:r>
      <w:r w:rsidRPr="00E6516F">
        <w:rPr>
          <w:lang w:eastAsia="ko-KR"/>
        </w:rPr>
        <w:t>i</w:t>
      </w:r>
      <w:r w:rsidRPr="00E6516F">
        <w:t xml:space="preserve">nviting MCData </w:t>
      </w:r>
      <w:r w:rsidRPr="00E6516F">
        <w:rPr>
          <w:lang w:eastAsia="ko-KR"/>
        </w:rPr>
        <w:t>u</w:t>
      </w:r>
      <w:r w:rsidRPr="00E6516F">
        <w:t>ser and the type of SDS request</w:t>
      </w:r>
      <w:r w:rsidRPr="00E6516F">
        <w:rPr>
          <w:lang w:eastAsia="ko-KR"/>
        </w:rPr>
        <w:t>;</w:t>
      </w:r>
    </w:p>
    <w:p w14:paraId="5846EE81" w14:textId="77777777" w:rsidR="0071087C" w:rsidRPr="00E6516F" w:rsidRDefault="0071087C" w:rsidP="0071087C">
      <w:pPr>
        <w:pStyle w:val="B10"/>
      </w:pPr>
      <w:r w:rsidRPr="00E6516F">
        <w:t>4</w:t>
      </w:r>
      <w:r w:rsidRPr="00E6516F">
        <w:rPr>
          <w:lang w:eastAsia="ko-KR"/>
        </w:rPr>
        <w:t>)</w:t>
      </w:r>
      <w:r w:rsidRPr="00E6516F">
        <w:tab/>
        <w:t>shall accept the SIP INVITE request and generate a SIP 200 (OK) response according to rules and procedures of 3GPP TS 24.229 [5];</w:t>
      </w:r>
    </w:p>
    <w:p w14:paraId="3438A5FA" w14:textId="77777777" w:rsidR="0071087C" w:rsidRPr="00E6516F" w:rsidRDefault="0071087C" w:rsidP="0071087C">
      <w:pPr>
        <w:pStyle w:val="B10"/>
        <w:rPr>
          <w:lang w:eastAsia="ko-KR"/>
        </w:rPr>
      </w:pPr>
      <w:r w:rsidRPr="00E6516F">
        <w:rPr>
          <w:lang w:eastAsia="ko-KR"/>
        </w:rPr>
        <w:t>5)</w:t>
      </w:r>
      <w:r w:rsidRPr="00E6516F">
        <w:rPr>
          <w:lang w:eastAsia="ko-KR"/>
        </w:rPr>
        <w:tab/>
        <w:t>shall include the option tag "timer" in a Require header field of the SIP 200 (OK) response;</w:t>
      </w:r>
    </w:p>
    <w:p w14:paraId="7C443CDC" w14:textId="77777777" w:rsidR="0071087C" w:rsidRPr="00E6516F" w:rsidRDefault="0071087C" w:rsidP="0071087C">
      <w:pPr>
        <w:pStyle w:val="B10"/>
      </w:pPr>
      <w:r w:rsidRPr="00E6516F">
        <w:t>6)</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"uas";</w:t>
      </w:r>
    </w:p>
    <w:p w14:paraId="60DFCA57" w14:textId="77777777" w:rsidR="0071087C" w:rsidRPr="00E6516F" w:rsidRDefault="0071087C" w:rsidP="0071087C">
      <w:pPr>
        <w:pStyle w:val="B10"/>
      </w:pPr>
      <w:r w:rsidRPr="00E6516F">
        <w:t>7)</w:t>
      </w:r>
      <w:r w:rsidRPr="00E6516F">
        <w:tab/>
        <w:t>shall include the g.3gpp.mcdata.sds media feature tag in the Contact header field of the SIP 200 (OK) response;</w:t>
      </w:r>
    </w:p>
    <w:p w14:paraId="046266B7" w14:textId="77777777" w:rsidR="0071087C" w:rsidRPr="00E6516F" w:rsidRDefault="0071087C" w:rsidP="0071087C">
      <w:pPr>
        <w:pStyle w:val="B10"/>
      </w:pPr>
      <w:r w:rsidRPr="00E6516F">
        <w:t>8)</w:t>
      </w:r>
      <w:r w:rsidRPr="00E6516F">
        <w:tab/>
        <w:t xml:space="preserve">shall include the </w:t>
      </w:r>
      <w:r w:rsidRPr="00E6516F">
        <w:rPr>
          <w:rFonts w:eastAsia="SimSun"/>
          <w:lang w:eastAsia="zh-CN"/>
        </w:rPr>
        <w:t>g.3gpp.icsi-ref</w:t>
      </w:r>
      <w:r w:rsidRPr="00E6516F">
        <w:t xml:space="preserve"> media feature tag containing the value of "</w:t>
      </w:r>
      <w:r w:rsidRPr="00E6516F">
        <w:rPr>
          <w:lang w:eastAsia="ko-KR"/>
        </w:rPr>
        <w:t>urn:urn-7:3gpp-service.ims.icsi.mcdata.sds</w:t>
      </w:r>
      <w:r w:rsidRPr="00E6516F">
        <w:t>" in the Contact header field of the SIP 200 (OK) response;</w:t>
      </w:r>
    </w:p>
    <w:p w14:paraId="4E0B3EAA" w14:textId="77777777" w:rsidR="0071087C" w:rsidRPr="00E6516F" w:rsidRDefault="0071087C" w:rsidP="0071087C">
      <w:pPr>
        <w:pStyle w:val="B10"/>
        <w:rPr>
          <w:lang w:eastAsia="ko-KR"/>
        </w:rPr>
      </w:pPr>
      <w:r w:rsidRPr="00E6516F">
        <w:t>9)</w:t>
      </w:r>
      <w:r w:rsidRPr="00E6516F">
        <w:tab/>
        <w:t>shall include an SDP answer in the SIP 200 (OK) response to the SDP offer in the incoming SIP INVITE request according to 3GPP TS 24.229 [5] with the clarifications given in subclause 9.2.3.2.2</w:t>
      </w:r>
      <w:r w:rsidRPr="00E6516F">
        <w:rPr>
          <w:lang w:eastAsia="ko-KR"/>
        </w:rPr>
        <w:t>; and</w:t>
      </w:r>
    </w:p>
    <w:p w14:paraId="206FE4D7" w14:textId="77777777" w:rsidR="0071087C" w:rsidRPr="00E6516F" w:rsidRDefault="0071087C" w:rsidP="0071087C">
      <w:pPr>
        <w:pStyle w:val="B10"/>
        <w:rPr>
          <w:lang w:eastAsia="ko-KR"/>
        </w:rPr>
      </w:pPr>
      <w:r w:rsidRPr="00E6516F">
        <w:rPr>
          <w:lang w:eastAsia="ko-KR"/>
        </w:rPr>
        <w:t>10)</w:t>
      </w:r>
      <w:r w:rsidRPr="00E6516F">
        <w:rPr>
          <w:lang w:eastAsia="ko-KR"/>
        </w:rPr>
        <w:tab/>
        <w:t>shall send the SIP 200 (OK) response towards the MCData server according to rules and procedures of 3GPP TS 24.229 [5].</w:t>
      </w:r>
    </w:p>
    <w:p w14:paraId="7FAAC0DA" w14:textId="77777777" w:rsidR="0071087C" w:rsidRPr="00E6516F" w:rsidRDefault="0071087C" w:rsidP="0071087C">
      <w:pPr>
        <w:pStyle w:val="B10"/>
        <w:rPr>
          <w:lang w:eastAsia="ko-KR"/>
        </w:rPr>
      </w:pPr>
      <w:r w:rsidRPr="00E6516F">
        <w:rPr>
          <w:lang w:eastAsia="ko-KR"/>
        </w:rPr>
        <w:t>On receipt of an SIP ACK message to the sent SIP 200 (OK) message, the MCData client shall:</w:t>
      </w:r>
    </w:p>
    <w:p w14:paraId="54B5669A" w14:textId="77777777" w:rsidR="0071087C" w:rsidRPr="00E6516F" w:rsidRDefault="0071087C" w:rsidP="0071087C">
      <w:pPr>
        <w:pStyle w:val="B10"/>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6.1.1.3.</w:t>
      </w:r>
    </w:p>
    <w:p w14:paraId="4E2E0214" w14:textId="77777777" w:rsidR="0071087C" w:rsidRPr="00E6516F" w:rsidRDefault="0071087C" w:rsidP="0071087C">
      <w:r w:rsidRPr="00E6516F">
        <w:t>[TS 24.282, clause 9.2.3.2.2]</w:t>
      </w:r>
    </w:p>
    <w:p w14:paraId="561294D4" w14:textId="77777777" w:rsidR="0071087C" w:rsidRPr="00E6516F" w:rsidRDefault="0071087C" w:rsidP="0071087C">
      <w:r w:rsidRPr="00E6516F">
        <w:t xml:space="preserve">When the MCData </w:t>
      </w:r>
      <w:r w:rsidRPr="00E6516F">
        <w:rPr>
          <w:lang w:eastAsia="ko-KR"/>
        </w:rPr>
        <w:t>c</w:t>
      </w:r>
      <w:r w:rsidRPr="00E6516F">
        <w:t>lient receives an initial SDP offer for an MCData standalone SDS, the MCData client shall process the SDP offer and shall compose an SDP answer according to 3GPP TS 24.229 [5] and IETF RFC 4975 [17].</w:t>
      </w:r>
    </w:p>
    <w:p w14:paraId="21E46182" w14:textId="77777777" w:rsidR="0071087C" w:rsidRPr="00E6516F" w:rsidRDefault="0071087C" w:rsidP="0071087C">
      <w:r w:rsidRPr="00E6516F">
        <w:t>When composing an SDP answer, the MCData client:</w:t>
      </w:r>
    </w:p>
    <w:p w14:paraId="517D7F8F" w14:textId="77777777" w:rsidR="0071087C" w:rsidRPr="00E6516F" w:rsidRDefault="0071087C" w:rsidP="0071087C">
      <w:pPr>
        <w:pStyle w:val="B10"/>
        <w:rPr>
          <w:lang w:eastAsia="ko-KR"/>
        </w:rPr>
      </w:pPr>
      <w:r w:rsidRPr="00E6516F">
        <w:rPr>
          <w:lang w:eastAsia="ko-KR"/>
        </w:rPr>
        <w:t>1)</w:t>
      </w:r>
      <w:r w:rsidRPr="00E6516F">
        <w:rPr>
          <w:lang w:eastAsia="ko-KR"/>
        </w:rPr>
        <w:tab/>
        <w:t>shall include an "m=message" media-level section for the accepted MCData media stream consisting of:</w:t>
      </w:r>
    </w:p>
    <w:p w14:paraId="569367CA" w14:textId="77777777" w:rsidR="0071087C" w:rsidRPr="00E6516F" w:rsidRDefault="0071087C" w:rsidP="0071087C">
      <w:pPr>
        <w:pStyle w:val="B2"/>
      </w:pPr>
      <w:r w:rsidRPr="00E6516F">
        <w:rPr>
          <w:lang w:eastAsia="ko-KR"/>
        </w:rPr>
        <w:t>a)</w:t>
      </w:r>
      <w:r w:rsidRPr="00E6516F">
        <w:rPr>
          <w:lang w:eastAsia="ko-KR"/>
        </w:rPr>
        <w:tab/>
      </w:r>
      <w:r w:rsidRPr="00E6516F">
        <w:t>the port number;</w:t>
      </w:r>
    </w:p>
    <w:p w14:paraId="70019E3A" w14:textId="77777777" w:rsidR="0071087C" w:rsidRPr="00E6516F" w:rsidRDefault="0071087C" w:rsidP="0071087C">
      <w:pPr>
        <w:pStyle w:val="B2"/>
      </w:pPr>
      <w:r w:rsidRPr="00E6516F">
        <w:t>b)</w:t>
      </w:r>
      <w:r w:rsidRPr="00E6516F">
        <w:tab/>
        <w:t>a protocol field value of "TCP/MSRP", or "TCP/TLS/MSRP" for TLS according to the received SDP offer;</w:t>
      </w:r>
    </w:p>
    <w:p w14:paraId="091FFBDA" w14:textId="77777777" w:rsidR="0071087C" w:rsidRPr="00E6516F" w:rsidRDefault="0071087C" w:rsidP="0071087C">
      <w:pPr>
        <w:pStyle w:val="B2"/>
        <w:rPr>
          <w:lang w:eastAsia="ko-KR"/>
        </w:rPr>
      </w:pPr>
      <w:r w:rsidRPr="00E6516F">
        <w:t>c)</w:t>
      </w:r>
      <w:r w:rsidRPr="00E6516F">
        <w:tab/>
        <w:t>a format list field set to '*';</w:t>
      </w:r>
    </w:p>
    <w:p w14:paraId="2B0D9983" w14:textId="77777777" w:rsidR="0071087C" w:rsidRPr="00E6516F" w:rsidRDefault="0071087C" w:rsidP="0071087C">
      <w:pPr>
        <w:pStyle w:val="B2"/>
      </w:pPr>
      <w:r w:rsidRPr="00E6516F">
        <w:t>d)</w:t>
      </w:r>
      <w:r w:rsidRPr="00E6516F">
        <w:tab/>
        <w:t>an "a=recvonly" attribute;</w:t>
      </w:r>
    </w:p>
    <w:p w14:paraId="43C6FCB9" w14:textId="77777777" w:rsidR="0071087C" w:rsidRPr="00E6516F" w:rsidRDefault="0071087C" w:rsidP="0071087C">
      <w:pPr>
        <w:pStyle w:val="B2"/>
      </w:pPr>
      <w:r w:rsidRPr="00E6516F">
        <w:t>e)</w:t>
      </w:r>
      <w:r w:rsidRPr="00E6516F">
        <w:tab/>
        <w:t>an "a=path" attribute containing its own MSRP URI;</w:t>
      </w:r>
    </w:p>
    <w:p w14:paraId="43DA1FA5" w14:textId="77777777" w:rsidR="0071087C" w:rsidRPr="00E6516F" w:rsidRDefault="0071087C" w:rsidP="0071087C">
      <w:pPr>
        <w:pStyle w:val="B2"/>
        <w:rPr>
          <w:lang w:eastAsia="ko-KR"/>
        </w:rPr>
      </w:pPr>
      <w:r w:rsidRPr="00E6516F">
        <w:t>f)</w:t>
      </w:r>
      <w:r w:rsidRPr="00E6516F">
        <w:tab/>
      </w:r>
      <w:r w:rsidRPr="00E6516F">
        <w:rPr>
          <w:lang w:eastAsia="ko-KR"/>
        </w:rPr>
        <w:t>set the content type as a=accept-types:</w:t>
      </w:r>
      <w:r w:rsidRPr="00E6516F">
        <w:t xml:space="preserve"> </w:t>
      </w:r>
      <w:r w:rsidRPr="00E6516F">
        <w:rPr>
          <w:lang w:eastAsia="ko-KR"/>
        </w:rPr>
        <w:t>application/vnd.3gpp.mcdata-signalling application/vnd.3gpp.mcdata-payload; and</w:t>
      </w:r>
    </w:p>
    <w:p w14:paraId="21FCE000" w14:textId="77777777" w:rsidR="0071087C" w:rsidRPr="00E6516F" w:rsidRDefault="0071087C" w:rsidP="0071087C">
      <w:pPr>
        <w:pStyle w:val="B2"/>
      </w:pPr>
      <w:r w:rsidRPr="00E6516F">
        <w:rPr>
          <w:lang w:eastAsia="ko-KR"/>
        </w:rPr>
        <w:t>g)</w:t>
      </w:r>
      <w:r w:rsidRPr="00E6516F">
        <w:rPr>
          <w:lang w:eastAsia="ko-KR"/>
        </w:rPr>
        <w:tab/>
        <w:t xml:space="preserve">set the a=setup attribute </w:t>
      </w:r>
      <w:r w:rsidRPr="00E6516F">
        <w:t>according to IETF RFC 6135 [19].</w:t>
      </w:r>
    </w:p>
    <w:p w14:paraId="7D2A186B" w14:textId="77777777" w:rsidR="0071087C" w:rsidRPr="00E6516F" w:rsidRDefault="0071087C" w:rsidP="0071087C">
      <w:r w:rsidRPr="00E6516F">
        <w:t>[TS 24.282, clause 13.2.2.2.2.2]</w:t>
      </w:r>
    </w:p>
    <w:p w14:paraId="52F7B875" w14:textId="77777777" w:rsidR="0071087C" w:rsidRPr="00E6516F" w:rsidRDefault="0071087C" w:rsidP="0071087C">
      <w:r w:rsidRPr="00E6516F">
        <w:t>Upon receiving a SIP BYE request, the MCData client:</w:t>
      </w:r>
    </w:p>
    <w:p w14:paraId="046C3673" w14:textId="77777777" w:rsidR="0071087C" w:rsidRPr="00E6516F" w:rsidRDefault="0071087C" w:rsidP="0071087C">
      <w:pPr>
        <w:pStyle w:val="B10"/>
        <w:rPr>
          <w:lang w:eastAsia="ko-KR"/>
        </w:rPr>
      </w:pPr>
      <w:r w:rsidRPr="00E6516F">
        <w:rPr>
          <w:lang w:eastAsia="ko-KR"/>
        </w:rPr>
        <w:t>1)</w:t>
      </w:r>
      <w:r w:rsidRPr="00E6516F">
        <w:rPr>
          <w:lang w:eastAsia="ko-KR"/>
        </w:rPr>
        <w:tab/>
        <w:t>shall send SIP 200 (OK) response towards MCData server according to 3GPP TS 24.229 [5]; and</w:t>
      </w:r>
    </w:p>
    <w:p w14:paraId="46719A5E" w14:textId="77777777" w:rsidR="0071087C" w:rsidRPr="00E6516F" w:rsidRDefault="0071087C" w:rsidP="0071087C">
      <w:pPr>
        <w:pStyle w:val="B10"/>
        <w:rPr>
          <w:lang w:eastAsia="ko-KR"/>
        </w:rPr>
      </w:pPr>
      <w:r w:rsidRPr="00E6516F">
        <w:rPr>
          <w:lang w:eastAsia="ko-KR"/>
        </w:rPr>
        <w:t>2)</w:t>
      </w:r>
      <w:r w:rsidRPr="00E6516F">
        <w:rPr>
          <w:lang w:eastAsia="ko-KR"/>
        </w:rPr>
        <w:tab/>
        <w:t>shall release all media plane resources corresponding to the MCData communication being released.</w:t>
      </w:r>
    </w:p>
    <w:p w14:paraId="0F3BD1A8" w14:textId="77777777" w:rsidR="0071087C" w:rsidRPr="00E6516F" w:rsidRDefault="0071087C" w:rsidP="0071087C">
      <w:pPr>
        <w:pStyle w:val="NO"/>
      </w:pPr>
      <w:r w:rsidRPr="00E6516F">
        <w:t>NOTE:</w:t>
      </w:r>
      <w:r w:rsidRPr="00E6516F">
        <w:tab/>
        <w:t>Partially received data can be stored and processed.</w:t>
      </w:r>
    </w:p>
    <w:p w14:paraId="04E6D4C7" w14:textId="77777777" w:rsidR="0071087C" w:rsidRPr="00E6516F" w:rsidRDefault="0071087C" w:rsidP="0071087C">
      <w:r w:rsidRPr="00E6516F">
        <w:t>[TS 24.282, clause 9.2.1.3]</w:t>
      </w:r>
    </w:p>
    <w:p w14:paraId="267D995B" w14:textId="77777777" w:rsidR="0071087C" w:rsidRPr="00E6516F" w:rsidRDefault="0071087C" w:rsidP="0071087C">
      <w:pPr>
        <w:rPr>
          <w:rFonts w:eastAsia="Malgun Gothic"/>
        </w:rPr>
      </w:pPr>
      <w:r w:rsidRPr="00E6516F">
        <w:rPr>
          <w:rFonts w:eastAsia="Malgun Gothic"/>
        </w:rPr>
        <w:t>To handle the disposition requests, the MCData client:</w:t>
      </w:r>
    </w:p>
    <w:p w14:paraId="3B710157"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 xml:space="preserve">If the SDS disposition request type IE is set to: </w:t>
      </w:r>
    </w:p>
    <w:p w14:paraId="794D32CE" w14:textId="77777777" w:rsidR="0071087C" w:rsidRPr="00E6516F" w:rsidRDefault="0071087C" w:rsidP="0071087C">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21A2FEA0" w14:textId="77777777" w:rsidR="0071087C" w:rsidRPr="00E6516F" w:rsidRDefault="0071087C" w:rsidP="0071087C">
      <w:pPr>
        <w:pStyle w:val="B2"/>
      </w:pPr>
      <w:r w:rsidRPr="00E6516F">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050F0849" w14:textId="77777777" w:rsidR="0071087C" w:rsidRPr="00E6516F" w:rsidRDefault="0071087C" w:rsidP="0071087C">
      <w:pPr>
        <w:pStyle w:val="B2"/>
      </w:pPr>
      <w:r w:rsidRPr="00E6516F">
        <w:t>c)</w:t>
      </w:r>
      <w:r w:rsidRPr="00E6516F">
        <w:tab/>
        <w:t>"DELIVERY AND READ" then, shall start timer TDU1 (delivery and read).</w:t>
      </w:r>
    </w:p>
    <w:p w14:paraId="2CBD88ED" w14:textId="77777777" w:rsidR="0071087C" w:rsidRPr="00E6516F" w:rsidRDefault="0071087C" w:rsidP="0071087C">
      <w:r w:rsidRPr="00E6516F">
        <w:t>Upon receiving a display indication before timer TDU1 (delivery and read) expires, the MCData client:</w:t>
      </w:r>
    </w:p>
    <w:p w14:paraId="7E3AAC9C" w14:textId="77777777" w:rsidR="0071087C" w:rsidRPr="00E6516F" w:rsidRDefault="0071087C" w:rsidP="0071087C">
      <w:pPr>
        <w:pStyle w:val="B10"/>
      </w:pPr>
      <w:r w:rsidRPr="00E6516F">
        <w:t>1)</w:t>
      </w:r>
      <w:r w:rsidRPr="00E6516F">
        <w:tab/>
        <w:t>shall stop timer TDU1 (delivery and read); and</w:t>
      </w:r>
    </w:p>
    <w:p w14:paraId="2BFCC593" w14:textId="77777777" w:rsidR="0071087C" w:rsidRPr="00E6516F" w:rsidRDefault="0071087C" w:rsidP="0071087C">
      <w:pPr>
        <w:pStyle w:val="B10"/>
      </w:pPr>
      <w:r w:rsidRPr="00E6516F">
        <w:t>2)</w:t>
      </w:r>
      <w:r w:rsidRPr="00E6516F">
        <w:tab/>
        <w:t>shall send a delivered and read notification as described in subclause </w:t>
      </w:r>
      <w:r w:rsidRPr="00E6516F">
        <w:rPr>
          <w:rFonts w:eastAsia="Malgun Gothic"/>
        </w:rPr>
        <w:t>12.2.1.1</w:t>
      </w:r>
      <w:r w:rsidRPr="00E6516F">
        <w:t>.</w:t>
      </w:r>
    </w:p>
    <w:p w14:paraId="1B345745" w14:textId="77777777" w:rsidR="0071087C" w:rsidRPr="00E6516F" w:rsidRDefault="0071087C" w:rsidP="0071087C">
      <w:r w:rsidRPr="00E6516F">
        <w:t>Upon expiry of timer TDU1 (delivery and read), the MCData client:</w:t>
      </w:r>
    </w:p>
    <w:p w14:paraId="4204B4C1" w14:textId="77777777" w:rsidR="0071087C" w:rsidRPr="00E6516F" w:rsidRDefault="0071087C" w:rsidP="0071087C">
      <w:pPr>
        <w:pStyle w:val="B10"/>
      </w:pPr>
      <w:r w:rsidRPr="00E6516F">
        <w:t>1)</w:t>
      </w:r>
      <w:r w:rsidRPr="00E6516F">
        <w:tab/>
        <w:t>shall send a delivered notification as described in subclause </w:t>
      </w:r>
      <w:r w:rsidRPr="00E6516F">
        <w:rPr>
          <w:rFonts w:eastAsia="Malgun Gothic"/>
        </w:rPr>
        <w:t>12.2.1.1</w:t>
      </w:r>
      <w:r w:rsidRPr="00E6516F">
        <w:t>; and</w:t>
      </w:r>
    </w:p>
    <w:p w14:paraId="49971CEA" w14:textId="77777777" w:rsidR="0071087C" w:rsidRPr="00E6516F" w:rsidRDefault="0071087C" w:rsidP="0071087C">
      <w:pPr>
        <w:pStyle w:val="B10"/>
      </w:pPr>
      <w:r w:rsidRPr="00E6516F">
        <w:t>2)</w:t>
      </w:r>
      <w:r w:rsidRPr="00E6516F">
        <w:tab/>
        <w:t>upon receiving a display indication, send a read notification as described in subclause </w:t>
      </w:r>
      <w:r w:rsidRPr="00E6516F">
        <w:rPr>
          <w:rFonts w:eastAsia="Malgun Gothic"/>
        </w:rPr>
        <w:t>12.2.1.1</w:t>
      </w:r>
      <w:r w:rsidRPr="00E6516F">
        <w:t>.</w:t>
      </w:r>
    </w:p>
    <w:p w14:paraId="453D1DD1" w14:textId="77777777" w:rsidR="0071087C" w:rsidRPr="00E6516F" w:rsidRDefault="0071087C" w:rsidP="0071087C">
      <w:r w:rsidRPr="00E6516F">
        <w:t>[TS 24.282, clause 12.2.1.1]</w:t>
      </w:r>
    </w:p>
    <w:p w14:paraId="54ADA87A" w14:textId="77777777" w:rsidR="0071087C" w:rsidRPr="00E6516F" w:rsidRDefault="0071087C" w:rsidP="0071087C">
      <w:r w:rsidRPr="00E6516F">
        <w:t>The MCData client shall follow the procedures in this subclause to:</w:t>
      </w:r>
    </w:p>
    <w:p w14:paraId="25252A16" w14:textId="77777777" w:rsidR="0071087C" w:rsidRPr="00E6516F" w:rsidRDefault="0071087C" w:rsidP="0071087C">
      <w:pPr>
        <w:pStyle w:val="B10"/>
      </w:pPr>
      <w:r w:rsidRPr="00E6516F">
        <w:t>-</w:t>
      </w:r>
      <w:r w:rsidRPr="00E6516F">
        <w:tab/>
        <w:t xml:space="preserve">indicate to an MCData client that an SDS message was delivered, read or delivered and read when the originating client requested a delivery, read or delivery and read report; </w:t>
      </w:r>
    </w:p>
    <w:p w14:paraId="1DCC58B3" w14:textId="77777777" w:rsidR="0071087C" w:rsidRPr="00E6516F" w:rsidRDefault="0071087C" w:rsidP="0071087C">
      <w:pPr>
        <w:pStyle w:val="B10"/>
      </w:pPr>
      <w:r w:rsidRPr="00E6516F">
        <w:t>-</w:t>
      </w:r>
      <w:r w:rsidRPr="00E6516F">
        <w:tab/>
        <w:t>indicate to the participating MCData function serving the MCData user that an SDS message was undelivered. The participating MCData function can store the message for later re-delivery;</w:t>
      </w:r>
    </w:p>
    <w:p w14:paraId="4373822D" w14:textId="77777777" w:rsidR="0071087C" w:rsidRPr="00E6516F" w:rsidRDefault="0071087C" w:rsidP="0071087C">
      <w:pPr>
        <w:pStyle w:val="B10"/>
      </w:pPr>
      <w:r w:rsidRPr="00E6516F">
        <w:t>-</w:t>
      </w:r>
      <w:r w:rsidRPr="00E6516F">
        <w:tab/>
        <w:t>indicate to an MCData client that a request for FD was accepted, deferred or rejected; or</w:t>
      </w:r>
    </w:p>
    <w:p w14:paraId="4155C633" w14:textId="77777777" w:rsidR="0071087C" w:rsidRPr="00E6516F" w:rsidRDefault="0071087C" w:rsidP="0071087C">
      <w:pPr>
        <w:pStyle w:val="B10"/>
      </w:pPr>
      <w:r w:rsidRPr="00E6516F">
        <w:t>-</w:t>
      </w:r>
      <w:r w:rsidRPr="00E6516F">
        <w:tab/>
        <w:t>indicate to an MCData client that a file download has been completed;</w:t>
      </w:r>
    </w:p>
    <w:p w14:paraId="12A161CE" w14:textId="77777777" w:rsidR="0071087C" w:rsidRPr="00E6516F" w:rsidRDefault="0071087C" w:rsidP="0071087C">
      <w:r w:rsidRPr="00E6516F">
        <w:t>Before sending a disposition notification the MCData client needs to determine:</w:t>
      </w:r>
    </w:p>
    <w:p w14:paraId="5431D60E" w14:textId="77777777" w:rsidR="0071087C" w:rsidRPr="00E6516F" w:rsidRDefault="0071087C" w:rsidP="0071087C">
      <w:pPr>
        <w:pStyle w:val="B10"/>
      </w:pPr>
      <w:r w:rsidRPr="00E6516F">
        <w:t>-</w:t>
      </w:r>
      <w:r w:rsidRPr="00E6516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16EDB619" w14:textId="77777777" w:rsidR="0071087C" w:rsidRPr="00E6516F" w:rsidRDefault="0071087C" w:rsidP="0071087C">
      <w:pPr>
        <w:pStyle w:val="B10"/>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86F9CD9" w14:textId="77777777" w:rsidR="0071087C" w:rsidRPr="00E6516F" w:rsidRDefault="0071087C" w:rsidP="0071087C">
      <w:pPr>
        <w:pStyle w:val="B10"/>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CE0FA6A" w14:textId="77777777" w:rsidR="0071087C" w:rsidRPr="00E6516F" w:rsidRDefault="0071087C" w:rsidP="0071087C">
      <w:r w:rsidRPr="00E6516F">
        <w:t>The MCData client shall generate a SIP MESSAGE request in accordance with 3GPP TS 24.229 [5] and IETF RFC 3428 [6] with the clarifications given below.</w:t>
      </w:r>
    </w:p>
    <w:p w14:paraId="4DF37638" w14:textId="77777777" w:rsidR="0071087C" w:rsidRPr="00E6516F" w:rsidRDefault="0071087C" w:rsidP="0071087C">
      <w:r w:rsidRPr="00E6516F">
        <w:t>The MCData client:</w:t>
      </w:r>
    </w:p>
    <w:p w14:paraId="100B27A6" w14:textId="77777777" w:rsidR="0071087C" w:rsidRPr="00E6516F" w:rsidRDefault="0071087C" w:rsidP="0071087C">
      <w:pPr>
        <w:pStyle w:val="B10"/>
      </w:pPr>
      <w:r w:rsidRPr="00E6516F">
        <w:t>1)</w:t>
      </w:r>
      <w:r w:rsidRPr="00E6516F">
        <w:tab/>
        <w:t>shall build the SIP MESSAGE request as specified in subclause 6.2.4.1;</w:t>
      </w:r>
    </w:p>
    <w:p w14:paraId="16FCD4F6"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7C82AA0B" w14:textId="77777777" w:rsidR="0071087C" w:rsidRPr="00E6516F" w:rsidRDefault="0071087C" w:rsidP="0071087C">
      <w:pPr>
        <w:pStyle w:val="B10"/>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3BC26F8B" w14:textId="77777777" w:rsidR="0071087C" w:rsidRPr="00E6516F" w:rsidRDefault="0071087C" w:rsidP="0071087C">
      <w:pPr>
        <w:pStyle w:val="B10"/>
        <w:rPr>
          <w:lang w:eastAsia="ko-KR"/>
        </w:rPr>
      </w:pPr>
      <w:r w:rsidRPr="00E6516F">
        <w:rPr>
          <w:lang w:eastAsia="ko-KR"/>
        </w:rPr>
        <w:t>4)</w:t>
      </w:r>
      <w:r w:rsidRPr="00E6516F">
        <w:rPr>
          <w:lang w:eastAsia="ko-KR"/>
        </w:rPr>
        <w:tab/>
        <w:t>shall insert in the SIP MESSAGE request an application/vnd.3gpp.mcdata-info+xml MIME body with an &lt;mcdata-controller-psi&gt; element containing the PSI of the controlling MCData function;</w:t>
      </w:r>
    </w:p>
    <w:p w14:paraId="2D3DF19A" w14:textId="77777777" w:rsidR="0071087C" w:rsidRPr="00E6516F" w:rsidRDefault="0071087C" w:rsidP="0071087C">
      <w:pPr>
        <w:pStyle w:val="B10"/>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3C6A6D13" w14:textId="77777777" w:rsidR="0071087C" w:rsidRPr="00E6516F" w:rsidRDefault="0071087C" w:rsidP="0071087C">
      <w:pPr>
        <w:pStyle w:val="B10"/>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59E73A5B" w14:textId="77777777" w:rsidR="0071087C" w:rsidRPr="00E6516F" w:rsidRDefault="0071087C" w:rsidP="0071087C">
      <w:pPr>
        <w:pStyle w:val="B10"/>
      </w:pPr>
      <w:r w:rsidRPr="00E6516F">
        <w:t>7)</w:t>
      </w:r>
      <w:r w:rsidRPr="00E6516F">
        <w:tab/>
        <w:t>if requiring to send an FD notification, shall generate an FD NOTIFICATION message and include it in the SIP MESSAGE request as specified in subclause 6.2.3.2; and</w:t>
      </w:r>
    </w:p>
    <w:p w14:paraId="16B6A7B4" w14:textId="77777777" w:rsidR="0071087C" w:rsidRPr="00E6516F" w:rsidRDefault="0071087C" w:rsidP="0071087C">
      <w:pPr>
        <w:pStyle w:val="B10"/>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784C546B" w14:textId="77777777" w:rsidR="0071087C" w:rsidRPr="00E6516F" w:rsidRDefault="0071087C" w:rsidP="0071087C">
      <w:r w:rsidRPr="00E6516F">
        <w:t>[TS 24.282, clause 6.2.4.1]</w:t>
      </w:r>
    </w:p>
    <w:p w14:paraId="234F7745" w14:textId="77777777" w:rsidR="0071087C" w:rsidRPr="00E6516F" w:rsidRDefault="0071087C" w:rsidP="0071087C">
      <w:pPr>
        <w:rPr>
          <w:rFonts w:eastAsia="SimSun"/>
        </w:rPr>
      </w:pPr>
      <w:r w:rsidRPr="00E6516F">
        <w:rPr>
          <w:rFonts w:eastAsia="SimSun"/>
        </w:rPr>
        <w:t>This subclause is referenced from other procedures.</w:t>
      </w:r>
    </w:p>
    <w:p w14:paraId="3A9F6935" w14:textId="77777777" w:rsidR="0071087C" w:rsidRPr="00E6516F" w:rsidRDefault="0071087C" w:rsidP="0071087C">
      <w:r w:rsidRPr="00E6516F">
        <w:t>In a SIP MESSAGE request, the MCData client:</w:t>
      </w:r>
    </w:p>
    <w:p w14:paraId="1093F99D" w14:textId="77777777" w:rsidR="0071087C" w:rsidRPr="00E6516F" w:rsidRDefault="0071087C" w:rsidP="0071087C">
      <w:pPr>
        <w:pStyle w:val="B10"/>
      </w:pPr>
      <w:r w:rsidRPr="00E6516F">
        <w:t>1)</w:t>
      </w:r>
      <w:r w:rsidRPr="00E6516F">
        <w:tab/>
        <w:t>when sending SDS messages or SDS disposition notifications:</w:t>
      </w:r>
    </w:p>
    <w:p w14:paraId="17DBA9F8" w14:textId="77777777" w:rsidR="0071087C" w:rsidRPr="00E6516F" w:rsidRDefault="0071087C" w:rsidP="0071087C">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61144FD5" w14:textId="77777777" w:rsidR="0071087C" w:rsidRPr="00E6516F" w:rsidRDefault="0071087C" w:rsidP="0071087C">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34775D2" w14:textId="77777777" w:rsidR="0071087C" w:rsidRPr="00E6516F" w:rsidRDefault="0071087C" w:rsidP="0071087C">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477FD227" w14:textId="77777777" w:rsidR="0071087C" w:rsidRPr="00E6516F" w:rsidRDefault="0071087C" w:rsidP="0071087C">
      <w:pPr>
        <w:pStyle w:val="B10"/>
      </w:pPr>
      <w:r w:rsidRPr="00E6516F">
        <w:rPr>
          <w:lang w:eastAsia="ko-KR"/>
        </w:rPr>
        <w:t>2)</w:t>
      </w:r>
      <w:r w:rsidRPr="00E6516F">
        <w:rPr>
          <w:lang w:eastAsia="ko-KR"/>
        </w:rPr>
        <w:tab/>
      </w:r>
      <w:r w:rsidRPr="00E6516F">
        <w:t>when sending FD messages, FD disposition notifications or FD media storage function discovery messages:</w:t>
      </w:r>
    </w:p>
    <w:p w14:paraId="0DAE0C58" w14:textId="77777777" w:rsidR="0071087C" w:rsidRPr="00E6516F" w:rsidRDefault="0071087C" w:rsidP="0071087C">
      <w:pPr>
        <w:pStyle w:val="B2"/>
        <w:rPr>
          <w:lang w:eastAsia="ko-KR"/>
        </w:rPr>
      </w:pPr>
      <w:r w:rsidRPr="00E6516F">
        <w:rPr>
          <w:lang w:eastAsia="ko-KR"/>
        </w:rPr>
        <w:t>a)</w:t>
      </w:r>
      <w:r w:rsidRPr="00E6516F">
        <w:rPr>
          <w:lang w:eastAsia="ko-KR"/>
        </w:rPr>
        <w:tab/>
        <w:t>shall include an Accept-Contact header field containing the g.3gpp.mcdata.fd media feature tag along with the "require" and "explicit" header field parameters according to IETF RFC 3841 [8];</w:t>
      </w:r>
    </w:p>
    <w:p w14:paraId="691C4E34" w14:textId="77777777" w:rsidR="0071087C" w:rsidRPr="00E6516F" w:rsidRDefault="0071087C" w:rsidP="0071087C">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7DF1109B" w14:textId="77777777" w:rsidR="0071087C" w:rsidRPr="00E6516F" w:rsidRDefault="0071087C" w:rsidP="0071087C">
      <w:pPr>
        <w:pStyle w:val="B2"/>
        <w:rPr>
          <w:lang w:eastAsia="ko-KR"/>
        </w:rPr>
      </w:pPr>
      <w:r w:rsidRPr="00E6516F">
        <w:rPr>
          <w:lang w:eastAsia="ko-KR"/>
        </w:rPr>
        <w:t>c)</w:t>
      </w:r>
      <w:r w:rsidRPr="00E6516F">
        <w:rPr>
          <w:lang w:eastAsia="ko-KR"/>
        </w:rPr>
        <w:tab/>
        <w:t>shall include the ICSI value "urn:urn-7:3gpp-service.ims.icsi.mcdata.fd" (coded as specified in 3GPP TS 24.229 [5]), in a P-Preferred-Service header field according to IETF RFC 6050 [7] in the SIP MESSAGE request;</w:t>
      </w:r>
    </w:p>
    <w:p w14:paraId="241703D8" w14:textId="77777777" w:rsidR="0071087C" w:rsidRPr="00E6516F" w:rsidRDefault="0071087C" w:rsidP="0071087C">
      <w:pPr>
        <w:pStyle w:val="B10"/>
      </w:pPr>
      <w:r w:rsidRPr="00E6516F">
        <w:t>3)</w:t>
      </w:r>
      <w:r w:rsidRPr="00E6516F">
        <w:tab/>
        <w:t>may include a P-Preferred-Identity header field in the SIP MESSAGE request containing a public user identity as specified in 3GPP TS 24.229 [5]; and</w:t>
      </w:r>
    </w:p>
    <w:p w14:paraId="21FB40EC" w14:textId="77777777" w:rsidR="0071087C" w:rsidRPr="00E6516F" w:rsidRDefault="0071087C" w:rsidP="0071087C">
      <w:pPr>
        <w:pStyle w:val="B10"/>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3EF67434" w14:textId="77777777" w:rsidR="0071087C" w:rsidRPr="00E6516F" w:rsidRDefault="0071087C" w:rsidP="0071087C">
      <w:r w:rsidRPr="00E6516F">
        <w:t>[TS 24.282, clause 6.2.3.1]</w:t>
      </w:r>
    </w:p>
    <w:p w14:paraId="0FD4B9E6" w14:textId="77777777" w:rsidR="0071087C" w:rsidRPr="00E6516F" w:rsidRDefault="0071087C" w:rsidP="0071087C">
      <w:r w:rsidRPr="00E6516F">
        <w:t>In order to generate an SDS notification, the MCData client:</w:t>
      </w:r>
    </w:p>
    <w:p w14:paraId="6EEC5936" w14:textId="77777777" w:rsidR="0071087C" w:rsidRPr="00E6516F" w:rsidRDefault="0071087C" w:rsidP="0071087C">
      <w:pPr>
        <w:pStyle w:val="B10"/>
      </w:pPr>
      <w:r w:rsidRPr="00E6516F">
        <w:t>1)</w:t>
      </w:r>
      <w:r w:rsidRPr="00E6516F">
        <w:tab/>
        <w:t>shall generate an SDS NOTIFICATION message as specified in subclause 15.1.5; and</w:t>
      </w:r>
    </w:p>
    <w:p w14:paraId="7C275058" w14:textId="77777777" w:rsidR="0071087C" w:rsidRPr="00E6516F" w:rsidRDefault="0071087C" w:rsidP="0071087C">
      <w:pPr>
        <w:pStyle w:val="B10"/>
      </w:pPr>
      <w:r w:rsidRPr="00E6516F">
        <w:t>2)</w:t>
      </w:r>
      <w:r w:rsidRPr="00E6516F">
        <w:tab/>
        <w:t>shall include in the SIP request, the SDS NOTIFICATION message in an application/vnd.3gpp.mcdata-signalling MIME body as specified in subclause E.1.</w:t>
      </w:r>
    </w:p>
    <w:p w14:paraId="0B42372F" w14:textId="77777777" w:rsidR="0071087C" w:rsidRPr="00E6516F" w:rsidRDefault="0071087C" w:rsidP="0071087C">
      <w:r w:rsidRPr="00E6516F">
        <w:t>When generating an SDS NOTIFICATION message as specified in subclause 15.1.5, the MCData client:</w:t>
      </w:r>
    </w:p>
    <w:p w14:paraId="064BB941" w14:textId="77777777" w:rsidR="0071087C" w:rsidRPr="00E6516F" w:rsidRDefault="0071087C" w:rsidP="0071087C">
      <w:pPr>
        <w:pStyle w:val="B10"/>
      </w:pPr>
      <w:r w:rsidRPr="00E6516F">
        <w:t>1)</w:t>
      </w:r>
      <w:r w:rsidRPr="00E6516F">
        <w:tab/>
        <w:t>if sending a delivered notification, shall set the SDS disposition notification type IE as "DELIVERED" as specified in subclause 15.2.5;</w:t>
      </w:r>
    </w:p>
    <w:p w14:paraId="220EA86A" w14:textId="77777777" w:rsidR="0071087C" w:rsidRPr="00E6516F" w:rsidRDefault="0071087C" w:rsidP="0071087C">
      <w:pPr>
        <w:pStyle w:val="B10"/>
      </w:pPr>
      <w:r w:rsidRPr="00E6516F">
        <w:t>2)</w:t>
      </w:r>
      <w:r w:rsidRPr="00E6516F">
        <w:tab/>
        <w:t>if sending a read notification, shall set the SDS disposition notification type IE as "READ" as specified in subclause 15.2.5;</w:t>
      </w:r>
    </w:p>
    <w:p w14:paraId="275FAE05" w14:textId="77777777" w:rsidR="0071087C" w:rsidRPr="00E6516F" w:rsidRDefault="0071087C" w:rsidP="0071087C">
      <w:pPr>
        <w:pStyle w:val="B10"/>
      </w:pPr>
      <w:r w:rsidRPr="00E6516F">
        <w:t>3)</w:t>
      </w:r>
      <w:r w:rsidRPr="00E6516F">
        <w:tab/>
        <w:t>if sending a delivered and read notification, shall set the SDS disposition notification type IE as "DELIVERED AND READ" as specified in subclause 15.2.5;</w:t>
      </w:r>
    </w:p>
    <w:p w14:paraId="1CA3C28C" w14:textId="77777777" w:rsidR="0071087C" w:rsidRPr="00E6516F" w:rsidRDefault="0071087C" w:rsidP="0071087C">
      <w:pPr>
        <w:pStyle w:val="B10"/>
      </w:pPr>
      <w:r w:rsidRPr="00E6516F">
        <w:t>4)</w:t>
      </w:r>
      <w:r w:rsidRPr="00E6516F">
        <w:tab/>
        <w:t>if the SDS message could not be delivered to the user or application (e.g. due to lack of storage), shall set the SDS disposition notification type IE as "UNDELIVERED" as specified in subclause 15.2.5;</w:t>
      </w:r>
    </w:p>
    <w:p w14:paraId="516B2856" w14:textId="77777777" w:rsidR="0071087C" w:rsidRPr="00E6516F" w:rsidRDefault="0071087C" w:rsidP="0071087C">
      <w:pPr>
        <w:pStyle w:val="B10"/>
      </w:pPr>
      <w:r w:rsidRPr="00E6516F">
        <w:t>5)</w:t>
      </w:r>
      <w:r w:rsidRPr="00E6516F">
        <w:tab/>
        <w:t>shall set the Date and time IE to the current time to as specified in subclause 15.2.8;</w:t>
      </w:r>
    </w:p>
    <w:p w14:paraId="16F73CEB" w14:textId="77777777" w:rsidR="0071087C" w:rsidRPr="00E6516F" w:rsidRDefault="0071087C" w:rsidP="0071087C">
      <w:pPr>
        <w:pStyle w:val="B10"/>
      </w:pPr>
      <w:r w:rsidRPr="00E6516F">
        <w:t>6)</w:t>
      </w:r>
      <w:r w:rsidRPr="00E6516F">
        <w:tab/>
        <w:t>shall set the Conversation ID to the value of the Conversation ID that was received in the SDS message as specified in subclause 15.2.9;</w:t>
      </w:r>
    </w:p>
    <w:p w14:paraId="25E8B666" w14:textId="77777777" w:rsidR="0071087C" w:rsidRPr="00E6516F" w:rsidRDefault="0071087C" w:rsidP="0071087C">
      <w:pPr>
        <w:pStyle w:val="B10"/>
      </w:pPr>
      <w:r w:rsidRPr="00E6516F">
        <w:t>7)</w:t>
      </w:r>
      <w:r w:rsidRPr="00E6516F">
        <w:tab/>
        <w:t>shall set the Message ID to the value of the Message ID that was received in the SDS message as specified in subclause 15.2.10;</w:t>
      </w:r>
    </w:p>
    <w:p w14:paraId="6BAA3547" w14:textId="77777777" w:rsidR="0071087C" w:rsidRPr="00E6516F" w:rsidRDefault="0071087C" w:rsidP="0071087C">
      <w:pPr>
        <w:pStyle w:val="B10"/>
      </w:pPr>
      <w:r w:rsidRPr="00E6516F">
        <w:t>8)</w:t>
      </w:r>
      <w:r w:rsidRPr="00E6516F">
        <w:tab/>
        <w:t>if the SDS message was destined for the user, shall not include an Application ID IE as specified in subclause 15.2.7; and</w:t>
      </w:r>
    </w:p>
    <w:p w14:paraId="7BCAD6E8" w14:textId="77777777" w:rsidR="0071087C" w:rsidRPr="00E6516F" w:rsidRDefault="0071087C" w:rsidP="0071087C">
      <w:pPr>
        <w:pStyle w:val="B10"/>
      </w:pPr>
      <w:r w:rsidRPr="00E6516F">
        <w:t>9)</w:t>
      </w:r>
      <w:r w:rsidRPr="00E6516F">
        <w:tab/>
        <w:t>if the SDS message was destined for an application, shall include an Application ID IE set to the value of the Application ID that was included in the SDS message as specified in subclause 15.2.3.</w:t>
      </w:r>
    </w:p>
    <w:p w14:paraId="2FA374B3" w14:textId="77777777" w:rsidR="0071087C" w:rsidRPr="00E6516F" w:rsidRDefault="0071087C" w:rsidP="0071087C">
      <w:r w:rsidRPr="00E6516F">
        <w:t>[TS 24.582, clause 6.1.1.3.1]</w:t>
      </w:r>
    </w:p>
    <w:p w14:paraId="2CC0B897" w14:textId="77777777" w:rsidR="0071087C" w:rsidRPr="00E6516F" w:rsidRDefault="0071087C" w:rsidP="0071087C">
      <w:r w:rsidRPr="00E6516F">
        <w:t>Upon receiving an indication to establish MSRP connection for standalone SDS using media plane as the terminating client, the MCData client:</w:t>
      </w:r>
    </w:p>
    <w:p w14:paraId="78765038" w14:textId="77777777" w:rsidR="0071087C" w:rsidRPr="00E6516F" w:rsidRDefault="0071087C" w:rsidP="0071087C">
      <w:pPr>
        <w:pStyle w:val="B10"/>
      </w:pPr>
      <w:r w:rsidRPr="00E6516F">
        <w:t>1.</w:t>
      </w:r>
      <w:r w:rsidRPr="00E6516F">
        <w:tab/>
        <w:t>shall act as an MSRP client according to IETF RFC 6135 [12];</w:t>
      </w:r>
    </w:p>
    <w:p w14:paraId="6DF06C9A" w14:textId="77777777" w:rsidR="0071087C" w:rsidRPr="00E6516F" w:rsidRDefault="0071087C" w:rsidP="0071087C">
      <w:pPr>
        <w:pStyle w:val="B10"/>
      </w:pPr>
      <w:r w:rsidRPr="00E6516F">
        <w:t>2.</w:t>
      </w:r>
      <w:r w:rsidRPr="00E6516F">
        <w:tab/>
        <w:t>shall act either as an active endpoint or as an passive endpoint to open the transport connection, according to IETF RFC 6135 [12];</w:t>
      </w:r>
    </w:p>
    <w:p w14:paraId="3B833E51" w14:textId="77777777" w:rsidR="0071087C" w:rsidRPr="00E6516F" w:rsidRDefault="0071087C" w:rsidP="0071087C">
      <w:pPr>
        <w:pStyle w:val="B10"/>
      </w:pPr>
      <w:r w:rsidRPr="00E6516F">
        <w:t>3.</w:t>
      </w:r>
      <w:r w:rsidRPr="00E6516F">
        <w:tab/>
        <w:t>shall establish the MSRP connection according to the MSRP connection parameters in the SDP offer received in the SIP INVITE request according to IETF RFC 4975 [11];</w:t>
      </w:r>
    </w:p>
    <w:p w14:paraId="34FA7255" w14:textId="77777777" w:rsidR="0071087C" w:rsidRPr="00E6516F" w:rsidRDefault="0071087C" w:rsidP="0071087C">
      <w:pPr>
        <w:pStyle w:val="B10"/>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0700F69B" w14:textId="77777777" w:rsidR="0071087C" w:rsidRPr="00E6516F" w:rsidRDefault="0071087C" w:rsidP="0071087C">
      <w:pPr>
        <w:pStyle w:val="B10"/>
      </w:pPr>
      <w:r w:rsidRPr="00E6516F">
        <w:t>Once the MSRP connection is established, the MCData client:</w:t>
      </w:r>
    </w:p>
    <w:p w14:paraId="4B0155F9" w14:textId="77777777" w:rsidR="0071087C" w:rsidRPr="00E6516F" w:rsidRDefault="0071087C" w:rsidP="0071087C">
      <w:pPr>
        <w:pStyle w:val="B10"/>
      </w:pPr>
      <w:r w:rsidRPr="00E6516F">
        <w:t>1.</w:t>
      </w:r>
      <w:r w:rsidRPr="00E6516F">
        <w:tab/>
        <w:t>on receipt of an MSRP request in an MSRP session, shall follow the rules and procedures defined in IETF RFC 4975 [11] and in IETF RFC 6714 [13];</w:t>
      </w:r>
    </w:p>
    <w:p w14:paraId="0D4C1E1B" w14:textId="77777777" w:rsidR="0071087C" w:rsidRPr="00E6516F" w:rsidRDefault="0071087C" w:rsidP="0071087C">
      <w:pPr>
        <w:pStyle w:val="B10"/>
      </w:pPr>
      <w:r w:rsidRPr="00E6516F">
        <w:t>2.</w:t>
      </w:r>
      <w:r w:rsidRPr="00E6516F">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3C2BB3D2" w14:textId="77777777" w:rsidR="0071087C" w:rsidRPr="00E6516F" w:rsidRDefault="0071087C" w:rsidP="0071087C">
      <w:pPr>
        <w:pStyle w:val="B10"/>
      </w:pPr>
      <w:r w:rsidRPr="00E6516F">
        <w:t>3.</w:t>
      </w:r>
      <w:r w:rsidRPr="00E6516F">
        <w:tab/>
        <w:t>shall handle the received content as described in subclause 6.1.1.3.2.</w:t>
      </w:r>
    </w:p>
    <w:p w14:paraId="739E5A19" w14:textId="77777777" w:rsidR="0071087C" w:rsidRPr="00E6516F" w:rsidRDefault="0071087C" w:rsidP="0071087C">
      <w:r w:rsidRPr="00E6516F">
        <w:t>[TS 24.582, clause 6.1.1.3.2]</w:t>
      </w:r>
    </w:p>
    <w:p w14:paraId="1CF376FB" w14:textId="77777777" w:rsidR="0071087C" w:rsidRPr="00E6516F" w:rsidRDefault="0071087C" w:rsidP="0071087C">
      <w:pPr>
        <w:rPr>
          <w:rFonts w:eastAsia="Malgun Gothic"/>
        </w:rPr>
      </w:pPr>
      <w:r w:rsidRPr="00E6516F">
        <w:rPr>
          <w:rFonts w:ascii="TimesNewRoman" w:hAnsi="TimesNewRoman" w:cs="TimesNewRoman"/>
        </w:rPr>
        <w:t>The MCData client:</w:t>
      </w:r>
    </w:p>
    <w:p w14:paraId="43284570"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7AFCB3BF" w14:textId="77777777" w:rsidR="0071087C" w:rsidRPr="00E6516F" w:rsidRDefault="0071087C" w:rsidP="0071087C">
      <w:pPr>
        <w:pStyle w:val="B10"/>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4B88B354" w14:textId="77777777" w:rsidR="0071087C" w:rsidRPr="00E6516F" w:rsidRDefault="0071087C" w:rsidP="0071087C">
      <w:pPr>
        <w:pStyle w:val="B10"/>
        <w:rPr>
          <w:rFonts w:eastAsia="Malgun Gothic"/>
        </w:rPr>
      </w:pPr>
      <w:r w:rsidRPr="00E6516F">
        <w:rPr>
          <w:rFonts w:eastAsia="Malgun Gothic"/>
        </w:rPr>
        <w:t>3.</w:t>
      </w:r>
      <w:r w:rsidRPr="00E6516F">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6546A9E" w14:textId="77777777" w:rsidR="0071087C" w:rsidRPr="00E6516F" w:rsidRDefault="0071087C" w:rsidP="0071087C">
      <w:pPr>
        <w:pStyle w:val="B10"/>
        <w:rPr>
          <w:rFonts w:eastAsia="Malgun Gothic"/>
        </w:rPr>
      </w:pPr>
      <w:r w:rsidRPr="00E6516F">
        <w:rPr>
          <w:rFonts w:eastAsia="Malgun Gothic"/>
        </w:rPr>
        <w:t>4.</w:t>
      </w:r>
      <w:r w:rsidRPr="00E6516F">
        <w:rPr>
          <w:rFonts w:eastAsia="Malgun Gothic"/>
        </w:rPr>
        <w:tab/>
        <w:t>if the SDS SIGNALLING PAYLOAD message contains an existing Conversation ID and:</w:t>
      </w:r>
    </w:p>
    <w:p w14:paraId="7F8B05B6"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if the SDS SIGNALLING PAYLOAD message does not contain an InReplyTo Message ID, shall use the Message ID in the SDS SIGNALLING PAYLOAD to identify a new message in the existing conversation thread; and</w:t>
      </w:r>
    </w:p>
    <w:p w14:paraId="136720EA"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766665FB" w14:textId="77777777" w:rsidR="0071087C" w:rsidRPr="00E6516F" w:rsidRDefault="0071087C" w:rsidP="0071087C">
      <w:pPr>
        <w:pStyle w:val="B10"/>
        <w:rPr>
          <w:rFonts w:eastAsia="Malgun Gothic"/>
        </w:rPr>
      </w:pPr>
      <w:r w:rsidRPr="00E6516F">
        <w:rPr>
          <w:rFonts w:eastAsia="Malgun Gothic"/>
        </w:rPr>
        <w:t>5.</w:t>
      </w:r>
      <w:r w:rsidRPr="00E6516F">
        <w:rPr>
          <w:rFonts w:eastAsia="Malgun Gothic"/>
        </w:rPr>
        <w:tab/>
        <w:t>shall identify the number of Payload IEs in the DATA PAYLOAD message from the Number of Payloads IE in the DATA PAYLOAD message;</w:t>
      </w:r>
    </w:p>
    <w:p w14:paraId="51633822" w14:textId="77777777" w:rsidR="0071087C" w:rsidRPr="00E6516F" w:rsidRDefault="0071087C" w:rsidP="0071087C">
      <w:pPr>
        <w:pStyle w:val="B10"/>
        <w:rPr>
          <w:rFonts w:eastAsia="Malgun Gothic"/>
        </w:rPr>
      </w:pPr>
      <w:r w:rsidRPr="00E6516F">
        <w:rPr>
          <w:rFonts w:eastAsia="Malgun Gothic"/>
        </w:rPr>
        <w:t>6.</w:t>
      </w:r>
      <w:r w:rsidRPr="00E6516F">
        <w:rPr>
          <w:rFonts w:eastAsia="Malgun Gothic"/>
        </w:rPr>
        <w:tab/>
        <w:t>if the SDS SIGNALLING PAYLOAD message does not contain an Application identifier IE:</w:t>
      </w:r>
    </w:p>
    <w:p w14:paraId="666D4432"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DATA PAYLOAD message is for user consumption;</w:t>
      </w:r>
    </w:p>
    <w:p w14:paraId="08DE15D3"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may notify the MCData user; and</w:t>
      </w:r>
    </w:p>
    <w:p w14:paraId="4AF7E318" w14:textId="77777777" w:rsidR="0071087C" w:rsidRPr="00E6516F" w:rsidRDefault="0071087C" w:rsidP="0071087C">
      <w:pPr>
        <w:pStyle w:val="B2"/>
        <w:rPr>
          <w:rFonts w:eastAsia="Malgun Gothic"/>
        </w:rPr>
      </w:pPr>
      <w:r w:rsidRPr="00E6516F">
        <w:rPr>
          <w:rFonts w:eastAsia="Malgun Gothic"/>
        </w:rPr>
        <w:t>c.</w:t>
      </w:r>
      <w:r w:rsidRPr="00E6516F">
        <w:rPr>
          <w:rFonts w:eastAsia="Malgun Gothic"/>
        </w:rPr>
        <w:tab/>
        <w:t>shall render the contents of the Payload IE(s) to the MCData user;</w:t>
      </w:r>
    </w:p>
    <w:p w14:paraId="22CFE657" w14:textId="77777777" w:rsidR="0071087C" w:rsidRPr="00E6516F" w:rsidRDefault="0071087C" w:rsidP="0071087C">
      <w:pPr>
        <w:pStyle w:val="B10"/>
        <w:rPr>
          <w:rFonts w:eastAsia="Malgun Gothic"/>
        </w:rPr>
      </w:pPr>
      <w:r w:rsidRPr="00E6516F">
        <w:rPr>
          <w:rFonts w:eastAsia="Malgun Gothic"/>
        </w:rPr>
        <w:t>7.</w:t>
      </w:r>
      <w:r w:rsidRPr="00E6516F">
        <w:rPr>
          <w:rFonts w:eastAsia="Malgun Gothic"/>
        </w:rPr>
        <w:tab/>
        <w:t>if the SDS SIGNALLING PAYLOAD message contains an Application identifier IE:</w:t>
      </w:r>
    </w:p>
    <w:p w14:paraId="1CC44A2F"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315EB7DB"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shall not notify the MCData user;</w:t>
      </w:r>
    </w:p>
    <w:p w14:paraId="19C00AAD" w14:textId="77777777" w:rsidR="0071087C" w:rsidRPr="00E6516F" w:rsidRDefault="0071087C" w:rsidP="0071087C">
      <w:pPr>
        <w:pStyle w:val="B2"/>
        <w:rPr>
          <w:rFonts w:eastAsia="Malgun Gothic"/>
        </w:rPr>
      </w:pPr>
      <w:r w:rsidRPr="00E6516F">
        <w:rPr>
          <w:rFonts w:eastAsia="Malgun Gothic"/>
        </w:rPr>
        <w:t>c.</w:t>
      </w:r>
      <w:r w:rsidRPr="00E6516F">
        <w:rPr>
          <w:rFonts w:eastAsia="Malgun Gothic"/>
        </w:rPr>
        <w:tab/>
        <w:t>if the Application identifier value is unknown, shall discard the SDS message; and</w:t>
      </w:r>
    </w:p>
    <w:p w14:paraId="77665893" w14:textId="77777777" w:rsidR="0071087C" w:rsidRPr="00E6516F" w:rsidRDefault="0071087C" w:rsidP="0071087C">
      <w:pPr>
        <w:pStyle w:val="B2"/>
        <w:rPr>
          <w:rFonts w:eastAsia="Malgun Gothic"/>
        </w:rPr>
      </w:pPr>
      <w:r w:rsidRPr="00E6516F">
        <w:rPr>
          <w:rFonts w:eastAsia="Malgun Gothic"/>
        </w:rPr>
        <w:t>d.</w:t>
      </w:r>
      <w:r w:rsidRPr="00E6516F">
        <w:rPr>
          <w:rFonts w:eastAsia="Malgun Gothic"/>
        </w:rPr>
        <w:tab/>
        <w:t>if the Application identifier value is known, shall deliver the contents of the Payload IE(s) to the identified application; and</w:t>
      </w:r>
    </w:p>
    <w:p w14:paraId="2C60F56A" w14:textId="77777777" w:rsidR="0071087C" w:rsidRPr="00E6516F" w:rsidRDefault="0071087C" w:rsidP="0071087C">
      <w:pPr>
        <w:pStyle w:val="B10"/>
        <w:rPr>
          <w:lang w:eastAsia="ko-KR"/>
        </w:rPr>
      </w:pPr>
      <w:r w:rsidRPr="00E6516F">
        <w:t>8.</w:t>
      </w:r>
      <w:r w:rsidRPr="00E6516F">
        <w:tab/>
        <w:t xml:space="preserve">if SDS Disposition request type IE is present in the SDS SIGNALLING PAYLOAD message received in subclause 6.1.1.3.1 then, shall send a </w:t>
      </w:r>
      <w:r w:rsidRPr="00E6516F">
        <w:rPr>
          <w:lang w:eastAsia="ko-KR"/>
        </w:rPr>
        <w:t>disposition notification as described in 3GPP TS 24.282 [8] subclause 9.2.1.3.</w:t>
      </w:r>
    </w:p>
    <w:p w14:paraId="1EB3C0A5" w14:textId="77777777" w:rsidR="0071087C" w:rsidRPr="00E6516F" w:rsidRDefault="0071087C" w:rsidP="0071087C">
      <w:pPr>
        <w:pStyle w:val="H6"/>
      </w:pPr>
      <w:bookmarkStart w:id="635" w:name="_Toc52782362"/>
      <w:bookmarkStart w:id="636" w:name="_Toc52782973"/>
      <w:bookmarkStart w:id="637" w:name="_Toc59042842"/>
      <w:r w:rsidRPr="00E6516F">
        <w:t>6.1.8.3</w:t>
      </w:r>
      <w:r w:rsidRPr="00E6516F">
        <w:tab/>
        <w:t>Test description</w:t>
      </w:r>
      <w:bookmarkEnd w:id="635"/>
      <w:bookmarkEnd w:id="636"/>
      <w:bookmarkEnd w:id="637"/>
    </w:p>
    <w:p w14:paraId="70F24B50" w14:textId="77777777" w:rsidR="0071087C" w:rsidRPr="00E6516F" w:rsidRDefault="0071087C" w:rsidP="0071087C">
      <w:pPr>
        <w:pStyle w:val="H6"/>
      </w:pPr>
      <w:bookmarkStart w:id="638" w:name="_Toc52782363"/>
      <w:bookmarkStart w:id="639" w:name="_Toc52782974"/>
      <w:bookmarkStart w:id="640" w:name="_Toc59042843"/>
      <w:r w:rsidRPr="00E6516F">
        <w:t>6.1.8.3.1</w:t>
      </w:r>
      <w:r w:rsidRPr="00E6516F">
        <w:tab/>
        <w:t>Pre-test conditions</w:t>
      </w:r>
      <w:bookmarkEnd w:id="638"/>
      <w:bookmarkEnd w:id="639"/>
      <w:bookmarkEnd w:id="640"/>
    </w:p>
    <w:p w14:paraId="1A401FF2" w14:textId="77777777" w:rsidR="0071087C" w:rsidRPr="00E6516F" w:rsidRDefault="0071087C" w:rsidP="0071087C">
      <w:pPr>
        <w:pStyle w:val="H6"/>
      </w:pPr>
      <w:r w:rsidRPr="00E6516F">
        <w:t>System Simulator:</w:t>
      </w:r>
    </w:p>
    <w:p w14:paraId="29163F56" w14:textId="77777777" w:rsidR="0071087C" w:rsidRPr="00E6516F" w:rsidRDefault="0071087C" w:rsidP="0071087C">
      <w:pPr>
        <w:pStyle w:val="B10"/>
      </w:pPr>
      <w:r w:rsidRPr="00E6516F">
        <w:t>-</w:t>
      </w:r>
      <w:r w:rsidRPr="00E6516F">
        <w:tab/>
        <w:t>SS (MCDATA Server)</w:t>
      </w:r>
    </w:p>
    <w:p w14:paraId="55889777"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427862C" w14:textId="77777777" w:rsidR="0071087C" w:rsidRPr="00E6516F" w:rsidRDefault="0071087C" w:rsidP="0071087C">
      <w:pPr>
        <w:pStyle w:val="H6"/>
      </w:pPr>
      <w:r w:rsidRPr="00E6516F">
        <w:t>IUT:</w:t>
      </w:r>
    </w:p>
    <w:p w14:paraId="2B532CF0" w14:textId="77777777" w:rsidR="0071087C" w:rsidRPr="00E6516F" w:rsidRDefault="0071087C" w:rsidP="0071087C">
      <w:pPr>
        <w:pStyle w:val="B10"/>
      </w:pPr>
      <w:r w:rsidRPr="00E6516F">
        <w:t>-</w:t>
      </w:r>
      <w:r w:rsidRPr="00E6516F">
        <w:tab/>
        <w:t>UE (MCDATA Client)</w:t>
      </w:r>
    </w:p>
    <w:p w14:paraId="30EFBCD8" w14:textId="77777777" w:rsidR="0071087C" w:rsidRPr="00E6516F" w:rsidRDefault="0071087C" w:rsidP="0071087C">
      <w:pPr>
        <w:pStyle w:val="B10"/>
      </w:pPr>
      <w:r w:rsidRPr="00E6516F">
        <w:t>-</w:t>
      </w:r>
      <w:r w:rsidRPr="00E6516F">
        <w:tab/>
        <w:t>The test USIM set as defined in TS 36.579-1 [2], subclause 5.5.10 is inserted.</w:t>
      </w:r>
    </w:p>
    <w:p w14:paraId="5C4A59FC" w14:textId="77777777" w:rsidR="0071087C" w:rsidRPr="00E6516F" w:rsidRDefault="0071087C" w:rsidP="0071087C">
      <w:pPr>
        <w:pStyle w:val="H6"/>
      </w:pPr>
      <w:r w:rsidRPr="00E6516F">
        <w:t>Preamble:</w:t>
      </w:r>
    </w:p>
    <w:p w14:paraId="2B6B0904" w14:textId="77777777" w:rsidR="0071087C" w:rsidRPr="00E6516F" w:rsidRDefault="0071087C" w:rsidP="0071087C">
      <w:pPr>
        <w:pStyle w:val="B10"/>
      </w:pPr>
      <w:r w:rsidRPr="00E6516F">
        <w:t>-</w:t>
      </w:r>
      <w:r w:rsidRPr="00E6516F">
        <w:tab/>
        <w:t>The &lt;max-payload-size-sds-cplane-bytes&gt; element of the MCData Service Configuration document shall be set to 0 to force the MCData Client to send the data using the media plane.</w:t>
      </w:r>
    </w:p>
    <w:p w14:paraId="4445AA95"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3FADDE96"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0C40ECC6" w14:textId="77777777" w:rsidR="0071087C" w:rsidRPr="00E6516F" w:rsidRDefault="0071087C" w:rsidP="0071087C">
      <w:pPr>
        <w:pStyle w:val="B10"/>
      </w:pPr>
      <w:r w:rsidRPr="00E6516F">
        <w:t>-</w:t>
      </w:r>
      <w:r w:rsidRPr="00E6516F">
        <w:tab/>
        <w:t>UE States at the end of the preamble</w:t>
      </w:r>
    </w:p>
    <w:p w14:paraId="31C817F6" w14:textId="77777777" w:rsidR="0071087C" w:rsidRPr="00E6516F" w:rsidRDefault="0071087C" w:rsidP="0071087C">
      <w:pPr>
        <w:pStyle w:val="B2"/>
      </w:pPr>
      <w:r w:rsidRPr="00E6516F">
        <w:t>-</w:t>
      </w:r>
      <w:r w:rsidRPr="00E6516F">
        <w:tab/>
        <w:t>The UE is in E-UTRA Registered, Idle Mode state.</w:t>
      </w:r>
    </w:p>
    <w:p w14:paraId="644BFC66"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521ED28F" w14:textId="77777777" w:rsidR="0071087C" w:rsidRPr="00E6516F" w:rsidRDefault="0071087C" w:rsidP="0071087C">
      <w:pPr>
        <w:pStyle w:val="H6"/>
      </w:pPr>
      <w:bookmarkStart w:id="641" w:name="_Toc52782364"/>
      <w:bookmarkStart w:id="642" w:name="_Toc52782975"/>
      <w:bookmarkStart w:id="643" w:name="_Toc59042844"/>
      <w:r w:rsidRPr="00E6516F">
        <w:t>6.1.8.3.2</w:t>
      </w:r>
      <w:r w:rsidRPr="00E6516F">
        <w:tab/>
        <w:t>Test procedure sequence</w:t>
      </w:r>
      <w:bookmarkEnd w:id="641"/>
      <w:bookmarkEnd w:id="642"/>
      <w:bookmarkEnd w:id="643"/>
    </w:p>
    <w:p w14:paraId="03809B4F" w14:textId="77777777" w:rsidR="0071087C" w:rsidRPr="00E6516F" w:rsidRDefault="0071087C" w:rsidP="0071087C">
      <w:pPr>
        <w:pStyle w:val="TH"/>
      </w:pPr>
      <w:r w:rsidRPr="00E6516F">
        <w:t>Table 6.1.8.3.2-1: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2D59227B" w14:textId="77777777" w:rsidTr="00174677">
        <w:tc>
          <w:tcPr>
            <w:tcW w:w="648" w:type="dxa"/>
            <w:tcBorders>
              <w:bottom w:val="nil"/>
            </w:tcBorders>
          </w:tcPr>
          <w:p w14:paraId="77D2D3A1" w14:textId="77777777" w:rsidR="0071087C" w:rsidRPr="00E6516F" w:rsidRDefault="0071087C" w:rsidP="00174677">
            <w:pPr>
              <w:pStyle w:val="TAH"/>
            </w:pPr>
            <w:r w:rsidRPr="00E6516F">
              <w:t>St</w:t>
            </w:r>
          </w:p>
        </w:tc>
        <w:tc>
          <w:tcPr>
            <w:tcW w:w="3969" w:type="dxa"/>
            <w:tcBorders>
              <w:bottom w:val="nil"/>
            </w:tcBorders>
          </w:tcPr>
          <w:p w14:paraId="6E0DAE96" w14:textId="77777777" w:rsidR="0071087C" w:rsidRPr="00E6516F" w:rsidRDefault="0071087C" w:rsidP="00174677">
            <w:pPr>
              <w:pStyle w:val="TAH"/>
            </w:pPr>
            <w:r w:rsidRPr="00E6516F">
              <w:t>Procedure</w:t>
            </w:r>
          </w:p>
        </w:tc>
        <w:tc>
          <w:tcPr>
            <w:tcW w:w="3686" w:type="dxa"/>
            <w:gridSpan w:val="2"/>
          </w:tcPr>
          <w:p w14:paraId="1DEFAE4D" w14:textId="77777777" w:rsidR="0071087C" w:rsidRPr="00E6516F" w:rsidRDefault="0071087C" w:rsidP="00174677">
            <w:pPr>
              <w:pStyle w:val="TAH"/>
            </w:pPr>
            <w:r w:rsidRPr="00E6516F">
              <w:t>Message Sequence</w:t>
            </w:r>
          </w:p>
        </w:tc>
        <w:tc>
          <w:tcPr>
            <w:tcW w:w="567" w:type="dxa"/>
            <w:tcBorders>
              <w:bottom w:val="nil"/>
            </w:tcBorders>
          </w:tcPr>
          <w:p w14:paraId="0EFE728D" w14:textId="77777777" w:rsidR="0071087C" w:rsidRPr="00E6516F" w:rsidRDefault="0071087C" w:rsidP="00174677">
            <w:pPr>
              <w:pStyle w:val="TAH"/>
            </w:pPr>
            <w:r w:rsidRPr="00E6516F">
              <w:t>TP</w:t>
            </w:r>
          </w:p>
        </w:tc>
        <w:tc>
          <w:tcPr>
            <w:tcW w:w="892" w:type="dxa"/>
            <w:tcBorders>
              <w:bottom w:val="nil"/>
            </w:tcBorders>
          </w:tcPr>
          <w:p w14:paraId="527D5600" w14:textId="77777777" w:rsidR="0071087C" w:rsidRPr="00E6516F" w:rsidRDefault="0071087C" w:rsidP="00174677">
            <w:pPr>
              <w:pStyle w:val="TAH"/>
            </w:pPr>
            <w:r w:rsidRPr="00E6516F">
              <w:t>Verdict</w:t>
            </w:r>
          </w:p>
        </w:tc>
      </w:tr>
      <w:tr w:rsidR="0071087C" w:rsidRPr="00E6516F" w14:paraId="0DCC6620" w14:textId="77777777" w:rsidTr="00174677">
        <w:tc>
          <w:tcPr>
            <w:tcW w:w="648" w:type="dxa"/>
            <w:tcBorders>
              <w:top w:val="nil"/>
            </w:tcBorders>
          </w:tcPr>
          <w:p w14:paraId="4F8C926A" w14:textId="77777777" w:rsidR="0071087C" w:rsidRPr="00E6516F" w:rsidRDefault="0071087C" w:rsidP="00174677">
            <w:pPr>
              <w:pStyle w:val="TAH"/>
            </w:pPr>
          </w:p>
        </w:tc>
        <w:tc>
          <w:tcPr>
            <w:tcW w:w="3969" w:type="dxa"/>
            <w:tcBorders>
              <w:top w:val="nil"/>
            </w:tcBorders>
          </w:tcPr>
          <w:p w14:paraId="5ED9BC28" w14:textId="77777777" w:rsidR="0071087C" w:rsidRPr="00E6516F" w:rsidRDefault="0071087C" w:rsidP="00174677">
            <w:pPr>
              <w:pStyle w:val="TAH"/>
            </w:pPr>
          </w:p>
        </w:tc>
        <w:tc>
          <w:tcPr>
            <w:tcW w:w="709" w:type="dxa"/>
          </w:tcPr>
          <w:p w14:paraId="62142797" w14:textId="77777777" w:rsidR="0071087C" w:rsidRPr="00E6516F" w:rsidRDefault="0071087C" w:rsidP="00174677">
            <w:pPr>
              <w:pStyle w:val="TAH"/>
            </w:pPr>
            <w:r w:rsidRPr="00E6516F">
              <w:t>U - S</w:t>
            </w:r>
          </w:p>
        </w:tc>
        <w:tc>
          <w:tcPr>
            <w:tcW w:w="2977" w:type="dxa"/>
          </w:tcPr>
          <w:p w14:paraId="3A3FBCA0" w14:textId="77777777" w:rsidR="0071087C" w:rsidRPr="00E6516F" w:rsidRDefault="0071087C" w:rsidP="00174677">
            <w:pPr>
              <w:pStyle w:val="TAH"/>
            </w:pPr>
            <w:r w:rsidRPr="00E6516F">
              <w:t>Message</w:t>
            </w:r>
          </w:p>
        </w:tc>
        <w:tc>
          <w:tcPr>
            <w:tcW w:w="567" w:type="dxa"/>
            <w:tcBorders>
              <w:top w:val="nil"/>
            </w:tcBorders>
          </w:tcPr>
          <w:p w14:paraId="3A3407C3" w14:textId="77777777" w:rsidR="0071087C" w:rsidRPr="00E6516F" w:rsidRDefault="0071087C" w:rsidP="00174677">
            <w:pPr>
              <w:pStyle w:val="TAH"/>
            </w:pPr>
          </w:p>
        </w:tc>
        <w:tc>
          <w:tcPr>
            <w:tcW w:w="892" w:type="dxa"/>
            <w:tcBorders>
              <w:top w:val="nil"/>
            </w:tcBorders>
          </w:tcPr>
          <w:p w14:paraId="791AA22C" w14:textId="77777777" w:rsidR="0071087C" w:rsidRPr="00E6516F" w:rsidRDefault="0071087C" w:rsidP="00174677">
            <w:pPr>
              <w:pStyle w:val="TAH"/>
            </w:pPr>
          </w:p>
        </w:tc>
      </w:tr>
      <w:tr w:rsidR="0071087C" w:rsidRPr="00E6516F" w:rsidDel="000C11C9" w14:paraId="338A3FE5" w14:textId="77777777" w:rsidTr="00174677">
        <w:tc>
          <w:tcPr>
            <w:tcW w:w="648" w:type="dxa"/>
            <w:shd w:val="clear" w:color="auto" w:fill="auto"/>
          </w:tcPr>
          <w:p w14:paraId="3AF38842" w14:textId="77777777" w:rsidR="0071087C" w:rsidRPr="00E6516F" w:rsidDel="000C11C9" w:rsidRDefault="0071087C" w:rsidP="00174677">
            <w:pPr>
              <w:pStyle w:val="TAC"/>
            </w:pPr>
            <w:r w:rsidRPr="00E6516F">
              <w:t>1</w:t>
            </w:r>
          </w:p>
        </w:tc>
        <w:tc>
          <w:tcPr>
            <w:tcW w:w="3969" w:type="dxa"/>
            <w:shd w:val="clear" w:color="auto" w:fill="auto"/>
          </w:tcPr>
          <w:p w14:paraId="2BBF0C91" w14:textId="77777777" w:rsidR="0071087C" w:rsidRPr="00E6516F" w:rsidDel="000C11C9" w:rsidRDefault="0071087C" w:rsidP="00174677">
            <w:pPr>
              <w:pStyle w:val="TAL"/>
            </w:pPr>
            <w:r w:rsidRPr="00E6516F">
              <w:t xml:space="preserve">Check: Does the UE (MCData Client) perform the procedure for </w:t>
            </w:r>
            <w:r w:rsidRPr="00E6516F">
              <w:rPr>
                <w:b/>
                <w:bCs/>
              </w:rPr>
              <w:t xml:space="preserve">CT MCData Call Establishment </w:t>
            </w:r>
            <w:r w:rsidRPr="00E6516F">
              <w:t>specified in TS 36.579-1 [2] Table 5.3C.3.3-1?</w:t>
            </w:r>
          </w:p>
        </w:tc>
        <w:tc>
          <w:tcPr>
            <w:tcW w:w="709" w:type="dxa"/>
            <w:shd w:val="clear" w:color="auto" w:fill="auto"/>
          </w:tcPr>
          <w:p w14:paraId="5B51E02E" w14:textId="77777777" w:rsidR="0071087C" w:rsidRPr="00E6516F" w:rsidDel="000C11C9" w:rsidRDefault="0071087C" w:rsidP="00174677">
            <w:pPr>
              <w:pStyle w:val="TAC"/>
              <w:rPr>
                <w:szCs w:val="18"/>
              </w:rPr>
            </w:pPr>
            <w:r w:rsidRPr="00E6516F">
              <w:t>-</w:t>
            </w:r>
          </w:p>
        </w:tc>
        <w:tc>
          <w:tcPr>
            <w:tcW w:w="2977" w:type="dxa"/>
            <w:shd w:val="clear" w:color="auto" w:fill="auto"/>
          </w:tcPr>
          <w:p w14:paraId="6F1225D1" w14:textId="77777777" w:rsidR="0071087C" w:rsidRPr="00E6516F" w:rsidDel="000C11C9" w:rsidRDefault="0071087C" w:rsidP="00174677">
            <w:pPr>
              <w:pStyle w:val="TAL"/>
            </w:pPr>
            <w:r w:rsidRPr="00E6516F">
              <w:t>-</w:t>
            </w:r>
          </w:p>
        </w:tc>
        <w:tc>
          <w:tcPr>
            <w:tcW w:w="567" w:type="dxa"/>
            <w:shd w:val="clear" w:color="auto" w:fill="auto"/>
          </w:tcPr>
          <w:p w14:paraId="2641AC5A" w14:textId="77777777" w:rsidR="0071087C" w:rsidRPr="00E6516F" w:rsidDel="000C11C9" w:rsidRDefault="0071087C" w:rsidP="00174677">
            <w:pPr>
              <w:pStyle w:val="TAC"/>
            </w:pPr>
            <w:r w:rsidRPr="00E6516F">
              <w:t>1,2</w:t>
            </w:r>
          </w:p>
        </w:tc>
        <w:tc>
          <w:tcPr>
            <w:tcW w:w="892" w:type="dxa"/>
            <w:shd w:val="clear" w:color="auto" w:fill="auto"/>
          </w:tcPr>
          <w:p w14:paraId="407DC20D" w14:textId="77777777" w:rsidR="0071087C" w:rsidRPr="00E6516F" w:rsidDel="000C11C9" w:rsidRDefault="0071087C" w:rsidP="00174677">
            <w:pPr>
              <w:pStyle w:val="TAC"/>
            </w:pPr>
            <w:r w:rsidRPr="00E6516F">
              <w:t>P</w:t>
            </w:r>
          </w:p>
        </w:tc>
      </w:tr>
      <w:tr w:rsidR="0071087C" w:rsidRPr="00E6516F" w:rsidDel="000C11C9" w14:paraId="3E0C4592" w14:textId="77777777" w:rsidTr="00174677">
        <w:tc>
          <w:tcPr>
            <w:tcW w:w="648" w:type="dxa"/>
            <w:shd w:val="clear" w:color="auto" w:fill="auto"/>
          </w:tcPr>
          <w:p w14:paraId="59C1FF7E" w14:textId="77777777" w:rsidR="0071087C" w:rsidRPr="00E6516F" w:rsidDel="000C11C9" w:rsidRDefault="0071087C" w:rsidP="00174677">
            <w:pPr>
              <w:pStyle w:val="TAC"/>
            </w:pPr>
            <w:r w:rsidRPr="00E6516F">
              <w:t>2-5</w:t>
            </w:r>
          </w:p>
        </w:tc>
        <w:tc>
          <w:tcPr>
            <w:tcW w:w="3969" w:type="dxa"/>
            <w:shd w:val="clear" w:color="auto" w:fill="auto"/>
          </w:tcPr>
          <w:p w14:paraId="027373AC" w14:textId="77777777" w:rsidR="0071087C" w:rsidRPr="00E6516F" w:rsidDel="000C11C9" w:rsidRDefault="0071087C" w:rsidP="00174677">
            <w:pPr>
              <w:pStyle w:val="TAL"/>
            </w:pPr>
            <w:r w:rsidRPr="00E6516F">
              <w:t>Void</w:t>
            </w:r>
          </w:p>
        </w:tc>
        <w:tc>
          <w:tcPr>
            <w:tcW w:w="709" w:type="dxa"/>
            <w:shd w:val="clear" w:color="auto" w:fill="auto"/>
          </w:tcPr>
          <w:p w14:paraId="22293A5E" w14:textId="77777777" w:rsidR="0071087C" w:rsidRPr="00E6516F" w:rsidDel="000C11C9" w:rsidRDefault="0071087C" w:rsidP="00174677">
            <w:pPr>
              <w:pStyle w:val="TAC"/>
              <w:rPr>
                <w:szCs w:val="18"/>
              </w:rPr>
            </w:pPr>
            <w:r w:rsidRPr="00E6516F">
              <w:t>-</w:t>
            </w:r>
          </w:p>
        </w:tc>
        <w:tc>
          <w:tcPr>
            <w:tcW w:w="2977" w:type="dxa"/>
            <w:shd w:val="clear" w:color="auto" w:fill="auto"/>
          </w:tcPr>
          <w:p w14:paraId="22B0FA6D" w14:textId="77777777" w:rsidR="0071087C" w:rsidRPr="00E6516F" w:rsidDel="000C11C9" w:rsidRDefault="0071087C" w:rsidP="00174677">
            <w:pPr>
              <w:pStyle w:val="TAL"/>
            </w:pPr>
            <w:r w:rsidRPr="00E6516F">
              <w:t>-</w:t>
            </w:r>
          </w:p>
        </w:tc>
        <w:tc>
          <w:tcPr>
            <w:tcW w:w="567" w:type="dxa"/>
            <w:shd w:val="clear" w:color="auto" w:fill="auto"/>
          </w:tcPr>
          <w:p w14:paraId="7A83DCA5" w14:textId="77777777" w:rsidR="0071087C" w:rsidRPr="00E6516F" w:rsidDel="000C11C9" w:rsidRDefault="0071087C" w:rsidP="00174677">
            <w:pPr>
              <w:pStyle w:val="TAC"/>
            </w:pPr>
            <w:r w:rsidRPr="00E6516F">
              <w:t>-</w:t>
            </w:r>
          </w:p>
        </w:tc>
        <w:tc>
          <w:tcPr>
            <w:tcW w:w="892" w:type="dxa"/>
            <w:shd w:val="clear" w:color="auto" w:fill="auto"/>
          </w:tcPr>
          <w:p w14:paraId="2FB496DC" w14:textId="77777777" w:rsidR="0071087C" w:rsidRPr="00E6516F" w:rsidDel="000C11C9" w:rsidRDefault="0071087C" w:rsidP="00174677">
            <w:pPr>
              <w:pStyle w:val="TAC"/>
            </w:pPr>
            <w:r w:rsidRPr="00E6516F">
              <w:t>-</w:t>
            </w:r>
          </w:p>
        </w:tc>
      </w:tr>
      <w:tr w:rsidR="0071087C" w:rsidRPr="00E6516F" w:rsidDel="000C11C9" w14:paraId="2100DD64" w14:textId="77777777" w:rsidTr="00174677">
        <w:tc>
          <w:tcPr>
            <w:tcW w:w="648" w:type="dxa"/>
            <w:shd w:val="clear" w:color="auto" w:fill="auto"/>
          </w:tcPr>
          <w:p w14:paraId="7F166A16" w14:textId="77777777" w:rsidR="0071087C" w:rsidRPr="00E6516F" w:rsidDel="000C11C9" w:rsidRDefault="0071087C" w:rsidP="00174677">
            <w:pPr>
              <w:pStyle w:val="TAC"/>
            </w:pPr>
            <w:r w:rsidRPr="00E6516F">
              <w:t>6</w:t>
            </w:r>
          </w:p>
        </w:tc>
        <w:tc>
          <w:tcPr>
            <w:tcW w:w="3969" w:type="dxa"/>
            <w:shd w:val="clear" w:color="auto" w:fill="auto"/>
          </w:tcPr>
          <w:p w14:paraId="19F0C402" w14:textId="77777777" w:rsidR="0071087C" w:rsidRPr="00E6516F" w:rsidDel="000C11C9" w:rsidRDefault="0071087C" w:rsidP="00174677">
            <w:pPr>
              <w:pStyle w:val="TAL"/>
            </w:pPr>
            <w:r w:rsidRPr="00E6516F">
              <w:t xml:space="preserve">Check: Does the UE (MCData Client) perform the procedure for </w:t>
            </w:r>
            <w:r w:rsidRPr="00E6516F">
              <w:rPr>
                <w:b/>
                <w:bCs/>
              </w:rPr>
              <w:t>CT MSRP message transfer</w:t>
            </w:r>
            <w:r w:rsidRPr="00E6516F">
              <w:t xml:space="preserve"> specified in TS 36.579-1 [2] Table 5.3C.5.3-1 to </w:t>
            </w:r>
            <w:r w:rsidRPr="00E6516F">
              <w:rPr>
                <w:b/>
                <w:bCs/>
              </w:rPr>
              <w:t>receive an SDS message with disposition notification type "DELIVERY"</w:t>
            </w:r>
            <w:r w:rsidRPr="00E6516F">
              <w:t>?</w:t>
            </w:r>
          </w:p>
        </w:tc>
        <w:tc>
          <w:tcPr>
            <w:tcW w:w="709" w:type="dxa"/>
            <w:shd w:val="clear" w:color="auto" w:fill="auto"/>
          </w:tcPr>
          <w:p w14:paraId="449C3780" w14:textId="77777777" w:rsidR="0071087C" w:rsidRPr="00E6516F" w:rsidDel="000C11C9" w:rsidRDefault="0071087C" w:rsidP="00174677">
            <w:pPr>
              <w:pStyle w:val="TAC"/>
              <w:rPr>
                <w:szCs w:val="18"/>
              </w:rPr>
            </w:pPr>
            <w:r w:rsidRPr="00E6516F">
              <w:t>-</w:t>
            </w:r>
          </w:p>
        </w:tc>
        <w:tc>
          <w:tcPr>
            <w:tcW w:w="2977" w:type="dxa"/>
            <w:shd w:val="clear" w:color="auto" w:fill="auto"/>
          </w:tcPr>
          <w:p w14:paraId="3809FADF" w14:textId="77777777" w:rsidR="0071087C" w:rsidRPr="00E6516F" w:rsidDel="000C11C9" w:rsidRDefault="0071087C" w:rsidP="00174677">
            <w:pPr>
              <w:pStyle w:val="TAL"/>
            </w:pPr>
            <w:r w:rsidRPr="00E6516F">
              <w:t>-</w:t>
            </w:r>
          </w:p>
        </w:tc>
        <w:tc>
          <w:tcPr>
            <w:tcW w:w="567" w:type="dxa"/>
            <w:shd w:val="clear" w:color="auto" w:fill="auto"/>
          </w:tcPr>
          <w:p w14:paraId="71EA20E3" w14:textId="77777777" w:rsidR="0071087C" w:rsidRPr="00E6516F" w:rsidDel="000C11C9" w:rsidRDefault="0071087C" w:rsidP="00174677">
            <w:pPr>
              <w:pStyle w:val="TAC"/>
            </w:pPr>
            <w:r w:rsidRPr="00E6516F">
              <w:t>2</w:t>
            </w:r>
          </w:p>
        </w:tc>
        <w:tc>
          <w:tcPr>
            <w:tcW w:w="892" w:type="dxa"/>
            <w:shd w:val="clear" w:color="auto" w:fill="auto"/>
          </w:tcPr>
          <w:p w14:paraId="3DFCA98A" w14:textId="77777777" w:rsidR="0071087C" w:rsidRPr="00E6516F" w:rsidDel="000C11C9" w:rsidRDefault="0071087C" w:rsidP="00174677">
            <w:pPr>
              <w:pStyle w:val="TAC"/>
            </w:pPr>
            <w:r w:rsidRPr="00E6516F">
              <w:t>P</w:t>
            </w:r>
          </w:p>
        </w:tc>
      </w:tr>
      <w:tr w:rsidR="0071087C" w:rsidRPr="00E6516F" w:rsidDel="000C11C9" w14:paraId="3A88EE67" w14:textId="77777777" w:rsidTr="00174677">
        <w:tc>
          <w:tcPr>
            <w:tcW w:w="648" w:type="dxa"/>
            <w:shd w:val="clear" w:color="auto" w:fill="auto"/>
          </w:tcPr>
          <w:p w14:paraId="3939F908" w14:textId="77777777" w:rsidR="0071087C" w:rsidRPr="00E6516F" w:rsidDel="000C11C9" w:rsidRDefault="0071087C" w:rsidP="00174677">
            <w:pPr>
              <w:pStyle w:val="TAC"/>
            </w:pPr>
            <w:r w:rsidRPr="00E6516F">
              <w:t>7</w:t>
            </w:r>
          </w:p>
        </w:tc>
        <w:tc>
          <w:tcPr>
            <w:tcW w:w="3969" w:type="dxa"/>
            <w:shd w:val="clear" w:color="auto" w:fill="auto"/>
          </w:tcPr>
          <w:p w14:paraId="00136820" w14:textId="77777777" w:rsidR="0071087C" w:rsidRPr="00E6516F" w:rsidDel="000C11C9" w:rsidRDefault="0071087C" w:rsidP="00174677">
            <w:pPr>
              <w:pStyle w:val="TAL"/>
            </w:pPr>
            <w:r w:rsidRPr="00E6516F">
              <w:t>Void</w:t>
            </w:r>
          </w:p>
        </w:tc>
        <w:tc>
          <w:tcPr>
            <w:tcW w:w="709" w:type="dxa"/>
            <w:shd w:val="clear" w:color="auto" w:fill="auto"/>
          </w:tcPr>
          <w:p w14:paraId="038E3A4B" w14:textId="77777777" w:rsidR="0071087C" w:rsidRPr="00E6516F" w:rsidDel="000C11C9" w:rsidRDefault="0071087C" w:rsidP="00174677">
            <w:pPr>
              <w:pStyle w:val="TAC"/>
              <w:rPr>
                <w:szCs w:val="18"/>
              </w:rPr>
            </w:pPr>
            <w:r w:rsidRPr="00E6516F">
              <w:t>-</w:t>
            </w:r>
          </w:p>
        </w:tc>
        <w:tc>
          <w:tcPr>
            <w:tcW w:w="2977" w:type="dxa"/>
            <w:shd w:val="clear" w:color="auto" w:fill="auto"/>
          </w:tcPr>
          <w:p w14:paraId="025EF83D" w14:textId="77777777" w:rsidR="0071087C" w:rsidRPr="00E6516F" w:rsidDel="000C11C9" w:rsidRDefault="0071087C" w:rsidP="00174677">
            <w:pPr>
              <w:pStyle w:val="TAL"/>
            </w:pPr>
            <w:r w:rsidRPr="00E6516F">
              <w:t>-</w:t>
            </w:r>
          </w:p>
        </w:tc>
        <w:tc>
          <w:tcPr>
            <w:tcW w:w="567" w:type="dxa"/>
            <w:shd w:val="clear" w:color="auto" w:fill="auto"/>
          </w:tcPr>
          <w:p w14:paraId="1065E4A5" w14:textId="77777777" w:rsidR="0071087C" w:rsidRPr="00E6516F" w:rsidDel="000C11C9" w:rsidRDefault="0071087C" w:rsidP="00174677">
            <w:pPr>
              <w:pStyle w:val="TAC"/>
            </w:pPr>
            <w:r w:rsidRPr="00E6516F">
              <w:t>-</w:t>
            </w:r>
          </w:p>
        </w:tc>
        <w:tc>
          <w:tcPr>
            <w:tcW w:w="892" w:type="dxa"/>
            <w:shd w:val="clear" w:color="auto" w:fill="auto"/>
          </w:tcPr>
          <w:p w14:paraId="30013CDE" w14:textId="77777777" w:rsidR="0071087C" w:rsidRPr="00E6516F" w:rsidDel="000C11C9" w:rsidRDefault="0071087C" w:rsidP="00174677">
            <w:pPr>
              <w:pStyle w:val="TAC"/>
            </w:pPr>
            <w:r w:rsidRPr="00E6516F">
              <w:t>-</w:t>
            </w:r>
          </w:p>
        </w:tc>
      </w:tr>
      <w:tr w:rsidR="0071087C" w:rsidRPr="00E6516F" w:rsidDel="000C11C9" w14:paraId="6307328B" w14:textId="77777777" w:rsidTr="00174677">
        <w:tc>
          <w:tcPr>
            <w:tcW w:w="648" w:type="dxa"/>
            <w:shd w:val="clear" w:color="auto" w:fill="auto"/>
          </w:tcPr>
          <w:p w14:paraId="09803FA1" w14:textId="77777777" w:rsidR="0071087C" w:rsidRPr="00E6516F" w:rsidDel="000C11C9" w:rsidRDefault="0071087C" w:rsidP="00174677">
            <w:pPr>
              <w:pStyle w:val="TAC"/>
            </w:pPr>
            <w:r w:rsidRPr="00E6516F">
              <w:t>8</w:t>
            </w:r>
          </w:p>
        </w:tc>
        <w:tc>
          <w:tcPr>
            <w:tcW w:w="3969" w:type="dxa"/>
            <w:shd w:val="clear" w:color="auto" w:fill="auto"/>
          </w:tcPr>
          <w:p w14:paraId="1815C248" w14:textId="77777777" w:rsidR="0071087C" w:rsidRPr="00E6516F" w:rsidDel="000C11C9" w:rsidRDefault="0071087C" w:rsidP="00174677">
            <w:pPr>
              <w:pStyle w:val="TAL"/>
            </w:pPr>
            <w:r w:rsidRPr="00E6516F">
              <w:t xml:space="preserve">Check: Does the UE (MCData Client) perform the procedure for </w:t>
            </w:r>
            <w:r w:rsidRPr="00E6516F">
              <w:rPr>
                <w:b/>
                <w:bCs/>
              </w:rPr>
              <w:t>CT MCData call release</w:t>
            </w:r>
            <w:r w:rsidRPr="00E6516F">
              <w:t xml:space="preserve"> specified in TS 36.579-1 [2] Table 5.3C.7.3-1?</w:t>
            </w:r>
          </w:p>
        </w:tc>
        <w:tc>
          <w:tcPr>
            <w:tcW w:w="709" w:type="dxa"/>
            <w:shd w:val="clear" w:color="auto" w:fill="auto"/>
          </w:tcPr>
          <w:p w14:paraId="15CAFFE1" w14:textId="77777777" w:rsidR="0071087C" w:rsidRPr="00E6516F" w:rsidDel="000C11C9" w:rsidRDefault="0071087C" w:rsidP="00174677">
            <w:pPr>
              <w:pStyle w:val="TAC"/>
            </w:pPr>
            <w:r w:rsidRPr="00E6516F">
              <w:t>-</w:t>
            </w:r>
          </w:p>
        </w:tc>
        <w:tc>
          <w:tcPr>
            <w:tcW w:w="2977" w:type="dxa"/>
            <w:shd w:val="clear" w:color="auto" w:fill="auto"/>
          </w:tcPr>
          <w:p w14:paraId="27C7054D" w14:textId="77777777" w:rsidR="0071087C" w:rsidRPr="00E6516F" w:rsidDel="000C11C9" w:rsidRDefault="0071087C" w:rsidP="00174677">
            <w:pPr>
              <w:pStyle w:val="TAL"/>
            </w:pPr>
            <w:r w:rsidRPr="00E6516F">
              <w:t>-</w:t>
            </w:r>
          </w:p>
        </w:tc>
        <w:tc>
          <w:tcPr>
            <w:tcW w:w="567" w:type="dxa"/>
            <w:shd w:val="clear" w:color="auto" w:fill="auto"/>
          </w:tcPr>
          <w:p w14:paraId="1923150B" w14:textId="77777777" w:rsidR="0071087C" w:rsidRPr="00E6516F" w:rsidDel="000C11C9" w:rsidRDefault="0071087C" w:rsidP="00174677">
            <w:pPr>
              <w:pStyle w:val="TAC"/>
            </w:pPr>
            <w:r w:rsidRPr="00E6516F">
              <w:t>3</w:t>
            </w:r>
          </w:p>
        </w:tc>
        <w:tc>
          <w:tcPr>
            <w:tcW w:w="892" w:type="dxa"/>
            <w:shd w:val="clear" w:color="auto" w:fill="auto"/>
          </w:tcPr>
          <w:p w14:paraId="71EB1811" w14:textId="77777777" w:rsidR="0071087C" w:rsidRPr="00E6516F" w:rsidDel="000C11C9" w:rsidRDefault="0071087C" w:rsidP="00174677">
            <w:pPr>
              <w:pStyle w:val="TAC"/>
            </w:pPr>
            <w:r w:rsidRPr="00E6516F">
              <w:t>P</w:t>
            </w:r>
          </w:p>
        </w:tc>
      </w:tr>
      <w:tr w:rsidR="0071087C" w:rsidRPr="00E6516F" w:rsidDel="000C11C9" w14:paraId="23A4B4D2" w14:textId="77777777" w:rsidTr="00174677">
        <w:tc>
          <w:tcPr>
            <w:tcW w:w="648" w:type="dxa"/>
            <w:shd w:val="clear" w:color="auto" w:fill="auto"/>
          </w:tcPr>
          <w:p w14:paraId="262AEDC4" w14:textId="77777777" w:rsidR="0071087C" w:rsidRPr="00E6516F" w:rsidDel="000C11C9" w:rsidRDefault="0071087C" w:rsidP="00174677">
            <w:pPr>
              <w:pStyle w:val="TAC"/>
            </w:pPr>
            <w:r w:rsidRPr="00E6516F">
              <w:t>9-10</w:t>
            </w:r>
          </w:p>
        </w:tc>
        <w:tc>
          <w:tcPr>
            <w:tcW w:w="3969" w:type="dxa"/>
            <w:shd w:val="clear" w:color="auto" w:fill="auto"/>
          </w:tcPr>
          <w:p w14:paraId="57F047ED" w14:textId="77777777" w:rsidR="0071087C" w:rsidRPr="00E6516F" w:rsidDel="000C11C9" w:rsidRDefault="0071087C" w:rsidP="00174677">
            <w:pPr>
              <w:pStyle w:val="TAL"/>
            </w:pPr>
            <w:r w:rsidRPr="00E6516F">
              <w:t>Void</w:t>
            </w:r>
          </w:p>
        </w:tc>
        <w:tc>
          <w:tcPr>
            <w:tcW w:w="709" w:type="dxa"/>
            <w:shd w:val="clear" w:color="auto" w:fill="auto"/>
          </w:tcPr>
          <w:p w14:paraId="38043321" w14:textId="77777777" w:rsidR="0071087C" w:rsidRPr="00E6516F" w:rsidDel="000C11C9" w:rsidRDefault="0071087C" w:rsidP="00174677">
            <w:pPr>
              <w:pStyle w:val="TAC"/>
            </w:pPr>
            <w:r w:rsidRPr="00E6516F">
              <w:t>-</w:t>
            </w:r>
          </w:p>
        </w:tc>
        <w:tc>
          <w:tcPr>
            <w:tcW w:w="2977" w:type="dxa"/>
            <w:shd w:val="clear" w:color="auto" w:fill="auto"/>
          </w:tcPr>
          <w:p w14:paraId="142A3F46" w14:textId="77777777" w:rsidR="0071087C" w:rsidRPr="00E6516F" w:rsidDel="000C11C9" w:rsidRDefault="0071087C" w:rsidP="00174677">
            <w:pPr>
              <w:pStyle w:val="TAL"/>
            </w:pPr>
            <w:r w:rsidRPr="00E6516F">
              <w:t>-</w:t>
            </w:r>
          </w:p>
        </w:tc>
        <w:tc>
          <w:tcPr>
            <w:tcW w:w="567" w:type="dxa"/>
            <w:shd w:val="clear" w:color="auto" w:fill="auto"/>
          </w:tcPr>
          <w:p w14:paraId="33CA2271" w14:textId="77777777" w:rsidR="0071087C" w:rsidRPr="00E6516F" w:rsidDel="000C11C9" w:rsidRDefault="0071087C" w:rsidP="00174677">
            <w:pPr>
              <w:pStyle w:val="TAC"/>
            </w:pPr>
            <w:r w:rsidRPr="00E6516F">
              <w:t>-</w:t>
            </w:r>
          </w:p>
        </w:tc>
        <w:tc>
          <w:tcPr>
            <w:tcW w:w="892" w:type="dxa"/>
            <w:shd w:val="clear" w:color="auto" w:fill="auto"/>
          </w:tcPr>
          <w:p w14:paraId="6C9823DD" w14:textId="77777777" w:rsidR="0071087C" w:rsidRPr="00E6516F" w:rsidDel="000C11C9" w:rsidRDefault="0071087C" w:rsidP="00174677">
            <w:pPr>
              <w:pStyle w:val="TAC"/>
            </w:pPr>
            <w:r w:rsidRPr="00E6516F">
              <w:t>-</w:t>
            </w:r>
          </w:p>
        </w:tc>
      </w:tr>
      <w:tr w:rsidR="0071087C" w:rsidRPr="00E6516F" w:rsidDel="000C11C9" w14:paraId="273D491A" w14:textId="77777777" w:rsidTr="00174677">
        <w:tc>
          <w:tcPr>
            <w:tcW w:w="648" w:type="dxa"/>
            <w:shd w:val="clear" w:color="auto" w:fill="auto"/>
          </w:tcPr>
          <w:p w14:paraId="2505AFEA" w14:textId="77777777" w:rsidR="0071087C" w:rsidRPr="00E6516F" w:rsidDel="000C11C9" w:rsidRDefault="0071087C" w:rsidP="00174677">
            <w:pPr>
              <w:pStyle w:val="TAC"/>
              <w:rPr>
                <w:rFonts w:cs="Arial"/>
              </w:rPr>
            </w:pPr>
            <w:r w:rsidRPr="00E6516F">
              <w:t>11</w:t>
            </w:r>
          </w:p>
        </w:tc>
        <w:tc>
          <w:tcPr>
            <w:tcW w:w="3969" w:type="dxa"/>
            <w:shd w:val="clear" w:color="auto" w:fill="auto"/>
          </w:tcPr>
          <w:p w14:paraId="663A657F" w14:textId="77777777" w:rsidR="0071087C" w:rsidRPr="00E6516F" w:rsidDel="000C11C9" w:rsidRDefault="0071087C" w:rsidP="00174677">
            <w:pPr>
              <w:pStyle w:val="TAL"/>
            </w:pPr>
            <w:r w:rsidRPr="00E6516F">
              <w:t xml:space="preserve">Check: Does the UE (MCData Client) perform the procedure for </w:t>
            </w:r>
            <w:r w:rsidRPr="00E6516F">
              <w:rPr>
                <w:b/>
                <w:bCs/>
              </w:rPr>
              <w:t>CO SDS or FD message transfer using signalling plane</w:t>
            </w:r>
            <w:r w:rsidRPr="00E6516F">
              <w:t xml:space="preserve"> specified in TS 36.579-1 [2] Table 5.3C.1.3-1 to </w:t>
            </w:r>
            <w:r w:rsidRPr="00E6516F">
              <w:rPr>
                <w:b/>
                <w:bCs/>
              </w:rPr>
              <w:t>send a disposition notification of "DELIVERED"</w:t>
            </w:r>
            <w:r w:rsidRPr="00E6516F">
              <w:t>?</w:t>
            </w:r>
          </w:p>
        </w:tc>
        <w:tc>
          <w:tcPr>
            <w:tcW w:w="709" w:type="dxa"/>
            <w:shd w:val="clear" w:color="auto" w:fill="auto"/>
          </w:tcPr>
          <w:p w14:paraId="695497EB" w14:textId="77777777" w:rsidR="0071087C" w:rsidRPr="00E6516F" w:rsidDel="000C11C9" w:rsidRDefault="0071087C" w:rsidP="00174677">
            <w:pPr>
              <w:pStyle w:val="TAC"/>
            </w:pPr>
            <w:r w:rsidRPr="00E6516F">
              <w:rPr>
                <w:szCs w:val="18"/>
              </w:rPr>
              <w:t>-</w:t>
            </w:r>
          </w:p>
        </w:tc>
        <w:tc>
          <w:tcPr>
            <w:tcW w:w="2977" w:type="dxa"/>
            <w:shd w:val="clear" w:color="auto" w:fill="auto"/>
          </w:tcPr>
          <w:p w14:paraId="6D5509F4" w14:textId="77777777" w:rsidR="0071087C" w:rsidRPr="00E6516F" w:rsidDel="000C11C9" w:rsidRDefault="0071087C" w:rsidP="00174677">
            <w:pPr>
              <w:pStyle w:val="TAL"/>
            </w:pPr>
            <w:r w:rsidRPr="00E6516F">
              <w:t>-</w:t>
            </w:r>
          </w:p>
        </w:tc>
        <w:tc>
          <w:tcPr>
            <w:tcW w:w="567" w:type="dxa"/>
            <w:shd w:val="clear" w:color="auto" w:fill="auto"/>
          </w:tcPr>
          <w:p w14:paraId="726BD1F2" w14:textId="77777777" w:rsidR="0071087C" w:rsidRPr="00E6516F" w:rsidDel="000C11C9" w:rsidRDefault="0071087C" w:rsidP="00174677">
            <w:pPr>
              <w:pStyle w:val="TAC"/>
            </w:pPr>
            <w:r w:rsidRPr="00E6516F">
              <w:t>2</w:t>
            </w:r>
          </w:p>
        </w:tc>
        <w:tc>
          <w:tcPr>
            <w:tcW w:w="892" w:type="dxa"/>
            <w:shd w:val="clear" w:color="auto" w:fill="auto"/>
          </w:tcPr>
          <w:p w14:paraId="2D6217F1" w14:textId="77777777" w:rsidR="0071087C" w:rsidRPr="00E6516F" w:rsidDel="000C11C9" w:rsidRDefault="0071087C" w:rsidP="00174677">
            <w:pPr>
              <w:pStyle w:val="TAC"/>
            </w:pPr>
            <w:r w:rsidRPr="00E6516F">
              <w:t>P</w:t>
            </w:r>
          </w:p>
        </w:tc>
      </w:tr>
      <w:tr w:rsidR="0071087C" w:rsidRPr="00E6516F" w:rsidDel="000C11C9" w14:paraId="48A606DB" w14:textId="77777777" w:rsidTr="00174677">
        <w:tc>
          <w:tcPr>
            <w:tcW w:w="648" w:type="dxa"/>
            <w:shd w:val="clear" w:color="auto" w:fill="auto"/>
          </w:tcPr>
          <w:p w14:paraId="752A2809" w14:textId="77777777" w:rsidR="0071087C" w:rsidRPr="00E6516F" w:rsidDel="000C11C9" w:rsidRDefault="0071087C" w:rsidP="00174677">
            <w:pPr>
              <w:pStyle w:val="TAC"/>
              <w:rPr>
                <w:rFonts w:cs="Arial"/>
              </w:rPr>
            </w:pPr>
            <w:r w:rsidRPr="00E6516F">
              <w:t>12</w:t>
            </w:r>
          </w:p>
        </w:tc>
        <w:tc>
          <w:tcPr>
            <w:tcW w:w="3969" w:type="dxa"/>
            <w:shd w:val="clear" w:color="auto" w:fill="auto"/>
          </w:tcPr>
          <w:p w14:paraId="6D4EC6F2" w14:textId="77777777" w:rsidR="0071087C" w:rsidRPr="00E6516F" w:rsidRDefault="0071087C" w:rsidP="00174677">
            <w:pPr>
              <w:pStyle w:val="TAL"/>
              <w:rPr>
                <w:rFonts w:eastAsia="Malgun Gothic"/>
              </w:rPr>
            </w:pPr>
            <w:r w:rsidRPr="00E6516F">
              <w:t>Check: Does the UE (</w:t>
            </w:r>
            <w:r w:rsidRPr="00E6516F">
              <w:rPr>
                <w:lang w:eastAsia="ko-KR"/>
              </w:rPr>
              <w:t xml:space="preserve">MCDATA Client) </w:t>
            </w:r>
            <w:r w:rsidRPr="00E6516F">
              <w:rPr>
                <w:rFonts w:eastAsia="Malgun Gothic"/>
              </w:rPr>
              <w:t>render the contents of the Payload IE to the MCData User?</w:t>
            </w:r>
          </w:p>
          <w:p w14:paraId="02331E7D" w14:textId="77777777" w:rsidR="0071087C" w:rsidRPr="00E6516F" w:rsidDel="000C11C9" w:rsidRDefault="0071087C" w:rsidP="00174677">
            <w:pPr>
              <w:pStyle w:val="TAL"/>
            </w:pPr>
            <w:r w:rsidRPr="00E6516F">
              <w:rPr>
                <w:rFonts w:eastAsia="Malgun Gothic"/>
              </w:rPr>
              <w:t>(NOTE 1)</w:t>
            </w:r>
          </w:p>
        </w:tc>
        <w:tc>
          <w:tcPr>
            <w:tcW w:w="709" w:type="dxa"/>
            <w:shd w:val="clear" w:color="auto" w:fill="auto"/>
          </w:tcPr>
          <w:p w14:paraId="7E255C86" w14:textId="77777777" w:rsidR="0071087C" w:rsidRPr="00E6516F" w:rsidDel="000C11C9" w:rsidRDefault="0071087C" w:rsidP="00174677">
            <w:pPr>
              <w:pStyle w:val="TAC"/>
            </w:pPr>
            <w:r w:rsidRPr="00E6516F">
              <w:t>-</w:t>
            </w:r>
          </w:p>
        </w:tc>
        <w:tc>
          <w:tcPr>
            <w:tcW w:w="2977" w:type="dxa"/>
            <w:shd w:val="clear" w:color="auto" w:fill="auto"/>
          </w:tcPr>
          <w:p w14:paraId="7A5B8CF2" w14:textId="77777777" w:rsidR="0071087C" w:rsidRPr="00E6516F" w:rsidDel="000C11C9" w:rsidRDefault="0071087C" w:rsidP="00174677">
            <w:pPr>
              <w:pStyle w:val="TAL"/>
            </w:pPr>
            <w:r w:rsidRPr="00E6516F">
              <w:t>-</w:t>
            </w:r>
          </w:p>
        </w:tc>
        <w:tc>
          <w:tcPr>
            <w:tcW w:w="567" w:type="dxa"/>
            <w:shd w:val="clear" w:color="auto" w:fill="auto"/>
          </w:tcPr>
          <w:p w14:paraId="253B1208" w14:textId="77777777" w:rsidR="0071087C" w:rsidRPr="00E6516F" w:rsidDel="000C11C9" w:rsidRDefault="0071087C" w:rsidP="00174677">
            <w:pPr>
              <w:pStyle w:val="TAC"/>
            </w:pPr>
            <w:r w:rsidRPr="00E6516F">
              <w:t>2</w:t>
            </w:r>
          </w:p>
        </w:tc>
        <w:tc>
          <w:tcPr>
            <w:tcW w:w="892" w:type="dxa"/>
            <w:shd w:val="clear" w:color="auto" w:fill="auto"/>
          </w:tcPr>
          <w:p w14:paraId="662F88F5" w14:textId="77777777" w:rsidR="0071087C" w:rsidRPr="00E6516F" w:rsidDel="000C11C9" w:rsidRDefault="0071087C" w:rsidP="00174677">
            <w:pPr>
              <w:pStyle w:val="TAC"/>
            </w:pPr>
            <w:r w:rsidRPr="00E6516F">
              <w:t>P</w:t>
            </w:r>
          </w:p>
        </w:tc>
      </w:tr>
      <w:tr w:rsidR="0071087C" w:rsidRPr="00E6516F" w14:paraId="5773C005" w14:textId="77777777" w:rsidTr="00174677">
        <w:tc>
          <w:tcPr>
            <w:tcW w:w="9762" w:type="dxa"/>
            <w:gridSpan w:val="6"/>
            <w:shd w:val="clear" w:color="auto" w:fill="auto"/>
          </w:tcPr>
          <w:p w14:paraId="2461CFF5" w14:textId="77777777" w:rsidR="0071087C" w:rsidRPr="00E6516F" w:rsidRDefault="0071087C" w:rsidP="00174677">
            <w:pPr>
              <w:pStyle w:val="TAN"/>
            </w:pPr>
            <w:r w:rsidRPr="00E6516F">
              <w:t>NOTE 1:</w:t>
            </w:r>
            <w:r w:rsidRPr="00E6516F">
              <w:tab/>
              <w:t>This is expected to be done via a suitable implementation dependent MMI.</w:t>
            </w:r>
          </w:p>
        </w:tc>
      </w:tr>
    </w:tbl>
    <w:p w14:paraId="0E9A6DBD" w14:textId="77777777" w:rsidR="0071087C" w:rsidRPr="00E6516F" w:rsidRDefault="0071087C" w:rsidP="0071087C"/>
    <w:p w14:paraId="5570B10B" w14:textId="77777777" w:rsidR="0071087C" w:rsidRPr="00E6516F" w:rsidRDefault="0071087C" w:rsidP="0071087C">
      <w:pPr>
        <w:pStyle w:val="H6"/>
      </w:pPr>
      <w:bookmarkStart w:id="644" w:name="_Toc52782365"/>
      <w:bookmarkStart w:id="645" w:name="_Toc52782976"/>
      <w:bookmarkStart w:id="646" w:name="_Toc59042845"/>
      <w:r w:rsidRPr="00E6516F">
        <w:t>6.1.8.3.3</w:t>
      </w:r>
      <w:r w:rsidRPr="00E6516F">
        <w:tab/>
        <w:t>Specific message contents</w:t>
      </w:r>
      <w:bookmarkEnd w:id="644"/>
      <w:bookmarkEnd w:id="645"/>
      <w:bookmarkEnd w:id="646"/>
    </w:p>
    <w:p w14:paraId="5F44D47A" w14:textId="77777777" w:rsidR="0071087C" w:rsidRPr="00E6516F" w:rsidRDefault="0071087C" w:rsidP="0071087C">
      <w:pPr>
        <w:pStyle w:val="TH"/>
      </w:pPr>
      <w:bookmarkStart w:id="647" w:name="_Toc25610659"/>
      <w:r w:rsidRPr="00E6516F">
        <w:t>Table 6.1.8.3.3-1: SIP INVITE (step 1, Table 6.1.8.3.2-1</w:t>
      </w:r>
      <w:bookmarkStart w:id="648" w:name="_Hlk94365575"/>
      <w:r w:rsidRPr="00E6516F">
        <w:t>;</w:t>
      </w:r>
      <w:r w:rsidRPr="00E6516F">
        <w:br/>
        <w:t>step 2, TS 36.579-1 [2] Table 5.3C.3.3-1</w:t>
      </w:r>
      <w:bookmarkEnd w:id="648"/>
      <w:r w:rsidRPr="00E6516F">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5FCB8FBE" w14:textId="77777777" w:rsidTr="00174677">
        <w:tc>
          <w:tcPr>
            <w:tcW w:w="9639" w:type="dxa"/>
            <w:gridSpan w:val="5"/>
          </w:tcPr>
          <w:p w14:paraId="6E983238" w14:textId="77777777" w:rsidR="0071087C" w:rsidRPr="00E6516F" w:rsidRDefault="0071087C" w:rsidP="00174677">
            <w:pPr>
              <w:pStyle w:val="TAL"/>
              <w:rPr>
                <w:rFonts w:cs="Arial"/>
                <w:szCs w:val="18"/>
              </w:rPr>
            </w:pPr>
            <w:r w:rsidRPr="00E6516F">
              <w:rPr>
                <w:rFonts w:cs="Arial"/>
                <w:szCs w:val="18"/>
              </w:rPr>
              <w:t>Derivation Path: TS 36.579-1 [2], Table 5.5.2.5.2-1, condition MCDATA_SDS</w:t>
            </w:r>
          </w:p>
        </w:tc>
      </w:tr>
      <w:tr w:rsidR="0071087C" w:rsidRPr="00E6516F" w14:paraId="02F3F94D" w14:textId="77777777" w:rsidTr="00174677">
        <w:tc>
          <w:tcPr>
            <w:tcW w:w="2835" w:type="dxa"/>
          </w:tcPr>
          <w:p w14:paraId="1F56608A" w14:textId="77777777" w:rsidR="0071087C" w:rsidRPr="00E6516F" w:rsidRDefault="0071087C" w:rsidP="00174677">
            <w:pPr>
              <w:pStyle w:val="TAH"/>
              <w:rPr>
                <w:bCs/>
              </w:rPr>
            </w:pPr>
            <w:r w:rsidRPr="00E6516F">
              <w:rPr>
                <w:bCs/>
              </w:rPr>
              <w:t>Information Element</w:t>
            </w:r>
          </w:p>
        </w:tc>
        <w:tc>
          <w:tcPr>
            <w:tcW w:w="2126" w:type="dxa"/>
          </w:tcPr>
          <w:p w14:paraId="4FC252EB" w14:textId="77777777" w:rsidR="0071087C" w:rsidRPr="00E6516F" w:rsidRDefault="0071087C" w:rsidP="00174677">
            <w:pPr>
              <w:pStyle w:val="TAH"/>
              <w:rPr>
                <w:bCs/>
              </w:rPr>
            </w:pPr>
            <w:r w:rsidRPr="00E6516F">
              <w:rPr>
                <w:bCs/>
              </w:rPr>
              <w:t>Value/remark</w:t>
            </w:r>
          </w:p>
        </w:tc>
        <w:tc>
          <w:tcPr>
            <w:tcW w:w="2126" w:type="dxa"/>
          </w:tcPr>
          <w:p w14:paraId="6CF3D178" w14:textId="77777777" w:rsidR="0071087C" w:rsidRPr="00E6516F" w:rsidRDefault="0071087C" w:rsidP="00174677">
            <w:pPr>
              <w:pStyle w:val="TAH"/>
              <w:rPr>
                <w:bCs/>
              </w:rPr>
            </w:pPr>
            <w:r w:rsidRPr="00E6516F">
              <w:rPr>
                <w:bCs/>
              </w:rPr>
              <w:t>Comment</w:t>
            </w:r>
          </w:p>
        </w:tc>
        <w:tc>
          <w:tcPr>
            <w:tcW w:w="1418" w:type="dxa"/>
          </w:tcPr>
          <w:p w14:paraId="60B7C91A" w14:textId="77777777" w:rsidR="0071087C" w:rsidRPr="00E6516F" w:rsidRDefault="0071087C" w:rsidP="00174677">
            <w:pPr>
              <w:pStyle w:val="TAH"/>
              <w:rPr>
                <w:bCs/>
              </w:rPr>
            </w:pPr>
            <w:r w:rsidRPr="00E6516F">
              <w:rPr>
                <w:bCs/>
              </w:rPr>
              <w:t>Reference</w:t>
            </w:r>
          </w:p>
        </w:tc>
        <w:tc>
          <w:tcPr>
            <w:tcW w:w="1134" w:type="dxa"/>
          </w:tcPr>
          <w:p w14:paraId="05AAC27D" w14:textId="77777777" w:rsidR="0071087C" w:rsidRPr="00E6516F" w:rsidRDefault="0071087C" w:rsidP="00174677">
            <w:pPr>
              <w:pStyle w:val="TAH"/>
              <w:rPr>
                <w:bCs/>
              </w:rPr>
            </w:pPr>
            <w:r w:rsidRPr="00E6516F">
              <w:rPr>
                <w:bCs/>
              </w:rPr>
              <w:t>Condition</w:t>
            </w:r>
          </w:p>
        </w:tc>
      </w:tr>
      <w:tr w:rsidR="0071087C" w:rsidRPr="00E6516F" w14:paraId="4B2EF98E" w14:textId="77777777" w:rsidTr="00174677">
        <w:tc>
          <w:tcPr>
            <w:tcW w:w="2835" w:type="dxa"/>
            <w:vAlign w:val="center"/>
          </w:tcPr>
          <w:p w14:paraId="7A2C36F6" w14:textId="77777777" w:rsidR="0071087C" w:rsidRPr="00E6516F" w:rsidRDefault="0071087C" w:rsidP="00174677">
            <w:pPr>
              <w:pStyle w:val="TAL"/>
              <w:rPr>
                <w:b/>
                <w:bCs/>
              </w:rPr>
            </w:pPr>
            <w:r w:rsidRPr="00E6516F">
              <w:rPr>
                <w:b/>
                <w:bCs/>
              </w:rPr>
              <w:t>Message-body</w:t>
            </w:r>
          </w:p>
        </w:tc>
        <w:tc>
          <w:tcPr>
            <w:tcW w:w="2126" w:type="dxa"/>
          </w:tcPr>
          <w:p w14:paraId="0D4572BB" w14:textId="77777777" w:rsidR="0071087C" w:rsidRPr="00E6516F" w:rsidRDefault="0071087C" w:rsidP="00174677">
            <w:pPr>
              <w:pStyle w:val="TAL"/>
              <w:rPr>
                <w:iCs/>
              </w:rPr>
            </w:pPr>
          </w:p>
        </w:tc>
        <w:tc>
          <w:tcPr>
            <w:tcW w:w="2126" w:type="dxa"/>
          </w:tcPr>
          <w:p w14:paraId="3C4F310C" w14:textId="77777777" w:rsidR="0071087C" w:rsidRPr="00E6516F" w:rsidRDefault="0071087C" w:rsidP="00174677">
            <w:pPr>
              <w:pStyle w:val="TAL"/>
            </w:pPr>
          </w:p>
        </w:tc>
        <w:tc>
          <w:tcPr>
            <w:tcW w:w="1418" w:type="dxa"/>
          </w:tcPr>
          <w:p w14:paraId="45196D47" w14:textId="77777777" w:rsidR="0071087C" w:rsidRPr="00E6516F" w:rsidRDefault="0071087C" w:rsidP="00174677">
            <w:pPr>
              <w:pStyle w:val="TAL"/>
            </w:pPr>
          </w:p>
        </w:tc>
        <w:tc>
          <w:tcPr>
            <w:tcW w:w="1134" w:type="dxa"/>
            <w:vAlign w:val="bottom"/>
          </w:tcPr>
          <w:p w14:paraId="7B82276A" w14:textId="77777777" w:rsidR="0071087C" w:rsidRPr="00E6516F" w:rsidRDefault="0071087C" w:rsidP="00174677">
            <w:pPr>
              <w:pStyle w:val="TAL"/>
            </w:pPr>
          </w:p>
        </w:tc>
      </w:tr>
      <w:tr w:rsidR="0071087C" w:rsidRPr="00E6516F" w14:paraId="221BDB49" w14:textId="77777777" w:rsidTr="004312E8">
        <w:tc>
          <w:tcPr>
            <w:tcW w:w="2835" w:type="dxa"/>
            <w:vAlign w:val="center"/>
          </w:tcPr>
          <w:p w14:paraId="642893BA" w14:textId="77777777" w:rsidR="0071087C" w:rsidRPr="00E6516F" w:rsidRDefault="0071087C" w:rsidP="00174677">
            <w:pPr>
              <w:pStyle w:val="TAL"/>
              <w:rPr>
                <w:b/>
                <w:bCs/>
              </w:rPr>
            </w:pPr>
            <w:r w:rsidRPr="00E6516F">
              <w:t xml:space="preserve">  MIME body part</w:t>
            </w:r>
          </w:p>
        </w:tc>
        <w:tc>
          <w:tcPr>
            <w:tcW w:w="2126" w:type="dxa"/>
          </w:tcPr>
          <w:p w14:paraId="03B829EE" w14:textId="77777777" w:rsidR="0071087C" w:rsidRPr="00E6516F" w:rsidRDefault="0071087C" w:rsidP="00174677">
            <w:pPr>
              <w:pStyle w:val="TAL"/>
              <w:rPr>
                <w:iCs/>
              </w:rPr>
            </w:pPr>
          </w:p>
        </w:tc>
        <w:tc>
          <w:tcPr>
            <w:tcW w:w="2126" w:type="dxa"/>
            <w:tcBorders>
              <w:bottom w:val="single" w:sz="4" w:space="0" w:color="auto"/>
            </w:tcBorders>
          </w:tcPr>
          <w:p w14:paraId="4B2D3D64" w14:textId="77777777" w:rsidR="0071087C" w:rsidRPr="00E6516F" w:rsidRDefault="0071087C" w:rsidP="00174677">
            <w:pPr>
              <w:pStyle w:val="TAL"/>
            </w:pPr>
            <w:r w:rsidRPr="00E6516F">
              <w:rPr>
                <w:b/>
              </w:rPr>
              <w:t>SDP message</w:t>
            </w:r>
          </w:p>
        </w:tc>
        <w:tc>
          <w:tcPr>
            <w:tcW w:w="1418" w:type="dxa"/>
          </w:tcPr>
          <w:p w14:paraId="21990C6E" w14:textId="77777777" w:rsidR="0071087C" w:rsidRPr="00E6516F" w:rsidRDefault="0071087C" w:rsidP="00174677">
            <w:pPr>
              <w:pStyle w:val="TAL"/>
            </w:pPr>
          </w:p>
        </w:tc>
        <w:tc>
          <w:tcPr>
            <w:tcW w:w="1134" w:type="dxa"/>
            <w:vAlign w:val="bottom"/>
          </w:tcPr>
          <w:p w14:paraId="077EAF68" w14:textId="77777777" w:rsidR="0071087C" w:rsidRPr="00E6516F" w:rsidRDefault="0071087C" w:rsidP="00174677">
            <w:pPr>
              <w:pStyle w:val="TAL"/>
            </w:pPr>
          </w:p>
        </w:tc>
      </w:tr>
      <w:tr w:rsidR="0071087C" w:rsidRPr="00E6516F" w14:paraId="69BD68AE" w14:textId="77777777" w:rsidTr="004312E8">
        <w:tc>
          <w:tcPr>
            <w:tcW w:w="2835" w:type="dxa"/>
          </w:tcPr>
          <w:p w14:paraId="21B84355" w14:textId="77777777" w:rsidR="0071087C" w:rsidRPr="00E6516F" w:rsidRDefault="0071087C" w:rsidP="00174677">
            <w:pPr>
              <w:pStyle w:val="TAL"/>
              <w:rPr>
                <w:b/>
                <w:bCs/>
              </w:rPr>
            </w:pPr>
            <w:r w:rsidRPr="00E6516F">
              <w:t xml:space="preserve">    MIME-part-body</w:t>
            </w:r>
          </w:p>
        </w:tc>
        <w:tc>
          <w:tcPr>
            <w:tcW w:w="2126" w:type="dxa"/>
          </w:tcPr>
          <w:p w14:paraId="34FBD61E" w14:textId="77777777" w:rsidR="0071087C" w:rsidRPr="00E6516F" w:rsidRDefault="0071087C" w:rsidP="00174677">
            <w:pPr>
              <w:pStyle w:val="TAL"/>
              <w:rPr>
                <w:iCs/>
              </w:rPr>
            </w:pPr>
            <w:r w:rsidRPr="00E6516F">
              <w:t>SDP message as described in Table 6.1.8.3.3-1A</w:t>
            </w:r>
          </w:p>
        </w:tc>
        <w:tc>
          <w:tcPr>
            <w:tcW w:w="2126" w:type="dxa"/>
            <w:tcBorders>
              <w:bottom w:val="single" w:sz="4" w:space="0" w:color="auto"/>
            </w:tcBorders>
          </w:tcPr>
          <w:p w14:paraId="3C520641" w14:textId="77777777" w:rsidR="0071087C" w:rsidRPr="00E6516F" w:rsidRDefault="0071087C" w:rsidP="00174677">
            <w:pPr>
              <w:pStyle w:val="TAL"/>
            </w:pPr>
          </w:p>
        </w:tc>
        <w:tc>
          <w:tcPr>
            <w:tcW w:w="1418" w:type="dxa"/>
          </w:tcPr>
          <w:p w14:paraId="31C6BEC9" w14:textId="77777777" w:rsidR="0071087C" w:rsidRPr="00E6516F" w:rsidRDefault="0071087C" w:rsidP="00174677">
            <w:pPr>
              <w:pStyle w:val="TAL"/>
            </w:pPr>
          </w:p>
        </w:tc>
        <w:tc>
          <w:tcPr>
            <w:tcW w:w="1134" w:type="dxa"/>
            <w:vAlign w:val="bottom"/>
          </w:tcPr>
          <w:p w14:paraId="3091F053" w14:textId="77777777" w:rsidR="0071087C" w:rsidRPr="00E6516F" w:rsidRDefault="0071087C" w:rsidP="00174677">
            <w:pPr>
              <w:pStyle w:val="TAL"/>
            </w:pPr>
          </w:p>
        </w:tc>
      </w:tr>
      <w:tr w:rsidR="0071087C" w:rsidRPr="00E6516F" w14:paraId="2BAEEE5F" w14:textId="77777777" w:rsidTr="00174677">
        <w:tc>
          <w:tcPr>
            <w:tcW w:w="2835" w:type="dxa"/>
            <w:vAlign w:val="center"/>
          </w:tcPr>
          <w:p w14:paraId="2265D4D2" w14:textId="77777777" w:rsidR="0071087C" w:rsidRPr="00E6516F" w:rsidRDefault="0071087C" w:rsidP="00174677">
            <w:pPr>
              <w:pStyle w:val="TAL"/>
              <w:rPr>
                <w:b/>
                <w:bCs/>
              </w:rPr>
            </w:pPr>
            <w:r w:rsidRPr="00E6516F">
              <w:t xml:space="preserve">  MIME body part</w:t>
            </w:r>
          </w:p>
        </w:tc>
        <w:tc>
          <w:tcPr>
            <w:tcW w:w="2126" w:type="dxa"/>
            <w:vAlign w:val="center"/>
          </w:tcPr>
          <w:p w14:paraId="37A24E90" w14:textId="77777777" w:rsidR="0071087C" w:rsidRPr="00E6516F" w:rsidRDefault="0071087C" w:rsidP="00174677">
            <w:pPr>
              <w:pStyle w:val="TAL"/>
              <w:rPr>
                <w:iCs/>
              </w:rPr>
            </w:pPr>
          </w:p>
        </w:tc>
        <w:tc>
          <w:tcPr>
            <w:tcW w:w="2126" w:type="dxa"/>
          </w:tcPr>
          <w:p w14:paraId="68ACAEB8" w14:textId="1384B27D" w:rsidR="0071087C" w:rsidRPr="00E6516F" w:rsidRDefault="0071087C" w:rsidP="00174677">
            <w:pPr>
              <w:pStyle w:val="TAL"/>
              <w:rPr>
                <w:b/>
                <w:bCs/>
              </w:rPr>
            </w:pPr>
            <w:r w:rsidRPr="00E6516F">
              <w:rPr>
                <w:b/>
                <w:bCs/>
              </w:rPr>
              <w:t>MCData-Info</w:t>
            </w:r>
          </w:p>
        </w:tc>
        <w:tc>
          <w:tcPr>
            <w:tcW w:w="1418" w:type="dxa"/>
          </w:tcPr>
          <w:p w14:paraId="43B7C2D4" w14:textId="77777777" w:rsidR="0071087C" w:rsidRPr="00E6516F" w:rsidRDefault="0071087C" w:rsidP="00174677">
            <w:pPr>
              <w:pStyle w:val="TAL"/>
            </w:pPr>
          </w:p>
        </w:tc>
        <w:tc>
          <w:tcPr>
            <w:tcW w:w="1134" w:type="dxa"/>
          </w:tcPr>
          <w:p w14:paraId="7BBA0DC3" w14:textId="77777777" w:rsidR="0071087C" w:rsidRPr="00E6516F" w:rsidRDefault="0071087C" w:rsidP="00174677">
            <w:pPr>
              <w:pStyle w:val="TAL"/>
            </w:pPr>
          </w:p>
        </w:tc>
      </w:tr>
      <w:tr w:rsidR="0071087C" w:rsidRPr="00E6516F" w14:paraId="0EFB63DD" w14:textId="77777777" w:rsidTr="00174677">
        <w:tc>
          <w:tcPr>
            <w:tcW w:w="2835" w:type="dxa"/>
          </w:tcPr>
          <w:p w14:paraId="70FB8827" w14:textId="77777777" w:rsidR="0071087C" w:rsidRPr="00E6516F" w:rsidRDefault="0071087C" w:rsidP="00174677">
            <w:pPr>
              <w:pStyle w:val="TAL"/>
              <w:tabs>
                <w:tab w:val="left" w:pos="754"/>
              </w:tabs>
              <w:rPr>
                <w:b/>
                <w:bCs/>
              </w:rPr>
            </w:pPr>
            <w:r w:rsidRPr="00E6516F">
              <w:t xml:space="preserve">    MIME-part-body</w:t>
            </w:r>
          </w:p>
        </w:tc>
        <w:tc>
          <w:tcPr>
            <w:tcW w:w="2126" w:type="dxa"/>
          </w:tcPr>
          <w:p w14:paraId="7CA3319B" w14:textId="77777777" w:rsidR="0071087C" w:rsidRPr="00E6516F" w:rsidRDefault="0071087C" w:rsidP="00174677">
            <w:pPr>
              <w:pStyle w:val="TAL"/>
              <w:rPr>
                <w:iCs/>
              </w:rPr>
            </w:pPr>
            <w:r w:rsidRPr="00E6516F">
              <w:t>MCData-Info as described in Table 6.1.8.3.3-2</w:t>
            </w:r>
          </w:p>
        </w:tc>
        <w:tc>
          <w:tcPr>
            <w:tcW w:w="2126" w:type="dxa"/>
          </w:tcPr>
          <w:p w14:paraId="1BB307D0" w14:textId="77777777" w:rsidR="0071087C" w:rsidRPr="00E6516F" w:rsidRDefault="0071087C" w:rsidP="00174677">
            <w:pPr>
              <w:pStyle w:val="TAL"/>
            </w:pPr>
          </w:p>
        </w:tc>
        <w:tc>
          <w:tcPr>
            <w:tcW w:w="1418" w:type="dxa"/>
          </w:tcPr>
          <w:p w14:paraId="3E3F7DD2" w14:textId="77777777" w:rsidR="0071087C" w:rsidRPr="00E6516F" w:rsidRDefault="0071087C" w:rsidP="00174677">
            <w:pPr>
              <w:pStyle w:val="TAL"/>
            </w:pPr>
          </w:p>
        </w:tc>
        <w:tc>
          <w:tcPr>
            <w:tcW w:w="1134" w:type="dxa"/>
          </w:tcPr>
          <w:p w14:paraId="24CAB12A" w14:textId="77777777" w:rsidR="0071087C" w:rsidRPr="00E6516F" w:rsidRDefault="0071087C" w:rsidP="00174677">
            <w:pPr>
              <w:pStyle w:val="TAL"/>
            </w:pPr>
          </w:p>
        </w:tc>
      </w:tr>
    </w:tbl>
    <w:p w14:paraId="5D32D353" w14:textId="77777777" w:rsidR="0071087C" w:rsidRPr="00E6516F" w:rsidRDefault="0071087C" w:rsidP="0071087C"/>
    <w:p w14:paraId="01E20048" w14:textId="77777777" w:rsidR="0071087C" w:rsidRPr="00E6516F" w:rsidRDefault="0071087C" w:rsidP="004312E8">
      <w:pPr>
        <w:pStyle w:val="TH"/>
      </w:pPr>
      <w:r w:rsidRPr="00E6516F">
        <w:t>Table 6.1.8.3.3-1A: SDP for SIP INVITE (Table 6.1.8.3.3-1)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42C4AC00" w14:textId="77777777" w:rsidTr="00174677">
        <w:trPr>
          <w:cantSplit/>
        </w:trPr>
        <w:tc>
          <w:tcPr>
            <w:tcW w:w="9639" w:type="dxa"/>
          </w:tcPr>
          <w:p w14:paraId="56317790" w14:textId="77777777" w:rsidR="0071087C" w:rsidRPr="00E6516F" w:rsidRDefault="0071087C" w:rsidP="004312E8">
            <w:pPr>
              <w:pStyle w:val="TAL"/>
            </w:pPr>
            <w:r w:rsidRPr="00E6516F">
              <w:t>Derivation Path: TS 36.579-1 [2], Table 5.5.3.1.2-3, condition MCDATA_SDS, SDP_OFFER</w:t>
            </w:r>
          </w:p>
        </w:tc>
      </w:tr>
    </w:tbl>
    <w:p w14:paraId="0E0760EF" w14:textId="77777777" w:rsidR="0071087C" w:rsidRPr="00E6516F" w:rsidRDefault="0071087C" w:rsidP="0071087C"/>
    <w:p w14:paraId="4C1E57A3" w14:textId="77777777" w:rsidR="0071087C" w:rsidRPr="00E6516F" w:rsidRDefault="0071087C" w:rsidP="0071087C">
      <w:pPr>
        <w:pStyle w:val="TH"/>
      </w:pPr>
      <w:r w:rsidRPr="00E6516F">
        <w:t>Table 6.1.8.3.3-2: MCDATA-Info (Table 6.1.8.3.3-1)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13B53ED0" w14:textId="77777777" w:rsidTr="00174677">
        <w:trPr>
          <w:cantSplit/>
        </w:trPr>
        <w:tc>
          <w:tcPr>
            <w:tcW w:w="9639" w:type="dxa"/>
            <w:tcBorders>
              <w:top w:val="single" w:sz="4" w:space="0" w:color="auto"/>
              <w:left w:val="single" w:sz="4" w:space="0" w:color="auto"/>
              <w:bottom w:val="single" w:sz="4" w:space="0" w:color="auto"/>
              <w:right w:val="single" w:sz="4" w:space="0" w:color="auto"/>
            </w:tcBorders>
          </w:tcPr>
          <w:p w14:paraId="4314E580"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5.5.3.2.2-3, condition MCD_grp</w:t>
            </w:r>
          </w:p>
        </w:tc>
      </w:tr>
    </w:tbl>
    <w:p w14:paraId="2B3766D7" w14:textId="77777777" w:rsidR="0071087C" w:rsidRPr="00E6516F" w:rsidRDefault="0071087C" w:rsidP="0071087C"/>
    <w:p w14:paraId="0770FF34" w14:textId="77777777" w:rsidR="0071087C" w:rsidRPr="00E6516F" w:rsidRDefault="0071087C" w:rsidP="0071087C">
      <w:pPr>
        <w:pStyle w:val="TH"/>
      </w:pPr>
      <w:r w:rsidRPr="00E6516F">
        <w:t>Table 6.1.8.3.3-3: SIP 200 (OK) (step 2, Table 6.1.8.3.2-1;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039789AA" w14:textId="77777777" w:rsidTr="00174677">
        <w:trPr>
          <w:cantSplit/>
        </w:trPr>
        <w:tc>
          <w:tcPr>
            <w:tcW w:w="9644" w:type="dxa"/>
            <w:gridSpan w:val="5"/>
          </w:tcPr>
          <w:p w14:paraId="14FB311B" w14:textId="77777777" w:rsidR="0071087C" w:rsidRPr="00E6516F" w:rsidRDefault="0071087C" w:rsidP="00174677">
            <w:pPr>
              <w:pStyle w:val="TAL"/>
              <w:rPr>
                <w:rFonts w:cs="Arial"/>
                <w:szCs w:val="18"/>
              </w:rPr>
            </w:pPr>
            <w:r w:rsidRPr="00E6516F">
              <w:rPr>
                <w:rFonts w:cs="Arial"/>
                <w:szCs w:val="18"/>
              </w:rPr>
              <w:t>Derivation Path: TS 36.579-1 [2], Table 5.5.2.17.1.1-1, condition INVITE-RSP, MCDATA_SDS</w:t>
            </w:r>
          </w:p>
        </w:tc>
      </w:tr>
      <w:tr w:rsidR="0071087C" w:rsidRPr="00E6516F" w14:paraId="61B1C5F7" w14:textId="77777777" w:rsidTr="00174677">
        <w:tc>
          <w:tcPr>
            <w:tcW w:w="2836" w:type="dxa"/>
          </w:tcPr>
          <w:p w14:paraId="678902B7" w14:textId="77777777" w:rsidR="0071087C" w:rsidRPr="00E6516F" w:rsidRDefault="0071087C" w:rsidP="00174677">
            <w:pPr>
              <w:pStyle w:val="TAH"/>
              <w:rPr>
                <w:bCs/>
              </w:rPr>
            </w:pPr>
            <w:r w:rsidRPr="00E6516F">
              <w:rPr>
                <w:bCs/>
              </w:rPr>
              <w:t>Information Element</w:t>
            </w:r>
          </w:p>
        </w:tc>
        <w:tc>
          <w:tcPr>
            <w:tcW w:w="2127" w:type="dxa"/>
          </w:tcPr>
          <w:p w14:paraId="0E3A1D05"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667809ED" w14:textId="77777777" w:rsidR="0071087C" w:rsidRPr="00E6516F" w:rsidRDefault="0071087C" w:rsidP="00174677">
            <w:pPr>
              <w:pStyle w:val="TAH"/>
              <w:rPr>
                <w:bCs/>
              </w:rPr>
            </w:pPr>
            <w:r w:rsidRPr="00E6516F">
              <w:rPr>
                <w:bCs/>
              </w:rPr>
              <w:t>Comment</w:t>
            </w:r>
          </w:p>
        </w:tc>
        <w:tc>
          <w:tcPr>
            <w:tcW w:w="1419" w:type="dxa"/>
          </w:tcPr>
          <w:p w14:paraId="2621C362" w14:textId="77777777" w:rsidR="0071087C" w:rsidRPr="00E6516F" w:rsidRDefault="0071087C" w:rsidP="00174677">
            <w:pPr>
              <w:pStyle w:val="TAH"/>
              <w:rPr>
                <w:bCs/>
              </w:rPr>
            </w:pPr>
            <w:r w:rsidRPr="00E6516F">
              <w:rPr>
                <w:bCs/>
              </w:rPr>
              <w:t>Reference</w:t>
            </w:r>
          </w:p>
        </w:tc>
        <w:tc>
          <w:tcPr>
            <w:tcW w:w="1135" w:type="dxa"/>
          </w:tcPr>
          <w:p w14:paraId="78514ADC" w14:textId="77777777" w:rsidR="0071087C" w:rsidRPr="00E6516F" w:rsidRDefault="0071087C" w:rsidP="00174677">
            <w:pPr>
              <w:pStyle w:val="TAH"/>
              <w:rPr>
                <w:bCs/>
              </w:rPr>
            </w:pPr>
            <w:r w:rsidRPr="00E6516F">
              <w:rPr>
                <w:bCs/>
              </w:rPr>
              <w:t>Condition</w:t>
            </w:r>
          </w:p>
        </w:tc>
      </w:tr>
      <w:tr w:rsidR="0071087C" w:rsidRPr="00E6516F" w:rsidDel="00E64183" w14:paraId="75880DE0" w14:textId="77777777" w:rsidTr="00174677">
        <w:tc>
          <w:tcPr>
            <w:tcW w:w="2836" w:type="dxa"/>
          </w:tcPr>
          <w:p w14:paraId="6F9B0386" w14:textId="77777777" w:rsidR="0071087C" w:rsidRPr="00E6516F" w:rsidDel="00E64183" w:rsidRDefault="0071087C" w:rsidP="00174677">
            <w:pPr>
              <w:pStyle w:val="TAL"/>
              <w:rPr>
                <w:rFonts w:cs="Arial"/>
                <w:bCs/>
                <w:szCs w:val="18"/>
              </w:rPr>
            </w:pPr>
            <w:r w:rsidRPr="00E6516F">
              <w:rPr>
                <w:rFonts w:cs="Arial"/>
                <w:b/>
                <w:bCs/>
                <w:szCs w:val="18"/>
              </w:rPr>
              <w:t>Content-Type</w:t>
            </w:r>
          </w:p>
        </w:tc>
        <w:tc>
          <w:tcPr>
            <w:tcW w:w="2127" w:type="dxa"/>
          </w:tcPr>
          <w:p w14:paraId="28E3219F" w14:textId="77777777" w:rsidR="0071087C" w:rsidRPr="00E6516F" w:rsidDel="00E64183" w:rsidRDefault="0071087C" w:rsidP="00174677">
            <w:pPr>
              <w:pStyle w:val="TAL"/>
            </w:pPr>
          </w:p>
        </w:tc>
        <w:tc>
          <w:tcPr>
            <w:tcW w:w="2127" w:type="dxa"/>
            <w:tcBorders>
              <w:top w:val="single" w:sz="4" w:space="0" w:color="auto"/>
              <w:bottom w:val="single" w:sz="4" w:space="0" w:color="auto"/>
            </w:tcBorders>
          </w:tcPr>
          <w:p w14:paraId="2C8D8C08" w14:textId="77777777" w:rsidR="0071087C" w:rsidRPr="00E6516F" w:rsidDel="00E64183" w:rsidRDefault="0071087C" w:rsidP="00174677">
            <w:pPr>
              <w:pStyle w:val="TAL"/>
            </w:pPr>
          </w:p>
        </w:tc>
        <w:tc>
          <w:tcPr>
            <w:tcW w:w="1419" w:type="dxa"/>
          </w:tcPr>
          <w:p w14:paraId="4D41DC62" w14:textId="77777777" w:rsidR="0071087C" w:rsidRPr="00E6516F" w:rsidDel="00E64183" w:rsidRDefault="0071087C" w:rsidP="00174677">
            <w:pPr>
              <w:pStyle w:val="TAL"/>
            </w:pPr>
          </w:p>
        </w:tc>
        <w:tc>
          <w:tcPr>
            <w:tcW w:w="1135" w:type="dxa"/>
          </w:tcPr>
          <w:p w14:paraId="72B06E65" w14:textId="77777777" w:rsidR="0071087C" w:rsidRPr="00E6516F" w:rsidDel="00E64183" w:rsidRDefault="0071087C" w:rsidP="00174677">
            <w:pPr>
              <w:pStyle w:val="TAL"/>
            </w:pPr>
          </w:p>
        </w:tc>
      </w:tr>
      <w:tr w:rsidR="0071087C" w:rsidRPr="00E6516F" w:rsidDel="00E64183" w14:paraId="0253578E" w14:textId="77777777" w:rsidTr="00174677">
        <w:tc>
          <w:tcPr>
            <w:tcW w:w="2836" w:type="dxa"/>
          </w:tcPr>
          <w:p w14:paraId="7F894DDF" w14:textId="77777777" w:rsidR="0071087C" w:rsidRPr="00E6516F" w:rsidDel="00E64183" w:rsidRDefault="0071087C" w:rsidP="00174677">
            <w:pPr>
              <w:pStyle w:val="TAL"/>
              <w:rPr>
                <w:rFonts w:cs="Arial"/>
                <w:bCs/>
                <w:szCs w:val="18"/>
              </w:rPr>
            </w:pPr>
            <w:r w:rsidRPr="00E6516F">
              <w:rPr>
                <w:rFonts w:cs="Arial"/>
                <w:b/>
                <w:bCs/>
                <w:szCs w:val="18"/>
              </w:rPr>
              <w:t xml:space="preserve">  </w:t>
            </w:r>
            <w:r w:rsidRPr="00E6516F">
              <w:rPr>
                <w:rFonts w:cs="Arial"/>
                <w:szCs w:val="18"/>
              </w:rPr>
              <w:t>value</w:t>
            </w:r>
          </w:p>
        </w:tc>
        <w:tc>
          <w:tcPr>
            <w:tcW w:w="2127" w:type="dxa"/>
          </w:tcPr>
          <w:p w14:paraId="517D5BD2" w14:textId="77777777" w:rsidR="0071087C" w:rsidRPr="00E6516F" w:rsidDel="00E64183" w:rsidRDefault="0071087C" w:rsidP="00174677">
            <w:pPr>
              <w:pStyle w:val="TAL"/>
            </w:pPr>
            <w:r w:rsidRPr="00E6516F">
              <w:t>"application/sdp"</w:t>
            </w:r>
          </w:p>
        </w:tc>
        <w:tc>
          <w:tcPr>
            <w:tcW w:w="2127" w:type="dxa"/>
            <w:tcBorders>
              <w:top w:val="single" w:sz="4" w:space="0" w:color="auto"/>
              <w:bottom w:val="single" w:sz="4" w:space="0" w:color="auto"/>
            </w:tcBorders>
          </w:tcPr>
          <w:p w14:paraId="51387236" w14:textId="77777777" w:rsidR="0071087C" w:rsidRPr="00E6516F" w:rsidDel="00E64183" w:rsidRDefault="0071087C" w:rsidP="00174677">
            <w:pPr>
              <w:pStyle w:val="TAL"/>
            </w:pPr>
          </w:p>
        </w:tc>
        <w:tc>
          <w:tcPr>
            <w:tcW w:w="1419" w:type="dxa"/>
          </w:tcPr>
          <w:p w14:paraId="7D82632C" w14:textId="77777777" w:rsidR="0071087C" w:rsidRPr="00E6516F" w:rsidDel="00E64183" w:rsidRDefault="0071087C" w:rsidP="00174677">
            <w:pPr>
              <w:pStyle w:val="TAL"/>
            </w:pPr>
          </w:p>
        </w:tc>
        <w:tc>
          <w:tcPr>
            <w:tcW w:w="1135" w:type="dxa"/>
          </w:tcPr>
          <w:p w14:paraId="0E237BDC" w14:textId="77777777" w:rsidR="0071087C" w:rsidRPr="00E6516F" w:rsidDel="00E64183" w:rsidRDefault="0071087C" w:rsidP="00174677">
            <w:pPr>
              <w:pStyle w:val="TAL"/>
            </w:pPr>
          </w:p>
        </w:tc>
      </w:tr>
      <w:tr w:rsidR="0071087C" w:rsidRPr="00E6516F" w14:paraId="0DD76497" w14:textId="77777777" w:rsidTr="00174677">
        <w:tc>
          <w:tcPr>
            <w:tcW w:w="2836" w:type="dxa"/>
            <w:vAlign w:val="center"/>
          </w:tcPr>
          <w:p w14:paraId="525291A4" w14:textId="77777777" w:rsidR="0071087C" w:rsidRPr="00E6516F" w:rsidRDefault="0071087C" w:rsidP="00174677">
            <w:pPr>
              <w:pStyle w:val="TAL"/>
              <w:rPr>
                <w:rFonts w:cs="Arial"/>
                <w:b/>
                <w:bCs/>
                <w:szCs w:val="18"/>
              </w:rPr>
            </w:pPr>
            <w:r w:rsidRPr="00E6516F">
              <w:rPr>
                <w:b/>
                <w:bCs/>
              </w:rPr>
              <w:t>Message-body</w:t>
            </w:r>
          </w:p>
        </w:tc>
        <w:tc>
          <w:tcPr>
            <w:tcW w:w="2127" w:type="dxa"/>
          </w:tcPr>
          <w:p w14:paraId="44AA1D1E" w14:textId="77777777" w:rsidR="0071087C" w:rsidRPr="00E6516F" w:rsidRDefault="0071087C" w:rsidP="00174677">
            <w:pPr>
              <w:pStyle w:val="TAL"/>
            </w:pPr>
          </w:p>
        </w:tc>
        <w:tc>
          <w:tcPr>
            <w:tcW w:w="2127" w:type="dxa"/>
            <w:tcBorders>
              <w:top w:val="single" w:sz="4" w:space="0" w:color="auto"/>
              <w:bottom w:val="single" w:sz="4" w:space="0" w:color="auto"/>
            </w:tcBorders>
          </w:tcPr>
          <w:p w14:paraId="4D2BDEE4" w14:textId="77777777" w:rsidR="0071087C" w:rsidRPr="00E6516F" w:rsidRDefault="0071087C" w:rsidP="00174677">
            <w:pPr>
              <w:pStyle w:val="TAL"/>
            </w:pPr>
          </w:p>
        </w:tc>
        <w:tc>
          <w:tcPr>
            <w:tcW w:w="1419" w:type="dxa"/>
          </w:tcPr>
          <w:p w14:paraId="2712A640" w14:textId="77777777" w:rsidR="0071087C" w:rsidRPr="00E6516F" w:rsidRDefault="0071087C" w:rsidP="00174677">
            <w:pPr>
              <w:pStyle w:val="TAL"/>
            </w:pPr>
          </w:p>
        </w:tc>
        <w:tc>
          <w:tcPr>
            <w:tcW w:w="1135" w:type="dxa"/>
            <w:vAlign w:val="bottom"/>
          </w:tcPr>
          <w:p w14:paraId="11809B6D" w14:textId="77777777" w:rsidR="0071087C" w:rsidRPr="00E6516F" w:rsidRDefault="0071087C" w:rsidP="00174677">
            <w:pPr>
              <w:pStyle w:val="TAL"/>
            </w:pPr>
          </w:p>
        </w:tc>
      </w:tr>
      <w:tr w:rsidR="0071087C" w:rsidRPr="00E6516F" w14:paraId="2DD82BA3" w14:textId="77777777" w:rsidTr="004312E8">
        <w:tc>
          <w:tcPr>
            <w:tcW w:w="2836" w:type="dxa"/>
          </w:tcPr>
          <w:p w14:paraId="1B3AACFB" w14:textId="77777777" w:rsidR="0071087C" w:rsidRPr="00E6516F" w:rsidRDefault="0071087C" w:rsidP="00174677">
            <w:pPr>
              <w:pStyle w:val="TAL"/>
              <w:rPr>
                <w:b/>
                <w:bCs/>
              </w:rPr>
            </w:pPr>
            <w:r w:rsidRPr="00E6516F">
              <w:t xml:space="preserve">  SDP message</w:t>
            </w:r>
          </w:p>
        </w:tc>
        <w:tc>
          <w:tcPr>
            <w:tcW w:w="2127" w:type="dxa"/>
          </w:tcPr>
          <w:p w14:paraId="350ACE89" w14:textId="77777777" w:rsidR="0071087C" w:rsidRPr="00E6516F" w:rsidRDefault="0071087C" w:rsidP="00174677">
            <w:pPr>
              <w:pStyle w:val="TAL"/>
            </w:pPr>
            <w:r w:rsidRPr="00E6516F">
              <w:t>As described in Table 6.1.8.3.3-4</w:t>
            </w:r>
          </w:p>
        </w:tc>
        <w:tc>
          <w:tcPr>
            <w:tcW w:w="2127" w:type="dxa"/>
            <w:tcBorders>
              <w:top w:val="single" w:sz="4" w:space="0" w:color="auto"/>
              <w:bottom w:val="single" w:sz="4" w:space="0" w:color="auto"/>
            </w:tcBorders>
          </w:tcPr>
          <w:p w14:paraId="7AA21DD4" w14:textId="77777777" w:rsidR="0071087C" w:rsidRPr="00E6516F" w:rsidRDefault="0071087C" w:rsidP="00174677">
            <w:pPr>
              <w:pStyle w:val="TAL"/>
            </w:pPr>
          </w:p>
        </w:tc>
        <w:tc>
          <w:tcPr>
            <w:tcW w:w="1419" w:type="dxa"/>
          </w:tcPr>
          <w:p w14:paraId="385F59D5" w14:textId="77777777" w:rsidR="0071087C" w:rsidRPr="00E6516F" w:rsidRDefault="0071087C" w:rsidP="00174677">
            <w:pPr>
              <w:pStyle w:val="TAL"/>
            </w:pPr>
          </w:p>
        </w:tc>
        <w:tc>
          <w:tcPr>
            <w:tcW w:w="1135" w:type="dxa"/>
            <w:vAlign w:val="bottom"/>
          </w:tcPr>
          <w:p w14:paraId="3D06181F" w14:textId="77777777" w:rsidR="0071087C" w:rsidRPr="00E6516F" w:rsidRDefault="0071087C" w:rsidP="00174677">
            <w:pPr>
              <w:pStyle w:val="TAL"/>
            </w:pPr>
          </w:p>
        </w:tc>
      </w:tr>
    </w:tbl>
    <w:p w14:paraId="66093361" w14:textId="77777777" w:rsidR="0071087C" w:rsidRPr="00E6516F" w:rsidRDefault="0071087C" w:rsidP="0071087C"/>
    <w:p w14:paraId="0A04F2FF" w14:textId="77777777" w:rsidR="0071087C" w:rsidRPr="00E6516F" w:rsidRDefault="0071087C" w:rsidP="0071087C">
      <w:pPr>
        <w:pStyle w:val="TH"/>
      </w:pPr>
      <w:r w:rsidRPr="00E6516F">
        <w:t>Table 6.1.8.3.3-4: SDP for SIP INVITE (Table 6.1.8.3.3-3)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20285391" w14:textId="77777777" w:rsidTr="00174677">
        <w:trPr>
          <w:cantSplit/>
        </w:trPr>
        <w:tc>
          <w:tcPr>
            <w:tcW w:w="9644" w:type="dxa"/>
          </w:tcPr>
          <w:p w14:paraId="7AEAE38B"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5.5.3.1.1-3, condition MCDATA_SDS, SDP_ANSWER</w:t>
            </w:r>
          </w:p>
        </w:tc>
      </w:tr>
    </w:tbl>
    <w:p w14:paraId="6F4D6F04" w14:textId="77777777" w:rsidR="0071087C" w:rsidRPr="00E6516F" w:rsidRDefault="0071087C" w:rsidP="0071087C"/>
    <w:p w14:paraId="08A8DBE0" w14:textId="4B0E0D94" w:rsidR="0071087C" w:rsidRPr="00E6516F" w:rsidRDefault="0071087C" w:rsidP="0071087C">
      <w:pPr>
        <w:pStyle w:val="TH"/>
      </w:pPr>
      <w:r w:rsidRPr="00E6516F">
        <w:t>Table 6.1.8.3.3-5: MSRP SEND (step 6, Table 6.1.8.3.2-1;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34EC9D25" w14:textId="77777777" w:rsidTr="00174677">
        <w:trPr>
          <w:cantSplit/>
        </w:trPr>
        <w:tc>
          <w:tcPr>
            <w:tcW w:w="9644" w:type="dxa"/>
            <w:gridSpan w:val="5"/>
          </w:tcPr>
          <w:p w14:paraId="5107D7BF"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5.5.12.1.2-1</w:t>
            </w:r>
          </w:p>
        </w:tc>
      </w:tr>
      <w:tr w:rsidR="0071087C" w:rsidRPr="00E6516F" w14:paraId="0023F44B" w14:textId="77777777" w:rsidTr="00174677">
        <w:tc>
          <w:tcPr>
            <w:tcW w:w="2836" w:type="dxa"/>
          </w:tcPr>
          <w:p w14:paraId="74555759" w14:textId="77777777" w:rsidR="0071087C" w:rsidRPr="00E6516F" w:rsidRDefault="0071087C" w:rsidP="00174677">
            <w:pPr>
              <w:pStyle w:val="TAH"/>
              <w:rPr>
                <w:bCs/>
              </w:rPr>
            </w:pPr>
            <w:r w:rsidRPr="00E6516F">
              <w:rPr>
                <w:bCs/>
              </w:rPr>
              <w:t>Information Element</w:t>
            </w:r>
          </w:p>
        </w:tc>
        <w:tc>
          <w:tcPr>
            <w:tcW w:w="2127" w:type="dxa"/>
          </w:tcPr>
          <w:p w14:paraId="0904F968"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1EE0B8DD" w14:textId="77777777" w:rsidR="0071087C" w:rsidRPr="00E6516F" w:rsidRDefault="0071087C" w:rsidP="00174677">
            <w:pPr>
              <w:pStyle w:val="TAH"/>
              <w:rPr>
                <w:bCs/>
              </w:rPr>
            </w:pPr>
            <w:r w:rsidRPr="00E6516F">
              <w:rPr>
                <w:bCs/>
              </w:rPr>
              <w:t>Comment</w:t>
            </w:r>
          </w:p>
        </w:tc>
        <w:tc>
          <w:tcPr>
            <w:tcW w:w="1419" w:type="dxa"/>
          </w:tcPr>
          <w:p w14:paraId="2E20C4F6" w14:textId="77777777" w:rsidR="0071087C" w:rsidRPr="00E6516F" w:rsidRDefault="0071087C" w:rsidP="00174677">
            <w:pPr>
              <w:pStyle w:val="TAH"/>
              <w:rPr>
                <w:bCs/>
              </w:rPr>
            </w:pPr>
            <w:r w:rsidRPr="00E6516F">
              <w:rPr>
                <w:bCs/>
              </w:rPr>
              <w:t>Reference</w:t>
            </w:r>
          </w:p>
        </w:tc>
        <w:tc>
          <w:tcPr>
            <w:tcW w:w="1135" w:type="dxa"/>
          </w:tcPr>
          <w:p w14:paraId="3A30E091" w14:textId="77777777" w:rsidR="0071087C" w:rsidRPr="00E6516F" w:rsidRDefault="0071087C" w:rsidP="00174677">
            <w:pPr>
              <w:pStyle w:val="TAH"/>
              <w:rPr>
                <w:bCs/>
              </w:rPr>
            </w:pPr>
            <w:r w:rsidRPr="00E6516F">
              <w:rPr>
                <w:bCs/>
              </w:rPr>
              <w:t>Condition</w:t>
            </w:r>
          </w:p>
        </w:tc>
      </w:tr>
      <w:tr w:rsidR="0071087C" w:rsidRPr="00E6516F" w14:paraId="26930F9B" w14:textId="77777777" w:rsidTr="00174677">
        <w:tc>
          <w:tcPr>
            <w:tcW w:w="2836" w:type="dxa"/>
          </w:tcPr>
          <w:p w14:paraId="7E5F9E02" w14:textId="77777777" w:rsidR="0071087C" w:rsidRPr="00E6516F" w:rsidRDefault="0071087C" w:rsidP="00174677">
            <w:pPr>
              <w:pStyle w:val="TAL"/>
              <w:rPr>
                <w:b/>
                <w:bCs/>
              </w:rPr>
            </w:pPr>
            <w:r w:rsidRPr="00E6516F">
              <w:rPr>
                <w:b/>
                <w:bCs/>
              </w:rPr>
              <w:t>Content-Type</w:t>
            </w:r>
          </w:p>
        </w:tc>
        <w:tc>
          <w:tcPr>
            <w:tcW w:w="2127" w:type="dxa"/>
          </w:tcPr>
          <w:p w14:paraId="353DBED8" w14:textId="77777777" w:rsidR="0071087C" w:rsidRPr="00E6516F" w:rsidRDefault="0071087C" w:rsidP="00174677">
            <w:pPr>
              <w:pStyle w:val="TAL"/>
            </w:pPr>
          </w:p>
        </w:tc>
        <w:tc>
          <w:tcPr>
            <w:tcW w:w="2127" w:type="dxa"/>
            <w:tcBorders>
              <w:top w:val="single" w:sz="4" w:space="0" w:color="auto"/>
              <w:bottom w:val="single" w:sz="4" w:space="0" w:color="auto"/>
            </w:tcBorders>
          </w:tcPr>
          <w:p w14:paraId="1CCF3FF5" w14:textId="77777777" w:rsidR="0071087C" w:rsidRPr="00E6516F" w:rsidRDefault="0071087C" w:rsidP="00174677">
            <w:pPr>
              <w:pStyle w:val="TAL"/>
              <w:rPr>
                <w:bCs/>
              </w:rPr>
            </w:pPr>
          </w:p>
        </w:tc>
        <w:tc>
          <w:tcPr>
            <w:tcW w:w="1419" w:type="dxa"/>
          </w:tcPr>
          <w:p w14:paraId="55D56B86" w14:textId="77777777" w:rsidR="0071087C" w:rsidRPr="00E6516F" w:rsidRDefault="0071087C" w:rsidP="00174677">
            <w:pPr>
              <w:pStyle w:val="TAL"/>
            </w:pPr>
          </w:p>
        </w:tc>
        <w:tc>
          <w:tcPr>
            <w:tcW w:w="1135" w:type="dxa"/>
          </w:tcPr>
          <w:p w14:paraId="778AE57E" w14:textId="77777777" w:rsidR="0071087C" w:rsidRPr="00E6516F" w:rsidRDefault="0071087C" w:rsidP="00174677">
            <w:pPr>
              <w:pStyle w:val="TAL"/>
            </w:pPr>
          </w:p>
        </w:tc>
      </w:tr>
      <w:tr w:rsidR="0071087C" w:rsidRPr="00E6516F" w14:paraId="783C6200" w14:textId="77777777" w:rsidTr="00174677">
        <w:tc>
          <w:tcPr>
            <w:tcW w:w="2836" w:type="dxa"/>
          </w:tcPr>
          <w:p w14:paraId="72CA7875" w14:textId="77777777" w:rsidR="0071087C" w:rsidRPr="00E6516F" w:rsidRDefault="0071087C" w:rsidP="00174677">
            <w:pPr>
              <w:pStyle w:val="TAL"/>
              <w:rPr>
                <w:b/>
                <w:bCs/>
              </w:rPr>
            </w:pPr>
            <w:r w:rsidRPr="00E6516F">
              <w:t xml:space="preserve">  media-type</w:t>
            </w:r>
          </w:p>
        </w:tc>
        <w:tc>
          <w:tcPr>
            <w:tcW w:w="2127" w:type="dxa"/>
          </w:tcPr>
          <w:p w14:paraId="5C7C27D3" w14:textId="77777777" w:rsidR="0071087C" w:rsidRPr="00E6516F" w:rsidRDefault="0071087C" w:rsidP="00174677">
            <w:pPr>
              <w:pStyle w:val="TAL"/>
            </w:pPr>
            <w:r w:rsidRPr="00E6516F">
              <w:rPr>
                <w:iCs/>
              </w:rPr>
              <w:t>"multipart/mixed"</w:t>
            </w:r>
          </w:p>
        </w:tc>
        <w:tc>
          <w:tcPr>
            <w:tcW w:w="2127" w:type="dxa"/>
            <w:tcBorders>
              <w:top w:val="single" w:sz="4" w:space="0" w:color="auto"/>
              <w:bottom w:val="single" w:sz="4" w:space="0" w:color="auto"/>
            </w:tcBorders>
          </w:tcPr>
          <w:p w14:paraId="2210A54B" w14:textId="77777777" w:rsidR="0071087C" w:rsidRPr="00E6516F" w:rsidRDefault="0071087C" w:rsidP="00174677">
            <w:pPr>
              <w:pStyle w:val="TAL"/>
              <w:rPr>
                <w:bCs/>
              </w:rPr>
            </w:pPr>
          </w:p>
        </w:tc>
        <w:tc>
          <w:tcPr>
            <w:tcW w:w="1419" w:type="dxa"/>
          </w:tcPr>
          <w:p w14:paraId="73A1E757" w14:textId="77777777" w:rsidR="0071087C" w:rsidRPr="00E6516F" w:rsidRDefault="0071087C" w:rsidP="00174677">
            <w:pPr>
              <w:pStyle w:val="TAL"/>
            </w:pPr>
          </w:p>
        </w:tc>
        <w:tc>
          <w:tcPr>
            <w:tcW w:w="1135" w:type="dxa"/>
          </w:tcPr>
          <w:p w14:paraId="2534DE2E" w14:textId="77777777" w:rsidR="0071087C" w:rsidRPr="00E6516F" w:rsidRDefault="0071087C" w:rsidP="00174677">
            <w:pPr>
              <w:pStyle w:val="TAL"/>
            </w:pPr>
          </w:p>
        </w:tc>
      </w:tr>
      <w:tr w:rsidR="0071087C" w:rsidRPr="00E6516F" w14:paraId="1877B88C" w14:textId="77777777" w:rsidTr="00174677">
        <w:tc>
          <w:tcPr>
            <w:tcW w:w="2836" w:type="dxa"/>
          </w:tcPr>
          <w:p w14:paraId="3F888B4B" w14:textId="77777777" w:rsidR="0071087C" w:rsidRPr="00E6516F" w:rsidRDefault="0071087C" w:rsidP="00174677">
            <w:pPr>
              <w:pStyle w:val="TAL"/>
              <w:rPr>
                <w:b/>
                <w:bCs/>
              </w:rPr>
            </w:pPr>
            <w:r w:rsidRPr="00E6516F">
              <w:rPr>
                <w:b/>
                <w:bCs/>
              </w:rPr>
              <w:t>data</w:t>
            </w:r>
          </w:p>
        </w:tc>
        <w:tc>
          <w:tcPr>
            <w:tcW w:w="2127" w:type="dxa"/>
          </w:tcPr>
          <w:p w14:paraId="7454884C" w14:textId="77777777" w:rsidR="0071087C" w:rsidRPr="00E6516F" w:rsidRDefault="0071087C" w:rsidP="00174677">
            <w:pPr>
              <w:pStyle w:val="TAL"/>
            </w:pPr>
            <w:r w:rsidRPr="00E6516F">
              <w:rPr>
                <w:iCs/>
              </w:rPr>
              <w:t>Message as specified in table 6.1.8.3.3-5A</w:t>
            </w:r>
          </w:p>
        </w:tc>
        <w:tc>
          <w:tcPr>
            <w:tcW w:w="2127" w:type="dxa"/>
            <w:tcBorders>
              <w:top w:val="single" w:sz="4" w:space="0" w:color="auto"/>
              <w:bottom w:val="single" w:sz="4" w:space="0" w:color="auto"/>
            </w:tcBorders>
          </w:tcPr>
          <w:p w14:paraId="69FDB375" w14:textId="77777777" w:rsidR="0071087C" w:rsidRPr="00E6516F" w:rsidRDefault="0071087C" w:rsidP="00174677">
            <w:pPr>
              <w:pStyle w:val="TAL"/>
              <w:rPr>
                <w:bCs/>
              </w:rPr>
            </w:pPr>
          </w:p>
        </w:tc>
        <w:tc>
          <w:tcPr>
            <w:tcW w:w="1419" w:type="dxa"/>
          </w:tcPr>
          <w:p w14:paraId="44DA866A" w14:textId="77777777" w:rsidR="0071087C" w:rsidRPr="00E6516F" w:rsidRDefault="0071087C" w:rsidP="00174677">
            <w:pPr>
              <w:pStyle w:val="TAL"/>
            </w:pPr>
          </w:p>
        </w:tc>
        <w:tc>
          <w:tcPr>
            <w:tcW w:w="1135" w:type="dxa"/>
          </w:tcPr>
          <w:p w14:paraId="0E637477" w14:textId="77777777" w:rsidR="0071087C" w:rsidRPr="00E6516F" w:rsidRDefault="0071087C" w:rsidP="00174677">
            <w:pPr>
              <w:pStyle w:val="TAL"/>
            </w:pPr>
          </w:p>
        </w:tc>
      </w:tr>
    </w:tbl>
    <w:p w14:paraId="271E451B" w14:textId="77777777" w:rsidR="0071087C" w:rsidRPr="00E6516F" w:rsidRDefault="0071087C" w:rsidP="0071087C"/>
    <w:p w14:paraId="4F4DEAE2" w14:textId="77777777" w:rsidR="0071087C" w:rsidRPr="00E6516F" w:rsidRDefault="0071087C" w:rsidP="0071087C">
      <w:pPr>
        <w:pStyle w:val="TH"/>
      </w:pPr>
      <w:r w:rsidRPr="00E6516F">
        <w:t>Table 6.1.8.3.3-5A: MIME Message (step 6, Table 6.1.8.3.2-1;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4BCED260" w14:textId="77777777" w:rsidTr="00174677">
        <w:trPr>
          <w:cantSplit/>
        </w:trPr>
        <w:tc>
          <w:tcPr>
            <w:tcW w:w="9644" w:type="dxa"/>
            <w:gridSpan w:val="5"/>
          </w:tcPr>
          <w:p w14:paraId="7B38C447" w14:textId="77777777" w:rsidR="0071087C" w:rsidRPr="00E6516F" w:rsidRDefault="0071087C" w:rsidP="00174677">
            <w:pPr>
              <w:pStyle w:val="TAL"/>
              <w:rPr>
                <w:rFonts w:cs="Arial"/>
                <w:szCs w:val="18"/>
              </w:rPr>
            </w:pPr>
            <w:r w:rsidRPr="00E6516F">
              <w:rPr>
                <w:rFonts w:cs="Arial"/>
                <w:szCs w:val="18"/>
              </w:rPr>
              <w:t>Derivation Path: RFC 2046 [38]</w:t>
            </w:r>
          </w:p>
        </w:tc>
      </w:tr>
      <w:tr w:rsidR="0071087C" w:rsidRPr="00E6516F" w14:paraId="7EEC048F" w14:textId="77777777" w:rsidTr="00174677">
        <w:tc>
          <w:tcPr>
            <w:tcW w:w="2836" w:type="dxa"/>
          </w:tcPr>
          <w:p w14:paraId="58698D02" w14:textId="77777777" w:rsidR="0071087C" w:rsidRPr="00E6516F" w:rsidRDefault="0071087C" w:rsidP="00174677">
            <w:pPr>
              <w:pStyle w:val="TAH"/>
              <w:rPr>
                <w:bCs/>
              </w:rPr>
            </w:pPr>
            <w:r w:rsidRPr="00E6516F">
              <w:rPr>
                <w:bCs/>
              </w:rPr>
              <w:t>Information Element</w:t>
            </w:r>
          </w:p>
        </w:tc>
        <w:tc>
          <w:tcPr>
            <w:tcW w:w="2127" w:type="dxa"/>
          </w:tcPr>
          <w:p w14:paraId="64536149"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6DC82C5F" w14:textId="77777777" w:rsidR="0071087C" w:rsidRPr="00E6516F" w:rsidRDefault="0071087C" w:rsidP="00174677">
            <w:pPr>
              <w:pStyle w:val="TAH"/>
              <w:rPr>
                <w:bCs/>
              </w:rPr>
            </w:pPr>
            <w:r w:rsidRPr="00E6516F">
              <w:rPr>
                <w:bCs/>
              </w:rPr>
              <w:t>Comment</w:t>
            </w:r>
          </w:p>
        </w:tc>
        <w:tc>
          <w:tcPr>
            <w:tcW w:w="1419" w:type="dxa"/>
          </w:tcPr>
          <w:p w14:paraId="335B2635" w14:textId="77777777" w:rsidR="0071087C" w:rsidRPr="00E6516F" w:rsidRDefault="0071087C" w:rsidP="00174677">
            <w:pPr>
              <w:pStyle w:val="TAH"/>
              <w:rPr>
                <w:bCs/>
              </w:rPr>
            </w:pPr>
            <w:r w:rsidRPr="00E6516F">
              <w:rPr>
                <w:bCs/>
              </w:rPr>
              <w:t>Reference</w:t>
            </w:r>
          </w:p>
        </w:tc>
        <w:tc>
          <w:tcPr>
            <w:tcW w:w="1135" w:type="dxa"/>
          </w:tcPr>
          <w:p w14:paraId="4AD59618" w14:textId="77777777" w:rsidR="0071087C" w:rsidRPr="00E6516F" w:rsidRDefault="0071087C" w:rsidP="00174677">
            <w:pPr>
              <w:pStyle w:val="TAH"/>
              <w:rPr>
                <w:bCs/>
              </w:rPr>
            </w:pPr>
            <w:r w:rsidRPr="00E6516F">
              <w:rPr>
                <w:bCs/>
              </w:rPr>
              <w:t>Condition</w:t>
            </w:r>
          </w:p>
        </w:tc>
      </w:tr>
      <w:tr w:rsidR="0071087C" w:rsidRPr="00E6516F" w14:paraId="17E1F6D2" w14:textId="77777777" w:rsidTr="00174677">
        <w:tc>
          <w:tcPr>
            <w:tcW w:w="2836" w:type="dxa"/>
          </w:tcPr>
          <w:p w14:paraId="3F77ED17" w14:textId="77777777" w:rsidR="0071087C" w:rsidRPr="00E6516F" w:rsidRDefault="0071087C" w:rsidP="00174677">
            <w:pPr>
              <w:pStyle w:val="TAL"/>
              <w:rPr>
                <w:rFonts w:cs="Arial"/>
                <w:b/>
                <w:bCs/>
                <w:szCs w:val="18"/>
              </w:rPr>
            </w:pPr>
            <w:r w:rsidRPr="00E6516F">
              <w:rPr>
                <w:b/>
                <w:bCs/>
              </w:rPr>
              <w:t>MIME body part</w:t>
            </w:r>
          </w:p>
        </w:tc>
        <w:tc>
          <w:tcPr>
            <w:tcW w:w="2127" w:type="dxa"/>
          </w:tcPr>
          <w:p w14:paraId="76CF7108" w14:textId="77777777" w:rsidR="0071087C" w:rsidRPr="00E6516F" w:rsidRDefault="0071087C" w:rsidP="00174677">
            <w:pPr>
              <w:pStyle w:val="TAL"/>
            </w:pPr>
          </w:p>
        </w:tc>
        <w:tc>
          <w:tcPr>
            <w:tcW w:w="2127" w:type="dxa"/>
            <w:tcBorders>
              <w:top w:val="single" w:sz="4" w:space="0" w:color="auto"/>
              <w:bottom w:val="single" w:sz="4" w:space="0" w:color="auto"/>
            </w:tcBorders>
          </w:tcPr>
          <w:p w14:paraId="0F302C68" w14:textId="77777777" w:rsidR="0071087C" w:rsidRPr="00E6516F" w:rsidRDefault="0071087C" w:rsidP="00174677">
            <w:pPr>
              <w:pStyle w:val="TAL"/>
              <w:rPr>
                <w:bCs/>
              </w:rPr>
            </w:pPr>
            <w:r w:rsidRPr="00E6516F">
              <w:rPr>
                <w:b/>
              </w:rPr>
              <w:t>MCData Data signalling message</w:t>
            </w:r>
          </w:p>
        </w:tc>
        <w:tc>
          <w:tcPr>
            <w:tcW w:w="1419" w:type="dxa"/>
          </w:tcPr>
          <w:p w14:paraId="462445DB" w14:textId="77777777" w:rsidR="0071087C" w:rsidRPr="00E6516F" w:rsidRDefault="0071087C" w:rsidP="00174677">
            <w:pPr>
              <w:pStyle w:val="TAL"/>
            </w:pPr>
          </w:p>
        </w:tc>
        <w:tc>
          <w:tcPr>
            <w:tcW w:w="1135" w:type="dxa"/>
          </w:tcPr>
          <w:p w14:paraId="7898C59C" w14:textId="77777777" w:rsidR="0071087C" w:rsidRPr="00E6516F" w:rsidRDefault="0071087C" w:rsidP="00174677">
            <w:pPr>
              <w:pStyle w:val="TAL"/>
            </w:pPr>
          </w:p>
        </w:tc>
      </w:tr>
      <w:tr w:rsidR="0071087C" w:rsidRPr="00E6516F" w14:paraId="428F340A" w14:textId="77777777" w:rsidTr="004312E8">
        <w:tc>
          <w:tcPr>
            <w:tcW w:w="2836" w:type="dxa"/>
          </w:tcPr>
          <w:p w14:paraId="52C6A796" w14:textId="77777777" w:rsidR="0071087C" w:rsidRPr="00E6516F" w:rsidRDefault="0071087C" w:rsidP="00174677">
            <w:pPr>
              <w:pStyle w:val="TAL"/>
              <w:rPr>
                <w:rFonts w:cs="Arial"/>
                <w:b/>
                <w:szCs w:val="18"/>
              </w:rPr>
            </w:pPr>
            <w:r w:rsidRPr="00E6516F">
              <w:t xml:space="preserve">  MIME-part-headers</w:t>
            </w:r>
          </w:p>
        </w:tc>
        <w:tc>
          <w:tcPr>
            <w:tcW w:w="2127" w:type="dxa"/>
          </w:tcPr>
          <w:p w14:paraId="2A180268" w14:textId="77777777" w:rsidR="0071087C" w:rsidRPr="00E6516F" w:rsidRDefault="0071087C" w:rsidP="00174677">
            <w:pPr>
              <w:pStyle w:val="TAL"/>
            </w:pPr>
          </w:p>
        </w:tc>
        <w:tc>
          <w:tcPr>
            <w:tcW w:w="2127" w:type="dxa"/>
            <w:tcBorders>
              <w:top w:val="single" w:sz="4" w:space="0" w:color="auto"/>
              <w:bottom w:val="single" w:sz="4" w:space="0" w:color="auto"/>
            </w:tcBorders>
          </w:tcPr>
          <w:p w14:paraId="76210C3F" w14:textId="77777777" w:rsidR="0071087C" w:rsidRPr="00E6516F" w:rsidRDefault="0071087C" w:rsidP="00174677">
            <w:pPr>
              <w:pStyle w:val="TAL"/>
            </w:pPr>
          </w:p>
        </w:tc>
        <w:tc>
          <w:tcPr>
            <w:tcW w:w="1419" w:type="dxa"/>
          </w:tcPr>
          <w:p w14:paraId="6CDFBD20" w14:textId="77777777" w:rsidR="0071087C" w:rsidRPr="00E6516F" w:rsidRDefault="0071087C" w:rsidP="00174677">
            <w:pPr>
              <w:pStyle w:val="TAL"/>
            </w:pPr>
          </w:p>
        </w:tc>
        <w:tc>
          <w:tcPr>
            <w:tcW w:w="1135" w:type="dxa"/>
          </w:tcPr>
          <w:p w14:paraId="5E6778B9" w14:textId="77777777" w:rsidR="0071087C" w:rsidRPr="00E6516F" w:rsidRDefault="0071087C" w:rsidP="00174677">
            <w:pPr>
              <w:pStyle w:val="TAL"/>
            </w:pPr>
          </w:p>
        </w:tc>
      </w:tr>
      <w:tr w:rsidR="0071087C" w:rsidRPr="00E6516F" w14:paraId="1DBE0EF4" w14:textId="77777777" w:rsidTr="004312E8">
        <w:tc>
          <w:tcPr>
            <w:tcW w:w="2836" w:type="dxa"/>
          </w:tcPr>
          <w:p w14:paraId="0ACC2D84" w14:textId="77777777" w:rsidR="0071087C" w:rsidRPr="00E6516F" w:rsidRDefault="0071087C" w:rsidP="00174677">
            <w:pPr>
              <w:pStyle w:val="TAL"/>
              <w:rPr>
                <w:rFonts w:cs="Arial"/>
                <w:b/>
                <w:szCs w:val="18"/>
              </w:rPr>
            </w:pPr>
            <w:r w:rsidRPr="00E6516F">
              <w:t xml:space="preserve">    Content-Type</w:t>
            </w:r>
          </w:p>
        </w:tc>
        <w:tc>
          <w:tcPr>
            <w:tcW w:w="2127" w:type="dxa"/>
          </w:tcPr>
          <w:p w14:paraId="55FAD82D" w14:textId="77777777" w:rsidR="0071087C" w:rsidRPr="00E6516F" w:rsidRDefault="0071087C" w:rsidP="00174677">
            <w:pPr>
              <w:pStyle w:val="TAL"/>
            </w:pPr>
            <w:r w:rsidRPr="00E6516F">
              <w:t>"application/vnd.3gpp.mcdata-signalling"</w:t>
            </w:r>
          </w:p>
        </w:tc>
        <w:tc>
          <w:tcPr>
            <w:tcW w:w="2127" w:type="dxa"/>
            <w:tcBorders>
              <w:top w:val="single" w:sz="4" w:space="0" w:color="auto"/>
              <w:bottom w:val="single" w:sz="4" w:space="0" w:color="auto"/>
            </w:tcBorders>
          </w:tcPr>
          <w:p w14:paraId="13440B2B" w14:textId="77777777" w:rsidR="0071087C" w:rsidRPr="00E6516F" w:rsidRDefault="0071087C" w:rsidP="00174677">
            <w:pPr>
              <w:pStyle w:val="TAL"/>
            </w:pPr>
          </w:p>
        </w:tc>
        <w:tc>
          <w:tcPr>
            <w:tcW w:w="1419" w:type="dxa"/>
          </w:tcPr>
          <w:p w14:paraId="346D3BC6" w14:textId="77777777" w:rsidR="0071087C" w:rsidRPr="00E6516F" w:rsidRDefault="0071087C" w:rsidP="00174677">
            <w:pPr>
              <w:pStyle w:val="TAL"/>
            </w:pPr>
          </w:p>
        </w:tc>
        <w:tc>
          <w:tcPr>
            <w:tcW w:w="1135" w:type="dxa"/>
          </w:tcPr>
          <w:p w14:paraId="5D9AFBE3" w14:textId="77777777" w:rsidR="0071087C" w:rsidRPr="00E6516F" w:rsidRDefault="0071087C" w:rsidP="00174677">
            <w:pPr>
              <w:pStyle w:val="TAL"/>
            </w:pPr>
          </w:p>
        </w:tc>
      </w:tr>
      <w:tr w:rsidR="0071087C" w:rsidRPr="00E6516F" w14:paraId="000D0C0C" w14:textId="77777777" w:rsidTr="004312E8">
        <w:tc>
          <w:tcPr>
            <w:tcW w:w="2836" w:type="dxa"/>
          </w:tcPr>
          <w:p w14:paraId="1F50782A" w14:textId="77777777" w:rsidR="0071087C" w:rsidRPr="00E6516F" w:rsidRDefault="0071087C" w:rsidP="00174677">
            <w:pPr>
              <w:pStyle w:val="TAL"/>
              <w:rPr>
                <w:rFonts w:cs="Arial"/>
                <w:b/>
                <w:szCs w:val="18"/>
              </w:rPr>
            </w:pPr>
            <w:r w:rsidRPr="00E6516F">
              <w:t xml:space="preserve">  MIME-part-body</w:t>
            </w:r>
          </w:p>
        </w:tc>
        <w:tc>
          <w:tcPr>
            <w:tcW w:w="2127" w:type="dxa"/>
          </w:tcPr>
          <w:p w14:paraId="6D1EAEB5" w14:textId="77777777" w:rsidR="0071087C" w:rsidRPr="00E6516F" w:rsidRDefault="0071087C" w:rsidP="00174677">
            <w:pPr>
              <w:pStyle w:val="TAL"/>
            </w:pPr>
            <w:r w:rsidRPr="00E6516F">
              <w:t>MCData Protected Payload Message containing SDS SIGNALLING PAYLOAD as described in table 6.1.8.3.3-5B</w:t>
            </w:r>
          </w:p>
        </w:tc>
        <w:tc>
          <w:tcPr>
            <w:tcW w:w="2127" w:type="dxa"/>
            <w:tcBorders>
              <w:top w:val="single" w:sz="4" w:space="0" w:color="auto"/>
              <w:bottom w:val="single" w:sz="4" w:space="0" w:color="auto"/>
            </w:tcBorders>
          </w:tcPr>
          <w:p w14:paraId="4D215295" w14:textId="77777777" w:rsidR="0071087C" w:rsidRPr="00E6516F" w:rsidRDefault="0071087C" w:rsidP="00174677">
            <w:pPr>
              <w:pStyle w:val="TAL"/>
            </w:pPr>
          </w:p>
        </w:tc>
        <w:tc>
          <w:tcPr>
            <w:tcW w:w="1419" w:type="dxa"/>
          </w:tcPr>
          <w:p w14:paraId="126A0FA6" w14:textId="77777777" w:rsidR="0071087C" w:rsidRPr="00E6516F" w:rsidRDefault="0071087C" w:rsidP="00174677">
            <w:pPr>
              <w:pStyle w:val="TAL"/>
            </w:pPr>
          </w:p>
        </w:tc>
        <w:tc>
          <w:tcPr>
            <w:tcW w:w="1135" w:type="dxa"/>
          </w:tcPr>
          <w:p w14:paraId="09E70DE7" w14:textId="77777777" w:rsidR="0071087C" w:rsidRPr="00E6516F" w:rsidRDefault="0071087C" w:rsidP="00174677">
            <w:pPr>
              <w:pStyle w:val="TAL"/>
            </w:pPr>
          </w:p>
        </w:tc>
      </w:tr>
      <w:tr w:rsidR="0071087C" w:rsidRPr="00E6516F" w14:paraId="194F1E11" w14:textId="77777777" w:rsidTr="004312E8">
        <w:tc>
          <w:tcPr>
            <w:tcW w:w="2836" w:type="dxa"/>
          </w:tcPr>
          <w:p w14:paraId="0F93D385" w14:textId="77777777" w:rsidR="0071087C" w:rsidRPr="00E6516F" w:rsidRDefault="0071087C" w:rsidP="00174677">
            <w:pPr>
              <w:pStyle w:val="TAL"/>
              <w:rPr>
                <w:rFonts w:cs="Arial"/>
                <w:b/>
                <w:szCs w:val="18"/>
              </w:rPr>
            </w:pPr>
            <w:r w:rsidRPr="00E6516F">
              <w:rPr>
                <w:b/>
                <w:bCs/>
              </w:rPr>
              <w:t>MIME body part</w:t>
            </w:r>
          </w:p>
        </w:tc>
        <w:tc>
          <w:tcPr>
            <w:tcW w:w="2127" w:type="dxa"/>
          </w:tcPr>
          <w:p w14:paraId="352660C6" w14:textId="77777777" w:rsidR="0071087C" w:rsidRPr="00E6516F" w:rsidRDefault="0071087C" w:rsidP="00174677">
            <w:pPr>
              <w:pStyle w:val="TAL"/>
            </w:pPr>
          </w:p>
        </w:tc>
        <w:tc>
          <w:tcPr>
            <w:tcW w:w="2127" w:type="dxa"/>
            <w:tcBorders>
              <w:top w:val="single" w:sz="4" w:space="0" w:color="auto"/>
              <w:bottom w:val="single" w:sz="4" w:space="0" w:color="auto"/>
            </w:tcBorders>
          </w:tcPr>
          <w:p w14:paraId="1C5B49B1" w14:textId="77777777" w:rsidR="0071087C" w:rsidRPr="00E6516F" w:rsidRDefault="0071087C" w:rsidP="00174677">
            <w:pPr>
              <w:pStyle w:val="TAL"/>
            </w:pPr>
            <w:r w:rsidRPr="00E6516F">
              <w:rPr>
                <w:b/>
              </w:rPr>
              <w:t>MCData Data message</w:t>
            </w:r>
          </w:p>
        </w:tc>
        <w:tc>
          <w:tcPr>
            <w:tcW w:w="1419" w:type="dxa"/>
          </w:tcPr>
          <w:p w14:paraId="7526D0AE" w14:textId="77777777" w:rsidR="0071087C" w:rsidRPr="00E6516F" w:rsidRDefault="0071087C" w:rsidP="00174677">
            <w:pPr>
              <w:pStyle w:val="TAL"/>
            </w:pPr>
          </w:p>
        </w:tc>
        <w:tc>
          <w:tcPr>
            <w:tcW w:w="1135" w:type="dxa"/>
          </w:tcPr>
          <w:p w14:paraId="6D20AB0E" w14:textId="77777777" w:rsidR="0071087C" w:rsidRPr="00E6516F" w:rsidRDefault="0071087C" w:rsidP="00174677">
            <w:pPr>
              <w:pStyle w:val="TAL"/>
            </w:pPr>
          </w:p>
        </w:tc>
      </w:tr>
      <w:tr w:rsidR="0071087C" w:rsidRPr="00E6516F" w14:paraId="3AC53FC9" w14:textId="77777777" w:rsidTr="004312E8">
        <w:tc>
          <w:tcPr>
            <w:tcW w:w="2836" w:type="dxa"/>
          </w:tcPr>
          <w:p w14:paraId="0B412DE6" w14:textId="77777777" w:rsidR="0071087C" w:rsidRPr="00E6516F" w:rsidRDefault="0071087C" w:rsidP="00174677">
            <w:pPr>
              <w:pStyle w:val="TAL"/>
              <w:rPr>
                <w:rFonts w:cs="Arial"/>
                <w:b/>
                <w:szCs w:val="18"/>
              </w:rPr>
            </w:pPr>
            <w:r w:rsidRPr="00E6516F">
              <w:t xml:space="preserve">  MIME-part-headers</w:t>
            </w:r>
          </w:p>
        </w:tc>
        <w:tc>
          <w:tcPr>
            <w:tcW w:w="2127" w:type="dxa"/>
          </w:tcPr>
          <w:p w14:paraId="5E8A7B1D" w14:textId="77777777" w:rsidR="0071087C" w:rsidRPr="00E6516F" w:rsidRDefault="0071087C" w:rsidP="00174677">
            <w:pPr>
              <w:pStyle w:val="TAL"/>
            </w:pPr>
          </w:p>
        </w:tc>
        <w:tc>
          <w:tcPr>
            <w:tcW w:w="2127" w:type="dxa"/>
            <w:tcBorders>
              <w:top w:val="single" w:sz="4" w:space="0" w:color="auto"/>
              <w:bottom w:val="single" w:sz="4" w:space="0" w:color="auto"/>
            </w:tcBorders>
          </w:tcPr>
          <w:p w14:paraId="01A1E7F9" w14:textId="77777777" w:rsidR="0071087C" w:rsidRPr="00E6516F" w:rsidRDefault="0071087C" w:rsidP="00174677">
            <w:pPr>
              <w:pStyle w:val="TAL"/>
            </w:pPr>
          </w:p>
        </w:tc>
        <w:tc>
          <w:tcPr>
            <w:tcW w:w="1419" w:type="dxa"/>
          </w:tcPr>
          <w:p w14:paraId="3B4CE62B" w14:textId="77777777" w:rsidR="0071087C" w:rsidRPr="00E6516F" w:rsidRDefault="0071087C" w:rsidP="00174677">
            <w:pPr>
              <w:pStyle w:val="TAL"/>
            </w:pPr>
          </w:p>
        </w:tc>
        <w:tc>
          <w:tcPr>
            <w:tcW w:w="1135" w:type="dxa"/>
          </w:tcPr>
          <w:p w14:paraId="1026C7A2" w14:textId="77777777" w:rsidR="0071087C" w:rsidRPr="00E6516F" w:rsidRDefault="0071087C" w:rsidP="00174677">
            <w:pPr>
              <w:pStyle w:val="TAL"/>
            </w:pPr>
          </w:p>
        </w:tc>
      </w:tr>
      <w:tr w:rsidR="0071087C" w:rsidRPr="00E6516F" w14:paraId="120F8206" w14:textId="77777777" w:rsidTr="004312E8">
        <w:tc>
          <w:tcPr>
            <w:tcW w:w="2836" w:type="dxa"/>
          </w:tcPr>
          <w:p w14:paraId="3C2CC2C2" w14:textId="77777777" w:rsidR="0071087C" w:rsidRPr="00E6516F" w:rsidRDefault="0071087C" w:rsidP="00174677">
            <w:pPr>
              <w:pStyle w:val="TAL"/>
              <w:rPr>
                <w:rFonts w:cs="Arial"/>
                <w:b/>
                <w:szCs w:val="18"/>
              </w:rPr>
            </w:pPr>
            <w:r w:rsidRPr="00E6516F">
              <w:t xml:space="preserve">    Content-Type</w:t>
            </w:r>
          </w:p>
        </w:tc>
        <w:tc>
          <w:tcPr>
            <w:tcW w:w="2127" w:type="dxa"/>
          </w:tcPr>
          <w:p w14:paraId="1C3863EC" w14:textId="77777777" w:rsidR="0071087C" w:rsidRPr="00E6516F" w:rsidRDefault="0071087C" w:rsidP="00174677">
            <w:pPr>
              <w:pStyle w:val="TAL"/>
            </w:pPr>
            <w:r w:rsidRPr="00E6516F">
              <w:t>"application/vnd.3gpp.mcdata-payload"</w:t>
            </w:r>
          </w:p>
        </w:tc>
        <w:tc>
          <w:tcPr>
            <w:tcW w:w="2127" w:type="dxa"/>
            <w:tcBorders>
              <w:top w:val="single" w:sz="4" w:space="0" w:color="auto"/>
              <w:bottom w:val="single" w:sz="4" w:space="0" w:color="auto"/>
            </w:tcBorders>
          </w:tcPr>
          <w:p w14:paraId="3A5E073D" w14:textId="77777777" w:rsidR="0071087C" w:rsidRPr="00E6516F" w:rsidRDefault="0071087C" w:rsidP="00174677">
            <w:pPr>
              <w:pStyle w:val="TAL"/>
            </w:pPr>
          </w:p>
        </w:tc>
        <w:tc>
          <w:tcPr>
            <w:tcW w:w="1419" w:type="dxa"/>
          </w:tcPr>
          <w:p w14:paraId="444872F8" w14:textId="77777777" w:rsidR="0071087C" w:rsidRPr="00E6516F" w:rsidRDefault="0071087C" w:rsidP="00174677">
            <w:pPr>
              <w:pStyle w:val="TAL"/>
            </w:pPr>
          </w:p>
        </w:tc>
        <w:tc>
          <w:tcPr>
            <w:tcW w:w="1135" w:type="dxa"/>
          </w:tcPr>
          <w:p w14:paraId="2A6F7CB2" w14:textId="77777777" w:rsidR="0071087C" w:rsidRPr="00E6516F" w:rsidRDefault="0071087C" w:rsidP="00174677">
            <w:pPr>
              <w:pStyle w:val="TAL"/>
            </w:pPr>
          </w:p>
        </w:tc>
      </w:tr>
      <w:tr w:rsidR="0071087C" w:rsidRPr="00E6516F" w14:paraId="3CDD5511" w14:textId="77777777" w:rsidTr="004312E8">
        <w:tc>
          <w:tcPr>
            <w:tcW w:w="2836" w:type="dxa"/>
          </w:tcPr>
          <w:p w14:paraId="77FBCCFC" w14:textId="77777777" w:rsidR="0071087C" w:rsidRPr="00E6516F" w:rsidRDefault="0071087C" w:rsidP="00174677">
            <w:pPr>
              <w:pStyle w:val="TAL"/>
              <w:rPr>
                <w:rFonts w:cs="Arial"/>
                <w:b/>
                <w:szCs w:val="18"/>
              </w:rPr>
            </w:pPr>
            <w:r w:rsidRPr="00E6516F">
              <w:t xml:space="preserve">  MIME-part-body</w:t>
            </w:r>
          </w:p>
        </w:tc>
        <w:tc>
          <w:tcPr>
            <w:tcW w:w="2127" w:type="dxa"/>
          </w:tcPr>
          <w:p w14:paraId="11F3D137" w14:textId="77777777" w:rsidR="0071087C" w:rsidRPr="00E6516F" w:rsidRDefault="0071087C" w:rsidP="00174677">
            <w:pPr>
              <w:pStyle w:val="TAL"/>
            </w:pPr>
            <w:r w:rsidRPr="00E6516F">
              <w:t>MCData Protected Payload Message containing DATA PAYLOAD as described in Table 6.1.8.3.3-6</w:t>
            </w:r>
          </w:p>
        </w:tc>
        <w:tc>
          <w:tcPr>
            <w:tcW w:w="2127" w:type="dxa"/>
            <w:tcBorders>
              <w:top w:val="single" w:sz="4" w:space="0" w:color="auto"/>
              <w:bottom w:val="single" w:sz="4" w:space="0" w:color="auto"/>
            </w:tcBorders>
          </w:tcPr>
          <w:p w14:paraId="51ADF396" w14:textId="77777777" w:rsidR="0071087C" w:rsidRPr="00E6516F" w:rsidRDefault="0071087C" w:rsidP="00174677">
            <w:pPr>
              <w:pStyle w:val="TAL"/>
            </w:pPr>
          </w:p>
        </w:tc>
        <w:tc>
          <w:tcPr>
            <w:tcW w:w="1419" w:type="dxa"/>
          </w:tcPr>
          <w:p w14:paraId="19669BB5" w14:textId="77777777" w:rsidR="0071087C" w:rsidRPr="00E6516F" w:rsidRDefault="0071087C" w:rsidP="00174677">
            <w:pPr>
              <w:pStyle w:val="TAL"/>
            </w:pPr>
          </w:p>
        </w:tc>
        <w:tc>
          <w:tcPr>
            <w:tcW w:w="1135" w:type="dxa"/>
          </w:tcPr>
          <w:p w14:paraId="10703CE8" w14:textId="77777777" w:rsidR="0071087C" w:rsidRPr="00E6516F" w:rsidRDefault="0071087C" w:rsidP="00174677">
            <w:pPr>
              <w:pStyle w:val="TAL"/>
            </w:pPr>
          </w:p>
        </w:tc>
      </w:tr>
    </w:tbl>
    <w:p w14:paraId="12153D47" w14:textId="77777777" w:rsidR="0071087C" w:rsidRPr="00E6516F" w:rsidRDefault="0071087C" w:rsidP="0071087C"/>
    <w:p w14:paraId="53DC86F0" w14:textId="77777777" w:rsidR="0071087C" w:rsidRPr="00E6516F" w:rsidRDefault="0071087C" w:rsidP="0071087C">
      <w:pPr>
        <w:pStyle w:val="TH"/>
      </w:pPr>
      <w:r w:rsidRPr="00E6516F">
        <w:t>Table 6.1.8.3.3-5B: SDS SIGNALLING PAYLOAD (Table 6.1.8.3.3-5A)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5B9E0451" w14:textId="77777777" w:rsidTr="00174677">
        <w:trPr>
          <w:cantSplit/>
        </w:trPr>
        <w:tc>
          <w:tcPr>
            <w:tcW w:w="9644" w:type="dxa"/>
          </w:tcPr>
          <w:p w14:paraId="4E317D3A" w14:textId="77777777" w:rsidR="0071087C" w:rsidRPr="00E6516F" w:rsidRDefault="0071087C" w:rsidP="00174677">
            <w:pPr>
              <w:pStyle w:val="TAL"/>
              <w:rPr>
                <w:rFonts w:cs="Arial"/>
                <w:szCs w:val="18"/>
              </w:rPr>
            </w:pPr>
            <w:r w:rsidRPr="00E6516F">
              <w:rPr>
                <w:rFonts w:cs="Arial"/>
                <w:szCs w:val="18"/>
              </w:rPr>
              <w:t>Derivation Path: TS 36.579-1 [2], Table 5.5.3.8.1-1, condition DELIVERED</w:t>
            </w:r>
          </w:p>
        </w:tc>
      </w:tr>
    </w:tbl>
    <w:p w14:paraId="581886FE" w14:textId="77777777" w:rsidR="0071087C" w:rsidRPr="00E6516F" w:rsidRDefault="0071087C" w:rsidP="0071087C"/>
    <w:p w14:paraId="3FFFA9DF" w14:textId="68BEBE62" w:rsidR="0071087C" w:rsidRPr="00E6516F" w:rsidRDefault="0071087C" w:rsidP="0071087C">
      <w:pPr>
        <w:pStyle w:val="TH"/>
      </w:pPr>
      <w:r w:rsidRPr="00E6516F">
        <w:t>Table 6.1.8.3.3-6: Data Payload (Table 6.1.8.3.3-5A)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6EA36CBA" w14:textId="77777777" w:rsidTr="00174677">
        <w:trPr>
          <w:cantSplit/>
        </w:trPr>
        <w:tc>
          <w:tcPr>
            <w:tcW w:w="9644" w:type="dxa"/>
          </w:tcPr>
          <w:p w14:paraId="4E24A38E" w14:textId="789AB6ED"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5.5.3.9.1-2</w:t>
            </w:r>
          </w:p>
        </w:tc>
      </w:tr>
    </w:tbl>
    <w:p w14:paraId="0E8F1C3A" w14:textId="77777777" w:rsidR="0071087C" w:rsidRPr="00E6516F" w:rsidRDefault="0071087C" w:rsidP="0071087C"/>
    <w:p w14:paraId="233A8BE7" w14:textId="77777777" w:rsidR="0071087C" w:rsidRPr="00E6516F" w:rsidRDefault="0071087C" w:rsidP="0071087C">
      <w:pPr>
        <w:pStyle w:val="TH"/>
      </w:pPr>
      <w:r w:rsidRPr="00E6516F">
        <w:t>Table 6.1.8.3.3-7: SIP BYE (step 8, Table 6.1.8.3.2-1;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1AEDC194" w14:textId="77777777" w:rsidTr="00174677">
        <w:trPr>
          <w:cantSplit/>
        </w:trPr>
        <w:tc>
          <w:tcPr>
            <w:tcW w:w="9644" w:type="dxa"/>
            <w:gridSpan w:val="5"/>
          </w:tcPr>
          <w:p w14:paraId="1815E48D"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r w:rsidR="0071087C" w:rsidRPr="00E6516F" w14:paraId="4E022501" w14:textId="77777777" w:rsidTr="00174677">
        <w:tc>
          <w:tcPr>
            <w:tcW w:w="2836" w:type="dxa"/>
          </w:tcPr>
          <w:p w14:paraId="2E2801C4" w14:textId="77777777" w:rsidR="0071087C" w:rsidRPr="00E6516F" w:rsidRDefault="0071087C" w:rsidP="00174677">
            <w:pPr>
              <w:pStyle w:val="TAH"/>
              <w:rPr>
                <w:bCs/>
              </w:rPr>
            </w:pPr>
            <w:r w:rsidRPr="00E6516F">
              <w:rPr>
                <w:bCs/>
              </w:rPr>
              <w:t>Information Element</w:t>
            </w:r>
          </w:p>
        </w:tc>
        <w:tc>
          <w:tcPr>
            <w:tcW w:w="2127" w:type="dxa"/>
          </w:tcPr>
          <w:p w14:paraId="4FD87C1E"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3F1E626A" w14:textId="77777777" w:rsidR="0071087C" w:rsidRPr="00E6516F" w:rsidRDefault="0071087C" w:rsidP="00174677">
            <w:pPr>
              <w:pStyle w:val="TAH"/>
              <w:rPr>
                <w:bCs/>
              </w:rPr>
            </w:pPr>
            <w:r w:rsidRPr="00E6516F">
              <w:rPr>
                <w:bCs/>
              </w:rPr>
              <w:t>Comment</w:t>
            </w:r>
          </w:p>
        </w:tc>
        <w:tc>
          <w:tcPr>
            <w:tcW w:w="1419" w:type="dxa"/>
          </w:tcPr>
          <w:p w14:paraId="0BB25C58" w14:textId="77777777" w:rsidR="0071087C" w:rsidRPr="00E6516F" w:rsidRDefault="0071087C" w:rsidP="00174677">
            <w:pPr>
              <w:pStyle w:val="TAH"/>
              <w:rPr>
                <w:bCs/>
              </w:rPr>
            </w:pPr>
            <w:r w:rsidRPr="00E6516F">
              <w:rPr>
                <w:bCs/>
              </w:rPr>
              <w:t>Reference</w:t>
            </w:r>
          </w:p>
        </w:tc>
        <w:tc>
          <w:tcPr>
            <w:tcW w:w="1135" w:type="dxa"/>
          </w:tcPr>
          <w:p w14:paraId="548D5BA8" w14:textId="77777777" w:rsidR="0071087C" w:rsidRPr="00E6516F" w:rsidRDefault="0071087C" w:rsidP="00174677">
            <w:pPr>
              <w:pStyle w:val="TAH"/>
              <w:rPr>
                <w:bCs/>
              </w:rPr>
            </w:pPr>
            <w:r w:rsidRPr="00E6516F">
              <w:rPr>
                <w:bCs/>
              </w:rPr>
              <w:t>Condition</w:t>
            </w:r>
          </w:p>
        </w:tc>
      </w:tr>
      <w:tr w:rsidR="0071087C" w:rsidRPr="00E6516F" w14:paraId="2C4CCC41" w14:textId="77777777" w:rsidTr="00174677">
        <w:tc>
          <w:tcPr>
            <w:tcW w:w="2836" w:type="dxa"/>
            <w:vAlign w:val="center"/>
          </w:tcPr>
          <w:p w14:paraId="3D246781" w14:textId="77777777" w:rsidR="0071087C" w:rsidRPr="00E6516F" w:rsidRDefault="0071087C" w:rsidP="00174677">
            <w:pPr>
              <w:pStyle w:val="TAL"/>
              <w:tabs>
                <w:tab w:val="left" w:pos="480"/>
              </w:tabs>
              <w:rPr>
                <w:rFonts w:cs="Arial"/>
                <w:b/>
                <w:szCs w:val="18"/>
              </w:rPr>
            </w:pPr>
            <w:r w:rsidRPr="00E6516F">
              <w:rPr>
                <w:b/>
                <w:bCs/>
              </w:rPr>
              <w:t>Reason</w:t>
            </w:r>
          </w:p>
        </w:tc>
        <w:tc>
          <w:tcPr>
            <w:tcW w:w="2127" w:type="dxa"/>
          </w:tcPr>
          <w:p w14:paraId="38A38420" w14:textId="77777777" w:rsidR="0071087C" w:rsidRPr="00E6516F" w:rsidRDefault="0071087C" w:rsidP="00174677">
            <w:pPr>
              <w:pStyle w:val="TAL"/>
            </w:pPr>
          </w:p>
        </w:tc>
        <w:tc>
          <w:tcPr>
            <w:tcW w:w="2127" w:type="dxa"/>
            <w:tcBorders>
              <w:top w:val="single" w:sz="4" w:space="0" w:color="auto"/>
              <w:bottom w:val="single" w:sz="4" w:space="0" w:color="auto"/>
            </w:tcBorders>
          </w:tcPr>
          <w:p w14:paraId="7410854E" w14:textId="77777777" w:rsidR="0071087C" w:rsidRPr="00E6516F" w:rsidRDefault="0071087C" w:rsidP="00174677">
            <w:pPr>
              <w:pStyle w:val="TAL"/>
            </w:pPr>
          </w:p>
        </w:tc>
        <w:tc>
          <w:tcPr>
            <w:tcW w:w="1419" w:type="dxa"/>
          </w:tcPr>
          <w:p w14:paraId="38D6FEB1" w14:textId="62688F91" w:rsidR="0071087C" w:rsidRPr="00E6516F" w:rsidRDefault="0071087C" w:rsidP="00174677">
            <w:pPr>
              <w:pStyle w:val="TAL"/>
            </w:pPr>
            <w:r w:rsidRPr="00E6516F">
              <w:t>RFC 3326 [125]</w:t>
            </w:r>
          </w:p>
        </w:tc>
        <w:tc>
          <w:tcPr>
            <w:tcW w:w="1135" w:type="dxa"/>
            <w:vAlign w:val="bottom"/>
          </w:tcPr>
          <w:p w14:paraId="2AF5A1CC" w14:textId="77777777" w:rsidR="0071087C" w:rsidRPr="00E6516F" w:rsidRDefault="0071087C" w:rsidP="00174677">
            <w:pPr>
              <w:pStyle w:val="TAL"/>
            </w:pPr>
          </w:p>
        </w:tc>
      </w:tr>
      <w:tr w:rsidR="0071087C" w:rsidRPr="00E6516F" w14:paraId="711526B5" w14:textId="77777777" w:rsidTr="00174677">
        <w:tc>
          <w:tcPr>
            <w:tcW w:w="2836" w:type="dxa"/>
            <w:vAlign w:val="center"/>
          </w:tcPr>
          <w:p w14:paraId="1944957C" w14:textId="77777777" w:rsidR="0071087C" w:rsidRPr="00E6516F" w:rsidRDefault="0071087C" w:rsidP="00174677">
            <w:pPr>
              <w:pStyle w:val="TAL"/>
              <w:rPr>
                <w:rFonts w:cs="Arial"/>
                <w:b/>
                <w:bCs/>
                <w:szCs w:val="18"/>
              </w:rPr>
            </w:pPr>
            <w:r w:rsidRPr="00E6516F">
              <w:t xml:space="preserve">  reason-value</w:t>
            </w:r>
          </w:p>
        </w:tc>
        <w:tc>
          <w:tcPr>
            <w:tcW w:w="2127" w:type="dxa"/>
            <w:vAlign w:val="center"/>
          </w:tcPr>
          <w:p w14:paraId="77276E8A" w14:textId="77777777" w:rsidR="0071087C" w:rsidRPr="00E6516F" w:rsidRDefault="0071087C" w:rsidP="00174677">
            <w:pPr>
              <w:pStyle w:val="TAL"/>
            </w:pPr>
            <w:r w:rsidRPr="00E6516F">
              <w:t>"SIP"</w:t>
            </w:r>
          </w:p>
        </w:tc>
        <w:tc>
          <w:tcPr>
            <w:tcW w:w="2127" w:type="dxa"/>
            <w:tcBorders>
              <w:top w:val="single" w:sz="4" w:space="0" w:color="auto"/>
              <w:bottom w:val="single" w:sz="4" w:space="0" w:color="auto"/>
            </w:tcBorders>
          </w:tcPr>
          <w:p w14:paraId="3EC8A2B0" w14:textId="77777777" w:rsidR="0071087C" w:rsidRPr="00E6516F" w:rsidRDefault="0071087C" w:rsidP="00174677">
            <w:pPr>
              <w:pStyle w:val="TAL"/>
            </w:pPr>
          </w:p>
        </w:tc>
        <w:tc>
          <w:tcPr>
            <w:tcW w:w="1419" w:type="dxa"/>
          </w:tcPr>
          <w:p w14:paraId="32160BD6" w14:textId="77777777" w:rsidR="0071087C" w:rsidRPr="00E6516F" w:rsidRDefault="0071087C" w:rsidP="00174677">
            <w:pPr>
              <w:pStyle w:val="TAL"/>
            </w:pPr>
          </w:p>
        </w:tc>
        <w:tc>
          <w:tcPr>
            <w:tcW w:w="1135" w:type="dxa"/>
          </w:tcPr>
          <w:p w14:paraId="12D0D8AD" w14:textId="77777777" w:rsidR="0071087C" w:rsidRPr="00E6516F" w:rsidRDefault="0071087C" w:rsidP="00174677">
            <w:pPr>
              <w:pStyle w:val="TAL"/>
            </w:pPr>
          </w:p>
        </w:tc>
      </w:tr>
      <w:tr w:rsidR="0071087C" w:rsidRPr="00E6516F" w14:paraId="7E99849D" w14:textId="77777777" w:rsidTr="00174677">
        <w:tc>
          <w:tcPr>
            <w:tcW w:w="2836" w:type="dxa"/>
            <w:vAlign w:val="center"/>
          </w:tcPr>
          <w:p w14:paraId="537AE0FE" w14:textId="77777777" w:rsidR="0071087C" w:rsidRPr="00E6516F" w:rsidRDefault="0071087C" w:rsidP="00174677">
            <w:pPr>
              <w:pStyle w:val="TAL"/>
              <w:rPr>
                <w:rFonts w:cs="Arial"/>
                <w:bCs/>
                <w:szCs w:val="18"/>
              </w:rPr>
            </w:pPr>
            <w:r w:rsidRPr="00E6516F">
              <w:t xml:space="preserve">  protocol-cause</w:t>
            </w:r>
          </w:p>
        </w:tc>
        <w:tc>
          <w:tcPr>
            <w:tcW w:w="2127" w:type="dxa"/>
            <w:vAlign w:val="center"/>
          </w:tcPr>
          <w:p w14:paraId="2C165833" w14:textId="77777777" w:rsidR="0071087C" w:rsidRPr="00E6516F" w:rsidRDefault="0071087C" w:rsidP="00174677">
            <w:pPr>
              <w:pStyle w:val="TAL"/>
            </w:pPr>
            <w:r w:rsidRPr="00E6516F">
              <w:t>"cause="200""</w:t>
            </w:r>
          </w:p>
        </w:tc>
        <w:tc>
          <w:tcPr>
            <w:tcW w:w="2127" w:type="dxa"/>
            <w:tcBorders>
              <w:top w:val="single" w:sz="4" w:space="0" w:color="auto"/>
              <w:bottom w:val="single" w:sz="4" w:space="0" w:color="auto"/>
            </w:tcBorders>
          </w:tcPr>
          <w:p w14:paraId="704273E4" w14:textId="77777777" w:rsidR="0071087C" w:rsidRPr="00E6516F" w:rsidRDefault="0071087C" w:rsidP="00174677">
            <w:pPr>
              <w:pStyle w:val="TAL"/>
            </w:pPr>
          </w:p>
        </w:tc>
        <w:tc>
          <w:tcPr>
            <w:tcW w:w="1419" w:type="dxa"/>
          </w:tcPr>
          <w:p w14:paraId="4064EA17" w14:textId="77777777" w:rsidR="0071087C" w:rsidRPr="00E6516F" w:rsidRDefault="0071087C" w:rsidP="00174677">
            <w:pPr>
              <w:pStyle w:val="TAL"/>
            </w:pPr>
          </w:p>
        </w:tc>
        <w:tc>
          <w:tcPr>
            <w:tcW w:w="1135" w:type="dxa"/>
          </w:tcPr>
          <w:p w14:paraId="7A753C5C" w14:textId="77777777" w:rsidR="0071087C" w:rsidRPr="00E6516F" w:rsidRDefault="0071087C" w:rsidP="00174677">
            <w:pPr>
              <w:pStyle w:val="TAL"/>
            </w:pPr>
          </w:p>
        </w:tc>
      </w:tr>
      <w:tr w:rsidR="0071087C" w:rsidRPr="00E6516F" w14:paraId="71BF192D" w14:textId="77777777" w:rsidTr="00174677">
        <w:tc>
          <w:tcPr>
            <w:tcW w:w="2836" w:type="dxa"/>
            <w:vAlign w:val="center"/>
          </w:tcPr>
          <w:p w14:paraId="62816A27" w14:textId="77777777" w:rsidR="0071087C" w:rsidRPr="00E6516F" w:rsidRDefault="0071087C" w:rsidP="00174677">
            <w:pPr>
              <w:pStyle w:val="TAL"/>
              <w:rPr>
                <w:rFonts w:cs="Arial"/>
                <w:bCs/>
                <w:szCs w:val="18"/>
              </w:rPr>
            </w:pPr>
            <w:r w:rsidRPr="00E6516F">
              <w:t xml:space="preserve">  reason-text</w:t>
            </w:r>
          </w:p>
        </w:tc>
        <w:tc>
          <w:tcPr>
            <w:tcW w:w="2127" w:type="dxa"/>
            <w:vAlign w:val="center"/>
          </w:tcPr>
          <w:p w14:paraId="19D24265" w14:textId="77777777" w:rsidR="0071087C" w:rsidRPr="00E6516F" w:rsidRDefault="0071087C" w:rsidP="00174677">
            <w:pPr>
              <w:pStyle w:val="TAL"/>
            </w:pPr>
            <w:r w:rsidRPr="00E6516F">
              <w:t>"text="transmission succeeded""</w:t>
            </w:r>
          </w:p>
        </w:tc>
        <w:tc>
          <w:tcPr>
            <w:tcW w:w="2127" w:type="dxa"/>
            <w:tcBorders>
              <w:top w:val="single" w:sz="4" w:space="0" w:color="auto"/>
              <w:bottom w:val="single" w:sz="4" w:space="0" w:color="auto"/>
            </w:tcBorders>
          </w:tcPr>
          <w:p w14:paraId="3249E992" w14:textId="77777777" w:rsidR="0071087C" w:rsidRPr="00E6516F" w:rsidRDefault="0071087C" w:rsidP="00174677">
            <w:pPr>
              <w:pStyle w:val="TAL"/>
            </w:pPr>
          </w:p>
        </w:tc>
        <w:tc>
          <w:tcPr>
            <w:tcW w:w="1419" w:type="dxa"/>
          </w:tcPr>
          <w:p w14:paraId="58924773" w14:textId="77777777" w:rsidR="0071087C" w:rsidRPr="00E6516F" w:rsidRDefault="0071087C" w:rsidP="00174677">
            <w:pPr>
              <w:pStyle w:val="TAL"/>
            </w:pPr>
          </w:p>
        </w:tc>
        <w:tc>
          <w:tcPr>
            <w:tcW w:w="1135" w:type="dxa"/>
          </w:tcPr>
          <w:p w14:paraId="7ECBF691" w14:textId="77777777" w:rsidR="0071087C" w:rsidRPr="00E6516F" w:rsidRDefault="0071087C" w:rsidP="00174677">
            <w:pPr>
              <w:pStyle w:val="TAL"/>
            </w:pPr>
          </w:p>
        </w:tc>
      </w:tr>
    </w:tbl>
    <w:p w14:paraId="4B35C0F8" w14:textId="77777777" w:rsidR="0071087C" w:rsidRPr="00E6516F" w:rsidRDefault="0071087C" w:rsidP="0071087C"/>
    <w:p w14:paraId="6838BA0A" w14:textId="41814B89" w:rsidR="0071087C" w:rsidRPr="00E6516F" w:rsidRDefault="0071087C" w:rsidP="0071087C">
      <w:pPr>
        <w:pStyle w:val="TH"/>
      </w:pPr>
      <w:r w:rsidRPr="00E6516F">
        <w:t>Table 6.1.8.3.3-8: Void</w:t>
      </w:r>
    </w:p>
    <w:p w14:paraId="252456CF" w14:textId="77777777" w:rsidR="00B93CA2" w:rsidRPr="00E6516F" w:rsidRDefault="00B93CA2" w:rsidP="00B93CA2"/>
    <w:p w14:paraId="50FF7A72" w14:textId="6EBFCBC1" w:rsidR="0071087C" w:rsidRPr="00E6516F" w:rsidRDefault="0071087C" w:rsidP="0071087C">
      <w:pPr>
        <w:pStyle w:val="TH"/>
      </w:pPr>
      <w:r w:rsidRPr="00E6516F">
        <w:t>Table 6.1.8.3.3-9: SIP MESSAGE (step 11, Table 6.1.8.3.2-1;</w:t>
      </w:r>
      <w:r w:rsidRPr="00E6516F">
        <w:br/>
        <w:t>step 2, TS 36.579-1 [2] Table 5.3C.1.3-1)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2363BD6A" w14:textId="77777777" w:rsidTr="00174677">
        <w:trPr>
          <w:cantSplit/>
        </w:trPr>
        <w:tc>
          <w:tcPr>
            <w:tcW w:w="9639" w:type="dxa"/>
            <w:gridSpan w:val="5"/>
          </w:tcPr>
          <w:p w14:paraId="740949DE" w14:textId="4367C884" w:rsidR="0071087C" w:rsidRPr="00E6516F" w:rsidRDefault="0071087C" w:rsidP="00174677">
            <w:pPr>
              <w:pStyle w:val="TAL"/>
              <w:rPr>
                <w:rFonts w:cs="Arial"/>
                <w:szCs w:val="18"/>
              </w:rPr>
            </w:pPr>
            <w:r w:rsidRPr="00E6516F">
              <w:rPr>
                <w:rFonts w:cs="Arial"/>
                <w:szCs w:val="18"/>
              </w:rPr>
              <w:t>Derivation Path: TS 36.579-1 [2], Table 5.5.2.7.1-1, condition MCDATA_SDS, RESOURCE_LISTS, MCDATA_SIGNALLING</w:t>
            </w:r>
          </w:p>
        </w:tc>
      </w:tr>
      <w:tr w:rsidR="0071087C" w:rsidRPr="00E6516F" w14:paraId="43C687E0" w14:textId="77777777" w:rsidTr="00174677">
        <w:tc>
          <w:tcPr>
            <w:tcW w:w="2835" w:type="dxa"/>
          </w:tcPr>
          <w:p w14:paraId="44665769" w14:textId="77777777" w:rsidR="0071087C" w:rsidRPr="00E6516F" w:rsidRDefault="0071087C" w:rsidP="00174677">
            <w:pPr>
              <w:pStyle w:val="TAH"/>
              <w:rPr>
                <w:bCs/>
              </w:rPr>
            </w:pPr>
            <w:r w:rsidRPr="00E6516F">
              <w:rPr>
                <w:bCs/>
              </w:rPr>
              <w:t>Information Element</w:t>
            </w:r>
          </w:p>
        </w:tc>
        <w:tc>
          <w:tcPr>
            <w:tcW w:w="2126" w:type="dxa"/>
          </w:tcPr>
          <w:p w14:paraId="2534310F"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5E4AE516" w14:textId="77777777" w:rsidR="0071087C" w:rsidRPr="00E6516F" w:rsidRDefault="0071087C" w:rsidP="00174677">
            <w:pPr>
              <w:pStyle w:val="TAH"/>
              <w:rPr>
                <w:bCs/>
              </w:rPr>
            </w:pPr>
            <w:r w:rsidRPr="00E6516F">
              <w:rPr>
                <w:bCs/>
              </w:rPr>
              <w:t>Comment</w:t>
            </w:r>
          </w:p>
        </w:tc>
        <w:tc>
          <w:tcPr>
            <w:tcW w:w="1418" w:type="dxa"/>
          </w:tcPr>
          <w:p w14:paraId="7A43789F" w14:textId="77777777" w:rsidR="0071087C" w:rsidRPr="00E6516F" w:rsidRDefault="0071087C" w:rsidP="00174677">
            <w:pPr>
              <w:pStyle w:val="TAH"/>
              <w:rPr>
                <w:bCs/>
              </w:rPr>
            </w:pPr>
            <w:r w:rsidRPr="00E6516F">
              <w:rPr>
                <w:bCs/>
              </w:rPr>
              <w:t>Reference</w:t>
            </w:r>
          </w:p>
        </w:tc>
        <w:tc>
          <w:tcPr>
            <w:tcW w:w="1134" w:type="dxa"/>
          </w:tcPr>
          <w:p w14:paraId="097760BA" w14:textId="77777777" w:rsidR="0071087C" w:rsidRPr="00E6516F" w:rsidRDefault="0071087C" w:rsidP="00174677">
            <w:pPr>
              <w:pStyle w:val="TAH"/>
              <w:rPr>
                <w:bCs/>
              </w:rPr>
            </w:pPr>
            <w:r w:rsidRPr="00E6516F">
              <w:rPr>
                <w:bCs/>
              </w:rPr>
              <w:t>Condition</w:t>
            </w:r>
          </w:p>
        </w:tc>
      </w:tr>
      <w:tr w:rsidR="0071087C" w:rsidRPr="00E6516F" w14:paraId="3660A187" w14:textId="77777777" w:rsidTr="00174677">
        <w:tc>
          <w:tcPr>
            <w:tcW w:w="2835" w:type="dxa"/>
            <w:vAlign w:val="center"/>
          </w:tcPr>
          <w:p w14:paraId="0D1F67B5" w14:textId="77777777" w:rsidR="0071087C" w:rsidRPr="00E6516F" w:rsidRDefault="0071087C" w:rsidP="00174677">
            <w:pPr>
              <w:keepNext/>
              <w:keepLines/>
              <w:spacing w:after="0"/>
              <w:rPr>
                <w:rFonts w:ascii="Arial" w:hAnsi="Arial"/>
                <w:b/>
                <w:bCs/>
                <w:sz w:val="18"/>
              </w:rPr>
            </w:pPr>
            <w:r w:rsidRPr="00E6516F">
              <w:rPr>
                <w:rFonts w:ascii="Arial" w:hAnsi="Arial"/>
                <w:b/>
                <w:bCs/>
                <w:sz w:val="18"/>
              </w:rPr>
              <w:t>Message-body</w:t>
            </w:r>
          </w:p>
        </w:tc>
        <w:tc>
          <w:tcPr>
            <w:tcW w:w="2126" w:type="dxa"/>
          </w:tcPr>
          <w:p w14:paraId="08DA48B9" w14:textId="77777777" w:rsidR="0071087C" w:rsidRPr="00E6516F" w:rsidRDefault="0071087C" w:rsidP="00174677">
            <w:pPr>
              <w:pStyle w:val="TAL"/>
              <w:rPr>
                <w:iCs/>
              </w:rPr>
            </w:pPr>
          </w:p>
        </w:tc>
        <w:tc>
          <w:tcPr>
            <w:tcW w:w="2126" w:type="dxa"/>
            <w:tcBorders>
              <w:bottom w:val="single" w:sz="4" w:space="0" w:color="auto"/>
            </w:tcBorders>
          </w:tcPr>
          <w:p w14:paraId="39249D00" w14:textId="77777777" w:rsidR="0071087C" w:rsidRPr="00E6516F" w:rsidRDefault="0071087C" w:rsidP="00174677">
            <w:pPr>
              <w:pStyle w:val="TAL"/>
            </w:pPr>
          </w:p>
        </w:tc>
        <w:tc>
          <w:tcPr>
            <w:tcW w:w="1418" w:type="dxa"/>
          </w:tcPr>
          <w:p w14:paraId="4CA7E0E4" w14:textId="77777777" w:rsidR="0071087C" w:rsidRPr="00E6516F" w:rsidRDefault="0071087C" w:rsidP="00174677">
            <w:pPr>
              <w:pStyle w:val="TAL"/>
            </w:pPr>
          </w:p>
        </w:tc>
        <w:tc>
          <w:tcPr>
            <w:tcW w:w="1134" w:type="dxa"/>
          </w:tcPr>
          <w:p w14:paraId="5F6B6723" w14:textId="77777777" w:rsidR="0071087C" w:rsidRPr="00E6516F" w:rsidRDefault="0071087C" w:rsidP="00174677">
            <w:pPr>
              <w:pStyle w:val="TAL"/>
            </w:pPr>
          </w:p>
        </w:tc>
      </w:tr>
      <w:tr w:rsidR="0071087C" w:rsidRPr="00E6516F" w14:paraId="37557EE5" w14:textId="77777777" w:rsidTr="00174677">
        <w:tc>
          <w:tcPr>
            <w:tcW w:w="2835" w:type="dxa"/>
            <w:vAlign w:val="center"/>
          </w:tcPr>
          <w:p w14:paraId="34217C87" w14:textId="77777777" w:rsidR="0071087C" w:rsidRPr="00E6516F" w:rsidRDefault="0071087C" w:rsidP="00174677">
            <w:pPr>
              <w:keepNext/>
              <w:keepLines/>
              <w:spacing w:after="0"/>
              <w:rPr>
                <w:rFonts w:ascii="Arial" w:hAnsi="Arial"/>
                <w:b/>
                <w:bCs/>
                <w:sz w:val="18"/>
              </w:rPr>
            </w:pPr>
            <w:r w:rsidRPr="00E6516F">
              <w:rPr>
                <w:rFonts w:ascii="Arial" w:hAnsi="Arial"/>
                <w:sz w:val="18"/>
              </w:rPr>
              <w:t xml:space="preserve">  MIME body part</w:t>
            </w:r>
          </w:p>
        </w:tc>
        <w:tc>
          <w:tcPr>
            <w:tcW w:w="2126" w:type="dxa"/>
          </w:tcPr>
          <w:p w14:paraId="03B321A3" w14:textId="77777777" w:rsidR="0071087C" w:rsidRPr="00E6516F" w:rsidRDefault="0071087C" w:rsidP="00174677">
            <w:pPr>
              <w:pStyle w:val="TAL"/>
              <w:rPr>
                <w:iCs/>
              </w:rPr>
            </w:pPr>
          </w:p>
        </w:tc>
        <w:tc>
          <w:tcPr>
            <w:tcW w:w="2126" w:type="dxa"/>
            <w:tcBorders>
              <w:bottom w:val="single" w:sz="4" w:space="0" w:color="auto"/>
            </w:tcBorders>
          </w:tcPr>
          <w:p w14:paraId="0A1E0E7C" w14:textId="77777777" w:rsidR="0071087C" w:rsidRPr="00E6516F" w:rsidRDefault="0071087C" w:rsidP="00174677">
            <w:pPr>
              <w:pStyle w:val="TAL"/>
            </w:pPr>
            <w:r w:rsidRPr="00E6516F">
              <w:rPr>
                <w:b/>
                <w:bCs/>
              </w:rPr>
              <w:t>MCData-Info</w:t>
            </w:r>
          </w:p>
        </w:tc>
        <w:tc>
          <w:tcPr>
            <w:tcW w:w="1418" w:type="dxa"/>
          </w:tcPr>
          <w:p w14:paraId="3E1E5B3A" w14:textId="77777777" w:rsidR="0071087C" w:rsidRPr="00E6516F" w:rsidRDefault="0071087C" w:rsidP="00174677">
            <w:pPr>
              <w:pStyle w:val="TAL"/>
            </w:pPr>
          </w:p>
        </w:tc>
        <w:tc>
          <w:tcPr>
            <w:tcW w:w="1134" w:type="dxa"/>
          </w:tcPr>
          <w:p w14:paraId="2D9E920B" w14:textId="77777777" w:rsidR="0071087C" w:rsidRPr="00E6516F" w:rsidRDefault="0071087C" w:rsidP="00174677">
            <w:pPr>
              <w:pStyle w:val="TAL"/>
            </w:pPr>
          </w:p>
        </w:tc>
      </w:tr>
      <w:tr w:rsidR="0071087C" w:rsidRPr="00E6516F" w14:paraId="0583D5FC" w14:textId="77777777" w:rsidTr="00174677">
        <w:tc>
          <w:tcPr>
            <w:tcW w:w="2835" w:type="dxa"/>
            <w:vAlign w:val="center"/>
          </w:tcPr>
          <w:p w14:paraId="65F1FB4B" w14:textId="77777777" w:rsidR="0071087C" w:rsidRPr="00E6516F" w:rsidRDefault="0071087C" w:rsidP="00174677">
            <w:pPr>
              <w:keepNext/>
              <w:keepLines/>
              <w:spacing w:after="0"/>
              <w:rPr>
                <w:rFonts w:ascii="Arial" w:hAnsi="Arial"/>
                <w:b/>
                <w:bCs/>
                <w:sz w:val="18"/>
              </w:rPr>
            </w:pPr>
            <w:r w:rsidRPr="00E6516F">
              <w:rPr>
                <w:rFonts w:ascii="Arial" w:hAnsi="Arial"/>
                <w:sz w:val="18"/>
              </w:rPr>
              <w:t xml:space="preserve">    MIME-part-body</w:t>
            </w:r>
          </w:p>
        </w:tc>
        <w:tc>
          <w:tcPr>
            <w:tcW w:w="2126" w:type="dxa"/>
          </w:tcPr>
          <w:p w14:paraId="0F425FDD" w14:textId="77777777" w:rsidR="0071087C" w:rsidRPr="00E6516F" w:rsidRDefault="0071087C" w:rsidP="00174677">
            <w:pPr>
              <w:pStyle w:val="TAL"/>
              <w:rPr>
                <w:iCs/>
              </w:rPr>
            </w:pPr>
            <w:r w:rsidRPr="00E6516F">
              <w:t>MCData-Info as described in Table 6.1.8.3.3-10</w:t>
            </w:r>
          </w:p>
        </w:tc>
        <w:tc>
          <w:tcPr>
            <w:tcW w:w="2126" w:type="dxa"/>
            <w:tcBorders>
              <w:bottom w:val="single" w:sz="4" w:space="0" w:color="auto"/>
            </w:tcBorders>
          </w:tcPr>
          <w:p w14:paraId="00645F2E" w14:textId="77777777" w:rsidR="0071087C" w:rsidRPr="00E6516F" w:rsidRDefault="0071087C" w:rsidP="00174677">
            <w:pPr>
              <w:pStyle w:val="TAL"/>
            </w:pPr>
          </w:p>
        </w:tc>
        <w:tc>
          <w:tcPr>
            <w:tcW w:w="1418" w:type="dxa"/>
          </w:tcPr>
          <w:p w14:paraId="25A41C8A" w14:textId="77777777" w:rsidR="0071087C" w:rsidRPr="00E6516F" w:rsidRDefault="0071087C" w:rsidP="00174677">
            <w:pPr>
              <w:pStyle w:val="TAL"/>
            </w:pPr>
          </w:p>
        </w:tc>
        <w:tc>
          <w:tcPr>
            <w:tcW w:w="1134" w:type="dxa"/>
          </w:tcPr>
          <w:p w14:paraId="23E78FC9" w14:textId="77777777" w:rsidR="0071087C" w:rsidRPr="00E6516F" w:rsidRDefault="0071087C" w:rsidP="00174677">
            <w:pPr>
              <w:pStyle w:val="TAL"/>
            </w:pPr>
          </w:p>
        </w:tc>
      </w:tr>
      <w:tr w:rsidR="0071087C" w:rsidRPr="00E6516F" w14:paraId="5AFB837F" w14:textId="77777777" w:rsidTr="00174677">
        <w:tc>
          <w:tcPr>
            <w:tcW w:w="2835" w:type="dxa"/>
            <w:vAlign w:val="center"/>
          </w:tcPr>
          <w:p w14:paraId="2DB4CE5C" w14:textId="77777777" w:rsidR="0071087C" w:rsidRPr="00E6516F" w:rsidRDefault="0071087C" w:rsidP="00174677">
            <w:pPr>
              <w:keepNext/>
              <w:keepLines/>
              <w:spacing w:after="0"/>
              <w:rPr>
                <w:rFonts w:ascii="Arial" w:hAnsi="Arial"/>
                <w:b/>
                <w:bCs/>
                <w:sz w:val="18"/>
              </w:rPr>
            </w:pPr>
            <w:r w:rsidRPr="00E6516F">
              <w:rPr>
                <w:rFonts w:ascii="Arial" w:hAnsi="Arial"/>
                <w:sz w:val="18"/>
              </w:rPr>
              <w:t xml:space="preserve">  MIME body part</w:t>
            </w:r>
          </w:p>
        </w:tc>
        <w:tc>
          <w:tcPr>
            <w:tcW w:w="2126" w:type="dxa"/>
          </w:tcPr>
          <w:p w14:paraId="0C5D608A" w14:textId="77777777" w:rsidR="0071087C" w:rsidRPr="00E6516F" w:rsidRDefault="0071087C" w:rsidP="00174677">
            <w:pPr>
              <w:pStyle w:val="TAL"/>
              <w:rPr>
                <w:iCs/>
              </w:rPr>
            </w:pPr>
          </w:p>
        </w:tc>
        <w:tc>
          <w:tcPr>
            <w:tcW w:w="2126" w:type="dxa"/>
            <w:tcBorders>
              <w:bottom w:val="single" w:sz="4" w:space="0" w:color="auto"/>
            </w:tcBorders>
          </w:tcPr>
          <w:p w14:paraId="754D3BB0" w14:textId="77777777" w:rsidR="0071087C" w:rsidRPr="00E6516F" w:rsidRDefault="0071087C" w:rsidP="00174677">
            <w:pPr>
              <w:pStyle w:val="TAL"/>
            </w:pPr>
            <w:r w:rsidRPr="00E6516F">
              <w:rPr>
                <w:b/>
                <w:bCs/>
              </w:rPr>
              <w:t>MCData Data signalling message</w:t>
            </w:r>
          </w:p>
        </w:tc>
        <w:tc>
          <w:tcPr>
            <w:tcW w:w="1418" w:type="dxa"/>
          </w:tcPr>
          <w:p w14:paraId="2EF7B990" w14:textId="77777777" w:rsidR="0071087C" w:rsidRPr="00E6516F" w:rsidRDefault="0071087C" w:rsidP="00174677">
            <w:pPr>
              <w:pStyle w:val="TAL"/>
            </w:pPr>
          </w:p>
        </w:tc>
        <w:tc>
          <w:tcPr>
            <w:tcW w:w="1134" w:type="dxa"/>
          </w:tcPr>
          <w:p w14:paraId="70968F11" w14:textId="77777777" w:rsidR="0071087C" w:rsidRPr="00E6516F" w:rsidRDefault="0071087C" w:rsidP="00174677">
            <w:pPr>
              <w:pStyle w:val="TAL"/>
            </w:pPr>
          </w:p>
        </w:tc>
      </w:tr>
      <w:tr w:rsidR="0071087C" w:rsidRPr="00E6516F" w14:paraId="6820B76E" w14:textId="77777777" w:rsidTr="004312E8">
        <w:tc>
          <w:tcPr>
            <w:tcW w:w="2835" w:type="dxa"/>
          </w:tcPr>
          <w:p w14:paraId="7DF096F2" w14:textId="77777777" w:rsidR="0071087C" w:rsidRPr="00E6516F" w:rsidRDefault="0071087C" w:rsidP="00174677">
            <w:pPr>
              <w:keepNext/>
              <w:keepLines/>
              <w:spacing w:after="0"/>
              <w:rPr>
                <w:rFonts w:ascii="Arial" w:hAnsi="Arial"/>
                <w:b/>
                <w:bCs/>
                <w:sz w:val="18"/>
              </w:rPr>
            </w:pPr>
            <w:r w:rsidRPr="00E6516F">
              <w:rPr>
                <w:rFonts w:ascii="Arial" w:hAnsi="Arial"/>
                <w:sz w:val="18"/>
              </w:rPr>
              <w:t xml:space="preserve">    MIME-part-body</w:t>
            </w:r>
          </w:p>
        </w:tc>
        <w:tc>
          <w:tcPr>
            <w:tcW w:w="2126" w:type="dxa"/>
          </w:tcPr>
          <w:p w14:paraId="11DBACC4" w14:textId="77777777" w:rsidR="0071087C" w:rsidRPr="00E6516F" w:rsidRDefault="0071087C" w:rsidP="00174677">
            <w:pPr>
              <w:pStyle w:val="TAL"/>
              <w:rPr>
                <w:iCs/>
              </w:rPr>
            </w:pPr>
            <w:r w:rsidRPr="00E6516F">
              <w:t>MCData Protected Payload Message containing SDS NOTIFICATION as described in Table 6.1.6.3.3-11</w:t>
            </w:r>
          </w:p>
        </w:tc>
        <w:tc>
          <w:tcPr>
            <w:tcW w:w="2126" w:type="dxa"/>
            <w:tcBorders>
              <w:bottom w:val="single" w:sz="4" w:space="0" w:color="auto"/>
            </w:tcBorders>
          </w:tcPr>
          <w:p w14:paraId="337F8F94" w14:textId="77777777" w:rsidR="0071087C" w:rsidRPr="00E6516F" w:rsidRDefault="0071087C" w:rsidP="00174677">
            <w:pPr>
              <w:pStyle w:val="TAL"/>
            </w:pPr>
          </w:p>
        </w:tc>
        <w:tc>
          <w:tcPr>
            <w:tcW w:w="1418" w:type="dxa"/>
          </w:tcPr>
          <w:p w14:paraId="3FB3F955" w14:textId="77777777" w:rsidR="0071087C" w:rsidRPr="00E6516F" w:rsidRDefault="0071087C" w:rsidP="00174677">
            <w:pPr>
              <w:pStyle w:val="TAL"/>
            </w:pPr>
          </w:p>
        </w:tc>
        <w:tc>
          <w:tcPr>
            <w:tcW w:w="1134" w:type="dxa"/>
          </w:tcPr>
          <w:p w14:paraId="7671002D" w14:textId="77777777" w:rsidR="0071087C" w:rsidRPr="00E6516F" w:rsidRDefault="0071087C" w:rsidP="00174677">
            <w:pPr>
              <w:pStyle w:val="TAL"/>
            </w:pPr>
          </w:p>
        </w:tc>
      </w:tr>
    </w:tbl>
    <w:p w14:paraId="0969BA1C" w14:textId="77777777" w:rsidR="0071087C" w:rsidRPr="00E6516F" w:rsidRDefault="0071087C" w:rsidP="0071087C"/>
    <w:p w14:paraId="38158523" w14:textId="7F84430C" w:rsidR="0071087C" w:rsidRPr="00E6516F" w:rsidRDefault="0071087C" w:rsidP="0071087C">
      <w:pPr>
        <w:pStyle w:val="TH"/>
      </w:pPr>
      <w:r w:rsidRPr="00E6516F">
        <w:t>Table 6.1.8.3.3-10: MCDATA-Info (Table 6.1.8.3.3-9)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44618087" w14:textId="77777777" w:rsidTr="00174677">
        <w:trPr>
          <w:cantSplit/>
        </w:trPr>
        <w:tc>
          <w:tcPr>
            <w:tcW w:w="9639" w:type="dxa"/>
            <w:gridSpan w:val="5"/>
          </w:tcPr>
          <w:p w14:paraId="2CA155B3"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5.5.3.2.1-3</w:t>
            </w:r>
          </w:p>
        </w:tc>
      </w:tr>
      <w:tr w:rsidR="0071087C" w:rsidRPr="00E6516F" w14:paraId="27D8B761" w14:textId="77777777" w:rsidTr="00174677">
        <w:tc>
          <w:tcPr>
            <w:tcW w:w="2835" w:type="dxa"/>
          </w:tcPr>
          <w:p w14:paraId="6B8CA657" w14:textId="77777777" w:rsidR="0071087C" w:rsidRPr="00E6516F" w:rsidRDefault="0071087C" w:rsidP="00174677">
            <w:pPr>
              <w:pStyle w:val="TAH"/>
              <w:rPr>
                <w:bCs/>
              </w:rPr>
            </w:pPr>
            <w:r w:rsidRPr="00E6516F">
              <w:rPr>
                <w:bCs/>
              </w:rPr>
              <w:t>Information Element</w:t>
            </w:r>
          </w:p>
        </w:tc>
        <w:tc>
          <w:tcPr>
            <w:tcW w:w="2126" w:type="dxa"/>
          </w:tcPr>
          <w:p w14:paraId="0DD635A5"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6DD4ACEB" w14:textId="77777777" w:rsidR="0071087C" w:rsidRPr="00E6516F" w:rsidRDefault="0071087C" w:rsidP="00174677">
            <w:pPr>
              <w:pStyle w:val="TAH"/>
              <w:rPr>
                <w:bCs/>
              </w:rPr>
            </w:pPr>
            <w:r w:rsidRPr="00E6516F">
              <w:rPr>
                <w:bCs/>
              </w:rPr>
              <w:t>Comment</w:t>
            </w:r>
          </w:p>
        </w:tc>
        <w:tc>
          <w:tcPr>
            <w:tcW w:w="1418" w:type="dxa"/>
          </w:tcPr>
          <w:p w14:paraId="12FA9322" w14:textId="77777777" w:rsidR="0071087C" w:rsidRPr="00E6516F" w:rsidRDefault="0071087C" w:rsidP="00174677">
            <w:pPr>
              <w:pStyle w:val="TAH"/>
              <w:rPr>
                <w:bCs/>
              </w:rPr>
            </w:pPr>
            <w:r w:rsidRPr="00E6516F">
              <w:rPr>
                <w:bCs/>
              </w:rPr>
              <w:t>Reference</w:t>
            </w:r>
          </w:p>
        </w:tc>
        <w:tc>
          <w:tcPr>
            <w:tcW w:w="1134" w:type="dxa"/>
          </w:tcPr>
          <w:p w14:paraId="31EB3839" w14:textId="77777777" w:rsidR="0071087C" w:rsidRPr="00E6516F" w:rsidRDefault="0071087C" w:rsidP="00174677">
            <w:pPr>
              <w:pStyle w:val="TAH"/>
              <w:rPr>
                <w:bCs/>
              </w:rPr>
            </w:pPr>
            <w:r w:rsidRPr="00E6516F">
              <w:rPr>
                <w:bCs/>
              </w:rPr>
              <w:t>Condition</w:t>
            </w:r>
          </w:p>
        </w:tc>
      </w:tr>
      <w:tr w:rsidR="0071087C" w:rsidRPr="00E6516F" w14:paraId="01536744" w14:textId="77777777" w:rsidTr="00174677">
        <w:tc>
          <w:tcPr>
            <w:tcW w:w="2835" w:type="dxa"/>
          </w:tcPr>
          <w:p w14:paraId="3FFFC174" w14:textId="77777777" w:rsidR="0071087C" w:rsidRPr="00E6516F" w:rsidRDefault="0071087C" w:rsidP="00174677">
            <w:pPr>
              <w:pStyle w:val="TAL"/>
              <w:rPr>
                <w:rFonts w:cs="Arial"/>
                <w:szCs w:val="18"/>
              </w:rPr>
            </w:pPr>
            <w:r w:rsidRPr="00E6516F">
              <w:t>mcdata-info</w:t>
            </w:r>
          </w:p>
        </w:tc>
        <w:tc>
          <w:tcPr>
            <w:tcW w:w="2126" w:type="dxa"/>
          </w:tcPr>
          <w:p w14:paraId="51AD6857" w14:textId="77777777" w:rsidR="0071087C" w:rsidRPr="00E6516F" w:rsidRDefault="0071087C" w:rsidP="00174677">
            <w:pPr>
              <w:pStyle w:val="TAL"/>
            </w:pPr>
          </w:p>
        </w:tc>
        <w:tc>
          <w:tcPr>
            <w:tcW w:w="2126" w:type="dxa"/>
            <w:tcBorders>
              <w:bottom w:val="single" w:sz="4" w:space="0" w:color="auto"/>
            </w:tcBorders>
          </w:tcPr>
          <w:p w14:paraId="0488AC59" w14:textId="77777777" w:rsidR="0071087C" w:rsidRPr="00E6516F" w:rsidRDefault="0071087C" w:rsidP="00174677">
            <w:pPr>
              <w:pStyle w:val="TAL"/>
            </w:pPr>
          </w:p>
        </w:tc>
        <w:tc>
          <w:tcPr>
            <w:tcW w:w="1418" w:type="dxa"/>
          </w:tcPr>
          <w:p w14:paraId="0A48848A" w14:textId="77777777" w:rsidR="0071087C" w:rsidRPr="00E6516F" w:rsidRDefault="0071087C" w:rsidP="00174677">
            <w:pPr>
              <w:pStyle w:val="TAL"/>
            </w:pPr>
          </w:p>
        </w:tc>
        <w:tc>
          <w:tcPr>
            <w:tcW w:w="1134" w:type="dxa"/>
          </w:tcPr>
          <w:p w14:paraId="1B114A12" w14:textId="77777777" w:rsidR="0071087C" w:rsidRPr="00E6516F" w:rsidRDefault="0071087C" w:rsidP="00174677">
            <w:pPr>
              <w:pStyle w:val="TAL"/>
            </w:pPr>
          </w:p>
        </w:tc>
      </w:tr>
      <w:tr w:rsidR="0071087C" w:rsidRPr="00E6516F" w14:paraId="0A419046" w14:textId="77777777" w:rsidTr="00174677">
        <w:tc>
          <w:tcPr>
            <w:tcW w:w="2835" w:type="dxa"/>
          </w:tcPr>
          <w:p w14:paraId="77AD3D31" w14:textId="77777777" w:rsidR="0071087C" w:rsidRPr="00E6516F" w:rsidRDefault="0071087C" w:rsidP="00174677">
            <w:pPr>
              <w:pStyle w:val="TAL"/>
              <w:rPr>
                <w:rFonts w:cs="Arial"/>
                <w:szCs w:val="18"/>
              </w:rPr>
            </w:pPr>
            <w:r w:rsidRPr="00E6516F">
              <w:t xml:space="preserve">  mcdata-Params</w:t>
            </w:r>
          </w:p>
        </w:tc>
        <w:tc>
          <w:tcPr>
            <w:tcW w:w="2126" w:type="dxa"/>
          </w:tcPr>
          <w:p w14:paraId="4C11886C" w14:textId="77777777" w:rsidR="0071087C" w:rsidRPr="00E6516F" w:rsidRDefault="0071087C" w:rsidP="00174677">
            <w:pPr>
              <w:pStyle w:val="TAL"/>
            </w:pPr>
          </w:p>
        </w:tc>
        <w:tc>
          <w:tcPr>
            <w:tcW w:w="2126" w:type="dxa"/>
            <w:tcBorders>
              <w:top w:val="single" w:sz="4" w:space="0" w:color="auto"/>
              <w:bottom w:val="single" w:sz="4" w:space="0" w:color="auto"/>
            </w:tcBorders>
          </w:tcPr>
          <w:p w14:paraId="57AB73C5" w14:textId="77777777" w:rsidR="0071087C" w:rsidRPr="00E6516F" w:rsidRDefault="0071087C" w:rsidP="00174677">
            <w:pPr>
              <w:pStyle w:val="TAL"/>
            </w:pPr>
          </w:p>
        </w:tc>
        <w:tc>
          <w:tcPr>
            <w:tcW w:w="1418" w:type="dxa"/>
          </w:tcPr>
          <w:p w14:paraId="678532EB" w14:textId="77777777" w:rsidR="0071087C" w:rsidRPr="00E6516F" w:rsidRDefault="0071087C" w:rsidP="00174677">
            <w:pPr>
              <w:pStyle w:val="TAL"/>
            </w:pPr>
          </w:p>
        </w:tc>
        <w:tc>
          <w:tcPr>
            <w:tcW w:w="1134" w:type="dxa"/>
          </w:tcPr>
          <w:p w14:paraId="7BFF3FDA" w14:textId="77777777" w:rsidR="0071087C" w:rsidRPr="00E6516F" w:rsidRDefault="0071087C" w:rsidP="00174677">
            <w:pPr>
              <w:pStyle w:val="TAL"/>
            </w:pPr>
          </w:p>
        </w:tc>
      </w:tr>
      <w:tr w:rsidR="0071087C" w:rsidRPr="00E6516F" w14:paraId="0B1A7F75" w14:textId="77777777" w:rsidTr="00174677">
        <w:tc>
          <w:tcPr>
            <w:tcW w:w="2835" w:type="dxa"/>
          </w:tcPr>
          <w:p w14:paraId="5C21517F" w14:textId="77777777" w:rsidR="0071087C" w:rsidRPr="00E6516F" w:rsidRDefault="0071087C" w:rsidP="00174677">
            <w:pPr>
              <w:pStyle w:val="TAL"/>
            </w:pPr>
            <w:r w:rsidRPr="00E6516F">
              <w:rPr>
                <w:lang w:eastAsia="ko-KR"/>
              </w:rPr>
              <w:t xml:space="preserve">    mcdata-calling-group-id</w:t>
            </w:r>
          </w:p>
        </w:tc>
        <w:tc>
          <w:tcPr>
            <w:tcW w:w="2126" w:type="dxa"/>
          </w:tcPr>
          <w:p w14:paraId="054051C1" w14:textId="100D0E0F" w:rsidR="0071087C" w:rsidRPr="00E6516F" w:rsidRDefault="0071087C" w:rsidP="00174677">
            <w:pPr>
              <w:pStyle w:val="TAL"/>
            </w:pPr>
            <w:r w:rsidRPr="00E6516F">
              <w:rPr>
                <w:color w:val="000000"/>
              </w:rPr>
              <w:t>Encrypted &lt;mcdata-request-uri&gt; with mcdataURI set to px_MCData_Group_A_ID</w:t>
            </w:r>
          </w:p>
        </w:tc>
        <w:tc>
          <w:tcPr>
            <w:tcW w:w="2126" w:type="dxa"/>
            <w:tcBorders>
              <w:top w:val="single" w:sz="4" w:space="0" w:color="auto"/>
              <w:bottom w:val="single" w:sz="4" w:space="0" w:color="auto"/>
            </w:tcBorders>
          </w:tcPr>
          <w:p w14:paraId="0F8CF9B6" w14:textId="77777777" w:rsidR="0071087C" w:rsidRPr="00E6516F" w:rsidRDefault="0071087C" w:rsidP="00174677">
            <w:pPr>
              <w:pStyle w:val="TAL"/>
            </w:pPr>
            <w:r w:rsidRPr="00E6516F">
              <w:rPr>
                <w:color w:val="000000"/>
              </w:rPr>
              <w:t>Encrypted according to TS 36.579-1 [2] Table 5.5.3.2.1-3A</w:t>
            </w:r>
          </w:p>
        </w:tc>
        <w:tc>
          <w:tcPr>
            <w:tcW w:w="1418" w:type="dxa"/>
          </w:tcPr>
          <w:p w14:paraId="2E546F1E" w14:textId="77777777" w:rsidR="0071087C" w:rsidRPr="00E6516F" w:rsidRDefault="0071087C" w:rsidP="00174677">
            <w:pPr>
              <w:pStyle w:val="TAL"/>
            </w:pPr>
          </w:p>
        </w:tc>
        <w:tc>
          <w:tcPr>
            <w:tcW w:w="1134" w:type="dxa"/>
          </w:tcPr>
          <w:p w14:paraId="7837ADFB" w14:textId="77777777" w:rsidR="0071087C" w:rsidRPr="00E6516F" w:rsidRDefault="0071087C" w:rsidP="00174677">
            <w:pPr>
              <w:pStyle w:val="TAL"/>
            </w:pPr>
          </w:p>
        </w:tc>
      </w:tr>
    </w:tbl>
    <w:p w14:paraId="799148A3" w14:textId="77777777" w:rsidR="0071087C" w:rsidRPr="00E6516F" w:rsidRDefault="0071087C" w:rsidP="0071087C"/>
    <w:p w14:paraId="559C7EDD" w14:textId="5FE12219" w:rsidR="0071087C" w:rsidRPr="00E6516F" w:rsidRDefault="0071087C" w:rsidP="0071087C">
      <w:pPr>
        <w:pStyle w:val="TH"/>
      </w:pPr>
      <w:r w:rsidRPr="00E6516F">
        <w:t>Table 6.1.8.3.3-11: SDS NOTIFICATION (Table 6.1.8.3.3-9)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11261B8A" w14:textId="77777777" w:rsidTr="00174677">
        <w:trPr>
          <w:cantSplit/>
        </w:trPr>
        <w:tc>
          <w:tcPr>
            <w:tcW w:w="9639" w:type="dxa"/>
          </w:tcPr>
          <w:p w14:paraId="6FBBC29E" w14:textId="77777777" w:rsidR="0071087C" w:rsidRPr="00E6516F" w:rsidRDefault="0071087C" w:rsidP="00174677">
            <w:pPr>
              <w:pStyle w:val="TAL"/>
              <w:rPr>
                <w:rFonts w:cs="Arial"/>
                <w:szCs w:val="18"/>
              </w:rPr>
            </w:pPr>
            <w:r w:rsidRPr="00E6516F">
              <w:rPr>
                <w:rFonts w:cs="Arial"/>
                <w:szCs w:val="18"/>
              </w:rPr>
              <w:t>Derivation Path: TS 36.579-1 [2], Table 5.5.3.8.3-1, condition DELIVERED</w:t>
            </w:r>
          </w:p>
        </w:tc>
      </w:tr>
    </w:tbl>
    <w:p w14:paraId="250BDF85" w14:textId="77777777" w:rsidR="0071087C" w:rsidRPr="00E6516F" w:rsidRDefault="0071087C" w:rsidP="0071087C"/>
    <w:p w14:paraId="538AC60F" w14:textId="77777777" w:rsidR="0071087C" w:rsidRPr="00E6516F" w:rsidRDefault="0071087C" w:rsidP="0071087C">
      <w:pPr>
        <w:pStyle w:val="Heading3"/>
      </w:pPr>
      <w:bookmarkStart w:id="649" w:name="_Toc42507353"/>
      <w:bookmarkStart w:id="650" w:name="_Toc52307884"/>
      <w:bookmarkStart w:id="651" w:name="_Toc52782366"/>
      <w:bookmarkStart w:id="652" w:name="_Toc52782977"/>
      <w:bookmarkStart w:id="653" w:name="_Toc59042846"/>
      <w:bookmarkStart w:id="654" w:name="_Toc75459145"/>
      <w:bookmarkStart w:id="655" w:name="_Toc90630585"/>
      <w:bookmarkStart w:id="656" w:name="_Toc100778792"/>
      <w:bookmarkStart w:id="657" w:name="_Toc101286123"/>
      <w:bookmarkStart w:id="658" w:name="_Toc106817709"/>
      <w:bookmarkStart w:id="659" w:name="_Toc106817834"/>
      <w:r w:rsidRPr="00E6516F">
        <w:t>6.1.9</w:t>
      </w:r>
      <w:r w:rsidRPr="00E6516F">
        <w:tab/>
        <w:t>On-network / Short Data Service (SDS) / SDS Session / One-to-one SDS Session / Client Originated (CO)</w:t>
      </w:r>
      <w:bookmarkEnd w:id="631"/>
      <w:bookmarkEnd w:id="647"/>
      <w:bookmarkEnd w:id="649"/>
      <w:bookmarkEnd w:id="650"/>
      <w:bookmarkEnd w:id="651"/>
      <w:bookmarkEnd w:id="652"/>
      <w:bookmarkEnd w:id="653"/>
      <w:bookmarkEnd w:id="654"/>
      <w:bookmarkEnd w:id="655"/>
      <w:bookmarkEnd w:id="656"/>
      <w:bookmarkEnd w:id="657"/>
      <w:bookmarkEnd w:id="658"/>
      <w:bookmarkEnd w:id="659"/>
    </w:p>
    <w:p w14:paraId="0DDD1800" w14:textId="77777777" w:rsidR="0071087C" w:rsidRPr="00E6516F" w:rsidRDefault="0071087C" w:rsidP="0071087C">
      <w:pPr>
        <w:pStyle w:val="H6"/>
      </w:pPr>
      <w:bookmarkStart w:id="660" w:name="_Toc52782367"/>
      <w:bookmarkStart w:id="661" w:name="_Toc52782978"/>
      <w:bookmarkStart w:id="662" w:name="_Toc59042847"/>
      <w:bookmarkStart w:id="663" w:name="_Toc522499807"/>
      <w:r w:rsidRPr="00E6516F">
        <w:t>6.1.9.1</w:t>
      </w:r>
      <w:r w:rsidRPr="00E6516F">
        <w:tab/>
        <w:t>Test Purpose (TP)</w:t>
      </w:r>
      <w:bookmarkEnd w:id="660"/>
      <w:bookmarkEnd w:id="661"/>
      <w:bookmarkEnd w:id="662"/>
    </w:p>
    <w:p w14:paraId="75EE76B6" w14:textId="77777777" w:rsidR="0071087C" w:rsidRPr="00E6516F" w:rsidRDefault="0071087C" w:rsidP="0071087C">
      <w:pPr>
        <w:pStyle w:val="H6"/>
      </w:pPr>
      <w:bookmarkStart w:id="664" w:name="_Hlk16240350"/>
      <w:r w:rsidRPr="00E6516F">
        <w:t>(1)</w:t>
      </w:r>
    </w:p>
    <w:p w14:paraId="584D2598"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22A80D44"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2411A366"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initiate a one-to-one SDS session using the media plane}</w:t>
      </w:r>
    </w:p>
    <w:p w14:paraId="53B654A6"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 one-to-one SDS session and a MSRP connection via a SIP INVITE message </w:t>
      </w:r>
      <w:r w:rsidRPr="00E6516F">
        <w:rPr>
          <w:b/>
          <w:noProof w:val="0"/>
        </w:rPr>
        <w:t>and</w:t>
      </w:r>
      <w:r w:rsidRPr="00E6516F">
        <w:rPr>
          <w:noProof w:val="0"/>
        </w:rPr>
        <w:t xml:space="preserve"> then responds to the SIP 200 (OK) message with a SIP ACK message }</w:t>
      </w:r>
    </w:p>
    <w:p w14:paraId="14DA40EB" w14:textId="77777777" w:rsidR="0071087C" w:rsidRPr="00E6516F" w:rsidRDefault="0071087C" w:rsidP="0071087C">
      <w:pPr>
        <w:pStyle w:val="PL"/>
        <w:rPr>
          <w:noProof w:val="0"/>
        </w:rPr>
      </w:pPr>
      <w:r w:rsidRPr="00E6516F">
        <w:rPr>
          <w:noProof w:val="0"/>
        </w:rPr>
        <w:t xml:space="preserve">            }</w:t>
      </w:r>
    </w:p>
    <w:p w14:paraId="13F93E55" w14:textId="77777777" w:rsidR="0071087C" w:rsidRPr="00E6516F" w:rsidRDefault="0071087C" w:rsidP="0071087C">
      <w:pPr>
        <w:pStyle w:val="PL"/>
        <w:rPr>
          <w:noProof w:val="0"/>
        </w:rPr>
      </w:pPr>
    </w:p>
    <w:p w14:paraId="5BD8F6E1" w14:textId="77777777" w:rsidR="0071087C" w:rsidRPr="00E6516F" w:rsidRDefault="0071087C" w:rsidP="0071087C">
      <w:pPr>
        <w:pStyle w:val="H6"/>
      </w:pPr>
      <w:r w:rsidRPr="00E6516F">
        <w:t>(2)</w:t>
      </w:r>
    </w:p>
    <w:p w14:paraId="2D83F1D4"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received a SIP 200 (OK) message with the a=setup attribute set to "passive" in response to a SIP INVITE message}</w:t>
      </w:r>
    </w:p>
    <w:p w14:paraId="39E10E8F"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09F854CD"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responds to the SIP 200 (OK) message with a SIP ACK message }</w:t>
      </w:r>
    </w:p>
    <w:p w14:paraId="16D9EF94"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one-to-one session SDS message via a MSRP SEND message with a disposition of "DELIVERY" }</w:t>
      </w:r>
    </w:p>
    <w:p w14:paraId="41C8AF99" w14:textId="77777777" w:rsidR="0071087C" w:rsidRPr="00E6516F" w:rsidRDefault="0071087C" w:rsidP="0071087C">
      <w:pPr>
        <w:pStyle w:val="PL"/>
        <w:rPr>
          <w:noProof w:val="0"/>
        </w:rPr>
      </w:pPr>
      <w:r w:rsidRPr="00E6516F">
        <w:rPr>
          <w:noProof w:val="0"/>
        </w:rPr>
        <w:t xml:space="preserve">            }</w:t>
      </w:r>
    </w:p>
    <w:p w14:paraId="4B054837" w14:textId="77777777" w:rsidR="0071087C" w:rsidRPr="00E6516F" w:rsidRDefault="0071087C" w:rsidP="0071087C">
      <w:pPr>
        <w:pStyle w:val="PL"/>
        <w:rPr>
          <w:noProof w:val="0"/>
        </w:rPr>
      </w:pPr>
    </w:p>
    <w:p w14:paraId="24B03256" w14:textId="77777777" w:rsidR="0071087C" w:rsidRPr="00E6516F" w:rsidRDefault="0071087C" w:rsidP="0071087C">
      <w:pPr>
        <w:pStyle w:val="H6"/>
      </w:pPr>
      <w:r w:rsidRPr="00E6516F">
        <w:t>(3)</w:t>
      </w:r>
    </w:p>
    <w:p w14:paraId="1687C43E"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 one-to-one session SDS message using the media plane with a disposition of "DELIVERY" }</w:t>
      </w:r>
    </w:p>
    <w:p w14:paraId="71803E6F"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5FE82634"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MSRP SEND message }</w:t>
      </w:r>
    </w:p>
    <w:p w14:paraId="680E78B9"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MSRP SEND message by sending a MSRP 200 (OK) message </w:t>
      </w:r>
      <w:r w:rsidRPr="00E6516F">
        <w:rPr>
          <w:b/>
          <w:noProof w:val="0"/>
        </w:rPr>
        <w:t>and</w:t>
      </w:r>
      <w:r w:rsidRPr="00E6516F">
        <w:rPr>
          <w:noProof w:val="0"/>
        </w:rPr>
        <w:t xml:space="preserve"> delivers the notification to the MCDATA User }</w:t>
      </w:r>
    </w:p>
    <w:p w14:paraId="0E3A3743" w14:textId="77777777" w:rsidR="0071087C" w:rsidRPr="00E6516F" w:rsidRDefault="0071087C" w:rsidP="0071087C">
      <w:pPr>
        <w:pStyle w:val="PL"/>
        <w:rPr>
          <w:noProof w:val="0"/>
        </w:rPr>
      </w:pPr>
      <w:r w:rsidRPr="00E6516F">
        <w:rPr>
          <w:noProof w:val="0"/>
        </w:rPr>
        <w:t xml:space="preserve">            }</w:t>
      </w:r>
    </w:p>
    <w:p w14:paraId="6A66C7F3" w14:textId="77777777" w:rsidR="0071087C" w:rsidRPr="00E6516F" w:rsidRDefault="0071087C" w:rsidP="0071087C">
      <w:pPr>
        <w:pStyle w:val="PL"/>
        <w:rPr>
          <w:noProof w:val="0"/>
        </w:rPr>
      </w:pPr>
    </w:p>
    <w:p w14:paraId="0411A17A" w14:textId="77777777" w:rsidR="0071087C" w:rsidRPr="00E6516F" w:rsidRDefault="0071087C" w:rsidP="0071087C">
      <w:pPr>
        <w:pStyle w:val="H6"/>
      </w:pPr>
      <w:r w:rsidRPr="00E6516F">
        <w:t>(4)</w:t>
      </w:r>
    </w:p>
    <w:p w14:paraId="336C83E3"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established a one-to-one SDS session and a MSRP connection }</w:t>
      </w:r>
    </w:p>
    <w:p w14:paraId="650C68A4"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281738DE"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with a disposition of "READ" }</w:t>
      </w:r>
    </w:p>
    <w:p w14:paraId="1DED5599"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MSRP 200 (OK) message </w:t>
      </w:r>
      <w:r w:rsidRPr="00E6516F">
        <w:rPr>
          <w:b/>
          <w:noProof w:val="0"/>
        </w:rPr>
        <w:t>and</w:t>
      </w:r>
      <w:r w:rsidRPr="00E6516F">
        <w:rPr>
          <w:noProof w:val="0"/>
        </w:rPr>
        <w:t xml:space="preserve"> then </w:t>
      </w:r>
      <w:r w:rsidRPr="00E6516F">
        <w:rPr>
          <w:rFonts w:eastAsia="Malgun Gothic"/>
          <w:noProof w:val="0"/>
        </w:rPr>
        <w:t>renders the contents of the Payload IE to the MCDATA User</w:t>
      </w:r>
      <w:r w:rsidRPr="00E6516F">
        <w:rPr>
          <w:noProof w:val="0"/>
        </w:rPr>
        <w:t xml:space="preserve"> </w:t>
      </w:r>
      <w:r w:rsidRPr="00E6516F">
        <w:rPr>
          <w:b/>
          <w:noProof w:val="0"/>
        </w:rPr>
        <w:t>and</w:t>
      </w:r>
      <w:r w:rsidRPr="00E6516F">
        <w:rPr>
          <w:noProof w:val="0"/>
        </w:rPr>
        <w:t xml:space="preserve"> then sends a MSRP SEND message with a disposition notification of "READ" }</w:t>
      </w:r>
    </w:p>
    <w:p w14:paraId="34F983DB" w14:textId="77777777" w:rsidR="0071087C" w:rsidRPr="00E6516F" w:rsidRDefault="0071087C" w:rsidP="0071087C">
      <w:pPr>
        <w:pStyle w:val="PL"/>
        <w:rPr>
          <w:noProof w:val="0"/>
        </w:rPr>
      </w:pPr>
      <w:r w:rsidRPr="00E6516F">
        <w:rPr>
          <w:noProof w:val="0"/>
        </w:rPr>
        <w:t xml:space="preserve">            }</w:t>
      </w:r>
    </w:p>
    <w:p w14:paraId="63444804" w14:textId="77777777" w:rsidR="0071087C" w:rsidRPr="00E6516F" w:rsidRDefault="0071087C" w:rsidP="0071087C">
      <w:pPr>
        <w:pStyle w:val="PL"/>
        <w:rPr>
          <w:noProof w:val="0"/>
        </w:rPr>
      </w:pPr>
    </w:p>
    <w:p w14:paraId="4D8BAB07" w14:textId="77777777" w:rsidR="0071087C" w:rsidRPr="00E6516F" w:rsidRDefault="0071087C" w:rsidP="0071087C">
      <w:pPr>
        <w:pStyle w:val="H6"/>
      </w:pPr>
      <w:r w:rsidRPr="00E6516F">
        <w:t>(5)</w:t>
      </w:r>
    </w:p>
    <w:p w14:paraId="022D02C3"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established a one-to-one SDS session }</w:t>
      </w:r>
    </w:p>
    <w:p w14:paraId="13CFB6CE"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22A4A6A6"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release the one-to-one SDS session }</w:t>
      </w:r>
    </w:p>
    <w:p w14:paraId="219A066C"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2CF52817" w14:textId="77777777" w:rsidR="0071087C" w:rsidRPr="00E6516F" w:rsidRDefault="0071087C" w:rsidP="0071087C">
      <w:pPr>
        <w:pStyle w:val="PL"/>
        <w:rPr>
          <w:noProof w:val="0"/>
        </w:rPr>
      </w:pPr>
      <w:r w:rsidRPr="00E6516F">
        <w:rPr>
          <w:noProof w:val="0"/>
        </w:rPr>
        <w:t xml:space="preserve">            }</w:t>
      </w:r>
    </w:p>
    <w:p w14:paraId="540FBF70" w14:textId="77777777" w:rsidR="0071087C" w:rsidRPr="00E6516F" w:rsidRDefault="0071087C" w:rsidP="0071087C">
      <w:pPr>
        <w:pStyle w:val="PL"/>
        <w:rPr>
          <w:noProof w:val="0"/>
        </w:rPr>
      </w:pPr>
    </w:p>
    <w:p w14:paraId="7B3017A8" w14:textId="77777777" w:rsidR="0071087C" w:rsidRPr="00E6516F" w:rsidRDefault="0071087C" w:rsidP="0071087C">
      <w:pPr>
        <w:pStyle w:val="H6"/>
      </w:pPr>
      <w:bookmarkStart w:id="665" w:name="_Toc52782368"/>
      <w:bookmarkStart w:id="666" w:name="_Toc52782979"/>
      <w:bookmarkStart w:id="667" w:name="_Toc59042848"/>
      <w:bookmarkEnd w:id="664"/>
      <w:r w:rsidRPr="00E6516F">
        <w:t>6.1.9.2</w:t>
      </w:r>
      <w:r w:rsidRPr="00E6516F">
        <w:tab/>
        <w:t>Conformance requirements</w:t>
      </w:r>
      <w:bookmarkEnd w:id="665"/>
      <w:bookmarkEnd w:id="666"/>
      <w:bookmarkEnd w:id="667"/>
    </w:p>
    <w:p w14:paraId="7F087E6A" w14:textId="77777777" w:rsidR="0071087C" w:rsidRPr="00E6516F" w:rsidRDefault="0071087C" w:rsidP="0071087C">
      <w:r w:rsidRPr="00E6516F">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3E6A86A" w14:textId="77777777" w:rsidR="0071087C" w:rsidRPr="00E6516F" w:rsidRDefault="0071087C" w:rsidP="0071087C">
      <w:r w:rsidRPr="00E6516F">
        <w:t>[TS 24.282, clause 9.2.4.2.3]</w:t>
      </w:r>
    </w:p>
    <w:p w14:paraId="42D7A062" w14:textId="77777777" w:rsidR="0071087C" w:rsidRPr="00E6516F" w:rsidRDefault="0071087C" w:rsidP="0071087C">
      <w:r w:rsidRPr="00E6516F">
        <w:t>The MCData client shall generate a SIP INVITE request in accordance with 3GPP TS 24.229 [5] with the clarifications given below.</w:t>
      </w:r>
    </w:p>
    <w:p w14:paraId="65309A14" w14:textId="77777777" w:rsidR="0071087C" w:rsidRPr="00E6516F" w:rsidRDefault="0071087C" w:rsidP="0071087C">
      <w:r w:rsidRPr="00E6516F">
        <w:t>The MCData client:</w:t>
      </w:r>
    </w:p>
    <w:p w14:paraId="1493E03D" w14:textId="77777777" w:rsidR="0071087C" w:rsidRPr="00E6516F" w:rsidRDefault="0071087C" w:rsidP="0071087C">
      <w:pPr>
        <w:pStyle w:val="B10"/>
      </w:pPr>
      <w:r w:rsidRPr="00E6516F">
        <w:t>1)</w:t>
      </w:r>
      <w:r w:rsidRPr="00E6516F">
        <w:tab/>
        <w:t xml:space="preserve">shall include the g.3gpp.mcdata.sds media feature tag and the </w:t>
      </w:r>
      <w:r w:rsidRPr="00E6516F">
        <w:rPr>
          <w:lang w:eastAsia="ko-KR"/>
        </w:rPr>
        <w:t xml:space="preserve">g.3gpp.icsi-ref media feature tag with the value of "urn:urn-7:3gpp-service.ims.icsi.mcdata.sds" </w:t>
      </w:r>
      <w:r w:rsidRPr="00E6516F">
        <w:t xml:space="preserve">in the Contact header field of the SIP </w:t>
      </w:r>
      <w:r w:rsidRPr="00E6516F">
        <w:rPr>
          <w:lang w:eastAsia="zh-CN"/>
        </w:rPr>
        <w:t>INVITE</w:t>
      </w:r>
      <w:r w:rsidRPr="00E6516F">
        <w:t xml:space="preserve"> request according to IETF RFC 3840 [16];</w:t>
      </w:r>
    </w:p>
    <w:p w14:paraId="080E3804" w14:textId="77777777" w:rsidR="0071087C" w:rsidRPr="00E6516F" w:rsidRDefault="0071087C" w:rsidP="0071087C">
      <w:pPr>
        <w:pStyle w:val="B10"/>
      </w:pPr>
      <w:r w:rsidRPr="00E6516F">
        <w:t>2)</w:t>
      </w:r>
      <w:r w:rsidRPr="00E6516F">
        <w:tab/>
        <w:t>shall include an Accept-Contact header field containing the g.3gpp.mcdata.sds media feature tag along with the "require" and "explicit" header field parameters according to IETF RFC 3841 [8];</w:t>
      </w:r>
    </w:p>
    <w:p w14:paraId="2487993E" w14:textId="77777777" w:rsidR="0071087C" w:rsidRPr="00E6516F" w:rsidRDefault="0071087C" w:rsidP="0071087C">
      <w:pPr>
        <w:pStyle w:val="B10"/>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w:t>
      </w:r>
      <w:r w:rsidRPr="00E6516F">
        <w:rPr>
          <w:lang w:eastAsia="ko-KR"/>
        </w:rPr>
        <w:t>.sds</w:t>
      </w:r>
      <w:r w:rsidRPr="00E6516F">
        <w:t>" along with the "require" and "explicit" header field parameters according to IETF RFC 3841 [8];</w:t>
      </w:r>
    </w:p>
    <w:p w14:paraId="010EA450" w14:textId="77777777" w:rsidR="0071087C" w:rsidRPr="00E6516F" w:rsidRDefault="0071087C" w:rsidP="0071087C">
      <w:pPr>
        <w:pStyle w:val="B10"/>
      </w:pPr>
      <w:r w:rsidRPr="00E6516F">
        <w:t>4)</w:t>
      </w:r>
      <w:r w:rsidRPr="00E6516F">
        <w:tab/>
        <w:t>shall include the ICSI value "urn:urn-7:3gpp-service.ims.icsi.mcdata</w:t>
      </w:r>
      <w:r w:rsidRPr="00E6516F">
        <w:rPr>
          <w:lang w:eastAsia="ko-KR"/>
        </w:rPr>
        <w:t>.sds</w:t>
      </w:r>
      <w:r w:rsidRPr="00E6516F">
        <w:t>"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29C23ACD" w14:textId="77777777" w:rsidR="0071087C" w:rsidRPr="00E6516F" w:rsidRDefault="0071087C" w:rsidP="0071087C">
      <w:pPr>
        <w:pStyle w:val="B10"/>
      </w:pPr>
      <w:r w:rsidRPr="00E6516F">
        <w:t>5)</w:t>
      </w:r>
      <w:r w:rsidRPr="00E6516F">
        <w:tab/>
        <w:t>should include the "timer" option tag in the Supported header field;</w:t>
      </w:r>
    </w:p>
    <w:p w14:paraId="1B56849F" w14:textId="77777777" w:rsidR="0071087C" w:rsidRPr="00E6516F" w:rsidRDefault="0071087C" w:rsidP="0071087C">
      <w:pPr>
        <w:pStyle w:val="B10"/>
      </w:pPr>
      <w:r w:rsidRPr="00E6516F">
        <w:t>6)</w:t>
      </w:r>
      <w:r w:rsidRPr="00E6516F">
        <w:tab/>
        <w:t>should include the Session-Expires header field according to IETF RFC 4028 [38]. It is recommended that the "refresher" header field parameter is omitted. If included, the "refresher" header field parameter shall be set to "uac";</w:t>
      </w:r>
    </w:p>
    <w:p w14:paraId="612A84F0" w14:textId="77777777" w:rsidR="0071087C" w:rsidRPr="00E6516F" w:rsidRDefault="0071087C" w:rsidP="0071087C">
      <w:pPr>
        <w:pStyle w:val="B10"/>
      </w:pPr>
      <w:r w:rsidRPr="00E6516F">
        <w:t>7)</w:t>
      </w:r>
      <w:r w:rsidRPr="00E6516F">
        <w:tab/>
        <w:t>if a one-to-one SDS session is requested:</w:t>
      </w:r>
    </w:p>
    <w:p w14:paraId="373AE416" w14:textId="77777777" w:rsidR="0071087C" w:rsidRPr="00E6516F" w:rsidRDefault="0071087C" w:rsidP="0071087C">
      <w:pPr>
        <w:pStyle w:val="B2"/>
        <w:rPr>
          <w:lang w:eastAsia="ko-KR"/>
        </w:rPr>
      </w:pPr>
      <w:r w:rsidRPr="00E6516F">
        <w:rPr>
          <w:lang w:eastAsia="ko-KR"/>
        </w:rPr>
        <w:t>a)</w:t>
      </w:r>
      <w:r w:rsidRPr="00E6516F">
        <w:rPr>
          <w:lang w:eastAsia="ko-KR"/>
        </w:rPr>
        <w:tab/>
        <w:t>shall insert in the SIP INVITE request a MIME resource-lists body with the MCData ID of the invited MCData user, according to rules and procedures of IETF RFC 5366 [18];</w:t>
      </w:r>
    </w:p>
    <w:p w14:paraId="694CE992" w14:textId="77777777" w:rsidR="0071087C" w:rsidRPr="00E6516F" w:rsidRDefault="0071087C" w:rsidP="0071087C">
      <w:pPr>
        <w:pStyle w:val="B2"/>
      </w:pPr>
      <w:r w:rsidRPr="00E6516F">
        <w:t>b)</w:t>
      </w:r>
      <w:r w:rsidRPr="00E6516F">
        <w:tab/>
        <w:t>shall contain an application/vnd.3gpp.mcdata-info+xml MIME body with the &lt;mcdatainfo&gt; element containing the &lt;mcdata-Params&gt; element with:</w:t>
      </w:r>
    </w:p>
    <w:p w14:paraId="46A96E1D" w14:textId="77777777" w:rsidR="0071087C" w:rsidRPr="00E6516F" w:rsidRDefault="0071087C" w:rsidP="0071087C">
      <w:pPr>
        <w:pStyle w:val="B3"/>
      </w:pPr>
      <w:r w:rsidRPr="00E6516F">
        <w:t>i)</w:t>
      </w:r>
      <w:r w:rsidRPr="00E6516F">
        <w:tab/>
        <w:t>the &lt;request-type&gt; element set to a value of "one-to-one-sds-session"; and</w:t>
      </w:r>
    </w:p>
    <w:p w14:paraId="6CF233D6" w14:textId="77777777" w:rsidR="0071087C" w:rsidRPr="00E6516F" w:rsidRDefault="0071087C" w:rsidP="0071087C">
      <w:pPr>
        <w:pStyle w:val="B2"/>
        <w:rPr>
          <w:lang w:eastAsia="ko-KR"/>
        </w:rPr>
      </w:pPr>
      <w:r w:rsidRPr="00E6516F">
        <w:rPr>
          <w:lang w:eastAsia="ko-KR"/>
        </w:rPr>
        <w:t>c)</w:t>
      </w:r>
      <w:r w:rsidRPr="00E6516F">
        <w:rPr>
          <w:lang w:eastAsia="ko-KR"/>
        </w:rPr>
        <w:tab/>
        <w:t>if an end-to-end security context needs to be established</w:t>
      </w:r>
      <w:r w:rsidRPr="00E6516F">
        <w:t xml:space="preserve"> and the security context does not exist or if the existing security context has expired,</w:t>
      </w:r>
      <w:r w:rsidRPr="00E6516F">
        <w:rPr>
          <w:lang w:eastAsia="ko-KR"/>
        </w:rPr>
        <w:t xml:space="preserve"> then:</w:t>
      </w:r>
    </w:p>
    <w:p w14:paraId="22BB88C3" w14:textId="77777777" w:rsidR="0071087C" w:rsidRPr="00E6516F" w:rsidRDefault="0071087C" w:rsidP="0071087C">
      <w:pPr>
        <w:pStyle w:val="B3"/>
      </w:pPr>
      <w:r w:rsidRPr="00E6516F">
        <w:t>i)</w:t>
      </w:r>
      <w:r w:rsidRPr="00E6516F">
        <w:tab/>
        <w:t>if necessary, shall instruct the key management client to request keying material from the key management server as described in 3GPP TS 33.180 [26];</w:t>
      </w:r>
    </w:p>
    <w:p w14:paraId="0F7A6999" w14:textId="77777777" w:rsidR="0071087C" w:rsidRPr="00E6516F" w:rsidRDefault="0071087C" w:rsidP="0071087C">
      <w:pPr>
        <w:pStyle w:val="B3"/>
      </w:pPr>
      <w:r w:rsidRPr="00E6516F">
        <w:t>ii)</w:t>
      </w:r>
      <w:r w:rsidRPr="00E6516F">
        <w:tab/>
        <w:t>shall use the keying material to generate a PCK as described in 3GPP TS 33.180 [26];</w:t>
      </w:r>
    </w:p>
    <w:p w14:paraId="6631D45E" w14:textId="77777777" w:rsidR="0071087C" w:rsidRPr="00E6516F" w:rsidRDefault="0071087C" w:rsidP="0071087C">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0AD066C" w14:textId="77777777" w:rsidR="0071087C" w:rsidRPr="00E6516F" w:rsidRDefault="0071087C" w:rsidP="0071087C">
      <w:pPr>
        <w:pStyle w:val="B3"/>
      </w:pPr>
      <w:r w:rsidRPr="00E6516F">
        <w:t>iv)</w:t>
      </w:r>
      <w:r w:rsidRPr="00E6516F">
        <w:tab/>
        <w:t>shall encrypt the PCK to a UID associated to the MCData client using the MCData ID of the invited user and a time related parameter as described in 3GPP TS 33.180 [26];</w:t>
      </w:r>
    </w:p>
    <w:p w14:paraId="28DC22C5" w14:textId="77777777" w:rsidR="0071087C" w:rsidRPr="00E6516F" w:rsidRDefault="0071087C" w:rsidP="0071087C">
      <w:pPr>
        <w:pStyle w:val="B3"/>
      </w:pPr>
      <w:r w:rsidRPr="00E6516F">
        <w:t>v)</w:t>
      </w:r>
      <w:r w:rsidRPr="00E6516F">
        <w:tab/>
        <w:t>shall generate a MIKEY-SAKKE I_MESSAGE using the encapsulated PCK and PCK-ID as specified in 3GPP TS 33.180 [26];</w:t>
      </w:r>
    </w:p>
    <w:p w14:paraId="202EA8A0" w14:textId="77777777" w:rsidR="0071087C" w:rsidRPr="00E6516F" w:rsidRDefault="0071087C" w:rsidP="0071087C">
      <w:pPr>
        <w:pStyle w:val="B3"/>
      </w:pPr>
      <w:r w:rsidRPr="00E6516F">
        <w:t>vi)</w:t>
      </w:r>
      <w:r w:rsidRPr="00E6516F">
        <w:tab/>
        <w:t>shall add the MCData ID of the originating MCData to the initiator field (IDRi) of the I_MESSAGE as described in 3GPP TS 33.180 [26]; and</w:t>
      </w:r>
    </w:p>
    <w:p w14:paraId="3907B96C" w14:textId="77777777" w:rsidR="0071087C" w:rsidRPr="00E6516F" w:rsidRDefault="0071087C" w:rsidP="0071087C">
      <w:pPr>
        <w:pStyle w:val="B3"/>
      </w:pPr>
      <w:r w:rsidRPr="00E6516F">
        <w:t>vii)</w:t>
      </w:r>
      <w:r w:rsidRPr="00E6516F">
        <w:tab/>
        <w:t>shall sign the MIKEY-SAKKE I_MESSAGE using the originating MCData user's signing key provided in the keying material together with a time related parameter, and add this to the MIKEY-SAKKE payload, as described in 3GPP TS 33.180 [26];</w:t>
      </w:r>
    </w:p>
    <w:p w14:paraId="78614005" w14:textId="77777777" w:rsidR="0071087C" w:rsidRPr="00E6516F" w:rsidRDefault="0071087C" w:rsidP="0071087C">
      <w:pPr>
        <w:pStyle w:val="NO"/>
      </w:pPr>
      <w:r w:rsidRPr="00E6516F">
        <w:t>…</w:t>
      </w:r>
    </w:p>
    <w:p w14:paraId="45E1ED36" w14:textId="77777777" w:rsidR="0071087C" w:rsidRPr="00E6516F" w:rsidRDefault="0071087C" w:rsidP="0071087C">
      <w:pPr>
        <w:pStyle w:val="B10"/>
      </w:pPr>
      <w:r w:rsidRPr="00E6516F">
        <w:t>9)</w:t>
      </w:r>
      <w:r w:rsidRPr="00E6516F">
        <w:tab/>
        <w:t>shall set the Request-URI of the SIP INVITE request to the public service identity identifying the participating MCData function serving the MCData user;</w:t>
      </w:r>
    </w:p>
    <w:p w14:paraId="075611F4" w14:textId="77777777" w:rsidR="0071087C" w:rsidRPr="00E6516F" w:rsidRDefault="0071087C" w:rsidP="0071087C">
      <w:pPr>
        <w:pStyle w:val="NO"/>
      </w:pPr>
      <w:r w:rsidRPr="00E6516F">
        <w:t>NOTE 2:</w:t>
      </w:r>
      <w:r w:rsidRPr="00E6516F">
        <w:tab/>
        <w:t>The MCData client is configured with public service identity identifying the participating MCData function serving the MCData user.</w:t>
      </w:r>
    </w:p>
    <w:p w14:paraId="0BFB6F3F" w14:textId="77777777" w:rsidR="0071087C" w:rsidRPr="00E6516F" w:rsidRDefault="0071087C" w:rsidP="0071087C">
      <w:pPr>
        <w:pStyle w:val="B10"/>
      </w:pPr>
      <w:r w:rsidRPr="00E6516F">
        <w:t>10)</w:t>
      </w:r>
      <w:r w:rsidRPr="00E6516F">
        <w:tab/>
        <w:t>may include a P-Preferred-Identity header field in the SIP INVITE request containing a public user identity as specified in 3GPP TS 24.229 [5];</w:t>
      </w:r>
    </w:p>
    <w:p w14:paraId="47E780CE" w14:textId="77777777" w:rsidR="0071087C" w:rsidRPr="00E6516F" w:rsidRDefault="0071087C" w:rsidP="0071087C">
      <w:pPr>
        <w:pStyle w:val="B10"/>
      </w:pPr>
      <w:r w:rsidRPr="00E6516F">
        <w:t>11)</w:t>
      </w:r>
      <w:r w:rsidRPr="00E6516F">
        <w:tab/>
        <w:t>shall include an SDP offer according to 3GPP TS 24.229 [5] with the clarifications given in subclause 9.2.4.2.1; and</w:t>
      </w:r>
    </w:p>
    <w:p w14:paraId="17452C2A" w14:textId="77777777" w:rsidR="0071087C" w:rsidRPr="00E6516F" w:rsidRDefault="0071087C" w:rsidP="0071087C">
      <w:pPr>
        <w:pStyle w:val="B10"/>
      </w:pPr>
      <w:r w:rsidRPr="00E6516F">
        <w:t>12)</w:t>
      </w:r>
      <w:r w:rsidRPr="00E6516F">
        <w:tab/>
        <w:t>shall send the SIP INVITE request towards the MCData server according to 3GPP TS 24.229 [5].</w:t>
      </w:r>
    </w:p>
    <w:p w14:paraId="53BC0C1E" w14:textId="77777777" w:rsidR="0071087C" w:rsidRPr="00E6516F" w:rsidRDefault="0071087C" w:rsidP="0071087C">
      <w:r w:rsidRPr="00E6516F">
        <w:t>On receipt of a SIP 2xx response to the SIP INVITE request, the MCData client:</w:t>
      </w:r>
    </w:p>
    <w:p w14:paraId="7029B1F6" w14:textId="77777777" w:rsidR="0071087C" w:rsidRPr="00E6516F" w:rsidRDefault="0071087C" w:rsidP="0071087C">
      <w:pPr>
        <w:pStyle w:val="B10"/>
      </w:pPr>
      <w:r w:rsidRPr="00E6516F">
        <w:t>1)</w:t>
      </w:r>
      <w:r w:rsidRPr="00E6516F">
        <w:tab/>
        <w:t xml:space="preserve">shall send a SIP ACK request as specified in 3GPP TS 24.229 [5]; </w:t>
      </w:r>
    </w:p>
    <w:p w14:paraId="0A9D2D1F" w14:textId="77777777" w:rsidR="0071087C" w:rsidRPr="00E6516F" w:rsidRDefault="0071087C" w:rsidP="0071087C">
      <w:pPr>
        <w:pStyle w:val="B10"/>
      </w:pPr>
      <w:r w:rsidRPr="00E6516F">
        <w:t>2)</w:t>
      </w:r>
      <w:r w:rsidRPr="00E6516F">
        <w:tab/>
        <w:t>shall start the SIP Session timer according to rules and procedures of IETF RFC 4028 [38]; and</w:t>
      </w:r>
    </w:p>
    <w:p w14:paraId="4AD8B063" w14:textId="77777777" w:rsidR="0071087C" w:rsidRPr="00E6516F" w:rsidRDefault="0071087C" w:rsidP="0071087C">
      <w:pPr>
        <w:pStyle w:val="B10"/>
      </w:pPr>
      <w:r w:rsidRPr="00E6516F">
        <w:t>3)</w:t>
      </w:r>
      <w:r w:rsidRPr="00E6516F">
        <w:tab/>
        <w:t>shall interact with the media plane as specified in 3GPP TS 24.582 [15] subclause 6.1.2.2.</w:t>
      </w:r>
    </w:p>
    <w:p w14:paraId="75F3B3A8" w14:textId="77777777" w:rsidR="0071087C" w:rsidRPr="00E6516F" w:rsidRDefault="0071087C" w:rsidP="0071087C">
      <w:r w:rsidRPr="00E6516F">
        <w:t>[TS 24.282, clause 9.2.4.2.1]</w:t>
      </w:r>
    </w:p>
    <w:p w14:paraId="2140313D" w14:textId="77777777" w:rsidR="0071087C" w:rsidRPr="00E6516F" w:rsidRDefault="0071087C" w:rsidP="0071087C">
      <w:r w:rsidRPr="00E6516F">
        <w:t>When composing an SDP offer according to 3GPP TS 24.229 [5], IETF RFC 4975 [17], IETF RFC 6135 [19] and IETF RFC 6714 [20] the MCData client:</w:t>
      </w:r>
    </w:p>
    <w:p w14:paraId="36ADB8B8" w14:textId="77777777" w:rsidR="0071087C" w:rsidRPr="00E6516F" w:rsidRDefault="0071087C" w:rsidP="0071087C">
      <w:pPr>
        <w:pStyle w:val="B10"/>
      </w:pPr>
      <w:r w:rsidRPr="00E6516F">
        <w:t>1)</w:t>
      </w:r>
      <w:r w:rsidRPr="00E6516F">
        <w:tab/>
        <w:t>shall include an "m=message" media-level section for the MCData media stream consisting of:</w:t>
      </w:r>
    </w:p>
    <w:p w14:paraId="4194303A" w14:textId="77777777" w:rsidR="0071087C" w:rsidRPr="00E6516F" w:rsidRDefault="0071087C" w:rsidP="0071087C">
      <w:pPr>
        <w:pStyle w:val="B2"/>
      </w:pPr>
      <w:r w:rsidRPr="00E6516F">
        <w:t>a)</w:t>
      </w:r>
      <w:r w:rsidRPr="00E6516F">
        <w:tab/>
        <w:t>the port number;</w:t>
      </w:r>
    </w:p>
    <w:p w14:paraId="6D0B028D" w14:textId="77777777" w:rsidR="0071087C" w:rsidRPr="00E6516F" w:rsidRDefault="0071087C" w:rsidP="0071087C">
      <w:pPr>
        <w:pStyle w:val="B2"/>
      </w:pPr>
      <w:r w:rsidRPr="00E6516F">
        <w:t>b)</w:t>
      </w:r>
      <w:r w:rsidRPr="00E6516F">
        <w:tab/>
        <w:t>a protocol field value of "TCP/MSRP" or "TCP/TLS/MSRP" for TLS;</w:t>
      </w:r>
    </w:p>
    <w:p w14:paraId="5A6DC120" w14:textId="77777777" w:rsidR="0071087C" w:rsidRPr="00E6516F" w:rsidRDefault="0071087C" w:rsidP="0071087C">
      <w:pPr>
        <w:pStyle w:val="B2"/>
      </w:pPr>
      <w:r w:rsidRPr="00E6516F">
        <w:t>c)</w:t>
      </w:r>
      <w:r w:rsidRPr="00E6516F">
        <w:tab/>
        <w:t>an "a=sendrecv" attribute;</w:t>
      </w:r>
    </w:p>
    <w:p w14:paraId="3F96C3AA" w14:textId="77777777" w:rsidR="0071087C" w:rsidRPr="00E6516F" w:rsidRDefault="0071087C" w:rsidP="0071087C">
      <w:pPr>
        <w:pStyle w:val="B2"/>
      </w:pPr>
      <w:r w:rsidRPr="00E6516F">
        <w:t>d)</w:t>
      </w:r>
      <w:r w:rsidRPr="00E6516F">
        <w:tab/>
        <w:t>an "a=path" attribute containing its own MSRP URI;</w:t>
      </w:r>
    </w:p>
    <w:p w14:paraId="15DD1ED6" w14:textId="77777777" w:rsidR="0071087C" w:rsidRPr="00E6516F" w:rsidRDefault="0071087C" w:rsidP="0071087C">
      <w:pPr>
        <w:pStyle w:val="B2"/>
        <w:rPr>
          <w:lang w:eastAsia="ko-KR"/>
        </w:rPr>
      </w:pPr>
      <w:r w:rsidRPr="00E6516F">
        <w:t>e)</w:t>
      </w:r>
      <w:r w:rsidRPr="00E6516F">
        <w:tab/>
      </w:r>
      <w:r w:rsidRPr="00E6516F">
        <w:rPr>
          <w:lang w:eastAsia="ko-KR"/>
        </w:rPr>
        <w:t xml:space="preserve">set the content type as "a=accept-types:application/vnd.3gpp.mcdata-signalling </w:t>
      </w:r>
      <w:r w:rsidRPr="00E6516F">
        <w:t>application/vnd.3gpp.mcdata-payload"</w:t>
      </w:r>
      <w:r w:rsidRPr="00E6516F">
        <w:rPr>
          <w:lang w:eastAsia="ko-KR"/>
        </w:rPr>
        <w:t>; and</w:t>
      </w:r>
    </w:p>
    <w:p w14:paraId="5EF4B58E" w14:textId="77777777" w:rsidR="0071087C" w:rsidRPr="00E6516F" w:rsidRDefault="0071087C" w:rsidP="0071087C">
      <w:pPr>
        <w:pStyle w:val="B2"/>
        <w:rPr>
          <w:lang w:eastAsia="ko-KR"/>
        </w:rPr>
      </w:pPr>
      <w:r w:rsidRPr="00E6516F">
        <w:t>f)</w:t>
      </w:r>
      <w:r w:rsidRPr="00E6516F">
        <w:rPr>
          <w:lang w:eastAsia="ko-KR"/>
        </w:rPr>
        <w:tab/>
        <w:t>set the a=setup attribute as "actpass"; and</w:t>
      </w:r>
    </w:p>
    <w:p w14:paraId="6CE6032B" w14:textId="77777777" w:rsidR="0071087C" w:rsidRPr="00E6516F" w:rsidRDefault="0071087C" w:rsidP="0071087C">
      <w:pPr>
        <w:pStyle w:val="B10"/>
      </w:pPr>
      <w:r w:rsidRPr="00E6516F">
        <w:t>2)</w:t>
      </w:r>
      <w:r w:rsidRPr="00E6516F">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4F1468C1" w14:textId="77777777" w:rsidR="0071087C" w:rsidRPr="00E6516F" w:rsidRDefault="0071087C" w:rsidP="0071087C">
      <w:r w:rsidRPr="00E6516F">
        <w:t>[TS 24.282, clause 13.2.2.2.2.1]</w:t>
      </w:r>
    </w:p>
    <w:p w14:paraId="5D038FC0" w14:textId="77777777" w:rsidR="0071087C" w:rsidRPr="00E6516F" w:rsidRDefault="0071087C" w:rsidP="0071087C">
      <w:pPr>
        <w:rPr>
          <w:lang w:eastAsia="ko-KR"/>
        </w:rPr>
      </w:pPr>
      <w:r w:rsidRPr="00E6516F">
        <w:rPr>
          <w:lang w:eastAsia="ko-KR"/>
        </w:rPr>
        <w:t>When the MCData client wants to release a MCData communication established over the media plane, the MCData client:</w:t>
      </w:r>
    </w:p>
    <w:p w14:paraId="6CAE9835" w14:textId="77777777" w:rsidR="0071087C" w:rsidRPr="00E6516F" w:rsidRDefault="0071087C" w:rsidP="0071087C">
      <w:pPr>
        <w:pStyle w:val="B10"/>
      </w:pPr>
      <w:r w:rsidRPr="00E6516F">
        <w:rPr>
          <w:lang w:eastAsia="ko-KR"/>
        </w:rPr>
        <w:t>1)</w:t>
      </w:r>
      <w:r w:rsidRPr="00E6516F">
        <w:rPr>
          <w:lang w:eastAsia="ko-KR"/>
        </w:rPr>
        <w:tab/>
        <w:t>shall generate a SIP BYE request according to 3GPP TS 24.229 [5];</w:t>
      </w:r>
    </w:p>
    <w:p w14:paraId="011212D5" w14:textId="77777777" w:rsidR="0071087C" w:rsidRPr="00E6516F" w:rsidRDefault="0071087C" w:rsidP="0071087C">
      <w:pPr>
        <w:pStyle w:val="B10"/>
      </w:pPr>
      <w:r w:rsidRPr="00E6516F">
        <w:rPr>
          <w:lang w:eastAsia="ko-KR"/>
        </w:rPr>
        <w:t>2)</w:t>
      </w:r>
      <w:r w:rsidRPr="00E6516F">
        <w:rPr>
          <w:lang w:eastAsia="ko-KR"/>
        </w:rPr>
        <w:tab/>
        <w:t>shall set the Request-URI to the MCData session identity to be released; and</w:t>
      </w:r>
    </w:p>
    <w:p w14:paraId="2D69264F" w14:textId="77777777" w:rsidR="0071087C" w:rsidRPr="00E6516F" w:rsidRDefault="0071087C" w:rsidP="0071087C">
      <w:pPr>
        <w:pStyle w:val="B10"/>
      </w:pPr>
      <w:r w:rsidRPr="00E6516F">
        <w:rPr>
          <w:lang w:eastAsia="ko-KR"/>
        </w:rPr>
        <w:t>3)</w:t>
      </w:r>
      <w:r w:rsidRPr="00E6516F">
        <w:rPr>
          <w:lang w:eastAsia="ko-KR"/>
        </w:rPr>
        <w:tab/>
        <w:t>shall send the SIP BYE request towards MCData server according to 3GPP TS 24.229 [5].</w:t>
      </w:r>
    </w:p>
    <w:p w14:paraId="35EF6FA1" w14:textId="77777777" w:rsidR="0071087C" w:rsidRPr="00E6516F" w:rsidRDefault="0071087C" w:rsidP="0071087C">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MCData client shall </w:t>
      </w:r>
      <w:r w:rsidRPr="00E6516F">
        <w:rPr>
          <w:rFonts w:ascii="TimesNewRoman" w:hAnsi="TimesNewRoman" w:cs="TimesNewRoman"/>
        </w:rPr>
        <w:t>release all media plane resources corresponding to the MCData communication being released.</w:t>
      </w:r>
    </w:p>
    <w:p w14:paraId="3D9A4B0B" w14:textId="77777777" w:rsidR="0071087C" w:rsidRPr="00E6516F" w:rsidRDefault="0071087C" w:rsidP="0071087C">
      <w:r w:rsidRPr="00E6516F">
        <w:t>[TS 24.582, clause 6.1.2.2.1]</w:t>
      </w:r>
    </w:p>
    <w:p w14:paraId="633DB52B" w14:textId="77777777" w:rsidR="0071087C" w:rsidRPr="00E6516F" w:rsidRDefault="0071087C" w:rsidP="0071087C">
      <w:r w:rsidRPr="00E6516F">
        <w:t>Upon receiving an indication to establish MSRP connection for SDS session as the originating MCData client, the MCData client:</w:t>
      </w:r>
    </w:p>
    <w:p w14:paraId="515C1A19" w14:textId="77777777" w:rsidR="0071087C" w:rsidRPr="00E6516F" w:rsidRDefault="0071087C" w:rsidP="0071087C">
      <w:pPr>
        <w:pStyle w:val="B10"/>
      </w:pPr>
      <w:r w:rsidRPr="00E6516F">
        <w:t>1.</w:t>
      </w:r>
      <w:r w:rsidRPr="00E6516F">
        <w:tab/>
        <w:t>shall act as an MSRP client according to IETF RFC 6135 [12];</w:t>
      </w:r>
    </w:p>
    <w:p w14:paraId="55620500" w14:textId="77777777" w:rsidR="0071087C" w:rsidRPr="00E6516F" w:rsidRDefault="0071087C" w:rsidP="0071087C">
      <w:pPr>
        <w:pStyle w:val="B10"/>
      </w:pPr>
      <w:r w:rsidRPr="00E6516F">
        <w:t>2.</w:t>
      </w:r>
      <w:r w:rsidRPr="00E6516F">
        <w:tab/>
        <w:t>shall act according to IETF RFC 6135 [12], as:</w:t>
      </w:r>
    </w:p>
    <w:p w14:paraId="2C66BBA0" w14:textId="77777777" w:rsidR="0071087C" w:rsidRPr="00E6516F" w:rsidRDefault="0071087C" w:rsidP="0071087C">
      <w:pPr>
        <w:pStyle w:val="B2"/>
      </w:pPr>
      <w:r w:rsidRPr="00E6516F">
        <w:t>a.</w:t>
      </w:r>
      <w:r w:rsidRPr="00E6516F">
        <w:tab/>
        <w:t>an "active" endpoint, if a=setup attribute in the received SDP answer is set to "passive"; and</w:t>
      </w:r>
    </w:p>
    <w:p w14:paraId="7C38AECE" w14:textId="77777777" w:rsidR="0071087C" w:rsidRPr="00E6516F" w:rsidRDefault="0071087C" w:rsidP="0071087C">
      <w:pPr>
        <w:pStyle w:val="B2"/>
      </w:pPr>
      <w:r w:rsidRPr="00E6516F">
        <w:t>b.</w:t>
      </w:r>
      <w:r w:rsidRPr="00E6516F">
        <w:tab/>
        <w:t>an "passive" endpoint, if a=setup attribute in the received SDP answer is set to "active";</w:t>
      </w:r>
    </w:p>
    <w:p w14:paraId="25971231" w14:textId="77777777" w:rsidR="0071087C" w:rsidRPr="00E6516F" w:rsidRDefault="0071087C" w:rsidP="0071087C">
      <w:pPr>
        <w:pStyle w:val="B10"/>
      </w:pPr>
      <w:r w:rsidRPr="00E6516F">
        <w:t>3.</w:t>
      </w:r>
      <w:r w:rsidRPr="00E6516F">
        <w:tab/>
        <w:t>shall establish the MSRP connection according to the MSRP connection parameters in the SDP answer received in the SIP 200 (OK) response according to IETF RFC 4975 [11];</w:t>
      </w:r>
    </w:p>
    <w:p w14:paraId="2FA1B74C" w14:textId="77777777" w:rsidR="0071087C" w:rsidRPr="00E6516F" w:rsidRDefault="0071087C" w:rsidP="0071087C">
      <w:pPr>
        <w:pStyle w:val="B10"/>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6A019BC0" w14:textId="77777777" w:rsidR="0071087C" w:rsidRPr="00E6516F" w:rsidRDefault="0071087C" w:rsidP="0071087C">
      <w:pPr>
        <w:pStyle w:val="B10"/>
      </w:pPr>
      <w:r w:rsidRPr="00E6516F">
        <w:t>Once the MSRP session is established, the MCData client:</w:t>
      </w:r>
    </w:p>
    <w:p w14:paraId="5AC0F6FB" w14:textId="77777777" w:rsidR="0071087C" w:rsidRPr="00E6516F" w:rsidRDefault="0071087C" w:rsidP="0071087C">
      <w:pPr>
        <w:pStyle w:val="B10"/>
      </w:pPr>
      <w:r w:rsidRPr="00E6516F">
        <w:t>1.</w:t>
      </w:r>
      <w:r w:rsidRPr="00E6516F">
        <w:tab/>
        <w:t>on receipt of an MSRP request in the MSRP session, shall follow the rules and procedures defined in IETF RFC 4975 [11] and in IETF RFC 6714 [13];</w:t>
      </w:r>
    </w:p>
    <w:p w14:paraId="37CFDA0B" w14:textId="77777777" w:rsidR="0071087C" w:rsidRPr="00E6516F" w:rsidRDefault="0071087C" w:rsidP="0071087C">
      <w:pPr>
        <w:pStyle w:val="B10"/>
      </w:pPr>
      <w:r w:rsidRPr="00E6516F">
        <w:t>2.</w:t>
      </w:r>
      <w:r w:rsidRPr="00E6516F">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3BECB030" w14:textId="77777777" w:rsidR="0071087C" w:rsidRPr="00E6516F" w:rsidRDefault="0071087C" w:rsidP="0071087C">
      <w:pPr>
        <w:pStyle w:val="B10"/>
      </w:pPr>
      <w:r w:rsidRPr="00E6516F">
        <w:t>3.</w:t>
      </w:r>
      <w:r w:rsidRPr="00E6516F">
        <w:tab/>
        <w:t>shall handle the received content as described in subclause 6.1.2.6.</w:t>
      </w:r>
    </w:p>
    <w:p w14:paraId="022FF343"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 xml:space="preserve">On receiving MSRP 200 </w:t>
      </w:r>
      <w:r w:rsidRPr="00E6516F">
        <w:t xml:space="preserve">(OK) </w:t>
      </w:r>
      <w:r w:rsidRPr="00E6516F">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0494124E" w14:textId="77777777" w:rsidR="0071087C" w:rsidRPr="00E6516F" w:rsidRDefault="0071087C" w:rsidP="0071087C">
      <w:pPr>
        <w:rPr>
          <w:rFonts w:eastAsia="Calibri"/>
        </w:rPr>
      </w:pPr>
      <w:r w:rsidRPr="00E6516F">
        <w:rPr>
          <w:rFonts w:eastAsia="Calibri"/>
        </w:rPr>
        <w:t>Received content and disposition requests shall be handled as specified in subclause 6.1.2.6.</w:t>
      </w:r>
    </w:p>
    <w:p w14:paraId="3F8F0052" w14:textId="77777777" w:rsidR="0071087C" w:rsidRPr="00E6516F" w:rsidRDefault="0071087C" w:rsidP="0071087C">
      <w:r w:rsidRPr="00E6516F">
        <w:t>[TS 24.582, clause 6.1.2.4]</w:t>
      </w:r>
    </w:p>
    <w:p w14:paraId="6C0C2D48"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 xml:space="preserve">An MCData client is allowed to send an one-to-one SDS message only if </w:t>
      </w:r>
    </w:p>
    <w:p w14:paraId="2A321C78" w14:textId="77777777" w:rsidR="0071087C" w:rsidRPr="00E6516F" w:rsidRDefault="0071087C" w:rsidP="0071087C">
      <w:pPr>
        <w:pStyle w:val="B10"/>
      </w:pPr>
      <w:r w:rsidRPr="00E6516F">
        <w:t>1.</w:t>
      </w:r>
      <w:r w:rsidRPr="00E6516F">
        <w:tab/>
        <w:t>the &lt;allow-transmit-data&gt; element of an &lt;actions&gt; element is present with a value "true" (see the MCData user profile document in 3GPP TS 24.484 [7]);</w:t>
      </w:r>
    </w:p>
    <w:p w14:paraId="5F7ADE11" w14:textId="77777777" w:rsidR="0071087C" w:rsidRPr="00E6516F" w:rsidRDefault="0071087C" w:rsidP="0071087C">
      <w:pPr>
        <w:pStyle w:val="B10"/>
      </w:pPr>
      <w:r w:rsidRPr="00E6516F">
        <w:t>2.</w:t>
      </w:r>
      <w:r w:rsidRPr="00E6516F">
        <w:tab/>
        <w:t xml:space="preserve">the size of the SDS message is less than or equal to the value of the &lt;max-data-size-sds-bytes&gt; element in the MCData service configuration document as specified in 3GPP TS 24.484 [7]; and </w:t>
      </w:r>
    </w:p>
    <w:p w14:paraId="07A60E0B" w14:textId="77777777" w:rsidR="0071087C" w:rsidRPr="00E6516F" w:rsidRDefault="0071087C" w:rsidP="0071087C">
      <w:pPr>
        <w:pStyle w:val="B10"/>
      </w:pPr>
      <w:r w:rsidRPr="00E6516F">
        <w:t>3.</w:t>
      </w:r>
      <w:r w:rsidRPr="00E6516F">
        <w:tab/>
        <w:t xml:space="preserve">the size of the SDS message is less than or equal to the value of &lt;MaxData1To1&gt; element of the MCData user profile document (see the MCData user profile document in 3GPP TS 24.484 [7]). </w:t>
      </w:r>
    </w:p>
    <w:p w14:paraId="087563A3"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 xml:space="preserve">An MCData client is allowed to send a group SDS message only if </w:t>
      </w:r>
    </w:p>
    <w:p w14:paraId="1A7C1B11" w14:textId="77777777" w:rsidR="0071087C" w:rsidRPr="00E6516F" w:rsidRDefault="0071087C" w:rsidP="0071087C">
      <w:pPr>
        <w:pStyle w:val="B10"/>
      </w:pPr>
      <w:r w:rsidRPr="00E6516F">
        <w:t>1.</w:t>
      </w:r>
      <w:r w:rsidRPr="00E6516F">
        <w:tab/>
        <w:t>the &lt;mcdata-allow-transmit-data-in-this-group&gt; element of an &lt;action&gt; element is present with a value "true" as defined in the MCData group document for this MCData group as specified in 3GPP TS 24.481 [4];</w:t>
      </w:r>
    </w:p>
    <w:p w14:paraId="26270D28" w14:textId="77777777" w:rsidR="0071087C" w:rsidRPr="00E6516F" w:rsidRDefault="0071087C" w:rsidP="0071087C">
      <w:pPr>
        <w:pStyle w:val="B10"/>
      </w:pPr>
      <w:r w:rsidRPr="00E6516F">
        <w:t>2.</w:t>
      </w:r>
      <w:r w:rsidRPr="00E6516F">
        <w:tab/>
        <w:t>the size of the SDS message is less than or equal to the value contained in the &lt;mcdata-on-network-max-data-size-for-SDS&gt; as defined in the MCData group document for this MCData group as specified in 3GPP TS 24.481 [4]; and</w:t>
      </w:r>
    </w:p>
    <w:p w14:paraId="433070ED" w14:textId="77777777" w:rsidR="0071087C" w:rsidRPr="00E6516F" w:rsidRDefault="0071087C" w:rsidP="0071087C">
      <w:pPr>
        <w:pStyle w:val="B10"/>
      </w:pPr>
      <w:r w:rsidRPr="00E6516F">
        <w:t>3.</w:t>
      </w:r>
      <w:r w:rsidRPr="00E6516F">
        <w:tab/>
        <w:t>the size of the SDS message is less than or equal to the value contained in the &lt;mcdata-max-data-in-single-request&gt; element of the &lt;entry&gt; element of the MCData group document for this MCData group as specified in 3GPP TS 24.481 [11].</w:t>
      </w:r>
    </w:p>
    <w:p w14:paraId="3469132F" w14:textId="77777777" w:rsidR="0071087C" w:rsidRPr="00E6516F" w:rsidRDefault="0071087C" w:rsidP="0071087C">
      <w:pPr>
        <w:pStyle w:val="B10"/>
        <w:ind w:left="0" w:firstLine="0"/>
        <w:rPr>
          <w:rFonts w:eastAsia="Calibri"/>
        </w:rPr>
      </w:pPr>
      <w:r w:rsidRPr="00E6516F">
        <w:rPr>
          <w:rFonts w:eastAsia="Calibri"/>
        </w:rPr>
        <w:t>If the above mentioned conditions satisfy, the MCData client:</w:t>
      </w:r>
    </w:p>
    <w:p w14:paraId="3E11B8CF" w14:textId="77777777" w:rsidR="0071087C" w:rsidRPr="00E6516F" w:rsidRDefault="0071087C" w:rsidP="0071087C">
      <w:pPr>
        <w:pStyle w:val="B10"/>
        <w:rPr>
          <w:rFonts w:eastAsia="Calibri"/>
        </w:rPr>
      </w:pPr>
      <w:r w:rsidRPr="00E6516F">
        <w:rPr>
          <w:rFonts w:eastAsia="Calibri"/>
        </w:rPr>
        <w:t>1.</w:t>
      </w:r>
      <w:r w:rsidRPr="00E6516F">
        <w:rPr>
          <w:rFonts w:eastAsia="Calibri"/>
        </w:rPr>
        <w:tab/>
        <w:t>shall generate a SDS SIGNALLING PAYLOAD as specified in subclause 6.1.1.2.2;</w:t>
      </w:r>
    </w:p>
    <w:p w14:paraId="48EBA2A8" w14:textId="77777777" w:rsidR="0071087C" w:rsidRPr="00E6516F" w:rsidRDefault="0071087C" w:rsidP="0071087C">
      <w:pPr>
        <w:pStyle w:val="B10"/>
        <w:rPr>
          <w:rFonts w:eastAsia="Calibri"/>
        </w:rPr>
      </w:pPr>
      <w:r w:rsidRPr="00E6516F">
        <w:rPr>
          <w:rFonts w:eastAsia="Calibri"/>
        </w:rPr>
        <w:t>2.</w:t>
      </w:r>
      <w:r w:rsidRPr="00E6516F">
        <w:rPr>
          <w:rFonts w:eastAsia="Calibri"/>
        </w:rPr>
        <w:tab/>
        <w:t>shall generate a SDS DATA PAYLOAD as specified in subclause 6.1.1.2.3;</w:t>
      </w:r>
    </w:p>
    <w:p w14:paraId="12CBEF7C" w14:textId="77777777" w:rsidR="0071087C" w:rsidRPr="00E6516F" w:rsidRDefault="0071087C" w:rsidP="0071087C">
      <w:pPr>
        <w:pStyle w:val="B10"/>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with the following clarification;</w:t>
      </w:r>
    </w:p>
    <w:p w14:paraId="34AF2377" w14:textId="77777777" w:rsidR="0071087C" w:rsidRPr="00E6516F" w:rsidRDefault="0071087C" w:rsidP="0071087C">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3DF067A5" w14:textId="77777777" w:rsidR="0071087C" w:rsidRPr="00E6516F" w:rsidRDefault="0071087C" w:rsidP="0071087C">
      <w:pPr>
        <w:pStyle w:val="B10"/>
        <w:rPr>
          <w:rFonts w:eastAsia="Calibri"/>
        </w:rPr>
      </w:pPr>
      <w:r w:rsidRPr="00E6516F">
        <w:rPr>
          <w:rFonts w:eastAsia="Calibri"/>
        </w:rPr>
        <w:t>4.</w:t>
      </w:r>
      <w:r w:rsidRPr="00E6516F">
        <w:rPr>
          <w:rFonts w:eastAsia="Calibri"/>
        </w:rPr>
        <w:tab/>
        <w:t>shall send the MSRP SEND request on the established MSRP connection.</w:t>
      </w:r>
    </w:p>
    <w:p w14:paraId="4AC4EF7F" w14:textId="77777777" w:rsidR="0071087C" w:rsidRPr="00E6516F" w:rsidRDefault="0071087C" w:rsidP="0071087C">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0024AAB7" w14:textId="77777777" w:rsidR="0071087C" w:rsidRPr="00E6516F" w:rsidRDefault="0071087C" w:rsidP="0071087C">
      <w:r w:rsidRPr="00E6516F">
        <w:t>[TS 24.582, clause 6.1.2.5.1]</w:t>
      </w:r>
    </w:p>
    <w:p w14:paraId="19B5DE36" w14:textId="77777777" w:rsidR="0071087C" w:rsidRPr="00E6516F" w:rsidRDefault="0071087C" w:rsidP="0071087C">
      <w:pPr>
        <w:pStyle w:val="B10"/>
        <w:ind w:left="0" w:firstLine="0"/>
        <w:rPr>
          <w:rFonts w:eastAsia="Calibri"/>
        </w:rPr>
      </w:pPr>
      <w:r w:rsidRPr="00E6516F">
        <w:rPr>
          <w:rFonts w:eastAsia="Calibri"/>
        </w:rPr>
        <w:t>To send an SDS disposition notification, the MCData client:</w:t>
      </w:r>
    </w:p>
    <w:p w14:paraId="711A8C24" w14:textId="77777777" w:rsidR="0071087C" w:rsidRPr="00E6516F" w:rsidRDefault="0071087C" w:rsidP="0071087C">
      <w:pPr>
        <w:pStyle w:val="B10"/>
        <w:rPr>
          <w:rFonts w:eastAsia="Calibri"/>
        </w:rPr>
      </w:pPr>
      <w:r w:rsidRPr="00E6516F">
        <w:rPr>
          <w:rFonts w:eastAsia="Calibri"/>
        </w:rPr>
        <w:t>1.</w:t>
      </w:r>
      <w:r w:rsidRPr="00E6516F">
        <w:rPr>
          <w:rFonts w:eastAsia="Calibri"/>
        </w:rPr>
        <w:tab/>
        <w:t>shall generate a SDS NOTIFICATION as specified in subclause 6.1.2.5.2;</w:t>
      </w:r>
    </w:p>
    <w:p w14:paraId="227F3713" w14:textId="77777777" w:rsidR="0071087C" w:rsidRPr="00E6516F" w:rsidRDefault="0071087C" w:rsidP="0071087C">
      <w:pPr>
        <w:pStyle w:val="B10"/>
        <w:rPr>
          <w:rFonts w:eastAsia="Calibri"/>
        </w:rPr>
      </w:pPr>
      <w:r w:rsidRPr="00E6516F">
        <w:rPr>
          <w:rFonts w:eastAsia="Calibri"/>
        </w:rPr>
        <w:t>2.</w:t>
      </w:r>
      <w:r w:rsidRPr="00E6516F">
        <w:rPr>
          <w:rFonts w:eastAsia="Calibri"/>
        </w:rPr>
        <w:tab/>
        <w:t>shall include the SDS NOTIFICATION in an MSRP SEND request as specified in subclause 6.1.2.5.3, with the following clarification;</w:t>
      </w:r>
    </w:p>
    <w:p w14:paraId="05709279" w14:textId="77777777" w:rsidR="0071087C" w:rsidRPr="00E6516F" w:rsidRDefault="0071087C" w:rsidP="0071087C">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4AAFD2C5" w14:textId="77777777" w:rsidR="0071087C" w:rsidRPr="00E6516F" w:rsidRDefault="0071087C" w:rsidP="0071087C">
      <w:pPr>
        <w:pStyle w:val="B10"/>
        <w:rPr>
          <w:rFonts w:eastAsia="Calibri"/>
        </w:rPr>
      </w:pPr>
      <w:r w:rsidRPr="00E6516F">
        <w:rPr>
          <w:rFonts w:eastAsia="Calibri"/>
        </w:rPr>
        <w:t>3.</w:t>
      </w:r>
      <w:r w:rsidRPr="00E6516F">
        <w:rPr>
          <w:rFonts w:eastAsia="Calibri"/>
        </w:rPr>
        <w:tab/>
        <w:t>shall send the MSRP SEND request on the established MSRP connection.</w:t>
      </w:r>
    </w:p>
    <w:p w14:paraId="5635ACDA" w14:textId="77777777" w:rsidR="0071087C" w:rsidRPr="00E6516F" w:rsidRDefault="0071087C" w:rsidP="0071087C">
      <w:r w:rsidRPr="00E6516F">
        <w:t>If MSRP chunking is used, the MCData client:</w:t>
      </w:r>
    </w:p>
    <w:p w14:paraId="64350681" w14:textId="77777777" w:rsidR="0071087C" w:rsidRPr="00E6516F" w:rsidRDefault="0071087C" w:rsidP="0071087C">
      <w:pPr>
        <w:pStyle w:val="B10"/>
      </w:pPr>
      <w:r w:rsidRPr="00E6516F">
        <w:t>1.</w:t>
      </w:r>
      <w:r w:rsidRPr="00E6516F">
        <w:tab/>
        <w:t>shall send further MSRP SEND requests as necessary.</w:t>
      </w:r>
    </w:p>
    <w:p w14:paraId="61475E80" w14:textId="77777777" w:rsidR="0071087C" w:rsidRPr="00E6516F" w:rsidRDefault="0071087C" w:rsidP="0071087C">
      <w:pPr>
        <w:rPr>
          <w:rFonts w:eastAsia="Calibri"/>
        </w:rPr>
      </w:pPr>
      <w:r w:rsidRPr="00E6516F">
        <w:rPr>
          <w:rFonts w:ascii="TimesNewRoman" w:eastAsia="Calibri" w:hAnsi="TimesNewRoman" w:cs="TimesNewRoman"/>
        </w:rPr>
        <w:t xml:space="preserve">On receiving a non-200 MSRP response to the MSRP SEND request the MCData client shall </w:t>
      </w:r>
      <w:r w:rsidRPr="00E6516F">
        <w:t>handle the error as specified in IETF RFC 4975 [11].</w:t>
      </w:r>
      <w:r w:rsidRPr="00E6516F">
        <w:rPr>
          <w:rFonts w:ascii="TimesNewRoman" w:eastAsia="Calibri" w:hAnsi="TimesNewRoman" w:cs="TimesNewRoman"/>
        </w:rPr>
        <w:t xml:space="preserve"> To terminate the MSRP session, the MCData client:</w:t>
      </w:r>
    </w:p>
    <w:p w14:paraId="0A0133F6" w14:textId="77777777" w:rsidR="0071087C" w:rsidRPr="00E6516F" w:rsidRDefault="0071087C" w:rsidP="0071087C">
      <w:pPr>
        <w:pStyle w:val="B10"/>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 and</w:t>
      </w:r>
    </w:p>
    <w:p w14:paraId="6B332793" w14:textId="77777777" w:rsidR="0071087C" w:rsidRPr="00E6516F" w:rsidRDefault="0071087C" w:rsidP="0071087C">
      <w:pPr>
        <w:pStyle w:val="B10"/>
        <w:rPr>
          <w:rFonts w:ascii="TimesNewRoman" w:eastAsia="Calibri" w:hAnsi="TimesNewRoman" w:cs="TimesNewRoman"/>
        </w:rPr>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SDS message or the SDS disposition notification could not be sent.</w:t>
      </w:r>
    </w:p>
    <w:p w14:paraId="24822FFC" w14:textId="77777777" w:rsidR="0071087C" w:rsidRPr="00E6516F" w:rsidRDefault="0071087C" w:rsidP="0071087C">
      <w:r w:rsidRPr="00E6516F">
        <w:t>[TS 24.582, clause 6.1.2.5.2]</w:t>
      </w:r>
    </w:p>
    <w:p w14:paraId="31779A82" w14:textId="77777777" w:rsidR="0071087C" w:rsidRPr="00E6516F" w:rsidRDefault="0071087C" w:rsidP="0071087C">
      <w:r w:rsidRPr="00E6516F">
        <w:t>In order to generate an SDS notification, the MCData client:</w:t>
      </w:r>
    </w:p>
    <w:p w14:paraId="546F3D66" w14:textId="77777777" w:rsidR="0071087C" w:rsidRPr="00E6516F" w:rsidRDefault="0071087C" w:rsidP="0071087C">
      <w:pPr>
        <w:pStyle w:val="B10"/>
      </w:pPr>
      <w:r w:rsidRPr="00E6516F">
        <w:t>1.</w:t>
      </w:r>
      <w:r w:rsidRPr="00E6516F">
        <w:tab/>
        <w:t>shall generate an SDS NOTIFICATION message as specified in 3GPP TS 24.282 [8]; and</w:t>
      </w:r>
    </w:p>
    <w:p w14:paraId="4A935988" w14:textId="77777777" w:rsidR="0071087C" w:rsidRPr="00E6516F" w:rsidRDefault="0071087C" w:rsidP="0071087C">
      <w:pPr>
        <w:pStyle w:val="B10"/>
      </w:pPr>
      <w:r w:rsidRPr="00E6516F">
        <w:t>2.</w:t>
      </w:r>
      <w:r w:rsidRPr="00E6516F">
        <w:tab/>
        <w:t>shall include the SDS NOTIFICATION message in an application/vnd.3gpp.mcdata-signalling MIME body as specified in 3GPP TS 24.282 [8].</w:t>
      </w:r>
    </w:p>
    <w:p w14:paraId="11DE8A54" w14:textId="77777777" w:rsidR="0071087C" w:rsidRPr="00E6516F" w:rsidRDefault="0071087C" w:rsidP="0071087C">
      <w:r w:rsidRPr="00E6516F">
        <w:t>When generating an SDS NOTIFICATION message, the MCData client:</w:t>
      </w:r>
    </w:p>
    <w:p w14:paraId="216D7CC7" w14:textId="77777777" w:rsidR="0071087C" w:rsidRPr="00E6516F" w:rsidRDefault="0071087C" w:rsidP="0071087C">
      <w:pPr>
        <w:pStyle w:val="B10"/>
      </w:pPr>
      <w:r w:rsidRPr="00E6516F">
        <w:t>1.</w:t>
      </w:r>
      <w:r w:rsidRPr="00E6516F">
        <w:tab/>
        <w:t>if sending a delivered notification, shall set the SDS disposition notification type IE as "DELIVERED";</w:t>
      </w:r>
    </w:p>
    <w:p w14:paraId="0058A3FB" w14:textId="77777777" w:rsidR="0071087C" w:rsidRPr="00E6516F" w:rsidRDefault="0071087C" w:rsidP="0071087C">
      <w:pPr>
        <w:pStyle w:val="B10"/>
      </w:pPr>
      <w:r w:rsidRPr="00E6516F">
        <w:t>2.</w:t>
      </w:r>
      <w:r w:rsidRPr="00E6516F">
        <w:tab/>
        <w:t>if sending a read notification, shall set the SDS disposition notification type IE as "READ";</w:t>
      </w:r>
    </w:p>
    <w:p w14:paraId="639784CF" w14:textId="77777777" w:rsidR="0071087C" w:rsidRPr="00E6516F" w:rsidRDefault="0071087C" w:rsidP="0071087C">
      <w:pPr>
        <w:pStyle w:val="B10"/>
      </w:pPr>
      <w:r w:rsidRPr="00E6516F">
        <w:t>3.</w:t>
      </w:r>
      <w:r w:rsidRPr="00E6516F">
        <w:tab/>
        <w:t>if sending a delivered and read notification, shall set the SDS disposition notification type IE as "DELIVERED AND READ";</w:t>
      </w:r>
    </w:p>
    <w:p w14:paraId="46CEF4FB" w14:textId="77777777" w:rsidR="0071087C" w:rsidRPr="00E6516F" w:rsidRDefault="0071087C" w:rsidP="0071087C">
      <w:pPr>
        <w:pStyle w:val="B10"/>
      </w:pPr>
      <w:r w:rsidRPr="00E6516F">
        <w:t>4.</w:t>
      </w:r>
      <w:r w:rsidRPr="00E6516F">
        <w:tab/>
        <w:t>if the SDS message could not be delivered to the user or application (e.g. due to lack of storage), shall set the SDS disposition notification type IE as "UNDELIVERED";</w:t>
      </w:r>
    </w:p>
    <w:p w14:paraId="0C992C1C" w14:textId="77777777" w:rsidR="0071087C" w:rsidRPr="00E6516F" w:rsidRDefault="0071087C" w:rsidP="0071087C">
      <w:pPr>
        <w:pStyle w:val="B10"/>
      </w:pPr>
      <w:r w:rsidRPr="00E6516F">
        <w:t>5.</w:t>
      </w:r>
      <w:r w:rsidRPr="00E6516F">
        <w:tab/>
        <w:t>shall set the Date and time IE to the current time;</w:t>
      </w:r>
    </w:p>
    <w:p w14:paraId="6B3DE95D" w14:textId="77777777" w:rsidR="0071087C" w:rsidRPr="00E6516F" w:rsidRDefault="0071087C" w:rsidP="0071087C">
      <w:pPr>
        <w:pStyle w:val="B10"/>
      </w:pPr>
      <w:r w:rsidRPr="00E6516F">
        <w:t>6.</w:t>
      </w:r>
      <w:r w:rsidRPr="00E6516F">
        <w:tab/>
        <w:t>shall set the Conversation ID to the value of the Conversation ID that was received in the SDS message;</w:t>
      </w:r>
    </w:p>
    <w:p w14:paraId="412E81A8" w14:textId="77777777" w:rsidR="0071087C" w:rsidRPr="00E6516F" w:rsidRDefault="0071087C" w:rsidP="0071087C">
      <w:pPr>
        <w:pStyle w:val="B10"/>
      </w:pPr>
      <w:r w:rsidRPr="00E6516F">
        <w:t>7.</w:t>
      </w:r>
      <w:r w:rsidRPr="00E6516F">
        <w:tab/>
        <w:t>shall set the Message ID to the value of the Message ID that was received in the SDS message;</w:t>
      </w:r>
    </w:p>
    <w:p w14:paraId="3030E106" w14:textId="77777777" w:rsidR="0071087C" w:rsidRPr="00E6516F" w:rsidRDefault="0071087C" w:rsidP="0071087C">
      <w:pPr>
        <w:pStyle w:val="B10"/>
      </w:pPr>
      <w:r w:rsidRPr="00E6516F">
        <w:t>8.</w:t>
      </w:r>
      <w:r w:rsidRPr="00E6516F">
        <w:tab/>
        <w:t>if the SDS message was destined for the user, shall not include an Application ID IE; and</w:t>
      </w:r>
    </w:p>
    <w:p w14:paraId="5E357899" w14:textId="77777777" w:rsidR="0071087C" w:rsidRPr="00E6516F" w:rsidRDefault="0071087C" w:rsidP="0071087C">
      <w:pPr>
        <w:pStyle w:val="B10"/>
      </w:pPr>
      <w:r w:rsidRPr="00E6516F">
        <w:t>9.</w:t>
      </w:r>
      <w:r w:rsidRPr="00E6516F">
        <w:tab/>
        <w:t>if the SDS message was destined for an application, shall include an Application ID IE set to the value of the Application ID that was included in the SDS message.</w:t>
      </w:r>
    </w:p>
    <w:p w14:paraId="4460621E" w14:textId="77777777" w:rsidR="0071087C" w:rsidRPr="00E6516F" w:rsidRDefault="0071087C" w:rsidP="0071087C">
      <w:r w:rsidRPr="00E6516F">
        <w:t>[TS 24.582, clause 6.1.2.5.3]</w:t>
      </w:r>
    </w:p>
    <w:p w14:paraId="40A0FF40" w14:textId="77777777" w:rsidR="0071087C" w:rsidRPr="00E6516F" w:rsidRDefault="0071087C" w:rsidP="0071087C">
      <w:r w:rsidRPr="00E6516F">
        <w:t>The MCData client shall generate MSRP SEND requests for SDS disposition notification according to IETF RFC 4975 [11].</w:t>
      </w:r>
    </w:p>
    <w:p w14:paraId="7B6D18BB" w14:textId="77777777" w:rsidR="0071087C" w:rsidRPr="00E6516F" w:rsidRDefault="0071087C" w:rsidP="0071087C">
      <w:r w:rsidRPr="00E6516F">
        <w:t xml:space="preserve">When generating an MSRP SEND request for SDS disposition notification containing an SDS NOTIFICATION message, the MCData client </w:t>
      </w:r>
    </w:p>
    <w:p w14:paraId="235AC003" w14:textId="77777777" w:rsidR="0071087C" w:rsidRPr="00E6516F" w:rsidRDefault="0071087C" w:rsidP="0071087C">
      <w:pPr>
        <w:pStyle w:val="B10"/>
      </w:pPr>
      <w:r w:rsidRPr="00E6516F">
        <w:t>1.</w:t>
      </w:r>
      <w:r w:rsidRPr="00E6516F">
        <w:tab/>
        <w:t>shall set To-Path header according to the MSRP URI(s) received in the answer SDP;</w:t>
      </w:r>
    </w:p>
    <w:p w14:paraId="6B84F327" w14:textId="77777777" w:rsidR="0071087C" w:rsidRPr="00E6516F" w:rsidRDefault="0071087C" w:rsidP="0071087C">
      <w:pPr>
        <w:pStyle w:val="B10"/>
      </w:pPr>
      <w:r w:rsidRPr="00E6516F">
        <w:t>2.</w:t>
      </w:r>
      <w:r w:rsidRPr="00E6516F">
        <w:tab/>
      </w:r>
      <w:r w:rsidRPr="00E6516F">
        <w:rPr>
          <w:rFonts w:eastAsia="Calibri"/>
        </w:rPr>
        <w:t>shall set the content type as Content-Type = "</w:t>
      </w:r>
      <w:r w:rsidRPr="00E6516F">
        <w:t>application/vnd.3gpp.mcdata-signalling</w:t>
      </w:r>
      <w:r w:rsidRPr="00E6516F">
        <w:rPr>
          <w:rFonts w:eastAsia="Calibri"/>
        </w:rPr>
        <w:t>"</w:t>
      </w:r>
      <w:r w:rsidRPr="00E6516F">
        <w:t>; and</w:t>
      </w:r>
    </w:p>
    <w:p w14:paraId="6671049E" w14:textId="77777777" w:rsidR="0071087C" w:rsidRPr="00E6516F" w:rsidRDefault="0071087C" w:rsidP="0071087C">
      <w:pPr>
        <w:pStyle w:val="B10"/>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SDS NOTIFICATION</w:t>
      </w:r>
      <w:r w:rsidRPr="00E6516F">
        <w:rPr>
          <w:lang w:eastAsia="ko-KR"/>
        </w:rPr>
        <w:t xml:space="preserve"> message</w:t>
      </w:r>
      <w:r w:rsidRPr="00E6516F">
        <w:t>.</w:t>
      </w:r>
    </w:p>
    <w:p w14:paraId="18CB1F81" w14:textId="77777777" w:rsidR="0071087C" w:rsidRPr="00E6516F" w:rsidRDefault="0071087C" w:rsidP="0071087C">
      <w:r w:rsidRPr="00E6516F">
        <w:t>[TS 24.582, clause 6.1.2.6]</w:t>
      </w:r>
    </w:p>
    <w:p w14:paraId="4384663D" w14:textId="77777777" w:rsidR="0071087C" w:rsidRPr="00E6516F" w:rsidRDefault="0071087C" w:rsidP="0071087C">
      <w:pPr>
        <w:rPr>
          <w:rFonts w:eastAsia="Malgun Gothic"/>
        </w:rPr>
      </w:pPr>
      <w:r w:rsidRPr="00E6516F">
        <w:rPr>
          <w:rFonts w:ascii="TimesNewRoman" w:hAnsi="TimesNewRoman" w:cs="TimesNewRoman"/>
        </w:rPr>
        <w:t>Upon receiving an SDS message, the MCData client:</w:t>
      </w:r>
    </w:p>
    <w:p w14:paraId="49530BD9"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shall follow the procedure defined in subclause 6.1.1.3.2, with the following clarification:</w:t>
      </w:r>
    </w:p>
    <w:p w14:paraId="11FA6DEF" w14:textId="77777777" w:rsidR="0071087C" w:rsidRPr="00E6516F" w:rsidRDefault="0071087C" w:rsidP="0071087C">
      <w:pPr>
        <w:pStyle w:val="B2"/>
        <w:rPr>
          <w:lang w:eastAsia="ko-KR"/>
        </w:rPr>
      </w:pPr>
      <w:r w:rsidRPr="00E6516F">
        <w:t>a.</w:t>
      </w:r>
      <w:r w:rsidRPr="00E6516F">
        <w:tab/>
        <w:t xml:space="preserve">if SDS Disposition request type IE is present in the received SDS SIGNALLING PAYLOAD message then, shall send an SDS </w:t>
      </w:r>
      <w:r w:rsidRPr="00E6516F">
        <w:rPr>
          <w:lang w:eastAsia="ko-KR"/>
        </w:rPr>
        <w:t>disposition notification as described in subclause 6.1.2.5.</w:t>
      </w:r>
    </w:p>
    <w:p w14:paraId="4F582518" w14:textId="77777777" w:rsidR="0071087C" w:rsidRPr="00E6516F" w:rsidRDefault="0071087C" w:rsidP="0071087C">
      <w:pPr>
        <w:rPr>
          <w:rFonts w:eastAsia="Malgun Gothic"/>
        </w:rPr>
      </w:pPr>
      <w:r w:rsidRPr="00E6516F">
        <w:rPr>
          <w:rFonts w:ascii="TimesNewRoman" w:hAnsi="TimesNewRoman" w:cs="TimesNewRoman"/>
        </w:rPr>
        <w:t>Upon receiving an SDS disposition notification, the MCData client:</w:t>
      </w:r>
    </w:p>
    <w:p w14:paraId="0393D733"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59B36BF5"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53418B31" w14:textId="77777777" w:rsidR="0071087C" w:rsidRPr="00E6516F" w:rsidRDefault="0071087C" w:rsidP="0071087C">
      <w:pPr>
        <w:pStyle w:val="H6"/>
      </w:pPr>
      <w:bookmarkStart w:id="668" w:name="_Toc52782369"/>
      <w:bookmarkStart w:id="669" w:name="_Toc52782980"/>
      <w:bookmarkStart w:id="670" w:name="_Toc59042849"/>
      <w:r w:rsidRPr="00E6516F">
        <w:t>6.1.9.3</w:t>
      </w:r>
      <w:r w:rsidRPr="00E6516F">
        <w:tab/>
        <w:t>Test description</w:t>
      </w:r>
      <w:bookmarkEnd w:id="668"/>
      <w:bookmarkEnd w:id="669"/>
      <w:bookmarkEnd w:id="670"/>
    </w:p>
    <w:p w14:paraId="1485B3F1" w14:textId="77777777" w:rsidR="0071087C" w:rsidRPr="00E6516F" w:rsidRDefault="0071087C" w:rsidP="0071087C">
      <w:pPr>
        <w:pStyle w:val="H6"/>
      </w:pPr>
      <w:bookmarkStart w:id="671" w:name="_Toc52782370"/>
      <w:bookmarkStart w:id="672" w:name="_Toc52782981"/>
      <w:bookmarkStart w:id="673" w:name="_Toc59042850"/>
      <w:r w:rsidRPr="00E6516F">
        <w:t>6.1.9.3.1</w:t>
      </w:r>
      <w:r w:rsidRPr="00E6516F">
        <w:tab/>
        <w:t>Pre-test conditions</w:t>
      </w:r>
      <w:bookmarkEnd w:id="671"/>
      <w:bookmarkEnd w:id="672"/>
      <w:bookmarkEnd w:id="673"/>
    </w:p>
    <w:p w14:paraId="6854CF8F" w14:textId="77777777" w:rsidR="0071087C" w:rsidRPr="00E6516F" w:rsidRDefault="0071087C" w:rsidP="0071087C">
      <w:pPr>
        <w:pStyle w:val="H6"/>
      </w:pPr>
      <w:r w:rsidRPr="00E6516F">
        <w:t>System Simulator:</w:t>
      </w:r>
    </w:p>
    <w:p w14:paraId="18AB84D5" w14:textId="77777777" w:rsidR="0071087C" w:rsidRPr="00E6516F" w:rsidRDefault="0071087C" w:rsidP="0071087C">
      <w:pPr>
        <w:pStyle w:val="B10"/>
      </w:pPr>
      <w:r w:rsidRPr="00E6516F">
        <w:t>-</w:t>
      </w:r>
      <w:r w:rsidRPr="00E6516F">
        <w:tab/>
        <w:t>SS (MCDATA Server)</w:t>
      </w:r>
    </w:p>
    <w:p w14:paraId="071397BB"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5B084D4" w14:textId="77777777" w:rsidR="0071087C" w:rsidRPr="00E6516F" w:rsidRDefault="0071087C" w:rsidP="0071087C">
      <w:pPr>
        <w:pStyle w:val="H6"/>
      </w:pPr>
      <w:r w:rsidRPr="00E6516F">
        <w:t>IUT:</w:t>
      </w:r>
    </w:p>
    <w:p w14:paraId="2FE46CB8" w14:textId="77777777" w:rsidR="0071087C" w:rsidRPr="00E6516F" w:rsidRDefault="0071087C" w:rsidP="0071087C">
      <w:pPr>
        <w:pStyle w:val="B10"/>
      </w:pPr>
      <w:r w:rsidRPr="00E6516F">
        <w:t>-</w:t>
      </w:r>
      <w:r w:rsidRPr="00E6516F">
        <w:tab/>
        <w:t>UE (MCDATA Client)</w:t>
      </w:r>
    </w:p>
    <w:p w14:paraId="692B8F0E" w14:textId="77777777" w:rsidR="0071087C" w:rsidRPr="00E6516F" w:rsidRDefault="0071087C" w:rsidP="0071087C">
      <w:pPr>
        <w:pStyle w:val="B10"/>
      </w:pPr>
      <w:r w:rsidRPr="00E6516F">
        <w:t>-</w:t>
      </w:r>
      <w:r w:rsidRPr="00E6516F">
        <w:tab/>
        <w:t>The test USIM set as defined in TS 36.579-1 [2], subclause 5.5.10 is inserted.</w:t>
      </w:r>
    </w:p>
    <w:p w14:paraId="471BFF7A" w14:textId="77777777" w:rsidR="0071087C" w:rsidRPr="00E6516F" w:rsidRDefault="0071087C" w:rsidP="0071087C">
      <w:pPr>
        <w:pStyle w:val="H6"/>
      </w:pPr>
      <w:r w:rsidRPr="00E6516F">
        <w:t>Preamble:</w:t>
      </w:r>
    </w:p>
    <w:p w14:paraId="1824BAAC"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541A19AC"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0857B660" w14:textId="77777777" w:rsidR="0071087C" w:rsidRPr="00E6516F" w:rsidRDefault="0071087C" w:rsidP="0071087C">
      <w:pPr>
        <w:pStyle w:val="B10"/>
      </w:pPr>
      <w:r w:rsidRPr="00E6516F">
        <w:t>-</w:t>
      </w:r>
      <w:r w:rsidRPr="00E6516F">
        <w:tab/>
        <w:t>UE States at the end of the preamble</w:t>
      </w:r>
    </w:p>
    <w:p w14:paraId="27FC4104" w14:textId="77777777" w:rsidR="0071087C" w:rsidRPr="00E6516F" w:rsidRDefault="0071087C" w:rsidP="0071087C">
      <w:pPr>
        <w:pStyle w:val="B2"/>
      </w:pPr>
      <w:r w:rsidRPr="00E6516F">
        <w:t>-</w:t>
      </w:r>
      <w:r w:rsidRPr="00E6516F">
        <w:tab/>
        <w:t>The UE is in E-UTRA Registered, Idle Mode state.</w:t>
      </w:r>
    </w:p>
    <w:p w14:paraId="1356FC84"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0B220110" w14:textId="77777777" w:rsidR="0071087C" w:rsidRPr="00E6516F" w:rsidRDefault="0071087C" w:rsidP="0071087C">
      <w:pPr>
        <w:pStyle w:val="H6"/>
      </w:pPr>
      <w:bookmarkStart w:id="674" w:name="_Toc52782371"/>
      <w:bookmarkStart w:id="675" w:name="_Toc52782982"/>
      <w:bookmarkStart w:id="676" w:name="_Toc59042851"/>
      <w:r w:rsidRPr="00E6516F">
        <w:t>6.1.9.3.2</w:t>
      </w:r>
      <w:r w:rsidRPr="00E6516F">
        <w:tab/>
        <w:t>Test procedure sequence</w:t>
      </w:r>
      <w:bookmarkEnd w:id="674"/>
      <w:bookmarkEnd w:id="675"/>
      <w:bookmarkEnd w:id="676"/>
    </w:p>
    <w:p w14:paraId="328F83A0" w14:textId="77777777" w:rsidR="0071087C" w:rsidRPr="00E6516F" w:rsidRDefault="0071087C" w:rsidP="0071087C">
      <w:pPr>
        <w:pStyle w:val="TH"/>
      </w:pPr>
      <w:r w:rsidRPr="00E6516F">
        <w:t>Table 6.1.9.3.2-1: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2CD150F8" w14:textId="77777777" w:rsidTr="00174677">
        <w:tc>
          <w:tcPr>
            <w:tcW w:w="648" w:type="dxa"/>
            <w:tcBorders>
              <w:bottom w:val="nil"/>
            </w:tcBorders>
          </w:tcPr>
          <w:p w14:paraId="46B96F89" w14:textId="77777777" w:rsidR="0071087C" w:rsidRPr="00E6516F" w:rsidRDefault="0071087C" w:rsidP="00174677">
            <w:pPr>
              <w:pStyle w:val="TAH"/>
            </w:pPr>
            <w:r w:rsidRPr="00E6516F">
              <w:t>St</w:t>
            </w:r>
          </w:p>
        </w:tc>
        <w:tc>
          <w:tcPr>
            <w:tcW w:w="3969" w:type="dxa"/>
            <w:tcBorders>
              <w:bottom w:val="nil"/>
            </w:tcBorders>
          </w:tcPr>
          <w:p w14:paraId="52F8AF83" w14:textId="77777777" w:rsidR="0071087C" w:rsidRPr="00E6516F" w:rsidRDefault="0071087C" w:rsidP="00174677">
            <w:pPr>
              <w:pStyle w:val="TAH"/>
            </w:pPr>
            <w:r w:rsidRPr="00E6516F">
              <w:t>Procedure</w:t>
            </w:r>
          </w:p>
        </w:tc>
        <w:tc>
          <w:tcPr>
            <w:tcW w:w="3686" w:type="dxa"/>
            <w:gridSpan w:val="2"/>
          </w:tcPr>
          <w:p w14:paraId="29721F24" w14:textId="77777777" w:rsidR="0071087C" w:rsidRPr="00E6516F" w:rsidRDefault="0071087C" w:rsidP="00174677">
            <w:pPr>
              <w:pStyle w:val="TAH"/>
            </w:pPr>
            <w:r w:rsidRPr="00E6516F">
              <w:t>Message Sequence</w:t>
            </w:r>
          </w:p>
        </w:tc>
        <w:tc>
          <w:tcPr>
            <w:tcW w:w="567" w:type="dxa"/>
            <w:tcBorders>
              <w:bottom w:val="nil"/>
            </w:tcBorders>
          </w:tcPr>
          <w:p w14:paraId="1A2166CC" w14:textId="77777777" w:rsidR="0071087C" w:rsidRPr="00E6516F" w:rsidRDefault="0071087C" w:rsidP="00174677">
            <w:pPr>
              <w:pStyle w:val="TAH"/>
            </w:pPr>
            <w:r w:rsidRPr="00E6516F">
              <w:t>TP</w:t>
            </w:r>
          </w:p>
        </w:tc>
        <w:tc>
          <w:tcPr>
            <w:tcW w:w="892" w:type="dxa"/>
            <w:tcBorders>
              <w:bottom w:val="nil"/>
            </w:tcBorders>
          </w:tcPr>
          <w:p w14:paraId="0E7154DD" w14:textId="77777777" w:rsidR="0071087C" w:rsidRPr="00E6516F" w:rsidRDefault="0071087C" w:rsidP="00174677">
            <w:pPr>
              <w:pStyle w:val="TAH"/>
            </w:pPr>
            <w:r w:rsidRPr="00E6516F">
              <w:t>Verdict</w:t>
            </w:r>
          </w:p>
        </w:tc>
      </w:tr>
      <w:tr w:rsidR="0071087C" w:rsidRPr="00E6516F" w14:paraId="7FC8FFB0" w14:textId="77777777" w:rsidTr="00174677">
        <w:tc>
          <w:tcPr>
            <w:tcW w:w="648" w:type="dxa"/>
            <w:tcBorders>
              <w:top w:val="nil"/>
            </w:tcBorders>
          </w:tcPr>
          <w:p w14:paraId="751BF3C9" w14:textId="77777777" w:rsidR="0071087C" w:rsidRPr="00E6516F" w:rsidRDefault="0071087C" w:rsidP="00174677">
            <w:pPr>
              <w:pStyle w:val="TAH"/>
            </w:pPr>
          </w:p>
        </w:tc>
        <w:tc>
          <w:tcPr>
            <w:tcW w:w="3969" w:type="dxa"/>
            <w:tcBorders>
              <w:top w:val="nil"/>
            </w:tcBorders>
          </w:tcPr>
          <w:p w14:paraId="4C6460FA" w14:textId="77777777" w:rsidR="0071087C" w:rsidRPr="00E6516F" w:rsidRDefault="0071087C" w:rsidP="00174677">
            <w:pPr>
              <w:pStyle w:val="TAH"/>
            </w:pPr>
          </w:p>
        </w:tc>
        <w:tc>
          <w:tcPr>
            <w:tcW w:w="709" w:type="dxa"/>
          </w:tcPr>
          <w:p w14:paraId="41E93382" w14:textId="77777777" w:rsidR="0071087C" w:rsidRPr="00E6516F" w:rsidRDefault="0071087C" w:rsidP="00174677">
            <w:pPr>
              <w:pStyle w:val="TAH"/>
            </w:pPr>
            <w:r w:rsidRPr="00E6516F">
              <w:t>U - S</w:t>
            </w:r>
          </w:p>
        </w:tc>
        <w:tc>
          <w:tcPr>
            <w:tcW w:w="2977" w:type="dxa"/>
          </w:tcPr>
          <w:p w14:paraId="2A69D027" w14:textId="77777777" w:rsidR="0071087C" w:rsidRPr="00E6516F" w:rsidRDefault="0071087C" w:rsidP="00174677">
            <w:pPr>
              <w:pStyle w:val="TAH"/>
            </w:pPr>
            <w:r w:rsidRPr="00E6516F">
              <w:t>Message</w:t>
            </w:r>
          </w:p>
        </w:tc>
        <w:tc>
          <w:tcPr>
            <w:tcW w:w="567" w:type="dxa"/>
            <w:tcBorders>
              <w:top w:val="nil"/>
            </w:tcBorders>
          </w:tcPr>
          <w:p w14:paraId="38633E69" w14:textId="77777777" w:rsidR="0071087C" w:rsidRPr="00E6516F" w:rsidRDefault="0071087C" w:rsidP="00174677">
            <w:pPr>
              <w:pStyle w:val="TAH"/>
            </w:pPr>
          </w:p>
        </w:tc>
        <w:tc>
          <w:tcPr>
            <w:tcW w:w="892" w:type="dxa"/>
            <w:tcBorders>
              <w:top w:val="nil"/>
            </w:tcBorders>
          </w:tcPr>
          <w:p w14:paraId="525E1E9B" w14:textId="77777777" w:rsidR="0071087C" w:rsidRPr="00E6516F" w:rsidRDefault="0071087C" w:rsidP="00174677">
            <w:pPr>
              <w:pStyle w:val="TAH"/>
            </w:pPr>
          </w:p>
        </w:tc>
      </w:tr>
      <w:tr w:rsidR="0071087C" w:rsidRPr="00E6516F" w:rsidDel="001051CC" w14:paraId="28547011" w14:textId="77777777" w:rsidTr="00174677">
        <w:tc>
          <w:tcPr>
            <w:tcW w:w="648" w:type="dxa"/>
            <w:shd w:val="clear" w:color="auto" w:fill="auto"/>
          </w:tcPr>
          <w:p w14:paraId="1772246A" w14:textId="77777777" w:rsidR="0071087C" w:rsidRPr="00E6516F" w:rsidDel="001051CC" w:rsidRDefault="0071087C" w:rsidP="00174677">
            <w:pPr>
              <w:pStyle w:val="TAC"/>
            </w:pPr>
            <w:r w:rsidRPr="00E6516F">
              <w:t>1</w:t>
            </w:r>
          </w:p>
        </w:tc>
        <w:tc>
          <w:tcPr>
            <w:tcW w:w="3969" w:type="dxa"/>
            <w:shd w:val="clear" w:color="auto" w:fill="auto"/>
          </w:tcPr>
          <w:p w14:paraId="10EBB0E1" w14:textId="77777777" w:rsidR="0071087C" w:rsidRPr="00E6516F" w:rsidRDefault="0071087C" w:rsidP="00174677">
            <w:pPr>
              <w:pStyle w:val="TAL"/>
            </w:pPr>
            <w:r w:rsidRPr="00E6516F">
              <w:t>Make the MCData User request to send a one-to-one session SDS message with disposition request "</w:t>
            </w:r>
            <w:r w:rsidRPr="00E6516F">
              <w:rPr>
                <w:b/>
                <w:bCs/>
              </w:rPr>
              <w:t>DELIVERY</w:t>
            </w:r>
            <w:r w:rsidRPr="00E6516F">
              <w:t>".</w:t>
            </w:r>
          </w:p>
          <w:p w14:paraId="3CED6E52" w14:textId="77777777" w:rsidR="0071087C" w:rsidRPr="00E6516F" w:rsidDel="001051CC" w:rsidRDefault="0071087C" w:rsidP="00174677">
            <w:pPr>
              <w:pStyle w:val="TAL"/>
            </w:pPr>
            <w:r w:rsidRPr="00E6516F">
              <w:t>(NOTE 1)</w:t>
            </w:r>
          </w:p>
        </w:tc>
        <w:tc>
          <w:tcPr>
            <w:tcW w:w="709" w:type="dxa"/>
            <w:shd w:val="clear" w:color="auto" w:fill="auto"/>
          </w:tcPr>
          <w:p w14:paraId="7BAE1DAC" w14:textId="77777777" w:rsidR="0071087C" w:rsidRPr="00E6516F" w:rsidDel="001051CC" w:rsidRDefault="0071087C" w:rsidP="00174677">
            <w:pPr>
              <w:pStyle w:val="TAC"/>
            </w:pPr>
            <w:r w:rsidRPr="00E6516F">
              <w:t>-</w:t>
            </w:r>
          </w:p>
        </w:tc>
        <w:tc>
          <w:tcPr>
            <w:tcW w:w="2977" w:type="dxa"/>
            <w:shd w:val="clear" w:color="auto" w:fill="auto"/>
          </w:tcPr>
          <w:p w14:paraId="61B5402D" w14:textId="77777777" w:rsidR="0071087C" w:rsidRPr="00E6516F" w:rsidDel="001051CC" w:rsidRDefault="0071087C" w:rsidP="00174677">
            <w:pPr>
              <w:pStyle w:val="TAL"/>
            </w:pPr>
            <w:r w:rsidRPr="00E6516F">
              <w:t>-</w:t>
            </w:r>
          </w:p>
        </w:tc>
        <w:tc>
          <w:tcPr>
            <w:tcW w:w="567" w:type="dxa"/>
            <w:shd w:val="clear" w:color="auto" w:fill="auto"/>
          </w:tcPr>
          <w:p w14:paraId="016BDF62" w14:textId="77777777" w:rsidR="0071087C" w:rsidRPr="00E6516F" w:rsidDel="001051CC" w:rsidRDefault="0071087C" w:rsidP="00174677">
            <w:pPr>
              <w:pStyle w:val="TAC"/>
            </w:pPr>
            <w:r w:rsidRPr="00E6516F">
              <w:t>-</w:t>
            </w:r>
          </w:p>
        </w:tc>
        <w:tc>
          <w:tcPr>
            <w:tcW w:w="892" w:type="dxa"/>
            <w:shd w:val="clear" w:color="auto" w:fill="auto"/>
          </w:tcPr>
          <w:p w14:paraId="22656EB2" w14:textId="77777777" w:rsidR="0071087C" w:rsidRPr="00E6516F" w:rsidDel="001051CC" w:rsidRDefault="0071087C" w:rsidP="00174677">
            <w:pPr>
              <w:pStyle w:val="TAC"/>
            </w:pPr>
            <w:r w:rsidRPr="00E6516F">
              <w:t>-</w:t>
            </w:r>
          </w:p>
        </w:tc>
      </w:tr>
      <w:tr w:rsidR="0071087C" w:rsidRPr="00E6516F" w:rsidDel="001051CC" w14:paraId="471CD2A3" w14:textId="77777777" w:rsidTr="00174677">
        <w:tc>
          <w:tcPr>
            <w:tcW w:w="648" w:type="dxa"/>
            <w:shd w:val="clear" w:color="auto" w:fill="auto"/>
          </w:tcPr>
          <w:p w14:paraId="10821BD2" w14:textId="77777777" w:rsidR="0071087C" w:rsidRPr="00E6516F" w:rsidDel="001051CC" w:rsidRDefault="0071087C" w:rsidP="00174677">
            <w:pPr>
              <w:pStyle w:val="TAC"/>
              <w:rPr>
                <w:rFonts w:cs="Arial"/>
              </w:rPr>
            </w:pPr>
            <w:r w:rsidRPr="00E6516F">
              <w:t>2</w:t>
            </w:r>
          </w:p>
        </w:tc>
        <w:tc>
          <w:tcPr>
            <w:tcW w:w="3969" w:type="dxa"/>
            <w:shd w:val="clear" w:color="auto" w:fill="auto"/>
          </w:tcPr>
          <w:p w14:paraId="6A71F2AC" w14:textId="77777777" w:rsidR="0071087C" w:rsidRPr="00E6516F" w:rsidDel="001051CC" w:rsidRDefault="0071087C" w:rsidP="00174677">
            <w:pPr>
              <w:pStyle w:val="TAL"/>
            </w:pPr>
            <w:r w:rsidRPr="00E6516F">
              <w:t xml:space="preserve">Check: Does the UE (MCData Client) perform the procedure for </w:t>
            </w:r>
            <w:r w:rsidRPr="00E6516F">
              <w:rPr>
                <w:b/>
                <w:bCs/>
              </w:rPr>
              <w:t>CO MCData Call Establishment</w:t>
            </w:r>
            <w:r w:rsidRPr="00E6516F">
              <w:t xml:space="preserve"> specified in TS 36.579-1 [2] Table 5.3C.2.3-1?</w:t>
            </w:r>
          </w:p>
        </w:tc>
        <w:tc>
          <w:tcPr>
            <w:tcW w:w="709" w:type="dxa"/>
            <w:shd w:val="clear" w:color="auto" w:fill="auto"/>
          </w:tcPr>
          <w:p w14:paraId="307790D8" w14:textId="77777777" w:rsidR="0071087C" w:rsidRPr="00E6516F" w:rsidDel="001051CC" w:rsidRDefault="0071087C" w:rsidP="00174677">
            <w:pPr>
              <w:pStyle w:val="TAC"/>
            </w:pPr>
            <w:r w:rsidRPr="00E6516F">
              <w:t>-</w:t>
            </w:r>
          </w:p>
        </w:tc>
        <w:tc>
          <w:tcPr>
            <w:tcW w:w="2977" w:type="dxa"/>
            <w:shd w:val="clear" w:color="auto" w:fill="auto"/>
          </w:tcPr>
          <w:p w14:paraId="75FC7892" w14:textId="77777777" w:rsidR="0071087C" w:rsidRPr="00E6516F" w:rsidDel="001051CC" w:rsidRDefault="0071087C" w:rsidP="00174677">
            <w:pPr>
              <w:pStyle w:val="TAL"/>
            </w:pPr>
            <w:r w:rsidRPr="00E6516F">
              <w:t>-</w:t>
            </w:r>
          </w:p>
        </w:tc>
        <w:tc>
          <w:tcPr>
            <w:tcW w:w="567" w:type="dxa"/>
            <w:shd w:val="clear" w:color="auto" w:fill="auto"/>
          </w:tcPr>
          <w:p w14:paraId="71AA6B87" w14:textId="77777777" w:rsidR="0071087C" w:rsidRPr="00E6516F" w:rsidDel="001051CC" w:rsidRDefault="0071087C" w:rsidP="00174677">
            <w:pPr>
              <w:pStyle w:val="TAC"/>
            </w:pPr>
            <w:r w:rsidRPr="00E6516F">
              <w:t>1,2</w:t>
            </w:r>
          </w:p>
        </w:tc>
        <w:tc>
          <w:tcPr>
            <w:tcW w:w="892" w:type="dxa"/>
            <w:shd w:val="clear" w:color="auto" w:fill="auto"/>
          </w:tcPr>
          <w:p w14:paraId="31EC08DD" w14:textId="77777777" w:rsidR="0071087C" w:rsidRPr="00E6516F" w:rsidDel="001051CC" w:rsidRDefault="0071087C" w:rsidP="00174677">
            <w:pPr>
              <w:pStyle w:val="TAC"/>
            </w:pPr>
            <w:r w:rsidRPr="00E6516F">
              <w:t>P</w:t>
            </w:r>
          </w:p>
        </w:tc>
      </w:tr>
      <w:tr w:rsidR="0071087C" w:rsidRPr="00E6516F" w:rsidDel="001051CC" w14:paraId="0172D9F4" w14:textId="77777777" w:rsidTr="00174677">
        <w:tc>
          <w:tcPr>
            <w:tcW w:w="648" w:type="dxa"/>
            <w:shd w:val="clear" w:color="auto" w:fill="auto"/>
          </w:tcPr>
          <w:p w14:paraId="37C99494" w14:textId="77777777" w:rsidR="0071087C" w:rsidRPr="00E6516F" w:rsidDel="001051CC" w:rsidRDefault="0071087C" w:rsidP="00174677">
            <w:pPr>
              <w:pStyle w:val="TAC"/>
              <w:rPr>
                <w:rFonts w:cs="Arial"/>
              </w:rPr>
            </w:pPr>
            <w:r w:rsidRPr="00E6516F">
              <w:t>3-6</w:t>
            </w:r>
          </w:p>
        </w:tc>
        <w:tc>
          <w:tcPr>
            <w:tcW w:w="3969" w:type="dxa"/>
            <w:shd w:val="clear" w:color="auto" w:fill="auto"/>
          </w:tcPr>
          <w:p w14:paraId="4B55B1AE" w14:textId="77777777" w:rsidR="0071087C" w:rsidRPr="00E6516F" w:rsidDel="001051CC" w:rsidRDefault="0071087C" w:rsidP="00174677">
            <w:pPr>
              <w:pStyle w:val="TAL"/>
            </w:pPr>
            <w:r w:rsidRPr="00E6516F">
              <w:t>Void</w:t>
            </w:r>
          </w:p>
        </w:tc>
        <w:tc>
          <w:tcPr>
            <w:tcW w:w="709" w:type="dxa"/>
            <w:shd w:val="clear" w:color="auto" w:fill="auto"/>
          </w:tcPr>
          <w:p w14:paraId="318E37BA" w14:textId="77777777" w:rsidR="0071087C" w:rsidRPr="00E6516F" w:rsidDel="001051CC" w:rsidRDefault="0071087C" w:rsidP="00174677">
            <w:pPr>
              <w:pStyle w:val="TAC"/>
            </w:pPr>
            <w:r w:rsidRPr="00E6516F">
              <w:t>-</w:t>
            </w:r>
          </w:p>
        </w:tc>
        <w:tc>
          <w:tcPr>
            <w:tcW w:w="2977" w:type="dxa"/>
            <w:shd w:val="clear" w:color="auto" w:fill="auto"/>
          </w:tcPr>
          <w:p w14:paraId="37FCBA68" w14:textId="77777777" w:rsidR="0071087C" w:rsidRPr="00E6516F" w:rsidDel="001051CC" w:rsidRDefault="0071087C" w:rsidP="00174677">
            <w:pPr>
              <w:pStyle w:val="TAL"/>
            </w:pPr>
            <w:r w:rsidRPr="00E6516F">
              <w:t>-</w:t>
            </w:r>
          </w:p>
        </w:tc>
        <w:tc>
          <w:tcPr>
            <w:tcW w:w="567" w:type="dxa"/>
            <w:shd w:val="clear" w:color="auto" w:fill="auto"/>
          </w:tcPr>
          <w:p w14:paraId="7587E778" w14:textId="77777777" w:rsidR="0071087C" w:rsidRPr="00E6516F" w:rsidDel="001051CC" w:rsidRDefault="0071087C" w:rsidP="00174677">
            <w:pPr>
              <w:pStyle w:val="TAC"/>
            </w:pPr>
            <w:r w:rsidRPr="00E6516F">
              <w:t>-</w:t>
            </w:r>
          </w:p>
        </w:tc>
        <w:tc>
          <w:tcPr>
            <w:tcW w:w="892" w:type="dxa"/>
            <w:shd w:val="clear" w:color="auto" w:fill="auto"/>
          </w:tcPr>
          <w:p w14:paraId="79C7CF91" w14:textId="77777777" w:rsidR="0071087C" w:rsidRPr="00E6516F" w:rsidDel="001051CC" w:rsidRDefault="0071087C" w:rsidP="00174677">
            <w:pPr>
              <w:pStyle w:val="TAC"/>
            </w:pPr>
            <w:r w:rsidRPr="00E6516F">
              <w:t>-</w:t>
            </w:r>
          </w:p>
        </w:tc>
      </w:tr>
      <w:tr w:rsidR="0071087C" w:rsidRPr="00E6516F" w:rsidDel="001051CC" w14:paraId="2B3F1EE8" w14:textId="77777777" w:rsidTr="00174677">
        <w:tc>
          <w:tcPr>
            <w:tcW w:w="648" w:type="dxa"/>
            <w:shd w:val="clear" w:color="auto" w:fill="auto"/>
          </w:tcPr>
          <w:p w14:paraId="697215C7" w14:textId="77777777" w:rsidR="0071087C" w:rsidRPr="00E6516F" w:rsidDel="001051CC" w:rsidRDefault="0071087C" w:rsidP="00174677">
            <w:pPr>
              <w:pStyle w:val="TAC"/>
            </w:pPr>
            <w:r w:rsidRPr="00E6516F">
              <w:t>7</w:t>
            </w:r>
          </w:p>
        </w:tc>
        <w:tc>
          <w:tcPr>
            <w:tcW w:w="3969" w:type="dxa"/>
            <w:shd w:val="clear" w:color="auto" w:fill="auto"/>
          </w:tcPr>
          <w:p w14:paraId="58BA5C0B" w14:textId="77777777" w:rsidR="0071087C" w:rsidRPr="00E6516F" w:rsidDel="001051CC" w:rsidRDefault="0071087C" w:rsidP="00174677">
            <w:pPr>
              <w:pStyle w:val="TAL"/>
            </w:pPr>
            <w:r w:rsidRPr="00E6516F">
              <w:t xml:space="preserve">Check: Does the UE (MCData Client) perform the procedure for </w:t>
            </w:r>
            <w:r w:rsidRPr="00E6516F">
              <w:rPr>
                <w:b/>
                <w:bCs/>
              </w:rPr>
              <w:t>CO MSRP message transfer</w:t>
            </w:r>
            <w:r w:rsidRPr="00E6516F">
              <w:t xml:space="preserve"> specified in TS 36.579-1 [2] Table 5.3C.4.3-1 </w:t>
            </w:r>
            <w:r w:rsidRPr="00E6516F">
              <w:rPr>
                <w:b/>
                <w:bCs/>
              </w:rPr>
              <w:t>to send an SDS message with disposition notification type "DELIVERY"</w:t>
            </w:r>
            <w:r w:rsidRPr="00E6516F">
              <w:t>?</w:t>
            </w:r>
          </w:p>
        </w:tc>
        <w:tc>
          <w:tcPr>
            <w:tcW w:w="709" w:type="dxa"/>
            <w:shd w:val="clear" w:color="auto" w:fill="auto"/>
          </w:tcPr>
          <w:p w14:paraId="0069E94B" w14:textId="77777777" w:rsidR="0071087C" w:rsidRPr="00E6516F" w:rsidDel="001051CC" w:rsidRDefault="0071087C" w:rsidP="00174677">
            <w:pPr>
              <w:pStyle w:val="TAC"/>
            </w:pPr>
            <w:r w:rsidRPr="00E6516F">
              <w:t>-</w:t>
            </w:r>
          </w:p>
        </w:tc>
        <w:tc>
          <w:tcPr>
            <w:tcW w:w="2977" w:type="dxa"/>
            <w:shd w:val="clear" w:color="auto" w:fill="auto"/>
          </w:tcPr>
          <w:p w14:paraId="7A2786CF" w14:textId="77777777" w:rsidR="0071087C" w:rsidRPr="00E6516F" w:rsidDel="001051CC" w:rsidRDefault="0071087C" w:rsidP="00174677">
            <w:pPr>
              <w:pStyle w:val="TAL"/>
            </w:pPr>
            <w:r w:rsidRPr="00E6516F">
              <w:t>-</w:t>
            </w:r>
          </w:p>
        </w:tc>
        <w:tc>
          <w:tcPr>
            <w:tcW w:w="567" w:type="dxa"/>
            <w:shd w:val="clear" w:color="auto" w:fill="auto"/>
          </w:tcPr>
          <w:p w14:paraId="596BA59D" w14:textId="77777777" w:rsidR="0071087C" w:rsidRPr="00E6516F" w:rsidDel="001051CC" w:rsidRDefault="0071087C" w:rsidP="00174677">
            <w:pPr>
              <w:pStyle w:val="TAC"/>
            </w:pPr>
            <w:r w:rsidRPr="00E6516F">
              <w:t>2</w:t>
            </w:r>
          </w:p>
        </w:tc>
        <w:tc>
          <w:tcPr>
            <w:tcW w:w="892" w:type="dxa"/>
            <w:shd w:val="clear" w:color="auto" w:fill="auto"/>
          </w:tcPr>
          <w:p w14:paraId="11BD6E5A" w14:textId="77777777" w:rsidR="0071087C" w:rsidRPr="00E6516F" w:rsidDel="001051CC" w:rsidRDefault="0071087C" w:rsidP="00174677">
            <w:pPr>
              <w:pStyle w:val="TAC"/>
            </w:pPr>
            <w:r w:rsidRPr="00E6516F">
              <w:t>P</w:t>
            </w:r>
          </w:p>
        </w:tc>
      </w:tr>
      <w:tr w:rsidR="0071087C" w:rsidRPr="00E6516F" w:rsidDel="001051CC" w14:paraId="6278FFE6" w14:textId="77777777" w:rsidTr="00174677">
        <w:tc>
          <w:tcPr>
            <w:tcW w:w="648" w:type="dxa"/>
            <w:shd w:val="clear" w:color="auto" w:fill="auto"/>
          </w:tcPr>
          <w:p w14:paraId="79A1D7B0" w14:textId="77777777" w:rsidR="0071087C" w:rsidRPr="00E6516F" w:rsidDel="001051CC" w:rsidRDefault="0071087C" w:rsidP="00174677">
            <w:pPr>
              <w:pStyle w:val="TAC"/>
              <w:rPr>
                <w:rFonts w:cs="Arial"/>
              </w:rPr>
            </w:pPr>
            <w:r w:rsidRPr="00E6516F">
              <w:rPr>
                <w:rFonts w:cs="Arial"/>
              </w:rPr>
              <w:t>8</w:t>
            </w:r>
          </w:p>
        </w:tc>
        <w:tc>
          <w:tcPr>
            <w:tcW w:w="3969" w:type="dxa"/>
            <w:shd w:val="clear" w:color="auto" w:fill="auto"/>
          </w:tcPr>
          <w:p w14:paraId="50DC75AB" w14:textId="77777777" w:rsidR="0071087C" w:rsidRPr="00E6516F" w:rsidDel="001051CC" w:rsidRDefault="0071087C" w:rsidP="00174677">
            <w:pPr>
              <w:pStyle w:val="TAL"/>
            </w:pPr>
            <w:r w:rsidRPr="00E6516F">
              <w:t xml:space="preserve">Check: Does the UE (MCData Client) perform the procedure for </w:t>
            </w:r>
            <w:r w:rsidRPr="00E6516F">
              <w:rPr>
                <w:b/>
                <w:bCs/>
              </w:rPr>
              <w:t>CT MSRP message transfer</w:t>
            </w:r>
            <w:r w:rsidRPr="00E6516F">
              <w:t xml:space="preserve"> specified in TS 36.579-1 [2] Table 5.3C.5.3-1 </w:t>
            </w:r>
            <w:r w:rsidRPr="00E6516F">
              <w:rPr>
                <w:b/>
                <w:bCs/>
              </w:rPr>
              <w:t>to receive the disposition notification</w:t>
            </w:r>
            <w:r w:rsidRPr="00E6516F">
              <w:t xml:space="preserve"> for the SDS message sent at step 7?</w:t>
            </w:r>
          </w:p>
        </w:tc>
        <w:tc>
          <w:tcPr>
            <w:tcW w:w="709" w:type="dxa"/>
            <w:shd w:val="clear" w:color="auto" w:fill="auto"/>
          </w:tcPr>
          <w:p w14:paraId="349B0F57" w14:textId="77777777" w:rsidR="0071087C" w:rsidRPr="00E6516F" w:rsidDel="001051CC" w:rsidRDefault="0071087C" w:rsidP="00174677">
            <w:pPr>
              <w:pStyle w:val="TAC"/>
              <w:rPr>
                <w:szCs w:val="18"/>
              </w:rPr>
            </w:pPr>
            <w:r w:rsidRPr="00E6516F">
              <w:t>-</w:t>
            </w:r>
          </w:p>
        </w:tc>
        <w:tc>
          <w:tcPr>
            <w:tcW w:w="2977" w:type="dxa"/>
            <w:shd w:val="clear" w:color="auto" w:fill="auto"/>
          </w:tcPr>
          <w:p w14:paraId="3BA85DDD" w14:textId="77777777" w:rsidR="0071087C" w:rsidRPr="00E6516F" w:rsidDel="001051CC" w:rsidRDefault="0071087C" w:rsidP="00174677">
            <w:pPr>
              <w:pStyle w:val="TAL"/>
            </w:pPr>
            <w:r w:rsidRPr="00E6516F">
              <w:t>-</w:t>
            </w:r>
          </w:p>
        </w:tc>
        <w:tc>
          <w:tcPr>
            <w:tcW w:w="567" w:type="dxa"/>
            <w:shd w:val="clear" w:color="auto" w:fill="auto"/>
          </w:tcPr>
          <w:p w14:paraId="4525B848" w14:textId="77777777" w:rsidR="0071087C" w:rsidRPr="00E6516F" w:rsidDel="001051CC" w:rsidRDefault="0071087C" w:rsidP="00174677">
            <w:pPr>
              <w:pStyle w:val="TAC"/>
            </w:pPr>
            <w:r w:rsidRPr="00E6516F">
              <w:t>3</w:t>
            </w:r>
          </w:p>
        </w:tc>
        <w:tc>
          <w:tcPr>
            <w:tcW w:w="892" w:type="dxa"/>
            <w:shd w:val="clear" w:color="auto" w:fill="auto"/>
          </w:tcPr>
          <w:p w14:paraId="531B898E" w14:textId="77777777" w:rsidR="0071087C" w:rsidRPr="00E6516F" w:rsidDel="001051CC" w:rsidRDefault="0071087C" w:rsidP="00174677">
            <w:pPr>
              <w:pStyle w:val="TAC"/>
            </w:pPr>
            <w:r w:rsidRPr="00E6516F">
              <w:t>P</w:t>
            </w:r>
          </w:p>
        </w:tc>
      </w:tr>
      <w:tr w:rsidR="0071087C" w:rsidRPr="00E6516F" w:rsidDel="001051CC" w14:paraId="19486134" w14:textId="77777777" w:rsidTr="00174677">
        <w:tc>
          <w:tcPr>
            <w:tcW w:w="648" w:type="dxa"/>
            <w:shd w:val="clear" w:color="auto" w:fill="auto"/>
          </w:tcPr>
          <w:p w14:paraId="56FE094C" w14:textId="77777777" w:rsidR="0071087C" w:rsidRPr="00E6516F" w:rsidDel="001051CC" w:rsidRDefault="0071087C" w:rsidP="00174677">
            <w:pPr>
              <w:pStyle w:val="TAC"/>
              <w:rPr>
                <w:rFonts w:cs="Arial"/>
              </w:rPr>
            </w:pPr>
            <w:r w:rsidRPr="00E6516F">
              <w:t>9</w:t>
            </w:r>
          </w:p>
        </w:tc>
        <w:tc>
          <w:tcPr>
            <w:tcW w:w="3969" w:type="dxa"/>
            <w:shd w:val="clear" w:color="auto" w:fill="auto"/>
          </w:tcPr>
          <w:p w14:paraId="6AB79447" w14:textId="77777777" w:rsidR="0071087C" w:rsidRPr="00E6516F" w:rsidDel="001051CC" w:rsidRDefault="0071087C" w:rsidP="00174677">
            <w:pPr>
              <w:pStyle w:val="TAL"/>
            </w:pPr>
            <w:r w:rsidRPr="00E6516F">
              <w:t>Void</w:t>
            </w:r>
          </w:p>
        </w:tc>
        <w:tc>
          <w:tcPr>
            <w:tcW w:w="709" w:type="dxa"/>
            <w:shd w:val="clear" w:color="auto" w:fill="auto"/>
          </w:tcPr>
          <w:p w14:paraId="1FC068AC" w14:textId="77777777" w:rsidR="0071087C" w:rsidRPr="00E6516F" w:rsidDel="001051CC" w:rsidRDefault="0071087C" w:rsidP="00174677">
            <w:pPr>
              <w:pStyle w:val="TAC"/>
              <w:rPr>
                <w:szCs w:val="18"/>
              </w:rPr>
            </w:pPr>
            <w:r w:rsidRPr="00E6516F">
              <w:t>-</w:t>
            </w:r>
          </w:p>
        </w:tc>
        <w:tc>
          <w:tcPr>
            <w:tcW w:w="2977" w:type="dxa"/>
            <w:shd w:val="clear" w:color="auto" w:fill="auto"/>
          </w:tcPr>
          <w:p w14:paraId="337C5225" w14:textId="77777777" w:rsidR="0071087C" w:rsidRPr="00E6516F" w:rsidDel="001051CC" w:rsidRDefault="0071087C" w:rsidP="00174677">
            <w:pPr>
              <w:pStyle w:val="TAL"/>
            </w:pPr>
            <w:r w:rsidRPr="00E6516F">
              <w:t>-</w:t>
            </w:r>
          </w:p>
        </w:tc>
        <w:tc>
          <w:tcPr>
            <w:tcW w:w="567" w:type="dxa"/>
            <w:shd w:val="clear" w:color="auto" w:fill="auto"/>
          </w:tcPr>
          <w:p w14:paraId="4368301B" w14:textId="77777777" w:rsidR="0071087C" w:rsidRPr="00E6516F" w:rsidDel="001051CC" w:rsidRDefault="0071087C" w:rsidP="00174677">
            <w:pPr>
              <w:pStyle w:val="TAC"/>
            </w:pPr>
            <w:r w:rsidRPr="00E6516F">
              <w:t>-</w:t>
            </w:r>
          </w:p>
        </w:tc>
        <w:tc>
          <w:tcPr>
            <w:tcW w:w="892" w:type="dxa"/>
            <w:shd w:val="clear" w:color="auto" w:fill="auto"/>
          </w:tcPr>
          <w:p w14:paraId="0F0A4D69" w14:textId="77777777" w:rsidR="0071087C" w:rsidRPr="00E6516F" w:rsidDel="001051CC" w:rsidRDefault="0071087C" w:rsidP="00174677">
            <w:pPr>
              <w:pStyle w:val="TAC"/>
            </w:pPr>
            <w:r w:rsidRPr="00E6516F">
              <w:t>-</w:t>
            </w:r>
          </w:p>
        </w:tc>
      </w:tr>
      <w:tr w:rsidR="0071087C" w:rsidRPr="00E6516F" w14:paraId="603C72E6" w14:textId="77777777" w:rsidTr="00174677">
        <w:tc>
          <w:tcPr>
            <w:tcW w:w="648" w:type="dxa"/>
            <w:shd w:val="clear" w:color="auto" w:fill="auto"/>
          </w:tcPr>
          <w:p w14:paraId="08C5DA3E" w14:textId="77777777" w:rsidR="0071087C" w:rsidRPr="00E6516F" w:rsidRDefault="0071087C" w:rsidP="00174677">
            <w:pPr>
              <w:pStyle w:val="TAC"/>
              <w:rPr>
                <w:rFonts w:cs="Arial"/>
              </w:rPr>
            </w:pPr>
            <w:r w:rsidRPr="00E6516F">
              <w:rPr>
                <w:rFonts w:cs="Arial"/>
              </w:rPr>
              <w:t>10</w:t>
            </w:r>
          </w:p>
        </w:tc>
        <w:tc>
          <w:tcPr>
            <w:tcW w:w="3969" w:type="dxa"/>
            <w:shd w:val="clear" w:color="auto" w:fill="auto"/>
          </w:tcPr>
          <w:p w14:paraId="2952218A"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to the MCData User?</w:t>
            </w:r>
          </w:p>
          <w:p w14:paraId="21B667FA" w14:textId="500BD45C" w:rsidR="0071087C" w:rsidRPr="00E6516F" w:rsidRDefault="0071087C" w:rsidP="00174677">
            <w:pPr>
              <w:pStyle w:val="TAL"/>
            </w:pPr>
            <w:r w:rsidRPr="00E6516F">
              <w:rPr>
                <w:lang w:eastAsia="ko-KR"/>
              </w:rPr>
              <w:t>(NOTE 1)</w:t>
            </w:r>
          </w:p>
        </w:tc>
        <w:tc>
          <w:tcPr>
            <w:tcW w:w="709" w:type="dxa"/>
            <w:shd w:val="clear" w:color="auto" w:fill="auto"/>
          </w:tcPr>
          <w:p w14:paraId="6DBFB477" w14:textId="77777777" w:rsidR="0071087C" w:rsidRPr="00E6516F" w:rsidRDefault="0071087C" w:rsidP="00174677">
            <w:pPr>
              <w:pStyle w:val="TAC"/>
            </w:pPr>
            <w:r w:rsidRPr="00E6516F">
              <w:t>-</w:t>
            </w:r>
          </w:p>
        </w:tc>
        <w:tc>
          <w:tcPr>
            <w:tcW w:w="2977" w:type="dxa"/>
            <w:shd w:val="clear" w:color="auto" w:fill="auto"/>
          </w:tcPr>
          <w:p w14:paraId="6E7B207B" w14:textId="77777777" w:rsidR="0071087C" w:rsidRPr="00E6516F" w:rsidRDefault="0071087C" w:rsidP="00174677">
            <w:pPr>
              <w:pStyle w:val="TAL"/>
            </w:pPr>
            <w:r w:rsidRPr="00E6516F">
              <w:t>-</w:t>
            </w:r>
          </w:p>
        </w:tc>
        <w:tc>
          <w:tcPr>
            <w:tcW w:w="567" w:type="dxa"/>
            <w:shd w:val="clear" w:color="auto" w:fill="auto"/>
          </w:tcPr>
          <w:p w14:paraId="0499F437" w14:textId="77777777" w:rsidR="0071087C" w:rsidRPr="00E6516F" w:rsidRDefault="0071087C" w:rsidP="00174677">
            <w:pPr>
              <w:pStyle w:val="TAC"/>
            </w:pPr>
            <w:r w:rsidRPr="00E6516F">
              <w:t>3</w:t>
            </w:r>
          </w:p>
        </w:tc>
        <w:tc>
          <w:tcPr>
            <w:tcW w:w="892" w:type="dxa"/>
            <w:shd w:val="clear" w:color="auto" w:fill="auto"/>
          </w:tcPr>
          <w:p w14:paraId="213A9A41" w14:textId="77777777" w:rsidR="0071087C" w:rsidRPr="00E6516F" w:rsidRDefault="0071087C" w:rsidP="00174677">
            <w:pPr>
              <w:pStyle w:val="TAC"/>
            </w:pPr>
            <w:r w:rsidRPr="00E6516F">
              <w:t>P</w:t>
            </w:r>
          </w:p>
        </w:tc>
      </w:tr>
      <w:tr w:rsidR="0071087C" w:rsidRPr="00E6516F" w:rsidDel="00C84CCE" w14:paraId="1996BE72" w14:textId="77777777" w:rsidTr="00174677">
        <w:tc>
          <w:tcPr>
            <w:tcW w:w="648" w:type="dxa"/>
            <w:shd w:val="clear" w:color="auto" w:fill="auto"/>
          </w:tcPr>
          <w:p w14:paraId="36890B96" w14:textId="77777777" w:rsidR="0071087C" w:rsidRPr="00E6516F" w:rsidDel="00C84CCE" w:rsidRDefault="0071087C" w:rsidP="00174677">
            <w:pPr>
              <w:pStyle w:val="TAC"/>
              <w:rPr>
                <w:rFonts w:cs="Arial"/>
              </w:rPr>
            </w:pPr>
            <w:r w:rsidRPr="00E6516F">
              <w:rPr>
                <w:rFonts w:cs="Arial"/>
              </w:rPr>
              <w:t>11</w:t>
            </w:r>
          </w:p>
        </w:tc>
        <w:tc>
          <w:tcPr>
            <w:tcW w:w="3969" w:type="dxa"/>
            <w:shd w:val="clear" w:color="auto" w:fill="auto"/>
          </w:tcPr>
          <w:p w14:paraId="428E45EB" w14:textId="77777777" w:rsidR="0071087C" w:rsidRPr="00E6516F" w:rsidDel="00C84CCE" w:rsidRDefault="0071087C" w:rsidP="00174677">
            <w:pPr>
              <w:pStyle w:val="TAL"/>
            </w:pPr>
            <w:r w:rsidRPr="00E6516F">
              <w:t xml:space="preserve">Check: Does the UE (MCData Client) perform the procedure for </w:t>
            </w:r>
            <w:r w:rsidRPr="00E6516F">
              <w:rPr>
                <w:b/>
                <w:bCs/>
              </w:rPr>
              <w:t xml:space="preserve">CT MSRP message transfer </w:t>
            </w:r>
            <w:r w:rsidRPr="00E6516F">
              <w:t xml:space="preserve">specified in TS 36.579-1 [2] Table 5.3C.5.3-1 </w:t>
            </w:r>
            <w:r w:rsidRPr="00E6516F">
              <w:rPr>
                <w:b/>
                <w:bCs/>
              </w:rPr>
              <w:t>to receive an SDS message with disposition notification type "READ"</w:t>
            </w:r>
            <w:r w:rsidRPr="00E6516F">
              <w:t>?</w:t>
            </w:r>
          </w:p>
        </w:tc>
        <w:tc>
          <w:tcPr>
            <w:tcW w:w="709" w:type="dxa"/>
            <w:shd w:val="clear" w:color="auto" w:fill="auto"/>
          </w:tcPr>
          <w:p w14:paraId="671D2CB3" w14:textId="77777777" w:rsidR="0071087C" w:rsidRPr="00E6516F" w:rsidDel="00C84CCE" w:rsidRDefault="0071087C" w:rsidP="00174677">
            <w:pPr>
              <w:pStyle w:val="TAC"/>
              <w:rPr>
                <w:szCs w:val="18"/>
              </w:rPr>
            </w:pPr>
            <w:r w:rsidRPr="00E6516F">
              <w:t>-</w:t>
            </w:r>
          </w:p>
        </w:tc>
        <w:tc>
          <w:tcPr>
            <w:tcW w:w="2977" w:type="dxa"/>
            <w:shd w:val="clear" w:color="auto" w:fill="auto"/>
          </w:tcPr>
          <w:p w14:paraId="6548B12E" w14:textId="77777777" w:rsidR="0071087C" w:rsidRPr="00E6516F" w:rsidDel="00C84CCE" w:rsidRDefault="0071087C" w:rsidP="00174677">
            <w:pPr>
              <w:pStyle w:val="TAL"/>
            </w:pPr>
            <w:r w:rsidRPr="00E6516F">
              <w:t>-</w:t>
            </w:r>
          </w:p>
        </w:tc>
        <w:tc>
          <w:tcPr>
            <w:tcW w:w="567" w:type="dxa"/>
            <w:shd w:val="clear" w:color="auto" w:fill="auto"/>
          </w:tcPr>
          <w:p w14:paraId="30C22FF7" w14:textId="77777777" w:rsidR="0071087C" w:rsidRPr="00E6516F" w:rsidDel="00C84CCE" w:rsidRDefault="0071087C" w:rsidP="00174677">
            <w:pPr>
              <w:pStyle w:val="TAC"/>
            </w:pPr>
            <w:r w:rsidRPr="00E6516F">
              <w:t>4</w:t>
            </w:r>
          </w:p>
        </w:tc>
        <w:tc>
          <w:tcPr>
            <w:tcW w:w="892" w:type="dxa"/>
            <w:shd w:val="clear" w:color="auto" w:fill="auto"/>
          </w:tcPr>
          <w:p w14:paraId="24B6F30B" w14:textId="77777777" w:rsidR="0071087C" w:rsidRPr="00E6516F" w:rsidDel="00C84CCE" w:rsidRDefault="0071087C" w:rsidP="00174677">
            <w:pPr>
              <w:pStyle w:val="TAC"/>
            </w:pPr>
            <w:r w:rsidRPr="00E6516F">
              <w:t>P</w:t>
            </w:r>
          </w:p>
        </w:tc>
      </w:tr>
      <w:tr w:rsidR="0071087C" w:rsidRPr="00E6516F" w:rsidDel="00C84CCE" w14:paraId="54CEDF92" w14:textId="77777777" w:rsidTr="00174677">
        <w:tc>
          <w:tcPr>
            <w:tcW w:w="648" w:type="dxa"/>
            <w:shd w:val="clear" w:color="auto" w:fill="auto"/>
          </w:tcPr>
          <w:p w14:paraId="4714DFE6" w14:textId="77777777" w:rsidR="0071087C" w:rsidRPr="00E6516F" w:rsidDel="00C84CCE" w:rsidRDefault="0071087C" w:rsidP="00174677">
            <w:pPr>
              <w:pStyle w:val="TAC"/>
              <w:rPr>
                <w:rFonts w:cs="Arial"/>
              </w:rPr>
            </w:pPr>
            <w:r w:rsidRPr="00E6516F">
              <w:t>12</w:t>
            </w:r>
          </w:p>
        </w:tc>
        <w:tc>
          <w:tcPr>
            <w:tcW w:w="3969" w:type="dxa"/>
            <w:shd w:val="clear" w:color="auto" w:fill="auto"/>
          </w:tcPr>
          <w:p w14:paraId="06DE5526" w14:textId="77777777" w:rsidR="0071087C" w:rsidRPr="00E6516F" w:rsidDel="00C84CCE" w:rsidRDefault="0071087C" w:rsidP="00174677">
            <w:pPr>
              <w:pStyle w:val="TAL"/>
            </w:pPr>
            <w:r w:rsidRPr="00E6516F">
              <w:t>Void</w:t>
            </w:r>
          </w:p>
        </w:tc>
        <w:tc>
          <w:tcPr>
            <w:tcW w:w="709" w:type="dxa"/>
            <w:shd w:val="clear" w:color="auto" w:fill="auto"/>
          </w:tcPr>
          <w:p w14:paraId="1A753713" w14:textId="77777777" w:rsidR="0071087C" w:rsidRPr="00E6516F" w:rsidDel="00C84CCE" w:rsidRDefault="0071087C" w:rsidP="00174677">
            <w:pPr>
              <w:pStyle w:val="TAC"/>
              <w:rPr>
                <w:szCs w:val="18"/>
              </w:rPr>
            </w:pPr>
            <w:r w:rsidRPr="00E6516F">
              <w:t>-</w:t>
            </w:r>
          </w:p>
        </w:tc>
        <w:tc>
          <w:tcPr>
            <w:tcW w:w="2977" w:type="dxa"/>
            <w:shd w:val="clear" w:color="auto" w:fill="auto"/>
          </w:tcPr>
          <w:p w14:paraId="1DCE8415" w14:textId="77777777" w:rsidR="0071087C" w:rsidRPr="00E6516F" w:rsidDel="00C84CCE" w:rsidRDefault="0071087C" w:rsidP="00174677">
            <w:pPr>
              <w:pStyle w:val="TAL"/>
            </w:pPr>
            <w:r w:rsidRPr="00E6516F">
              <w:t>-</w:t>
            </w:r>
          </w:p>
        </w:tc>
        <w:tc>
          <w:tcPr>
            <w:tcW w:w="567" w:type="dxa"/>
            <w:shd w:val="clear" w:color="auto" w:fill="auto"/>
          </w:tcPr>
          <w:p w14:paraId="16ADEB9A" w14:textId="77777777" w:rsidR="0071087C" w:rsidRPr="00E6516F" w:rsidDel="00C84CCE" w:rsidRDefault="0071087C" w:rsidP="00174677">
            <w:pPr>
              <w:pStyle w:val="TAC"/>
            </w:pPr>
            <w:r w:rsidRPr="00E6516F">
              <w:t>-</w:t>
            </w:r>
          </w:p>
        </w:tc>
        <w:tc>
          <w:tcPr>
            <w:tcW w:w="892" w:type="dxa"/>
            <w:shd w:val="clear" w:color="auto" w:fill="auto"/>
          </w:tcPr>
          <w:p w14:paraId="293441D9" w14:textId="77777777" w:rsidR="0071087C" w:rsidRPr="00E6516F" w:rsidDel="00C84CCE" w:rsidRDefault="0071087C" w:rsidP="00174677">
            <w:pPr>
              <w:pStyle w:val="TAC"/>
            </w:pPr>
            <w:r w:rsidRPr="00E6516F">
              <w:t>-</w:t>
            </w:r>
          </w:p>
        </w:tc>
      </w:tr>
      <w:tr w:rsidR="0071087C" w:rsidRPr="00E6516F" w:rsidDel="00C84CCE" w14:paraId="0B478D6A" w14:textId="77777777" w:rsidTr="00174677">
        <w:tc>
          <w:tcPr>
            <w:tcW w:w="648" w:type="dxa"/>
            <w:shd w:val="clear" w:color="auto" w:fill="auto"/>
          </w:tcPr>
          <w:p w14:paraId="1F63D7A8" w14:textId="77777777" w:rsidR="0071087C" w:rsidRPr="00E6516F" w:rsidRDefault="0071087C" w:rsidP="00174677">
            <w:pPr>
              <w:pStyle w:val="TAC"/>
            </w:pPr>
            <w:r w:rsidRPr="00E6516F">
              <w:t>-</w:t>
            </w:r>
          </w:p>
        </w:tc>
        <w:tc>
          <w:tcPr>
            <w:tcW w:w="3969" w:type="dxa"/>
            <w:shd w:val="clear" w:color="auto" w:fill="auto"/>
          </w:tcPr>
          <w:p w14:paraId="545505EC" w14:textId="77777777" w:rsidR="0071087C" w:rsidRPr="00E6516F" w:rsidRDefault="0071087C" w:rsidP="004312E8">
            <w:pPr>
              <w:pStyle w:val="TAL"/>
            </w:pPr>
            <w:r w:rsidRPr="00E6516F">
              <w:t>EXCEPTION: In parallel to the event described in step 13 the events described in Table 6.1.9.3.2-2 take place.</w:t>
            </w:r>
          </w:p>
          <w:p w14:paraId="5CD109EC" w14:textId="77777777" w:rsidR="0071087C" w:rsidRPr="00E6516F" w:rsidRDefault="0071087C" w:rsidP="00174677">
            <w:pPr>
              <w:pStyle w:val="TAL"/>
            </w:pPr>
            <w:r w:rsidRPr="00E6516F">
              <w:t>(NOTE 2)</w:t>
            </w:r>
          </w:p>
        </w:tc>
        <w:tc>
          <w:tcPr>
            <w:tcW w:w="709" w:type="dxa"/>
            <w:shd w:val="clear" w:color="auto" w:fill="auto"/>
          </w:tcPr>
          <w:p w14:paraId="5A767EBF" w14:textId="77777777" w:rsidR="0071087C" w:rsidRPr="00E6516F" w:rsidRDefault="0071087C" w:rsidP="00174677">
            <w:pPr>
              <w:pStyle w:val="TAC"/>
            </w:pPr>
            <w:r w:rsidRPr="00E6516F">
              <w:t>-</w:t>
            </w:r>
          </w:p>
        </w:tc>
        <w:tc>
          <w:tcPr>
            <w:tcW w:w="2977" w:type="dxa"/>
            <w:shd w:val="clear" w:color="auto" w:fill="auto"/>
          </w:tcPr>
          <w:p w14:paraId="0EE94154" w14:textId="77777777" w:rsidR="0071087C" w:rsidRPr="00E6516F" w:rsidRDefault="0071087C" w:rsidP="00174677">
            <w:pPr>
              <w:pStyle w:val="TAL"/>
            </w:pPr>
            <w:r w:rsidRPr="00E6516F">
              <w:t>-</w:t>
            </w:r>
          </w:p>
        </w:tc>
        <w:tc>
          <w:tcPr>
            <w:tcW w:w="567" w:type="dxa"/>
            <w:shd w:val="clear" w:color="auto" w:fill="auto"/>
          </w:tcPr>
          <w:p w14:paraId="257BE21F" w14:textId="77777777" w:rsidR="0071087C" w:rsidRPr="00E6516F" w:rsidRDefault="0071087C" w:rsidP="00174677">
            <w:pPr>
              <w:pStyle w:val="TAC"/>
            </w:pPr>
            <w:r w:rsidRPr="00E6516F">
              <w:t>-</w:t>
            </w:r>
          </w:p>
        </w:tc>
        <w:tc>
          <w:tcPr>
            <w:tcW w:w="892" w:type="dxa"/>
            <w:shd w:val="clear" w:color="auto" w:fill="auto"/>
          </w:tcPr>
          <w:p w14:paraId="1C9E985B" w14:textId="77777777" w:rsidR="0071087C" w:rsidRPr="00E6516F" w:rsidRDefault="0071087C" w:rsidP="00174677">
            <w:pPr>
              <w:pStyle w:val="TAC"/>
            </w:pPr>
            <w:r w:rsidRPr="00E6516F">
              <w:t>-</w:t>
            </w:r>
          </w:p>
        </w:tc>
      </w:tr>
      <w:tr w:rsidR="0071087C" w:rsidRPr="00E6516F" w14:paraId="1A752A50" w14:textId="77777777" w:rsidTr="00174677">
        <w:tc>
          <w:tcPr>
            <w:tcW w:w="648" w:type="dxa"/>
            <w:shd w:val="clear" w:color="auto" w:fill="auto"/>
          </w:tcPr>
          <w:p w14:paraId="5308D161" w14:textId="77777777" w:rsidR="0071087C" w:rsidRPr="00E6516F" w:rsidRDefault="0071087C" w:rsidP="00174677">
            <w:pPr>
              <w:pStyle w:val="TAC"/>
              <w:rPr>
                <w:rFonts w:cs="Arial"/>
              </w:rPr>
            </w:pPr>
            <w:r w:rsidRPr="00E6516F">
              <w:rPr>
                <w:rFonts w:cs="Arial"/>
              </w:rPr>
              <w:t>13</w:t>
            </w:r>
          </w:p>
        </w:tc>
        <w:tc>
          <w:tcPr>
            <w:tcW w:w="3969" w:type="dxa"/>
            <w:shd w:val="clear" w:color="auto" w:fill="auto"/>
          </w:tcPr>
          <w:p w14:paraId="14556715" w14:textId="77777777" w:rsidR="0071087C" w:rsidRPr="00E6516F" w:rsidRDefault="0071087C" w:rsidP="00174677">
            <w:pPr>
              <w:pStyle w:val="TAL"/>
              <w:rPr>
                <w:rFonts w:eastAsia="Malgun Gothic"/>
              </w:rPr>
            </w:pPr>
            <w:r w:rsidRPr="00E6516F">
              <w:t>Check: Does the UE (</w:t>
            </w:r>
            <w:r w:rsidRPr="00E6516F">
              <w:rPr>
                <w:lang w:eastAsia="ko-KR"/>
              </w:rPr>
              <w:t xml:space="preserve">MCDATA Client) </w:t>
            </w:r>
            <w:r w:rsidRPr="00E6516F">
              <w:rPr>
                <w:rFonts w:eastAsia="Malgun Gothic"/>
              </w:rPr>
              <w:t>render the contents of the Payload IE to the MCDATA User?</w:t>
            </w:r>
          </w:p>
          <w:p w14:paraId="2A4C2D03" w14:textId="278D14FB" w:rsidR="0071087C" w:rsidRPr="00E6516F" w:rsidRDefault="0071087C" w:rsidP="00174677">
            <w:pPr>
              <w:pStyle w:val="TAL"/>
            </w:pPr>
            <w:r w:rsidRPr="00E6516F">
              <w:rPr>
                <w:rFonts w:eastAsia="Malgun Gothic"/>
              </w:rPr>
              <w:t>(NOTE 1)</w:t>
            </w:r>
          </w:p>
        </w:tc>
        <w:tc>
          <w:tcPr>
            <w:tcW w:w="709" w:type="dxa"/>
            <w:shd w:val="clear" w:color="auto" w:fill="auto"/>
          </w:tcPr>
          <w:p w14:paraId="47679A3D" w14:textId="77777777" w:rsidR="0071087C" w:rsidRPr="00E6516F" w:rsidRDefault="0071087C" w:rsidP="00174677">
            <w:pPr>
              <w:pStyle w:val="TAC"/>
            </w:pPr>
            <w:r w:rsidRPr="00E6516F">
              <w:t>-</w:t>
            </w:r>
          </w:p>
        </w:tc>
        <w:tc>
          <w:tcPr>
            <w:tcW w:w="2977" w:type="dxa"/>
            <w:shd w:val="clear" w:color="auto" w:fill="auto"/>
          </w:tcPr>
          <w:p w14:paraId="6C95014E" w14:textId="77777777" w:rsidR="0071087C" w:rsidRPr="00E6516F" w:rsidRDefault="0071087C" w:rsidP="00174677">
            <w:pPr>
              <w:pStyle w:val="TAL"/>
            </w:pPr>
            <w:r w:rsidRPr="00E6516F">
              <w:t>-</w:t>
            </w:r>
          </w:p>
        </w:tc>
        <w:tc>
          <w:tcPr>
            <w:tcW w:w="567" w:type="dxa"/>
            <w:shd w:val="clear" w:color="auto" w:fill="auto"/>
          </w:tcPr>
          <w:p w14:paraId="2B6003CD" w14:textId="77777777" w:rsidR="0071087C" w:rsidRPr="00E6516F" w:rsidRDefault="0071087C" w:rsidP="00174677">
            <w:pPr>
              <w:pStyle w:val="TAC"/>
            </w:pPr>
            <w:r w:rsidRPr="00E6516F">
              <w:t>4</w:t>
            </w:r>
          </w:p>
        </w:tc>
        <w:tc>
          <w:tcPr>
            <w:tcW w:w="892" w:type="dxa"/>
            <w:shd w:val="clear" w:color="auto" w:fill="auto"/>
          </w:tcPr>
          <w:p w14:paraId="1D7E89B2" w14:textId="77777777" w:rsidR="0071087C" w:rsidRPr="00E6516F" w:rsidRDefault="0071087C" w:rsidP="00174677">
            <w:pPr>
              <w:pStyle w:val="TAC"/>
            </w:pPr>
            <w:r w:rsidRPr="00E6516F">
              <w:t>P</w:t>
            </w:r>
          </w:p>
        </w:tc>
      </w:tr>
      <w:tr w:rsidR="0071087C" w:rsidRPr="00E6516F" w:rsidDel="00C84CCE" w14:paraId="0FB393E5" w14:textId="77777777" w:rsidTr="00174677">
        <w:tc>
          <w:tcPr>
            <w:tcW w:w="648" w:type="dxa"/>
            <w:shd w:val="clear" w:color="auto" w:fill="auto"/>
          </w:tcPr>
          <w:p w14:paraId="1BC04813" w14:textId="77777777" w:rsidR="0071087C" w:rsidRPr="00E6516F" w:rsidDel="00C84CCE" w:rsidRDefault="0071087C" w:rsidP="00174677">
            <w:pPr>
              <w:pStyle w:val="TAC"/>
              <w:rPr>
                <w:rFonts w:cs="Arial"/>
              </w:rPr>
            </w:pPr>
            <w:r w:rsidRPr="00E6516F">
              <w:t>14-15</w:t>
            </w:r>
          </w:p>
        </w:tc>
        <w:tc>
          <w:tcPr>
            <w:tcW w:w="3969" w:type="dxa"/>
            <w:shd w:val="clear" w:color="auto" w:fill="auto"/>
          </w:tcPr>
          <w:p w14:paraId="3A99C922" w14:textId="77777777" w:rsidR="0071087C" w:rsidRPr="00E6516F" w:rsidDel="00C84CCE" w:rsidRDefault="0071087C" w:rsidP="00174677">
            <w:pPr>
              <w:pStyle w:val="TAL"/>
            </w:pPr>
            <w:r w:rsidRPr="00E6516F">
              <w:t>Void</w:t>
            </w:r>
          </w:p>
        </w:tc>
        <w:tc>
          <w:tcPr>
            <w:tcW w:w="709" w:type="dxa"/>
            <w:shd w:val="clear" w:color="auto" w:fill="auto"/>
          </w:tcPr>
          <w:p w14:paraId="38C5FB16" w14:textId="77777777" w:rsidR="0071087C" w:rsidRPr="00E6516F" w:rsidDel="00C84CCE" w:rsidRDefault="0071087C" w:rsidP="00174677">
            <w:pPr>
              <w:pStyle w:val="TAC"/>
              <w:rPr>
                <w:szCs w:val="18"/>
              </w:rPr>
            </w:pPr>
            <w:r w:rsidRPr="00E6516F">
              <w:t>-</w:t>
            </w:r>
          </w:p>
        </w:tc>
        <w:tc>
          <w:tcPr>
            <w:tcW w:w="2977" w:type="dxa"/>
            <w:shd w:val="clear" w:color="auto" w:fill="auto"/>
          </w:tcPr>
          <w:p w14:paraId="1E3E5DC0" w14:textId="77777777" w:rsidR="0071087C" w:rsidRPr="00E6516F" w:rsidDel="00C84CCE" w:rsidRDefault="0071087C" w:rsidP="00174677">
            <w:pPr>
              <w:pStyle w:val="TAL"/>
            </w:pPr>
            <w:r w:rsidRPr="00E6516F">
              <w:t>-</w:t>
            </w:r>
          </w:p>
        </w:tc>
        <w:tc>
          <w:tcPr>
            <w:tcW w:w="567" w:type="dxa"/>
            <w:shd w:val="clear" w:color="auto" w:fill="auto"/>
          </w:tcPr>
          <w:p w14:paraId="599F51A9" w14:textId="77777777" w:rsidR="0071087C" w:rsidRPr="00E6516F" w:rsidDel="00C84CCE" w:rsidRDefault="0071087C" w:rsidP="00174677">
            <w:pPr>
              <w:pStyle w:val="TAC"/>
            </w:pPr>
            <w:r w:rsidRPr="00E6516F">
              <w:t>-</w:t>
            </w:r>
          </w:p>
        </w:tc>
        <w:tc>
          <w:tcPr>
            <w:tcW w:w="892" w:type="dxa"/>
            <w:shd w:val="clear" w:color="auto" w:fill="auto"/>
          </w:tcPr>
          <w:p w14:paraId="500CA21A" w14:textId="77777777" w:rsidR="0071087C" w:rsidRPr="00E6516F" w:rsidDel="00C84CCE" w:rsidRDefault="0071087C" w:rsidP="00174677">
            <w:pPr>
              <w:pStyle w:val="TAC"/>
            </w:pPr>
            <w:r w:rsidRPr="00E6516F">
              <w:t>-</w:t>
            </w:r>
          </w:p>
        </w:tc>
      </w:tr>
      <w:tr w:rsidR="0071087C" w:rsidRPr="00E6516F" w14:paraId="32461373" w14:textId="77777777" w:rsidTr="00174677">
        <w:tc>
          <w:tcPr>
            <w:tcW w:w="648" w:type="dxa"/>
            <w:shd w:val="clear" w:color="auto" w:fill="auto"/>
          </w:tcPr>
          <w:p w14:paraId="773D6080" w14:textId="77777777" w:rsidR="0071087C" w:rsidRPr="00E6516F" w:rsidRDefault="0071087C" w:rsidP="00174677">
            <w:pPr>
              <w:pStyle w:val="TAC"/>
              <w:rPr>
                <w:rFonts w:cs="Arial"/>
              </w:rPr>
            </w:pPr>
            <w:r w:rsidRPr="00E6516F">
              <w:rPr>
                <w:rFonts w:cs="Arial"/>
              </w:rPr>
              <w:t>16</w:t>
            </w:r>
          </w:p>
        </w:tc>
        <w:tc>
          <w:tcPr>
            <w:tcW w:w="3969" w:type="dxa"/>
            <w:shd w:val="clear" w:color="auto" w:fill="auto"/>
          </w:tcPr>
          <w:p w14:paraId="08AC0411" w14:textId="77777777" w:rsidR="0071087C" w:rsidRPr="00E6516F" w:rsidRDefault="0071087C" w:rsidP="00174677">
            <w:pPr>
              <w:pStyle w:val="TAL"/>
            </w:pPr>
            <w:r w:rsidRPr="00E6516F">
              <w:t>Make the MCDATA User request to release the one-to-one session SDS message over the media plane.</w:t>
            </w:r>
          </w:p>
          <w:p w14:paraId="7D071F98" w14:textId="193FC1C1" w:rsidR="0071087C" w:rsidRPr="00E6516F" w:rsidRDefault="0071087C" w:rsidP="00174677">
            <w:pPr>
              <w:pStyle w:val="TAL"/>
            </w:pPr>
            <w:r w:rsidRPr="00E6516F">
              <w:t>(NOTE 1)</w:t>
            </w:r>
          </w:p>
        </w:tc>
        <w:tc>
          <w:tcPr>
            <w:tcW w:w="709" w:type="dxa"/>
            <w:shd w:val="clear" w:color="auto" w:fill="auto"/>
          </w:tcPr>
          <w:p w14:paraId="15541237" w14:textId="77777777" w:rsidR="0071087C" w:rsidRPr="00E6516F" w:rsidRDefault="0071087C" w:rsidP="00174677">
            <w:pPr>
              <w:pStyle w:val="TAC"/>
              <w:rPr>
                <w:szCs w:val="18"/>
              </w:rPr>
            </w:pPr>
            <w:r w:rsidRPr="00E6516F">
              <w:t>-</w:t>
            </w:r>
          </w:p>
        </w:tc>
        <w:tc>
          <w:tcPr>
            <w:tcW w:w="2977" w:type="dxa"/>
            <w:shd w:val="clear" w:color="auto" w:fill="auto"/>
          </w:tcPr>
          <w:p w14:paraId="554B9588" w14:textId="77777777" w:rsidR="0071087C" w:rsidRPr="00E6516F" w:rsidRDefault="0071087C" w:rsidP="00174677">
            <w:pPr>
              <w:pStyle w:val="TAL"/>
            </w:pPr>
            <w:r w:rsidRPr="00E6516F">
              <w:t>-</w:t>
            </w:r>
          </w:p>
        </w:tc>
        <w:tc>
          <w:tcPr>
            <w:tcW w:w="567" w:type="dxa"/>
            <w:shd w:val="clear" w:color="auto" w:fill="auto"/>
          </w:tcPr>
          <w:p w14:paraId="4FB45C2B" w14:textId="77777777" w:rsidR="0071087C" w:rsidRPr="00E6516F" w:rsidRDefault="0071087C" w:rsidP="00174677">
            <w:pPr>
              <w:pStyle w:val="TAC"/>
            </w:pPr>
            <w:r w:rsidRPr="00E6516F">
              <w:t>-</w:t>
            </w:r>
          </w:p>
        </w:tc>
        <w:tc>
          <w:tcPr>
            <w:tcW w:w="892" w:type="dxa"/>
            <w:shd w:val="clear" w:color="auto" w:fill="auto"/>
          </w:tcPr>
          <w:p w14:paraId="5540CEB0" w14:textId="77777777" w:rsidR="0071087C" w:rsidRPr="00E6516F" w:rsidRDefault="0071087C" w:rsidP="00174677">
            <w:pPr>
              <w:pStyle w:val="TAC"/>
            </w:pPr>
            <w:r w:rsidRPr="00E6516F">
              <w:t>-</w:t>
            </w:r>
          </w:p>
        </w:tc>
      </w:tr>
      <w:tr w:rsidR="0071087C" w:rsidRPr="00E6516F" w:rsidDel="00C84CCE" w14:paraId="05646D60" w14:textId="77777777" w:rsidTr="004312E8">
        <w:tc>
          <w:tcPr>
            <w:tcW w:w="648" w:type="dxa"/>
            <w:shd w:val="clear" w:color="auto" w:fill="auto"/>
          </w:tcPr>
          <w:p w14:paraId="76A2B1F9" w14:textId="77777777" w:rsidR="0071087C" w:rsidRPr="00E6516F" w:rsidDel="00C84CCE" w:rsidRDefault="0071087C" w:rsidP="00174677">
            <w:pPr>
              <w:pStyle w:val="TAC"/>
            </w:pPr>
            <w:r w:rsidRPr="00E6516F">
              <w:rPr>
                <w:rFonts w:cs="Arial"/>
              </w:rPr>
              <w:t>17</w:t>
            </w:r>
          </w:p>
        </w:tc>
        <w:tc>
          <w:tcPr>
            <w:tcW w:w="3969" w:type="dxa"/>
            <w:shd w:val="clear" w:color="auto" w:fill="auto"/>
          </w:tcPr>
          <w:p w14:paraId="5A92883B" w14:textId="77777777" w:rsidR="0071087C" w:rsidRPr="00E6516F" w:rsidDel="00C84CCE" w:rsidRDefault="0071087C" w:rsidP="00174677">
            <w:pPr>
              <w:pStyle w:val="TAL"/>
            </w:pPr>
            <w:r w:rsidRPr="00E6516F">
              <w:t xml:space="preserve">Check: Does the UE (MCData Client) perform the procedure for </w:t>
            </w:r>
            <w:r w:rsidRPr="00E6516F">
              <w:rPr>
                <w:b/>
                <w:bCs/>
              </w:rPr>
              <w:t>CO MCData call release</w:t>
            </w:r>
            <w:r w:rsidRPr="00E6516F">
              <w:t xml:space="preserve"> specified in TS 36.579-1 [2] Table 5.3C.6.3-1?</w:t>
            </w:r>
          </w:p>
        </w:tc>
        <w:tc>
          <w:tcPr>
            <w:tcW w:w="709" w:type="dxa"/>
            <w:shd w:val="clear" w:color="auto" w:fill="auto"/>
          </w:tcPr>
          <w:p w14:paraId="42812A0F" w14:textId="77777777" w:rsidR="0071087C" w:rsidRPr="00E6516F" w:rsidDel="00C84CCE" w:rsidRDefault="0071087C" w:rsidP="00174677">
            <w:pPr>
              <w:pStyle w:val="TAC"/>
            </w:pPr>
            <w:r w:rsidRPr="00E6516F">
              <w:t>-</w:t>
            </w:r>
          </w:p>
        </w:tc>
        <w:tc>
          <w:tcPr>
            <w:tcW w:w="2977" w:type="dxa"/>
            <w:shd w:val="clear" w:color="auto" w:fill="auto"/>
          </w:tcPr>
          <w:p w14:paraId="70374721" w14:textId="77777777" w:rsidR="0071087C" w:rsidRPr="00E6516F" w:rsidDel="00C84CCE" w:rsidRDefault="0071087C" w:rsidP="00174677">
            <w:pPr>
              <w:pStyle w:val="TAL"/>
            </w:pPr>
            <w:r w:rsidRPr="00E6516F">
              <w:t>-</w:t>
            </w:r>
          </w:p>
        </w:tc>
        <w:tc>
          <w:tcPr>
            <w:tcW w:w="567" w:type="dxa"/>
            <w:shd w:val="clear" w:color="auto" w:fill="auto"/>
          </w:tcPr>
          <w:p w14:paraId="13B0BA59" w14:textId="77777777" w:rsidR="0071087C" w:rsidRPr="00E6516F" w:rsidDel="00C84CCE" w:rsidRDefault="0071087C" w:rsidP="00174677">
            <w:pPr>
              <w:pStyle w:val="TAC"/>
            </w:pPr>
            <w:r w:rsidRPr="00E6516F">
              <w:t>3</w:t>
            </w:r>
          </w:p>
        </w:tc>
        <w:tc>
          <w:tcPr>
            <w:tcW w:w="892" w:type="dxa"/>
            <w:shd w:val="clear" w:color="auto" w:fill="auto"/>
          </w:tcPr>
          <w:p w14:paraId="7DE99775" w14:textId="77777777" w:rsidR="0071087C" w:rsidRPr="00E6516F" w:rsidDel="00C84CCE" w:rsidRDefault="0071087C" w:rsidP="00174677">
            <w:pPr>
              <w:pStyle w:val="TAC"/>
            </w:pPr>
            <w:r w:rsidRPr="00E6516F">
              <w:t>P</w:t>
            </w:r>
          </w:p>
        </w:tc>
      </w:tr>
      <w:tr w:rsidR="0071087C" w:rsidRPr="00E6516F" w:rsidDel="00C84CCE" w14:paraId="7D990812" w14:textId="77777777" w:rsidTr="004312E8">
        <w:tc>
          <w:tcPr>
            <w:tcW w:w="648" w:type="dxa"/>
            <w:shd w:val="clear" w:color="auto" w:fill="auto"/>
          </w:tcPr>
          <w:p w14:paraId="78C4B7BD" w14:textId="77777777" w:rsidR="0071087C" w:rsidRPr="00E6516F" w:rsidDel="00C84CCE" w:rsidRDefault="0071087C" w:rsidP="00174677">
            <w:pPr>
              <w:pStyle w:val="TAC"/>
            </w:pPr>
            <w:r w:rsidRPr="00E6516F">
              <w:rPr>
                <w:rFonts w:cs="Arial"/>
              </w:rPr>
              <w:t>18</w:t>
            </w:r>
          </w:p>
        </w:tc>
        <w:tc>
          <w:tcPr>
            <w:tcW w:w="3969" w:type="dxa"/>
            <w:shd w:val="clear" w:color="auto" w:fill="auto"/>
          </w:tcPr>
          <w:p w14:paraId="2DC9D2E2" w14:textId="77777777" w:rsidR="0071087C" w:rsidRPr="00E6516F" w:rsidDel="00C84CCE" w:rsidRDefault="0071087C" w:rsidP="00174677">
            <w:pPr>
              <w:pStyle w:val="TAL"/>
            </w:pPr>
            <w:r w:rsidRPr="00E6516F">
              <w:t>The SS releases the RRC connection</w:t>
            </w:r>
          </w:p>
        </w:tc>
        <w:tc>
          <w:tcPr>
            <w:tcW w:w="709" w:type="dxa"/>
            <w:shd w:val="clear" w:color="auto" w:fill="auto"/>
          </w:tcPr>
          <w:p w14:paraId="32AC0071" w14:textId="77777777" w:rsidR="0071087C" w:rsidRPr="00E6516F" w:rsidDel="00C84CCE" w:rsidRDefault="0071087C" w:rsidP="00174677">
            <w:pPr>
              <w:pStyle w:val="TAC"/>
            </w:pPr>
            <w:r w:rsidRPr="00E6516F">
              <w:rPr>
                <w:szCs w:val="18"/>
              </w:rPr>
              <w:t>-</w:t>
            </w:r>
          </w:p>
        </w:tc>
        <w:tc>
          <w:tcPr>
            <w:tcW w:w="2977" w:type="dxa"/>
            <w:shd w:val="clear" w:color="auto" w:fill="auto"/>
          </w:tcPr>
          <w:p w14:paraId="0B99CED0" w14:textId="77777777" w:rsidR="0071087C" w:rsidRPr="00E6516F" w:rsidDel="00C84CCE" w:rsidRDefault="0071087C" w:rsidP="00174677">
            <w:pPr>
              <w:pStyle w:val="TAL"/>
            </w:pPr>
            <w:r w:rsidRPr="00E6516F">
              <w:t>-</w:t>
            </w:r>
          </w:p>
        </w:tc>
        <w:tc>
          <w:tcPr>
            <w:tcW w:w="567" w:type="dxa"/>
            <w:shd w:val="clear" w:color="auto" w:fill="auto"/>
          </w:tcPr>
          <w:p w14:paraId="269FBA49" w14:textId="77777777" w:rsidR="0071087C" w:rsidRPr="00E6516F" w:rsidDel="00C84CCE" w:rsidRDefault="0071087C" w:rsidP="00174677">
            <w:pPr>
              <w:pStyle w:val="TAC"/>
            </w:pPr>
            <w:r w:rsidRPr="00E6516F">
              <w:t>-</w:t>
            </w:r>
          </w:p>
        </w:tc>
        <w:tc>
          <w:tcPr>
            <w:tcW w:w="892" w:type="dxa"/>
            <w:shd w:val="clear" w:color="auto" w:fill="auto"/>
          </w:tcPr>
          <w:p w14:paraId="58BA4940" w14:textId="77777777" w:rsidR="0071087C" w:rsidRPr="00E6516F" w:rsidDel="00C84CCE" w:rsidRDefault="0071087C" w:rsidP="00174677">
            <w:pPr>
              <w:pStyle w:val="TAC"/>
            </w:pPr>
            <w:r w:rsidRPr="00E6516F">
              <w:t>-</w:t>
            </w:r>
          </w:p>
        </w:tc>
      </w:tr>
      <w:tr w:rsidR="0071087C" w:rsidRPr="00E6516F" w14:paraId="4AF1F287" w14:textId="77777777" w:rsidTr="00174677">
        <w:tc>
          <w:tcPr>
            <w:tcW w:w="9762" w:type="dxa"/>
            <w:gridSpan w:val="6"/>
            <w:shd w:val="clear" w:color="auto" w:fill="auto"/>
          </w:tcPr>
          <w:p w14:paraId="72D782FD" w14:textId="77777777" w:rsidR="0071087C" w:rsidRPr="00E6516F" w:rsidRDefault="0071087C" w:rsidP="00174677">
            <w:pPr>
              <w:pStyle w:val="TAN"/>
            </w:pPr>
            <w:r w:rsidRPr="00E6516F">
              <w:t>NOTE 1:</w:t>
            </w:r>
            <w:r w:rsidRPr="00E6516F">
              <w:tab/>
              <w:t>This is expected to be done via a suitable implementation dependent MMI.</w:t>
            </w:r>
          </w:p>
          <w:p w14:paraId="50C905D7" w14:textId="77777777" w:rsidR="0071087C" w:rsidRPr="00E6516F" w:rsidRDefault="0071087C" w:rsidP="00174677">
            <w:pPr>
              <w:pStyle w:val="TAN"/>
            </w:pPr>
            <w:r w:rsidRPr="00E6516F">
              <w:t>NOTE 2:</w:t>
            </w:r>
            <w:r w:rsidRPr="00E6516F">
              <w:tab/>
              <w:t>The behaviour is handled through parallel actions to allow for implementations which first indicate to the user that there is a message available, but render the message to the user only after the user takes an action to open the message.</w:t>
            </w:r>
          </w:p>
        </w:tc>
      </w:tr>
    </w:tbl>
    <w:p w14:paraId="3EF214B0" w14:textId="77777777" w:rsidR="0071087C" w:rsidRPr="00E6516F" w:rsidRDefault="0071087C" w:rsidP="0071087C"/>
    <w:p w14:paraId="68107023" w14:textId="77777777" w:rsidR="0071087C" w:rsidRPr="00E6516F" w:rsidRDefault="0071087C" w:rsidP="0071087C">
      <w:pPr>
        <w:pStyle w:val="TH"/>
      </w:pPr>
      <w:r w:rsidRPr="00E6516F">
        <w:t>Table 6.1.9.3.2-2: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27436492" w14:textId="77777777" w:rsidTr="00174677">
        <w:tc>
          <w:tcPr>
            <w:tcW w:w="648" w:type="dxa"/>
            <w:tcBorders>
              <w:bottom w:val="nil"/>
            </w:tcBorders>
          </w:tcPr>
          <w:p w14:paraId="59AAE480" w14:textId="77777777" w:rsidR="0071087C" w:rsidRPr="00E6516F" w:rsidRDefault="0071087C" w:rsidP="00174677">
            <w:pPr>
              <w:pStyle w:val="TAH"/>
            </w:pPr>
            <w:r w:rsidRPr="00E6516F">
              <w:t>St</w:t>
            </w:r>
          </w:p>
        </w:tc>
        <w:tc>
          <w:tcPr>
            <w:tcW w:w="3969" w:type="dxa"/>
            <w:tcBorders>
              <w:bottom w:val="nil"/>
            </w:tcBorders>
          </w:tcPr>
          <w:p w14:paraId="0C0CF106" w14:textId="77777777" w:rsidR="0071087C" w:rsidRPr="00E6516F" w:rsidRDefault="0071087C" w:rsidP="00174677">
            <w:pPr>
              <w:pStyle w:val="TAH"/>
            </w:pPr>
            <w:r w:rsidRPr="00E6516F">
              <w:t>Procedure</w:t>
            </w:r>
          </w:p>
        </w:tc>
        <w:tc>
          <w:tcPr>
            <w:tcW w:w="3686" w:type="dxa"/>
            <w:gridSpan w:val="2"/>
          </w:tcPr>
          <w:p w14:paraId="67872395" w14:textId="77777777" w:rsidR="0071087C" w:rsidRPr="00E6516F" w:rsidRDefault="0071087C" w:rsidP="00174677">
            <w:pPr>
              <w:pStyle w:val="TAH"/>
            </w:pPr>
            <w:r w:rsidRPr="00E6516F">
              <w:t>Message Sequence</w:t>
            </w:r>
          </w:p>
        </w:tc>
        <w:tc>
          <w:tcPr>
            <w:tcW w:w="567" w:type="dxa"/>
            <w:tcBorders>
              <w:bottom w:val="nil"/>
            </w:tcBorders>
          </w:tcPr>
          <w:p w14:paraId="466CF201" w14:textId="77777777" w:rsidR="0071087C" w:rsidRPr="00E6516F" w:rsidRDefault="0071087C" w:rsidP="00174677">
            <w:pPr>
              <w:pStyle w:val="TAH"/>
            </w:pPr>
            <w:r w:rsidRPr="00E6516F">
              <w:t>TP</w:t>
            </w:r>
          </w:p>
        </w:tc>
        <w:tc>
          <w:tcPr>
            <w:tcW w:w="892" w:type="dxa"/>
            <w:tcBorders>
              <w:bottom w:val="nil"/>
            </w:tcBorders>
          </w:tcPr>
          <w:p w14:paraId="5C8CF943" w14:textId="77777777" w:rsidR="0071087C" w:rsidRPr="00E6516F" w:rsidRDefault="0071087C" w:rsidP="00174677">
            <w:pPr>
              <w:pStyle w:val="TAH"/>
            </w:pPr>
            <w:r w:rsidRPr="00E6516F">
              <w:t>Verdict</w:t>
            </w:r>
          </w:p>
        </w:tc>
      </w:tr>
      <w:tr w:rsidR="0071087C" w:rsidRPr="00E6516F" w14:paraId="614A5C90" w14:textId="77777777" w:rsidTr="00174677">
        <w:tc>
          <w:tcPr>
            <w:tcW w:w="648" w:type="dxa"/>
            <w:tcBorders>
              <w:top w:val="nil"/>
            </w:tcBorders>
          </w:tcPr>
          <w:p w14:paraId="5F75F7B9" w14:textId="77777777" w:rsidR="0071087C" w:rsidRPr="00E6516F" w:rsidRDefault="0071087C" w:rsidP="00174677">
            <w:pPr>
              <w:pStyle w:val="TAH"/>
            </w:pPr>
          </w:p>
        </w:tc>
        <w:tc>
          <w:tcPr>
            <w:tcW w:w="3969" w:type="dxa"/>
            <w:tcBorders>
              <w:top w:val="nil"/>
            </w:tcBorders>
          </w:tcPr>
          <w:p w14:paraId="4BAD675F" w14:textId="77777777" w:rsidR="0071087C" w:rsidRPr="00E6516F" w:rsidRDefault="0071087C" w:rsidP="00174677">
            <w:pPr>
              <w:pStyle w:val="TAH"/>
            </w:pPr>
          </w:p>
        </w:tc>
        <w:tc>
          <w:tcPr>
            <w:tcW w:w="709" w:type="dxa"/>
          </w:tcPr>
          <w:p w14:paraId="56638851" w14:textId="77777777" w:rsidR="0071087C" w:rsidRPr="00E6516F" w:rsidRDefault="0071087C" w:rsidP="00174677">
            <w:pPr>
              <w:pStyle w:val="TAH"/>
            </w:pPr>
            <w:r w:rsidRPr="00E6516F">
              <w:t>U - S</w:t>
            </w:r>
          </w:p>
        </w:tc>
        <w:tc>
          <w:tcPr>
            <w:tcW w:w="2977" w:type="dxa"/>
          </w:tcPr>
          <w:p w14:paraId="43717F57" w14:textId="77777777" w:rsidR="0071087C" w:rsidRPr="00E6516F" w:rsidRDefault="0071087C" w:rsidP="00174677">
            <w:pPr>
              <w:pStyle w:val="TAH"/>
            </w:pPr>
            <w:r w:rsidRPr="00E6516F">
              <w:t>Message</w:t>
            </w:r>
          </w:p>
        </w:tc>
        <w:tc>
          <w:tcPr>
            <w:tcW w:w="567" w:type="dxa"/>
            <w:tcBorders>
              <w:top w:val="nil"/>
            </w:tcBorders>
          </w:tcPr>
          <w:p w14:paraId="742F065E" w14:textId="77777777" w:rsidR="0071087C" w:rsidRPr="00E6516F" w:rsidRDefault="0071087C" w:rsidP="00174677">
            <w:pPr>
              <w:pStyle w:val="TAH"/>
            </w:pPr>
          </w:p>
        </w:tc>
        <w:tc>
          <w:tcPr>
            <w:tcW w:w="892" w:type="dxa"/>
            <w:tcBorders>
              <w:top w:val="nil"/>
            </w:tcBorders>
          </w:tcPr>
          <w:p w14:paraId="4B143537" w14:textId="77777777" w:rsidR="0071087C" w:rsidRPr="00E6516F" w:rsidRDefault="0071087C" w:rsidP="00174677">
            <w:pPr>
              <w:pStyle w:val="TAH"/>
            </w:pPr>
          </w:p>
        </w:tc>
      </w:tr>
      <w:tr w:rsidR="0071087C" w:rsidRPr="00E6516F" w:rsidDel="001051CC" w14:paraId="0125C208" w14:textId="77777777" w:rsidTr="00174677">
        <w:tc>
          <w:tcPr>
            <w:tcW w:w="648" w:type="dxa"/>
            <w:shd w:val="clear" w:color="auto" w:fill="auto"/>
          </w:tcPr>
          <w:p w14:paraId="7CCDFB7E" w14:textId="77777777" w:rsidR="0071087C" w:rsidRPr="00E6516F" w:rsidDel="001051CC" w:rsidRDefault="0071087C" w:rsidP="00174677">
            <w:pPr>
              <w:pStyle w:val="TAC"/>
            </w:pPr>
            <w:r w:rsidRPr="00E6516F">
              <w:t>1</w:t>
            </w:r>
          </w:p>
        </w:tc>
        <w:tc>
          <w:tcPr>
            <w:tcW w:w="3969" w:type="dxa"/>
            <w:shd w:val="clear" w:color="auto" w:fill="auto"/>
          </w:tcPr>
          <w:p w14:paraId="0536024B" w14:textId="77777777" w:rsidR="0071087C" w:rsidRPr="00E6516F" w:rsidDel="001051CC" w:rsidRDefault="0071087C" w:rsidP="00174677">
            <w:pPr>
              <w:pStyle w:val="TAL"/>
            </w:pPr>
            <w:r w:rsidRPr="00E6516F">
              <w:t xml:space="preserve">Check: Does the UE (MCData Client) perform the procedure for </w:t>
            </w:r>
            <w:r w:rsidRPr="00E6516F">
              <w:rPr>
                <w:b/>
                <w:bCs/>
              </w:rPr>
              <w:t>CO MSRP message transfer</w:t>
            </w:r>
            <w:r w:rsidRPr="00E6516F">
              <w:t xml:space="preserve"> specified in TS 36.579-1 [2] Table 5.3C.4.3-1 </w:t>
            </w:r>
            <w:r w:rsidRPr="00E6516F">
              <w:rPr>
                <w:b/>
                <w:bCs/>
              </w:rPr>
              <w:t>to send a disposition notification of "READ"</w:t>
            </w:r>
            <w:r w:rsidRPr="00E6516F">
              <w:t>?</w:t>
            </w:r>
          </w:p>
        </w:tc>
        <w:tc>
          <w:tcPr>
            <w:tcW w:w="709" w:type="dxa"/>
            <w:shd w:val="clear" w:color="auto" w:fill="auto"/>
          </w:tcPr>
          <w:p w14:paraId="0402B1EB" w14:textId="77777777" w:rsidR="0071087C" w:rsidRPr="00E6516F" w:rsidDel="001051CC" w:rsidRDefault="0071087C" w:rsidP="00174677">
            <w:pPr>
              <w:pStyle w:val="TAC"/>
            </w:pPr>
            <w:r w:rsidRPr="00E6516F">
              <w:t>-</w:t>
            </w:r>
          </w:p>
        </w:tc>
        <w:tc>
          <w:tcPr>
            <w:tcW w:w="2977" w:type="dxa"/>
            <w:shd w:val="clear" w:color="auto" w:fill="auto"/>
          </w:tcPr>
          <w:p w14:paraId="76704076" w14:textId="77777777" w:rsidR="0071087C" w:rsidRPr="00E6516F" w:rsidDel="001051CC" w:rsidRDefault="0071087C" w:rsidP="00174677">
            <w:pPr>
              <w:pStyle w:val="TAL"/>
            </w:pPr>
            <w:r w:rsidRPr="00E6516F">
              <w:t>-</w:t>
            </w:r>
          </w:p>
        </w:tc>
        <w:tc>
          <w:tcPr>
            <w:tcW w:w="567" w:type="dxa"/>
            <w:shd w:val="clear" w:color="auto" w:fill="auto"/>
          </w:tcPr>
          <w:p w14:paraId="4B65E2A2" w14:textId="77777777" w:rsidR="0071087C" w:rsidRPr="00E6516F" w:rsidDel="001051CC" w:rsidRDefault="0071087C" w:rsidP="00174677">
            <w:pPr>
              <w:pStyle w:val="TAC"/>
            </w:pPr>
            <w:r w:rsidRPr="00E6516F">
              <w:t>2</w:t>
            </w:r>
          </w:p>
        </w:tc>
        <w:tc>
          <w:tcPr>
            <w:tcW w:w="892" w:type="dxa"/>
            <w:shd w:val="clear" w:color="auto" w:fill="auto"/>
          </w:tcPr>
          <w:p w14:paraId="1EB42CC2" w14:textId="77777777" w:rsidR="0071087C" w:rsidRPr="00E6516F" w:rsidDel="001051CC" w:rsidRDefault="0071087C" w:rsidP="00174677">
            <w:pPr>
              <w:pStyle w:val="TAC"/>
            </w:pPr>
            <w:r w:rsidRPr="00E6516F">
              <w:t>P</w:t>
            </w:r>
          </w:p>
        </w:tc>
      </w:tr>
    </w:tbl>
    <w:p w14:paraId="20915F2F" w14:textId="77777777" w:rsidR="0071087C" w:rsidRPr="00E6516F" w:rsidRDefault="0071087C" w:rsidP="0071087C"/>
    <w:p w14:paraId="03FD6359" w14:textId="77777777" w:rsidR="0071087C" w:rsidRPr="00E6516F" w:rsidRDefault="0071087C" w:rsidP="0071087C">
      <w:pPr>
        <w:pStyle w:val="H6"/>
      </w:pPr>
      <w:bookmarkStart w:id="677" w:name="_Toc52782372"/>
      <w:bookmarkStart w:id="678" w:name="_Toc52782983"/>
      <w:bookmarkStart w:id="679" w:name="_Toc59042852"/>
      <w:r w:rsidRPr="00E6516F">
        <w:t>6.1.9.3.3</w:t>
      </w:r>
      <w:r w:rsidRPr="00E6516F">
        <w:tab/>
        <w:t>Specific message contents</w:t>
      </w:r>
      <w:bookmarkEnd w:id="677"/>
      <w:bookmarkEnd w:id="678"/>
      <w:bookmarkEnd w:id="679"/>
    </w:p>
    <w:p w14:paraId="2AD90112" w14:textId="77777777" w:rsidR="0071087C" w:rsidRPr="00E6516F" w:rsidRDefault="0071087C" w:rsidP="0071087C">
      <w:pPr>
        <w:pStyle w:val="TH"/>
      </w:pPr>
      <w:bookmarkStart w:id="680" w:name="_Hlk38016113"/>
      <w:r w:rsidRPr="00E6516F">
        <w:t>Table 6.1.9.3.3-1: SIP INVITE (step 2, Table 6.1.9.3.2-1;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57367504" w14:textId="77777777" w:rsidTr="00174677">
        <w:trPr>
          <w:tblHeader/>
        </w:trPr>
        <w:tc>
          <w:tcPr>
            <w:tcW w:w="9639" w:type="dxa"/>
            <w:gridSpan w:val="5"/>
          </w:tcPr>
          <w:p w14:paraId="620AE66B" w14:textId="3DF8C954" w:rsidR="0071087C" w:rsidRPr="00E6516F" w:rsidRDefault="0071087C" w:rsidP="00174677">
            <w:pPr>
              <w:pStyle w:val="TAH"/>
              <w:jc w:val="left"/>
              <w:rPr>
                <w:b w:val="0"/>
              </w:rPr>
            </w:pPr>
            <w:r w:rsidRPr="00E6516F">
              <w:rPr>
                <w:rFonts w:cs="Arial"/>
                <w:b w:val="0"/>
                <w:szCs w:val="18"/>
              </w:rPr>
              <w:t>Derivation Path: TS 36.579-1 [2], Table 5.5.2.5.1-1, condition MCDATA_SDS, MCD_1to1</w:t>
            </w:r>
          </w:p>
        </w:tc>
      </w:tr>
      <w:tr w:rsidR="0071087C" w:rsidRPr="00E6516F" w14:paraId="4BA23481" w14:textId="77777777" w:rsidTr="00174677">
        <w:trPr>
          <w:tblHeader/>
        </w:trPr>
        <w:tc>
          <w:tcPr>
            <w:tcW w:w="2835" w:type="dxa"/>
          </w:tcPr>
          <w:p w14:paraId="5F341064" w14:textId="77777777" w:rsidR="0071087C" w:rsidRPr="00E6516F" w:rsidRDefault="0071087C" w:rsidP="00174677">
            <w:pPr>
              <w:pStyle w:val="TAH"/>
              <w:rPr>
                <w:bCs/>
              </w:rPr>
            </w:pPr>
            <w:r w:rsidRPr="00E6516F">
              <w:rPr>
                <w:bCs/>
              </w:rPr>
              <w:t>Information Element</w:t>
            </w:r>
          </w:p>
        </w:tc>
        <w:tc>
          <w:tcPr>
            <w:tcW w:w="2126" w:type="dxa"/>
          </w:tcPr>
          <w:p w14:paraId="6B65A26B"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3514D7C3" w14:textId="77777777" w:rsidR="0071087C" w:rsidRPr="00E6516F" w:rsidRDefault="0071087C" w:rsidP="00174677">
            <w:pPr>
              <w:pStyle w:val="TAH"/>
              <w:rPr>
                <w:bCs/>
              </w:rPr>
            </w:pPr>
            <w:r w:rsidRPr="00E6516F">
              <w:rPr>
                <w:bCs/>
              </w:rPr>
              <w:t>Comment</w:t>
            </w:r>
          </w:p>
        </w:tc>
        <w:tc>
          <w:tcPr>
            <w:tcW w:w="1418" w:type="dxa"/>
          </w:tcPr>
          <w:p w14:paraId="7BA61519" w14:textId="77777777" w:rsidR="0071087C" w:rsidRPr="00E6516F" w:rsidRDefault="0071087C" w:rsidP="00174677">
            <w:pPr>
              <w:pStyle w:val="TAH"/>
              <w:rPr>
                <w:bCs/>
              </w:rPr>
            </w:pPr>
            <w:r w:rsidRPr="00E6516F">
              <w:rPr>
                <w:bCs/>
              </w:rPr>
              <w:t>Reference</w:t>
            </w:r>
          </w:p>
        </w:tc>
        <w:tc>
          <w:tcPr>
            <w:tcW w:w="1134" w:type="dxa"/>
          </w:tcPr>
          <w:p w14:paraId="2D84684E" w14:textId="77777777" w:rsidR="0071087C" w:rsidRPr="00E6516F" w:rsidRDefault="0071087C" w:rsidP="00174677">
            <w:pPr>
              <w:pStyle w:val="TAH"/>
              <w:rPr>
                <w:bCs/>
              </w:rPr>
            </w:pPr>
            <w:r w:rsidRPr="00E6516F">
              <w:rPr>
                <w:bCs/>
              </w:rPr>
              <w:t>Condition</w:t>
            </w:r>
          </w:p>
        </w:tc>
      </w:tr>
      <w:tr w:rsidR="0071087C" w:rsidRPr="00E6516F" w14:paraId="1AB9617B" w14:textId="77777777" w:rsidTr="00174677">
        <w:trPr>
          <w:tblHeader/>
        </w:trPr>
        <w:tc>
          <w:tcPr>
            <w:tcW w:w="2835" w:type="dxa"/>
            <w:vAlign w:val="center"/>
          </w:tcPr>
          <w:p w14:paraId="28C50D3C" w14:textId="77777777" w:rsidR="0071087C" w:rsidRPr="00E6516F" w:rsidRDefault="0071087C" w:rsidP="00174677">
            <w:pPr>
              <w:pStyle w:val="TAL"/>
            </w:pPr>
            <w:r w:rsidRPr="00E6516F">
              <w:rPr>
                <w:b/>
                <w:bCs/>
              </w:rPr>
              <w:t>Message-body</w:t>
            </w:r>
          </w:p>
        </w:tc>
        <w:tc>
          <w:tcPr>
            <w:tcW w:w="2126" w:type="dxa"/>
          </w:tcPr>
          <w:p w14:paraId="2A997E81" w14:textId="77777777" w:rsidR="0071087C" w:rsidRPr="00E6516F" w:rsidRDefault="0071087C" w:rsidP="00174677">
            <w:pPr>
              <w:pStyle w:val="TAL"/>
            </w:pPr>
          </w:p>
        </w:tc>
        <w:tc>
          <w:tcPr>
            <w:tcW w:w="2126" w:type="dxa"/>
            <w:tcBorders>
              <w:bottom w:val="single" w:sz="4" w:space="0" w:color="auto"/>
            </w:tcBorders>
          </w:tcPr>
          <w:p w14:paraId="5D96EE2F" w14:textId="77777777" w:rsidR="0071087C" w:rsidRPr="00E6516F" w:rsidRDefault="0071087C" w:rsidP="00174677">
            <w:pPr>
              <w:pStyle w:val="TAL"/>
            </w:pPr>
          </w:p>
        </w:tc>
        <w:tc>
          <w:tcPr>
            <w:tcW w:w="1418" w:type="dxa"/>
          </w:tcPr>
          <w:p w14:paraId="023C5A51" w14:textId="77777777" w:rsidR="0071087C" w:rsidRPr="00E6516F" w:rsidRDefault="0071087C" w:rsidP="00174677">
            <w:pPr>
              <w:pStyle w:val="TAL"/>
            </w:pPr>
          </w:p>
        </w:tc>
        <w:tc>
          <w:tcPr>
            <w:tcW w:w="1134" w:type="dxa"/>
            <w:vAlign w:val="bottom"/>
          </w:tcPr>
          <w:p w14:paraId="606195B6" w14:textId="77777777" w:rsidR="0071087C" w:rsidRPr="00E6516F" w:rsidRDefault="0071087C" w:rsidP="00174677">
            <w:pPr>
              <w:pStyle w:val="TAL"/>
            </w:pPr>
          </w:p>
        </w:tc>
      </w:tr>
      <w:tr w:rsidR="0071087C" w:rsidRPr="00E6516F" w14:paraId="43CA6F7C" w14:textId="77777777" w:rsidTr="00174677">
        <w:trPr>
          <w:tblHeader/>
        </w:trPr>
        <w:tc>
          <w:tcPr>
            <w:tcW w:w="2835" w:type="dxa"/>
            <w:vAlign w:val="center"/>
          </w:tcPr>
          <w:p w14:paraId="54DD678D" w14:textId="77777777" w:rsidR="0071087C" w:rsidRPr="00E6516F" w:rsidRDefault="0071087C" w:rsidP="00174677">
            <w:pPr>
              <w:pStyle w:val="TAL"/>
            </w:pPr>
            <w:r w:rsidRPr="00E6516F">
              <w:t xml:space="preserve">  MIME body part</w:t>
            </w:r>
          </w:p>
        </w:tc>
        <w:tc>
          <w:tcPr>
            <w:tcW w:w="2126" w:type="dxa"/>
          </w:tcPr>
          <w:p w14:paraId="4CDA6B15" w14:textId="77777777" w:rsidR="0071087C" w:rsidRPr="00E6516F" w:rsidRDefault="0071087C" w:rsidP="00174677">
            <w:pPr>
              <w:pStyle w:val="TAL"/>
            </w:pPr>
          </w:p>
        </w:tc>
        <w:tc>
          <w:tcPr>
            <w:tcW w:w="2126" w:type="dxa"/>
            <w:tcBorders>
              <w:bottom w:val="single" w:sz="4" w:space="0" w:color="auto"/>
            </w:tcBorders>
          </w:tcPr>
          <w:p w14:paraId="724ADCD1" w14:textId="77777777" w:rsidR="0071087C" w:rsidRPr="00E6516F" w:rsidRDefault="0071087C" w:rsidP="00174677">
            <w:pPr>
              <w:pStyle w:val="TAL"/>
              <w:rPr>
                <w:b/>
              </w:rPr>
            </w:pPr>
            <w:r w:rsidRPr="00E6516F">
              <w:rPr>
                <w:b/>
              </w:rPr>
              <w:t>SDP message</w:t>
            </w:r>
          </w:p>
        </w:tc>
        <w:tc>
          <w:tcPr>
            <w:tcW w:w="1418" w:type="dxa"/>
          </w:tcPr>
          <w:p w14:paraId="3D06361C" w14:textId="77777777" w:rsidR="0071087C" w:rsidRPr="00E6516F" w:rsidRDefault="0071087C" w:rsidP="00174677">
            <w:pPr>
              <w:pStyle w:val="TAL"/>
            </w:pPr>
          </w:p>
        </w:tc>
        <w:tc>
          <w:tcPr>
            <w:tcW w:w="1134" w:type="dxa"/>
            <w:vAlign w:val="bottom"/>
          </w:tcPr>
          <w:p w14:paraId="3256B780" w14:textId="77777777" w:rsidR="0071087C" w:rsidRPr="00E6516F" w:rsidRDefault="0071087C" w:rsidP="00174677">
            <w:pPr>
              <w:pStyle w:val="TAL"/>
            </w:pPr>
          </w:p>
        </w:tc>
      </w:tr>
      <w:tr w:rsidR="0071087C" w:rsidRPr="00E6516F" w14:paraId="7D08A2CF" w14:textId="77777777" w:rsidTr="00174677">
        <w:trPr>
          <w:tblHeader/>
        </w:trPr>
        <w:tc>
          <w:tcPr>
            <w:tcW w:w="2835" w:type="dxa"/>
          </w:tcPr>
          <w:p w14:paraId="4823B48C" w14:textId="77777777" w:rsidR="0071087C" w:rsidRPr="00E6516F" w:rsidRDefault="0071087C" w:rsidP="00174677">
            <w:pPr>
              <w:pStyle w:val="TAL"/>
            </w:pPr>
            <w:r w:rsidRPr="00E6516F">
              <w:t xml:space="preserve">    MIME-part-body</w:t>
            </w:r>
          </w:p>
        </w:tc>
        <w:tc>
          <w:tcPr>
            <w:tcW w:w="2126" w:type="dxa"/>
          </w:tcPr>
          <w:p w14:paraId="1CD24A29" w14:textId="77777777" w:rsidR="0071087C" w:rsidRPr="00E6516F" w:rsidRDefault="0071087C" w:rsidP="00174677">
            <w:pPr>
              <w:pStyle w:val="TAL"/>
            </w:pPr>
            <w:r w:rsidRPr="00E6516F">
              <w:t>As described in Table 6.1.9.3.3-2</w:t>
            </w:r>
          </w:p>
        </w:tc>
        <w:tc>
          <w:tcPr>
            <w:tcW w:w="2126" w:type="dxa"/>
            <w:tcBorders>
              <w:bottom w:val="single" w:sz="4" w:space="0" w:color="auto"/>
            </w:tcBorders>
          </w:tcPr>
          <w:p w14:paraId="4A73BE91" w14:textId="77777777" w:rsidR="0071087C" w:rsidRPr="00E6516F" w:rsidRDefault="0071087C" w:rsidP="00174677">
            <w:pPr>
              <w:pStyle w:val="TAL"/>
              <w:rPr>
                <w:bCs/>
              </w:rPr>
            </w:pPr>
          </w:p>
        </w:tc>
        <w:tc>
          <w:tcPr>
            <w:tcW w:w="1418" w:type="dxa"/>
          </w:tcPr>
          <w:p w14:paraId="556298F1" w14:textId="77777777" w:rsidR="0071087C" w:rsidRPr="00E6516F" w:rsidRDefault="0071087C" w:rsidP="00174677">
            <w:pPr>
              <w:pStyle w:val="TAL"/>
            </w:pPr>
          </w:p>
        </w:tc>
        <w:tc>
          <w:tcPr>
            <w:tcW w:w="1134" w:type="dxa"/>
          </w:tcPr>
          <w:p w14:paraId="42922E57" w14:textId="77777777" w:rsidR="0071087C" w:rsidRPr="00E6516F" w:rsidRDefault="0071087C" w:rsidP="00174677">
            <w:pPr>
              <w:pStyle w:val="TAL"/>
            </w:pPr>
          </w:p>
        </w:tc>
      </w:tr>
      <w:tr w:rsidR="0071087C" w:rsidRPr="00E6516F" w14:paraId="0E562F01" w14:textId="77777777" w:rsidTr="00174677">
        <w:trPr>
          <w:tblHeader/>
        </w:trPr>
        <w:tc>
          <w:tcPr>
            <w:tcW w:w="2835" w:type="dxa"/>
            <w:vAlign w:val="center"/>
          </w:tcPr>
          <w:p w14:paraId="4F5ACBEB" w14:textId="77777777" w:rsidR="0071087C" w:rsidRPr="00E6516F" w:rsidRDefault="0071087C" w:rsidP="00174677">
            <w:pPr>
              <w:pStyle w:val="TAL"/>
            </w:pPr>
            <w:r w:rsidRPr="00E6516F">
              <w:t xml:space="preserve">  MIME body part</w:t>
            </w:r>
          </w:p>
        </w:tc>
        <w:tc>
          <w:tcPr>
            <w:tcW w:w="2126" w:type="dxa"/>
            <w:vAlign w:val="center"/>
          </w:tcPr>
          <w:p w14:paraId="694DE5CA" w14:textId="77777777" w:rsidR="0071087C" w:rsidRPr="00E6516F" w:rsidRDefault="0071087C" w:rsidP="00174677">
            <w:pPr>
              <w:pStyle w:val="TAL"/>
            </w:pPr>
          </w:p>
        </w:tc>
        <w:tc>
          <w:tcPr>
            <w:tcW w:w="2126" w:type="dxa"/>
            <w:tcBorders>
              <w:bottom w:val="single" w:sz="4" w:space="0" w:color="auto"/>
            </w:tcBorders>
          </w:tcPr>
          <w:p w14:paraId="6C75540A" w14:textId="49A9DE99" w:rsidR="0071087C" w:rsidRPr="00E6516F" w:rsidRDefault="0071087C" w:rsidP="00174677">
            <w:pPr>
              <w:pStyle w:val="TAL"/>
              <w:rPr>
                <w:b/>
              </w:rPr>
            </w:pPr>
            <w:r w:rsidRPr="00E6516F">
              <w:rPr>
                <w:b/>
              </w:rPr>
              <w:t>MCData-Info</w:t>
            </w:r>
          </w:p>
        </w:tc>
        <w:tc>
          <w:tcPr>
            <w:tcW w:w="1418" w:type="dxa"/>
          </w:tcPr>
          <w:p w14:paraId="6C2605C8" w14:textId="77777777" w:rsidR="0071087C" w:rsidRPr="00E6516F" w:rsidRDefault="0071087C" w:rsidP="00174677">
            <w:pPr>
              <w:pStyle w:val="TAL"/>
            </w:pPr>
          </w:p>
        </w:tc>
        <w:tc>
          <w:tcPr>
            <w:tcW w:w="1134" w:type="dxa"/>
          </w:tcPr>
          <w:p w14:paraId="09B8B721" w14:textId="77777777" w:rsidR="0071087C" w:rsidRPr="00E6516F" w:rsidRDefault="0071087C" w:rsidP="00174677">
            <w:pPr>
              <w:pStyle w:val="TAL"/>
            </w:pPr>
          </w:p>
        </w:tc>
      </w:tr>
      <w:tr w:rsidR="0071087C" w:rsidRPr="00E6516F" w14:paraId="042981D6" w14:textId="77777777" w:rsidTr="00174677">
        <w:trPr>
          <w:tblHeader/>
        </w:trPr>
        <w:tc>
          <w:tcPr>
            <w:tcW w:w="2835" w:type="dxa"/>
          </w:tcPr>
          <w:p w14:paraId="1B55EDD1" w14:textId="77777777" w:rsidR="0071087C" w:rsidRPr="00E6516F" w:rsidRDefault="0071087C" w:rsidP="00174677">
            <w:pPr>
              <w:pStyle w:val="TAL"/>
            </w:pPr>
            <w:r w:rsidRPr="00E6516F">
              <w:t xml:space="preserve">    MIME-part-body</w:t>
            </w:r>
          </w:p>
        </w:tc>
        <w:tc>
          <w:tcPr>
            <w:tcW w:w="2126" w:type="dxa"/>
          </w:tcPr>
          <w:p w14:paraId="4A912419" w14:textId="77777777" w:rsidR="0071087C" w:rsidRPr="00E6516F" w:rsidRDefault="0071087C" w:rsidP="00174677">
            <w:pPr>
              <w:pStyle w:val="TAL"/>
            </w:pPr>
            <w:r w:rsidRPr="00E6516F">
              <w:t>MCData-Info as described in Table 6.1.9.3.3-3</w:t>
            </w:r>
          </w:p>
        </w:tc>
        <w:tc>
          <w:tcPr>
            <w:tcW w:w="2126" w:type="dxa"/>
            <w:tcBorders>
              <w:bottom w:val="single" w:sz="4" w:space="0" w:color="auto"/>
            </w:tcBorders>
          </w:tcPr>
          <w:p w14:paraId="3D229D43" w14:textId="77777777" w:rsidR="0071087C" w:rsidRPr="00E6516F" w:rsidRDefault="0071087C" w:rsidP="00174677">
            <w:pPr>
              <w:pStyle w:val="TAL"/>
            </w:pPr>
          </w:p>
        </w:tc>
        <w:tc>
          <w:tcPr>
            <w:tcW w:w="1418" w:type="dxa"/>
          </w:tcPr>
          <w:p w14:paraId="73F7E66F" w14:textId="77777777" w:rsidR="0071087C" w:rsidRPr="00E6516F" w:rsidRDefault="0071087C" w:rsidP="00174677">
            <w:pPr>
              <w:pStyle w:val="TAL"/>
            </w:pPr>
          </w:p>
        </w:tc>
        <w:tc>
          <w:tcPr>
            <w:tcW w:w="1134" w:type="dxa"/>
          </w:tcPr>
          <w:p w14:paraId="08501B07" w14:textId="77777777" w:rsidR="0071087C" w:rsidRPr="00E6516F" w:rsidRDefault="0071087C" w:rsidP="00174677">
            <w:pPr>
              <w:pStyle w:val="TAL"/>
            </w:pPr>
          </w:p>
        </w:tc>
      </w:tr>
    </w:tbl>
    <w:p w14:paraId="47669B40" w14:textId="77777777" w:rsidR="0071087C" w:rsidRPr="00E6516F" w:rsidRDefault="0071087C" w:rsidP="0071087C"/>
    <w:p w14:paraId="465EBC0B" w14:textId="77777777" w:rsidR="0071087C" w:rsidRPr="00E6516F" w:rsidRDefault="0071087C" w:rsidP="0071087C">
      <w:pPr>
        <w:pStyle w:val="TH"/>
      </w:pPr>
      <w:r w:rsidRPr="00E6516F">
        <w:t>Table 6.1.9.3.3-2: SDP for SIP INVITE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0B5903D7" w14:textId="77777777" w:rsidTr="00174677">
        <w:trPr>
          <w:cantSplit/>
        </w:trPr>
        <w:tc>
          <w:tcPr>
            <w:tcW w:w="9639" w:type="dxa"/>
          </w:tcPr>
          <w:p w14:paraId="3B60CB03" w14:textId="03C76BD9"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5.5.3.1.1-3, condition MCDATA_SDS, SDP_OFFER, SDS_SESSION, MCD_1to1</w:t>
            </w:r>
          </w:p>
        </w:tc>
      </w:tr>
    </w:tbl>
    <w:p w14:paraId="70F50919" w14:textId="77777777" w:rsidR="0071087C" w:rsidRPr="00E6516F" w:rsidRDefault="0071087C" w:rsidP="0071087C"/>
    <w:p w14:paraId="036AF48E" w14:textId="77777777" w:rsidR="0071087C" w:rsidRPr="00E6516F" w:rsidRDefault="0071087C" w:rsidP="0071087C">
      <w:pPr>
        <w:pStyle w:val="TH"/>
      </w:pPr>
      <w:r w:rsidRPr="00E6516F">
        <w:t>Table 6.1.9.3.3-3: MCDATA-Info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30BBD206" w14:textId="77777777" w:rsidTr="00174677">
        <w:trPr>
          <w:cantSplit/>
        </w:trPr>
        <w:tc>
          <w:tcPr>
            <w:tcW w:w="9639" w:type="dxa"/>
            <w:gridSpan w:val="5"/>
          </w:tcPr>
          <w:p w14:paraId="3934916D"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5.5.3.2.1-3, condition MCD_1to1</w:t>
            </w:r>
          </w:p>
        </w:tc>
      </w:tr>
      <w:tr w:rsidR="0071087C" w:rsidRPr="00E6516F" w14:paraId="033239B8" w14:textId="77777777" w:rsidTr="00174677">
        <w:tc>
          <w:tcPr>
            <w:tcW w:w="2835" w:type="dxa"/>
          </w:tcPr>
          <w:p w14:paraId="3074F856" w14:textId="77777777" w:rsidR="0071087C" w:rsidRPr="00E6516F" w:rsidRDefault="0071087C" w:rsidP="00174677">
            <w:pPr>
              <w:pStyle w:val="TAH"/>
              <w:rPr>
                <w:bCs/>
              </w:rPr>
            </w:pPr>
            <w:r w:rsidRPr="00E6516F">
              <w:rPr>
                <w:bCs/>
              </w:rPr>
              <w:t>Information Element</w:t>
            </w:r>
          </w:p>
        </w:tc>
        <w:tc>
          <w:tcPr>
            <w:tcW w:w="2126" w:type="dxa"/>
          </w:tcPr>
          <w:p w14:paraId="1267D203"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33F07D9B" w14:textId="77777777" w:rsidR="0071087C" w:rsidRPr="00E6516F" w:rsidRDefault="0071087C" w:rsidP="00174677">
            <w:pPr>
              <w:pStyle w:val="TAH"/>
              <w:rPr>
                <w:bCs/>
              </w:rPr>
            </w:pPr>
            <w:r w:rsidRPr="00E6516F">
              <w:rPr>
                <w:bCs/>
              </w:rPr>
              <w:t>Comment</w:t>
            </w:r>
          </w:p>
        </w:tc>
        <w:tc>
          <w:tcPr>
            <w:tcW w:w="1418" w:type="dxa"/>
          </w:tcPr>
          <w:p w14:paraId="2C0F65D9" w14:textId="77777777" w:rsidR="0071087C" w:rsidRPr="00E6516F" w:rsidRDefault="0071087C" w:rsidP="00174677">
            <w:pPr>
              <w:pStyle w:val="TAH"/>
              <w:rPr>
                <w:bCs/>
              </w:rPr>
            </w:pPr>
            <w:r w:rsidRPr="00E6516F">
              <w:rPr>
                <w:bCs/>
              </w:rPr>
              <w:t>Reference</w:t>
            </w:r>
          </w:p>
        </w:tc>
        <w:tc>
          <w:tcPr>
            <w:tcW w:w="1134" w:type="dxa"/>
          </w:tcPr>
          <w:p w14:paraId="65C2F4B2" w14:textId="77777777" w:rsidR="0071087C" w:rsidRPr="00E6516F" w:rsidRDefault="0071087C" w:rsidP="00174677">
            <w:pPr>
              <w:pStyle w:val="TAH"/>
              <w:rPr>
                <w:bCs/>
              </w:rPr>
            </w:pPr>
            <w:r w:rsidRPr="00E6516F">
              <w:rPr>
                <w:bCs/>
              </w:rPr>
              <w:t>Condition</w:t>
            </w:r>
          </w:p>
        </w:tc>
      </w:tr>
      <w:tr w:rsidR="0071087C" w:rsidRPr="00E6516F" w14:paraId="2D3F8C73" w14:textId="77777777" w:rsidTr="00174677">
        <w:tc>
          <w:tcPr>
            <w:tcW w:w="2835" w:type="dxa"/>
          </w:tcPr>
          <w:p w14:paraId="38DCEE48" w14:textId="77777777" w:rsidR="0071087C" w:rsidRPr="00E6516F" w:rsidRDefault="0071087C" w:rsidP="00174677">
            <w:pPr>
              <w:pStyle w:val="TAL"/>
              <w:rPr>
                <w:rFonts w:cs="Arial"/>
                <w:szCs w:val="18"/>
              </w:rPr>
            </w:pPr>
            <w:r w:rsidRPr="00E6516F">
              <w:t>mcdata-info</w:t>
            </w:r>
          </w:p>
        </w:tc>
        <w:tc>
          <w:tcPr>
            <w:tcW w:w="2126" w:type="dxa"/>
          </w:tcPr>
          <w:p w14:paraId="0EAE20F8" w14:textId="77777777" w:rsidR="0071087C" w:rsidRPr="00E6516F" w:rsidRDefault="0071087C" w:rsidP="00174677">
            <w:pPr>
              <w:pStyle w:val="TAL"/>
            </w:pPr>
          </w:p>
        </w:tc>
        <w:tc>
          <w:tcPr>
            <w:tcW w:w="2126" w:type="dxa"/>
            <w:tcBorders>
              <w:bottom w:val="single" w:sz="4" w:space="0" w:color="auto"/>
            </w:tcBorders>
          </w:tcPr>
          <w:p w14:paraId="49338849" w14:textId="77777777" w:rsidR="0071087C" w:rsidRPr="00E6516F" w:rsidRDefault="0071087C" w:rsidP="00174677">
            <w:pPr>
              <w:pStyle w:val="TAL"/>
            </w:pPr>
          </w:p>
        </w:tc>
        <w:tc>
          <w:tcPr>
            <w:tcW w:w="1418" w:type="dxa"/>
          </w:tcPr>
          <w:p w14:paraId="59002937" w14:textId="77777777" w:rsidR="0071087C" w:rsidRPr="00E6516F" w:rsidRDefault="0071087C" w:rsidP="00174677">
            <w:pPr>
              <w:pStyle w:val="TAL"/>
            </w:pPr>
          </w:p>
        </w:tc>
        <w:tc>
          <w:tcPr>
            <w:tcW w:w="1134" w:type="dxa"/>
          </w:tcPr>
          <w:p w14:paraId="763A14DE" w14:textId="77777777" w:rsidR="0071087C" w:rsidRPr="00E6516F" w:rsidRDefault="0071087C" w:rsidP="00174677">
            <w:pPr>
              <w:pStyle w:val="TAL"/>
            </w:pPr>
          </w:p>
        </w:tc>
      </w:tr>
      <w:tr w:rsidR="0071087C" w:rsidRPr="00E6516F" w14:paraId="6A633000" w14:textId="77777777" w:rsidTr="00174677">
        <w:tc>
          <w:tcPr>
            <w:tcW w:w="2835" w:type="dxa"/>
          </w:tcPr>
          <w:p w14:paraId="79FBDEBB" w14:textId="77777777" w:rsidR="0071087C" w:rsidRPr="00E6516F" w:rsidRDefault="0071087C" w:rsidP="00174677">
            <w:pPr>
              <w:pStyle w:val="TAL"/>
              <w:rPr>
                <w:rFonts w:cs="Arial"/>
                <w:szCs w:val="18"/>
              </w:rPr>
            </w:pPr>
            <w:r w:rsidRPr="00E6516F">
              <w:t xml:space="preserve">  mcdata-Params</w:t>
            </w:r>
          </w:p>
        </w:tc>
        <w:tc>
          <w:tcPr>
            <w:tcW w:w="2126" w:type="dxa"/>
          </w:tcPr>
          <w:p w14:paraId="4E9CACA9" w14:textId="77777777" w:rsidR="0071087C" w:rsidRPr="00E6516F" w:rsidRDefault="0071087C" w:rsidP="00174677">
            <w:pPr>
              <w:pStyle w:val="TAL"/>
            </w:pPr>
          </w:p>
        </w:tc>
        <w:tc>
          <w:tcPr>
            <w:tcW w:w="2126" w:type="dxa"/>
            <w:tcBorders>
              <w:top w:val="single" w:sz="4" w:space="0" w:color="auto"/>
              <w:bottom w:val="single" w:sz="4" w:space="0" w:color="auto"/>
            </w:tcBorders>
          </w:tcPr>
          <w:p w14:paraId="6B98ABA1" w14:textId="77777777" w:rsidR="0071087C" w:rsidRPr="00E6516F" w:rsidRDefault="0071087C" w:rsidP="00174677">
            <w:pPr>
              <w:pStyle w:val="TAL"/>
            </w:pPr>
          </w:p>
        </w:tc>
        <w:tc>
          <w:tcPr>
            <w:tcW w:w="1418" w:type="dxa"/>
          </w:tcPr>
          <w:p w14:paraId="5AFD3054" w14:textId="77777777" w:rsidR="0071087C" w:rsidRPr="00E6516F" w:rsidRDefault="0071087C" w:rsidP="00174677">
            <w:pPr>
              <w:pStyle w:val="TAL"/>
            </w:pPr>
          </w:p>
        </w:tc>
        <w:tc>
          <w:tcPr>
            <w:tcW w:w="1134" w:type="dxa"/>
          </w:tcPr>
          <w:p w14:paraId="3E33F5A2" w14:textId="77777777" w:rsidR="0071087C" w:rsidRPr="00E6516F" w:rsidRDefault="0071087C" w:rsidP="00174677">
            <w:pPr>
              <w:pStyle w:val="TAL"/>
            </w:pPr>
          </w:p>
        </w:tc>
      </w:tr>
      <w:tr w:rsidR="0071087C" w:rsidRPr="00E6516F" w14:paraId="6A97EA12" w14:textId="77777777" w:rsidTr="00174677">
        <w:tc>
          <w:tcPr>
            <w:tcW w:w="2835" w:type="dxa"/>
          </w:tcPr>
          <w:p w14:paraId="7A355C45" w14:textId="77777777" w:rsidR="0071087C" w:rsidRPr="00E6516F" w:rsidRDefault="0071087C" w:rsidP="00174677">
            <w:pPr>
              <w:pStyle w:val="TAL"/>
              <w:rPr>
                <w:rFonts w:cs="Arial"/>
                <w:szCs w:val="18"/>
              </w:rPr>
            </w:pPr>
            <w:r w:rsidRPr="00E6516F">
              <w:t xml:space="preserve">    request-type</w:t>
            </w:r>
          </w:p>
        </w:tc>
        <w:tc>
          <w:tcPr>
            <w:tcW w:w="2126" w:type="dxa"/>
          </w:tcPr>
          <w:p w14:paraId="6C21AEF6" w14:textId="77777777" w:rsidR="0071087C" w:rsidRPr="00E6516F" w:rsidRDefault="0071087C" w:rsidP="00174677">
            <w:pPr>
              <w:pStyle w:val="TAL"/>
            </w:pPr>
            <w:r w:rsidRPr="00E6516F">
              <w:rPr>
                <w:lang w:eastAsia="ko-KR"/>
              </w:rPr>
              <w:t>"one-to-one-sds-session"</w:t>
            </w:r>
          </w:p>
        </w:tc>
        <w:tc>
          <w:tcPr>
            <w:tcW w:w="2126" w:type="dxa"/>
            <w:tcBorders>
              <w:top w:val="single" w:sz="4" w:space="0" w:color="auto"/>
              <w:bottom w:val="single" w:sz="4" w:space="0" w:color="auto"/>
            </w:tcBorders>
          </w:tcPr>
          <w:p w14:paraId="634202C9" w14:textId="77777777" w:rsidR="0071087C" w:rsidRPr="00E6516F" w:rsidRDefault="0071087C" w:rsidP="00174677">
            <w:pPr>
              <w:pStyle w:val="TAL"/>
            </w:pPr>
          </w:p>
        </w:tc>
        <w:tc>
          <w:tcPr>
            <w:tcW w:w="1418" w:type="dxa"/>
          </w:tcPr>
          <w:p w14:paraId="7671B6C0" w14:textId="77777777" w:rsidR="0071087C" w:rsidRPr="00E6516F" w:rsidRDefault="0071087C" w:rsidP="00174677">
            <w:pPr>
              <w:pStyle w:val="TAL"/>
            </w:pPr>
          </w:p>
        </w:tc>
        <w:tc>
          <w:tcPr>
            <w:tcW w:w="1134" w:type="dxa"/>
          </w:tcPr>
          <w:p w14:paraId="037CECDF" w14:textId="77777777" w:rsidR="0071087C" w:rsidRPr="00E6516F" w:rsidRDefault="0071087C" w:rsidP="00174677">
            <w:pPr>
              <w:pStyle w:val="TAL"/>
            </w:pPr>
          </w:p>
        </w:tc>
      </w:tr>
    </w:tbl>
    <w:p w14:paraId="350E2CAB" w14:textId="77777777" w:rsidR="0071087C" w:rsidRPr="00E6516F" w:rsidRDefault="0071087C" w:rsidP="0071087C"/>
    <w:p w14:paraId="7BD45AFC" w14:textId="14812506" w:rsidR="0071087C" w:rsidRPr="00E6516F" w:rsidRDefault="0071087C" w:rsidP="0071087C">
      <w:pPr>
        <w:pStyle w:val="TH"/>
      </w:pPr>
      <w:r w:rsidRPr="00E6516F">
        <w:t>Table 6.1.9.3.3-4: SIP 200 (OK) (step 2, Table 6.1.9.3.2-1;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2840E089" w14:textId="77777777" w:rsidTr="00174677">
        <w:trPr>
          <w:cantSplit/>
        </w:trPr>
        <w:tc>
          <w:tcPr>
            <w:tcW w:w="9644" w:type="dxa"/>
            <w:gridSpan w:val="5"/>
          </w:tcPr>
          <w:p w14:paraId="1CB35E99" w14:textId="323AB2B3" w:rsidR="0071087C" w:rsidRPr="00E6516F" w:rsidRDefault="0071087C" w:rsidP="00174677">
            <w:pPr>
              <w:pStyle w:val="TAL"/>
              <w:rPr>
                <w:rFonts w:cs="Arial"/>
                <w:szCs w:val="18"/>
              </w:rPr>
            </w:pPr>
            <w:r w:rsidRPr="00E6516F">
              <w:rPr>
                <w:rFonts w:cs="Arial"/>
                <w:szCs w:val="18"/>
              </w:rPr>
              <w:t>Derivation Path: TS 36.579-1 [2], Table 5.5.2.17.1.2-1, condition INVITE-RSP</w:t>
            </w:r>
          </w:p>
        </w:tc>
      </w:tr>
      <w:tr w:rsidR="0071087C" w:rsidRPr="00E6516F" w14:paraId="123CDD3B" w14:textId="77777777" w:rsidTr="00174677">
        <w:tc>
          <w:tcPr>
            <w:tcW w:w="2836" w:type="dxa"/>
          </w:tcPr>
          <w:p w14:paraId="5BF2B026" w14:textId="77777777" w:rsidR="0071087C" w:rsidRPr="00E6516F" w:rsidRDefault="0071087C" w:rsidP="00174677">
            <w:pPr>
              <w:pStyle w:val="TAH"/>
              <w:rPr>
                <w:bCs/>
              </w:rPr>
            </w:pPr>
            <w:r w:rsidRPr="00E6516F">
              <w:rPr>
                <w:bCs/>
              </w:rPr>
              <w:t>Information Element</w:t>
            </w:r>
          </w:p>
        </w:tc>
        <w:tc>
          <w:tcPr>
            <w:tcW w:w="2127" w:type="dxa"/>
          </w:tcPr>
          <w:p w14:paraId="085C8D7B"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61AC5BD5" w14:textId="77777777" w:rsidR="0071087C" w:rsidRPr="00E6516F" w:rsidRDefault="0071087C" w:rsidP="00174677">
            <w:pPr>
              <w:pStyle w:val="TAH"/>
              <w:rPr>
                <w:bCs/>
              </w:rPr>
            </w:pPr>
            <w:r w:rsidRPr="00E6516F">
              <w:rPr>
                <w:bCs/>
              </w:rPr>
              <w:t>Comment</w:t>
            </w:r>
          </w:p>
        </w:tc>
        <w:tc>
          <w:tcPr>
            <w:tcW w:w="1419" w:type="dxa"/>
          </w:tcPr>
          <w:p w14:paraId="2C4BE467" w14:textId="77777777" w:rsidR="0071087C" w:rsidRPr="00E6516F" w:rsidRDefault="0071087C" w:rsidP="00174677">
            <w:pPr>
              <w:pStyle w:val="TAH"/>
              <w:rPr>
                <w:bCs/>
              </w:rPr>
            </w:pPr>
            <w:r w:rsidRPr="00E6516F">
              <w:rPr>
                <w:bCs/>
              </w:rPr>
              <w:t>Reference</w:t>
            </w:r>
          </w:p>
        </w:tc>
        <w:tc>
          <w:tcPr>
            <w:tcW w:w="1135" w:type="dxa"/>
          </w:tcPr>
          <w:p w14:paraId="76861E14" w14:textId="77777777" w:rsidR="0071087C" w:rsidRPr="00E6516F" w:rsidRDefault="0071087C" w:rsidP="00174677">
            <w:pPr>
              <w:pStyle w:val="TAH"/>
              <w:rPr>
                <w:bCs/>
              </w:rPr>
            </w:pPr>
            <w:r w:rsidRPr="00E6516F">
              <w:rPr>
                <w:bCs/>
              </w:rPr>
              <w:t>Condition</w:t>
            </w:r>
          </w:p>
        </w:tc>
      </w:tr>
      <w:tr w:rsidR="0071087C" w:rsidRPr="00E6516F" w14:paraId="06072D9A" w14:textId="77777777" w:rsidTr="00174677">
        <w:tc>
          <w:tcPr>
            <w:tcW w:w="2836" w:type="dxa"/>
            <w:vAlign w:val="center"/>
          </w:tcPr>
          <w:p w14:paraId="2391E919" w14:textId="77777777" w:rsidR="0071087C" w:rsidRPr="00E6516F" w:rsidRDefault="0071087C" w:rsidP="00174677">
            <w:pPr>
              <w:pStyle w:val="TAL"/>
              <w:rPr>
                <w:rFonts w:cs="Arial"/>
                <w:b/>
                <w:bCs/>
                <w:szCs w:val="18"/>
              </w:rPr>
            </w:pPr>
            <w:r w:rsidRPr="00E6516F">
              <w:rPr>
                <w:b/>
                <w:bCs/>
              </w:rPr>
              <w:t>Message-body</w:t>
            </w:r>
          </w:p>
        </w:tc>
        <w:tc>
          <w:tcPr>
            <w:tcW w:w="2127" w:type="dxa"/>
          </w:tcPr>
          <w:p w14:paraId="2FA83980" w14:textId="77777777" w:rsidR="0071087C" w:rsidRPr="00E6516F" w:rsidRDefault="0071087C" w:rsidP="00174677">
            <w:pPr>
              <w:pStyle w:val="TAL"/>
            </w:pPr>
          </w:p>
        </w:tc>
        <w:tc>
          <w:tcPr>
            <w:tcW w:w="2127" w:type="dxa"/>
            <w:tcBorders>
              <w:top w:val="single" w:sz="4" w:space="0" w:color="auto"/>
              <w:bottom w:val="single" w:sz="4" w:space="0" w:color="auto"/>
            </w:tcBorders>
          </w:tcPr>
          <w:p w14:paraId="63B2C009" w14:textId="77777777" w:rsidR="0071087C" w:rsidRPr="00E6516F" w:rsidRDefault="0071087C" w:rsidP="00174677">
            <w:pPr>
              <w:pStyle w:val="TAL"/>
            </w:pPr>
          </w:p>
        </w:tc>
        <w:tc>
          <w:tcPr>
            <w:tcW w:w="1419" w:type="dxa"/>
          </w:tcPr>
          <w:p w14:paraId="5B7DFF9F" w14:textId="77777777" w:rsidR="0071087C" w:rsidRPr="00E6516F" w:rsidRDefault="0071087C" w:rsidP="00174677">
            <w:pPr>
              <w:pStyle w:val="TAL"/>
            </w:pPr>
          </w:p>
        </w:tc>
        <w:tc>
          <w:tcPr>
            <w:tcW w:w="1135" w:type="dxa"/>
            <w:vAlign w:val="bottom"/>
          </w:tcPr>
          <w:p w14:paraId="0BC45540" w14:textId="77777777" w:rsidR="0071087C" w:rsidRPr="00E6516F" w:rsidRDefault="0071087C" w:rsidP="00174677">
            <w:pPr>
              <w:pStyle w:val="TAL"/>
            </w:pPr>
          </w:p>
        </w:tc>
      </w:tr>
      <w:tr w:rsidR="0071087C" w:rsidRPr="00E6516F" w14:paraId="0AB63146" w14:textId="77777777" w:rsidTr="004312E8">
        <w:tc>
          <w:tcPr>
            <w:tcW w:w="2836" w:type="dxa"/>
          </w:tcPr>
          <w:p w14:paraId="5C6D2D02" w14:textId="77777777" w:rsidR="0071087C" w:rsidRPr="00E6516F" w:rsidRDefault="0071087C" w:rsidP="00174677">
            <w:pPr>
              <w:pStyle w:val="TAL"/>
              <w:rPr>
                <w:b/>
                <w:bCs/>
              </w:rPr>
            </w:pPr>
            <w:r w:rsidRPr="00E6516F">
              <w:t xml:space="preserve">  SDP message</w:t>
            </w:r>
          </w:p>
        </w:tc>
        <w:tc>
          <w:tcPr>
            <w:tcW w:w="2127" w:type="dxa"/>
          </w:tcPr>
          <w:p w14:paraId="63648B2D" w14:textId="77777777" w:rsidR="0071087C" w:rsidRPr="00E6516F" w:rsidRDefault="0071087C" w:rsidP="00174677">
            <w:pPr>
              <w:pStyle w:val="TAL"/>
            </w:pPr>
            <w:r w:rsidRPr="00E6516F">
              <w:t>As described in Table 6.1.5.9.3-5</w:t>
            </w:r>
          </w:p>
        </w:tc>
        <w:tc>
          <w:tcPr>
            <w:tcW w:w="2127" w:type="dxa"/>
            <w:tcBorders>
              <w:top w:val="single" w:sz="4" w:space="0" w:color="auto"/>
              <w:bottom w:val="single" w:sz="4" w:space="0" w:color="auto"/>
            </w:tcBorders>
          </w:tcPr>
          <w:p w14:paraId="233C3B4E" w14:textId="77777777" w:rsidR="0071087C" w:rsidRPr="00E6516F" w:rsidRDefault="0071087C" w:rsidP="00174677">
            <w:pPr>
              <w:pStyle w:val="TAL"/>
            </w:pPr>
          </w:p>
        </w:tc>
        <w:tc>
          <w:tcPr>
            <w:tcW w:w="1419" w:type="dxa"/>
          </w:tcPr>
          <w:p w14:paraId="58BBDFC6" w14:textId="77777777" w:rsidR="0071087C" w:rsidRPr="00E6516F" w:rsidRDefault="0071087C" w:rsidP="00174677">
            <w:pPr>
              <w:pStyle w:val="TAL"/>
            </w:pPr>
          </w:p>
        </w:tc>
        <w:tc>
          <w:tcPr>
            <w:tcW w:w="1135" w:type="dxa"/>
            <w:vAlign w:val="bottom"/>
          </w:tcPr>
          <w:p w14:paraId="3A8490DD" w14:textId="77777777" w:rsidR="0071087C" w:rsidRPr="00E6516F" w:rsidRDefault="0071087C" w:rsidP="00174677">
            <w:pPr>
              <w:pStyle w:val="TAL"/>
            </w:pPr>
          </w:p>
        </w:tc>
      </w:tr>
    </w:tbl>
    <w:p w14:paraId="5A836348" w14:textId="77777777" w:rsidR="0071087C" w:rsidRPr="00E6516F" w:rsidRDefault="0071087C" w:rsidP="0071087C"/>
    <w:p w14:paraId="7D84979F" w14:textId="77777777" w:rsidR="0071087C" w:rsidRPr="00E6516F" w:rsidRDefault="0071087C" w:rsidP="0071087C">
      <w:pPr>
        <w:pStyle w:val="TH"/>
      </w:pPr>
      <w:r w:rsidRPr="00E6516F">
        <w:t>Table 6.1.9.3.3-5: SDP for SIP 200 (OK) (Table 6.1.9.3.3-4)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0640E516" w14:textId="77777777" w:rsidTr="00174677">
        <w:trPr>
          <w:cantSplit/>
        </w:trPr>
        <w:tc>
          <w:tcPr>
            <w:tcW w:w="9644" w:type="dxa"/>
          </w:tcPr>
          <w:p w14:paraId="62B9A020"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5.5.3.1.2-3, condition MCDATA_SDS, SDP_ANSWER, SDS_SESSION</w:t>
            </w:r>
          </w:p>
        </w:tc>
      </w:tr>
    </w:tbl>
    <w:p w14:paraId="1D1612B3" w14:textId="77777777" w:rsidR="0071087C" w:rsidRPr="00E6516F" w:rsidRDefault="0071087C" w:rsidP="0071087C"/>
    <w:p w14:paraId="72D80F4D" w14:textId="00ABDEE6" w:rsidR="0071087C" w:rsidRPr="00E6516F" w:rsidRDefault="0071087C" w:rsidP="0071087C">
      <w:pPr>
        <w:pStyle w:val="TH"/>
      </w:pPr>
      <w:bookmarkStart w:id="681" w:name="_Hlk34297801"/>
      <w:r w:rsidRPr="00E6516F">
        <w:t>Table 6.1.9.3.3-6: MSRP SEND (step 7, Table 6.1.9.3.2-1;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7681210E" w14:textId="77777777" w:rsidTr="00174677">
        <w:trPr>
          <w:cantSplit/>
        </w:trPr>
        <w:tc>
          <w:tcPr>
            <w:tcW w:w="9644" w:type="dxa"/>
            <w:gridSpan w:val="5"/>
          </w:tcPr>
          <w:p w14:paraId="65CFF89A"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5.5.12.1-1</w:t>
            </w:r>
          </w:p>
        </w:tc>
      </w:tr>
      <w:tr w:rsidR="0071087C" w:rsidRPr="00E6516F" w14:paraId="4F4FCFD6" w14:textId="77777777" w:rsidTr="00174677">
        <w:tc>
          <w:tcPr>
            <w:tcW w:w="2836" w:type="dxa"/>
          </w:tcPr>
          <w:p w14:paraId="52DE129E" w14:textId="77777777" w:rsidR="0071087C" w:rsidRPr="00E6516F" w:rsidRDefault="0071087C" w:rsidP="00174677">
            <w:pPr>
              <w:pStyle w:val="TAH"/>
              <w:rPr>
                <w:bCs/>
              </w:rPr>
            </w:pPr>
            <w:r w:rsidRPr="00E6516F">
              <w:rPr>
                <w:bCs/>
              </w:rPr>
              <w:t>Information Element</w:t>
            </w:r>
          </w:p>
        </w:tc>
        <w:tc>
          <w:tcPr>
            <w:tcW w:w="2127" w:type="dxa"/>
          </w:tcPr>
          <w:p w14:paraId="2C7D0D0B"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546A2A13" w14:textId="77777777" w:rsidR="0071087C" w:rsidRPr="00E6516F" w:rsidRDefault="0071087C" w:rsidP="00174677">
            <w:pPr>
              <w:pStyle w:val="TAH"/>
              <w:rPr>
                <w:bCs/>
              </w:rPr>
            </w:pPr>
            <w:r w:rsidRPr="00E6516F">
              <w:rPr>
                <w:bCs/>
              </w:rPr>
              <w:t>Comment</w:t>
            </w:r>
          </w:p>
        </w:tc>
        <w:tc>
          <w:tcPr>
            <w:tcW w:w="1419" w:type="dxa"/>
          </w:tcPr>
          <w:p w14:paraId="07DCF4E5" w14:textId="77777777" w:rsidR="0071087C" w:rsidRPr="00E6516F" w:rsidRDefault="0071087C" w:rsidP="00174677">
            <w:pPr>
              <w:pStyle w:val="TAH"/>
              <w:rPr>
                <w:bCs/>
              </w:rPr>
            </w:pPr>
            <w:r w:rsidRPr="00E6516F">
              <w:rPr>
                <w:bCs/>
              </w:rPr>
              <w:t>Reference</w:t>
            </w:r>
          </w:p>
        </w:tc>
        <w:tc>
          <w:tcPr>
            <w:tcW w:w="1135" w:type="dxa"/>
          </w:tcPr>
          <w:p w14:paraId="42ABAE70" w14:textId="77777777" w:rsidR="0071087C" w:rsidRPr="00E6516F" w:rsidRDefault="0071087C" w:rsidP="00174677">
            <w:pPr>
              <w:pStyle w:val="TAH"/>
              <w:rPr>
                <w:bCs/>
              </w:rPr>
            </w:pPr>
            <w:r w:rsidRPr="00E6516F">
              <w:rPr>
                <w:bCs/>
              </w:rPr>
              <w:t>Condition</w:t>
            </w:r>
          </w:p>
        </w:tc>
      </w:tr>
      <w:tr w:rsidR="0071087C" w:rsidRPr="00E6516F" w14:paraId="1748CBAA" w14:textId="77777777" w:rsidTr="00174677">
        <w:tc>
          <w:tcPr>
            <w:tcW w:w="2836" w:type="dxa"/>
          </w:tcPr>
          <w:p w14:paraId="43E513B7" w14:textId="77777777" w:rsidR="0071087C" w:rsidRPr="00E6516F" w:rsidRDefault="0071087C" w:rsidP="00174677">
            <w:pPr>
              <w:pStyle w:val="TAL"/>
              <w:rPr>
                <w:b/>
                <w:bCs/>
              </w:rPr>
            </w:pPr>
            <w:r w:rsidRPr="00E6516F">
              <w:rPr>
                <w:b/>
                <w:bCs/>
              </w:rPr>
              <w:t>Content-Type</w:t>
            </w:r>
          </w:p>
        </w:tc>
        <w:tc>
          <w:tcPr>
            <w:tcW w:w="2127" w:type="dxa"/>
          </w:tcPr>
          <w:p w14:paraId="46323E8E" w14:textId="77777777" w:rsidR="0071087C" w:rsidRPr="00E6516F" w:rsidRDefault="0071087C" w:rsidP="00174677">
            <w:pPr>
              <w:pStyle w:val="TAL"/>
            </w:pPr>
          </w:p>
        </w:tc>
        <w:tc>
          <w:tcPr>
            <w:tcW w:w="2127" w:type="dxa"/>
            <w:tcBorders>
              <w:top w:val="single" w:sz="4" w:space="0" w:color="auto"/>
              <w:bottom w:val="single" w:sz="4" w:space="0" w:color="auto"/>
            </w:tcBorders>
          </w:tcPr>
          <w:p w14:paraId="109696B8" w14:textId="77777777" w:rsidR="0071087C" w:rsidRPr="00E6516F" w:rsidRDefault="0071087C" w:rsidP="00174677">
            <w:pPr>
              <w:pStyle w:val="TAL"/>
              <w:rPr>
                <w:bCs/>
              </w:rPr>
            </w:pPr>
          </w:p>
        </w:tc>
        <w:tc>
          <w:tcPr>
            <w:tcW w:w="1419" w:type="dxa"/>
          </w:tcPr>
          <w:p w14:paraId="7C20CF1B" w14:textId="77777777" w:rsidR="0071087C" w:rsidRPr="00E6516F" w:rsidRDefault="0071087C" w:rsidP="00174677">
            <w:pPr>
              <w:pStyle w:val="TAL"/>
            </w:pPr>
          </w:p>
        </w:tc>
        <w:tc>
          <w:tcPr>
            <w:tcW w:w="1135" w:type="dxa"/>
          </w:tcPr>
          <w:p w14:paraId="11B63CD7" w14:textId="77777777" w:rsidR="0071087C" w:rsidRPr="00E6516F" w:rsidRDefault="0071087C" w:rsidP="00174677">
            <w:pPr>
              <w:pStyle w:val="TAL"/>
            </w:pPr>
          </w:p>
        </w:tc>
      </w:tr>
      <w:tr w:rsidR="0071087C" w:rsidRPr="00E6516F" w14:paraId="7D382F30" w14:textId="77777777" w:rsidTr="00174677">
        <w:tc>
          <w:tcPr>
            <w:tcW w:w="2836" w:type="dxa"/>
          </w:tcPr>
          <w:p w14:paraId="5EB9FE24" w14:textId="77777777" w:rsidR="0071087C" w:rsidRPr="00E6516F" w:rsidRDefault="0071087C" w:rsidP="00174677">
            <w:pPr>
              <w:pStyle w:val="TAL"/>
              <w:rPr>
                <w:b/>
                <w:bCs/>
              </w:rPr>
            </w:pPr>
            <w:r w:rsidRPr="00E6516F">
              <w:t xml:space="preserve">  media-type</w:t>
            </w:r>
          </w:p>
        </w:tc>
        <w:tc>
          <w:tcPr>
            <w:tcW w:w="2127" w:type="dxa"/>
          </w:tcPr>
          <w:p w14:paraId="20578C90" w14:textId="77777777" w:rsidR="0071087C" w:rsidRPr="00E6516F" w:rsidRDefault="0071087C" w:rsidP="00174677">
            <w:pPr>
              <w:pStyle w:val="TAL"/>
            </w:pPr>
            <w:r w:rsidRPr="00E6516F">
              <w:rPr>
                <w:iCs/>
              </w:rPr>
              <w:t>"multipart/mixed"</w:t>
            </w:r>
          </w:p>
        </w:tc>
        <w:tc>
          <w:tcPr>
            <w:tcW w:w="2127" w:type="dxa"/>
            <w:tcBorders>
              <w:top w:val="single" w:sz="4" w:space="0" w:color="auto"/>
              <w:bottom w:val="single" w:sz="4" w:space="0" w:color="auto"/>
            </w:tcBorders>
          </w:tcPr>
          <w:p w14:paraId="59B82FDA" w14:textId="77777777" w:rsidR="0071087C" w:rsidRPr="00E6516F" w:rsidRDefault="0071087C" w:rsidP="00174677">
            <w:pPr>
              <w:pStyle w:val="TAL"/>
              <w:rPr>
                <w:bCs/>
              </w:rPr>
            </w:pPr>
          </w:p>
        </w:tc>
        <w:tc>
          <w:tcPr>
            <w:tcW w:w="1419" w:type="dxa"/>
          </w:tcPr>
          <w:p w14:paraId="0A10993D" w14:textId="77777777" w:rsidR="0071087C" w:rsidRPr="00E6516F" w:rsidRDefault="0071087C" w:rsidP="00174677">
            <w:pPr>
              <w:pStyle w:val="TAL"/>
            </w:pPr>
          </w:p>
        </w:tc>
        <w:tc>
          <w:tcPr>
            <w:tcW w:w="1135" w:type="dxa"/>
          </w:tcPr>
          <w:p w14:paraId="39D360DF" w14:textId="77777777" w:rsidR="0071087C" w:rsidRPr="00E6516F" w:rsidRDefault="0071087C" w:rsidP="00174677">
            <w:pPr>
              <w:pStyle w:val="TAL"/>
            </w:pPr>
          </w:p>
        </w:tc>
      </w:tr>
      <w:tr w:rsidR="0071087C" w:rsidRPr="00E6516F" w14:paraId="3DFDA721" w14:textId="77777777" w:rsidTr="00174677">
        <w:tc>
          <w:tcPr>
            <w:tcW w:w="2836" w:type="dxa"/>
          </w:tcPr>
          <w:p w14:paraId="6F773F05" w14:textId="77777777" w:rsidR="0071087C" w:rsidRPr="00E6516F" w:rsidRDefault="0071087C" w:rsidP="00174677">
            <w:pPr>
              <w:pStyle w:val="TAL"/>
              <w:rPr>
                <w:b/>
                <w:bCs/>
              </w:rPr>
            </w:pPr>
            <w:r w:rsidRPr="00E6516F">
              <w:rPr>
                <w:b/>
                <w:bCs/>
              </w:rPr>
              <w:t>data</w:t>
            </w:r>
          </w:p>
        </w:tc>
        <w:tc>
          <w:tcPr>
            <w:tcW w:w="2127" w:type="dxa"/>
          </w:tcPr>
          <w:p w14:paraId="4CB982F3" w14:textId="77777777" w:rsidR="0071087C" w:rsidRPr="00E6516F" w:rsidRDefault="0071087C" w:rsidP="00174677">
            <w:pPr>
              <w:pStyle w:val="TAL"/>
            </w:pPr>
            <w:r w:rsidRPr="00E6516F">
              <w:rPr>
                <w:iCs/>
              </w:rPr>
              <w:t>Message or chunk of message as specified in table 6.1.9.3.3-6A</w:t>
            </w:r>
          </w:p>
        </w:tc>
        <w:tc>
          <w:tcPr>
            <w:tcW w:w="2127" w:type="dxa"/>
            <w:tcBorders>
              <w:top w:val="single" w:sz="4" w:space="0" w:color="auto"/>
              <w:bottom w:val="single" w:sz="4" w:space="0" w:color="auto"/>
            </w:tcBorders>
          </w:tcPr>
          <w:p w14:paraId="03E17FEB" w14:textId="77777777" w:rsidR="0071087C" w:rsidRPr="00E6516F" w:rsidRDefault="0071087C" w:rsidP="00174677">
            <w:pPr>
              <w:pStyle w:val="TAL"/>
              <w:rPr>
                <w:bCs/>
              </w:rPr>
            </w:pPr>
          </w:p>
        </w:tc>
        <w:tc>
          <w:tcPr>
            <w:tcW w:w="1419" w:type="dxa"/>
          </w:tcPr>
          <w:p w14:paraId="7CF51377" w14:textId="77777777" w:rsidR="0071087C" w:rsidRPr="00E6516F" w:rsidRDefault="0071087C" w:rsidP="00174677">
            <w:pPr>
              <w:pStyle w:val="TAL"/>
            </w:pPr>
          </w:p>
        </w:tc>
        <w:tc>
          <w:tcPr>
            <w:tcW w:w="1135" w:type="dxa"/>
          </w:tcPr>
          <w:p w14:paraId="60F8A5CE" w14:textId="77777777" w:rsidR="0071087C" w:rsidRPr="00E6516F" w:rsidRDefault="0071087C" w:rsidP="00174677">
            <w:pPr>
              <w:pStyle w:val="TAL"/>
            </w:pPr>
          </w:p>
        </w:tc>
      </w:tr>
    </w:tbl>
    <w:p w14:paraId="709B6541" w14:textId="77777777" w:rsidR="0071087C" w:rsidRPr="00E6516F" w:rsidRDefault="0071087C" w:rsidP="0071087C"/>
    <w:p w14:paraId="14886454" w14:textId="77777777" w:rsidR="0071087C" w:rsidRPr="00E6516F" w:rsidRDefault="0071087C" w:rsidP="0071087C">
      <w:pPr>
        <w:pStyle w:val="TH"/>
      </w:pPr>
      <w:r w:rsidRPr="00E6516F">
        <w:t>Table 6.1.9.3.3-6A: MIME Message (step 7, Table 6.1.9.3.2-1;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2333D327" w14:textId="77777777" w:rsidTr="00174677">
        <w:trPr>
          <w:cantSplit/>
        </w:trPr>
        <w:tc>
          <w:tcPr>
            <w:tcW w:w="9644" w:type="dxa"/>
            <w:gridSpan w:val="5"/>
          </w:tcPr>
          <w:p w14:paraId="4F7DABC7" w14:textId="77777777" w:rsidR="0071087C" w:rsidRPr="00E6516F" w:rsidRDefault="0071087C" w:rsidP="00174677">
            <w:pPr>
              <w:pStyle w:val="TAL"/>
              <w:rPr>
                <w:rFonts w:cs="Arial"/>
                <w:szCs w:val="18"/>
              </w:rPr>
            </w:pPr>
            <w:r w:rsidRPr="00E6516F">
              <w:rPr>
                <w:rFonts w:cs="Arial"/>
                <w:szCs w:val="18"/>
              </w:rPr>
              <w:t>Derivation Path: RFC 2046 [38]</w:t>
            </w:r>
          </w:p>
        </w:tc>
      </w:tr>
      <w:tr w:rsidR="0071087C" w:rsidRPr="00E6516F" w14:paraId="4343CF18" w14:textId="77777777" w:rsidTr="00174677">
        <w:tc>
          <w:tcPr>
            <w:tcW w:w="2836" w:type="dxa"/>
          </w:tcPr>
          <w:p w14:paraId="16383B30" w14:textId="77777777" w:rsidR="0071087C" w:rsidRPr="00E6516F" w:rsidRDefault="0071087C" w:rsidP="00174677">
            <w:pPr>
              <w:pStyle w:val="TAH"/>
              <w:rPr>
                <w:bCs/>
              </w:rPr>
            </w:pPr>
            <w:r w:rsidRPr="00E6516F">
              <w:rPr>
                <w:bCs/>
              </w:rPr>
              <w:t>Information Element</w:t>
            </w:r>
          </w:p>
        </w:tc>
        <w:tc>
          <w:tcPr>
            <w:tcW w:w="2127" w:type="dxa"/>
          </w:tcPr>
          <w:p w14:paraId="064366E0"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62CE48F5" w14:textId="77777777" w:rsidR="0071087C" w:rsidRPr="00E6516F" w:rsidRDefault="0071087C" w:rsidP="00174677">
            <w:pPr>
              <w:pStyle w:val="TAH"/>
              <w:rPr>
                <w:bCs/>
              </w:rPr>
            </w:pPr>
            <w:r w:rsidRPr="00E6516F">
              <w:rPr>
                <w:bCs/>
              </w:rPr>
              <w:t>Comment</w:t>
            </w:r>
          </w:p>
        </w:tc>
        <w:tc>
          <w:tcPr>
            <w:tcW w:w="1419" w:type="dxa"/>
          </w:tcPr>
          <w:p w14:paraId="1ED1D7F1" w14:textId="77777777" w:rsidR="0071087C" w:rsidRPr="00E6516F" w:rsidRDefault="0071087C" w:rsidP="00174677">
            <w:pPr>
              <w:pStyle w:val="TAH"/>
              <w:rPr>
                <w:bCs/>
              </w:rPr>
            </w:pPr>
            <w:r w:rsidRPr="00E6516F">
              <w:rPr>
                <w:bCs/>
              </w:rPr>
              <w:t>Reference</w:t>
            </w:r>
          </w:p>
        </w:tc>
        <w:tc>
          <w:tcPr>
            <w:tcW w:w="1135" w:type="dxa"/>
          </w:tcPr>
          <w:p w14:paraId="7355F278" w14:textId="77777777" w:rsidR="0071087C" w:rsidRPr="00E6516F" w:rsidRDefault="0071087C" w:rsidP="00174677">
            <w:pPr>
              <w:pStyle w:val="TAH"/>
              <w:rPr>
                <w:bCs/>
              </w:rPr>
            </w:pPr>
            <w:r w:rsidRPr="00E6516F">
              <w:rPr>
                <w:bCs/>
              </w:rPr>
              <w:t>Condition</w:t>
            </w:r>
          </w:p>
        </w:tc>
      </w:tr>
      <w:tr w:rsidR="0071087C" w:rsidRPr="00E6516F" w14:paraId="2D96CA5E" w14:textId="77777777" w:rsidTr="00174677">
        <w:tc>
          <w:tcPr>
            <w:tcW w:w="2836" w:type="dxa"/>
          </w:tcPr>
          <w:p w14:paraId="1B6C9BF8" w14:textId="77777777" w:rsidR="0071087C" w:rsidRPr="00E6516F" w:rsidRDefault="0071087C" w:rsidP="00174677">
            <w:pPr>
              <w:pStyle w:val="TAL"/>
              <w:rPr>
                <w:rFonts w:cs="Arial"/>
                <w:b/>
                <w:bCs/>
                <w:szCs w:val="18"/>
              </w:rPr>
            </w:pPr>
            <w:r w:rsidRPr="00E6516F">
              <w:rPr>
                <w:b/>
                <w:bCs/>
              </w:rPr>
              <w:t>MIME body part</w:t>
            </w:r>
          </w:p>
        </w:tc>
        <w:tc>
          <w:tcPr>
            <w:tcW w:w="2127" w:type="dxa"/>
          </w:tcPr>
          <w:p w14:paraId="30A8412D" w14:textId="77777777" w:rsidR="0071087C" w:rsidRPr="00E6516F" w:rsidRDefault="0071087C" w:rsidP="00174677">
            <w:pPr>
              <w:pStyle w:val="TAL"/>
            </w:pPr>
          </w:p>
        </w:tc>
        <w:tc>
          <w:tcPr>
            <w:tcW w:w="2127" w:type="dxa"/>
            <w:tcBorders>
              <w:top w:val="single" w:sz="4" w:space="0" w:color="auto"/>
              <w:bottom w:val="single" w:sz="4" w:space="0" w:color="auto"/>
            </w:tcBorders>
          </w:tcPr>
          <w:p w14:paraId="41D92B26" w14:textId="77777777" w:rsidR="0071087C" w:rsidRPr="00E6516F" w:rsidRDefault="0071087C" w:rsidP="00174677">
            <w:pPr>
              <w:pStyle w:val="TAL"/>
              <w:rPr>
                <w:bCs/>
              </w:rPr>
            </w:pPr>
            <w:r w:rsidRPr="00E6516F">
              <w:rPr>
                <w:b/>
              </w:rPr>
              <w:t>MCData Data signalling message</w:t>
            </w:r>
          </w:p>
        </w:tc>
        <w:tc>
          <w:tcPr>
            <w:tcW w:w="1419" w:type="dxa"/>
          </w:tcPr>
          <w:p w14:paraId="43591570" w14:textId="77777777" w:rsidR="0071087C" w:rsidRPr="00E6516F" w:rsidRDefault="0071087C" w:rsidP="00174677">
            <w:pPr>
              <w:pStyle w:val="TAL"/>
            </w:pPr>
          </w:p>
        </w:tc>
        <w:tc>
          <w:tcPr>
            <w:tcW w:w="1135" w:type="dxa"/>
          </w:tcPr>
          <w:p w14:paraId="4B985236" w14:textId="77777777" w:rsidR="0071087C" w:rsidRPr="00E6516F" w:rsidRDefault="0071087C" w:rsidP="00174677">
            <w:pPr>
              <w:pStyle w:val="TAL"/>
            </w:pPr>
          </w:p>
        </w:tc>
      </w:tr>
      <w:tr w:rsidR="0071087C" w:rsidRPr="00E6516F" w14:paraId="64C4C568" w14:textId="77777777" w:rsidTr="004312E8">
        <w:tc>
          <w:tcPr>
            <w:tcW w:w="2836" w:type="dxa"/>
          </w:tcPr>
          <w:p w14:paraId="0CDE4F71" w14:textId="77777777" w:rsidR="0071087C" w:rsidRPr="00E6516F" w:rsidRDefault="0071087C" w:rsidP="00174677">
            <w:pPr>
              <w:pStyle w:val="TAL"/>
              <w:rPr>
                <w:rFonts w:cs="Arial"/>
                <w:b/>
                <w:szCs w:val="18"/>
              </w:rPr>
            </w:pPr>
            <w:r w:rsidRPr="00E6516F">
              <w:t xml:space="preserve">  MIME-part-headers</w:t>
            </w:r>
          </w:p>
        </w:tc>
        <w:tc>
          <w:tcPr>
            <w:tcW w:w="2127" w:type="dxa"/>
          </w:tcPr>
          <w:p w14:paraId="479A6CFB" w14:textId="77777777" w:rsidR="0071087C" w:rsidRPr="00E6516F" w:rsidRDefault="0071087C" w:rsidP="00174677">
            <w:pPr>
              <w:pStyle w:val="TAL"/>
            </w:pPr>
          </w:p>
        </w:tc>
        <w:tc>
          <w:tcPr>
            <w:tcW w:w="2127" w:type="dxa"/>
            <w:tcBorders>
              <w:top w:val="single" w:sz="4" w:space="0" w:color="auto"/>
              <w:bottom w:val="single" w:sz="4" w:space="0" w:color="auto"/>
            </w:tcBorders>
          </w:tcPr>
          <w:p w14:paraId="0A53A53D" w14:textId="77777777" w:rsidR="0071087C" w:rsidRPr="00E6516F" w:rsidRDefault="0071087C" w:rsidP="00174677">
            <w:pPr>
              <w:pStyle w:val="TAL"/>
            </w:pPr>
          </w:p>
        </w:tc>
        <w:tc>
          <w:tcPr>
            <w:tcW w:w="1419" w:type="dxa"/>
          </w:tcPr>
          <w:p w14:paraId="45F6D6A6" w14:textId="77777777" w:rsidR="0071087C" w:rsidRPr="00E6516F" w:rsidRDefault="0071087C" w:rsidP="00174677">
            <w:pPr>
              <w:pStyle w:val="TAL"/>
            </w:pPr>
          </w:p>
        </w:tc>
        <w:tc>
          <w:tcPr>
            <w:tcW w:w="1135" w:type="dxa"/>
          </w:tcPr>
          <w:p w14:paraId="29956EB4" w14:textId="77777777" w:rsidR="0071087C" w:rsidRPr="00E6516F" w:rsidRDefault="0071087C" w:rsidP="00174677">
            <w:pPr>
              <w:pStyle w:val="TAL"/>
            </w:pPr>
          </w:p>
        </w:tc>
      </w:tr>
      <w:tr w:rsidR="0071087C" w:rsidRPr="00E6516F" w14:paraId="77A80E87" w14:textId="77777777" w:rsidTr="004312E8">
        <w:tc>
          <w:tcPr>
            <w:tcW w:w="2836" w:type="dxa"/>
          </w:tcPr>
          <w:p w14:paraId="6BD614B3" w14:textId="77777777" w:rsidR="0071087C" w:rsidRPr="00E6516F" w:rsidRDefault="0071087C" w:rsidP="00174677">
            <w:pPr>
              <w:pStyle w:val="TAL"/>
              <w:rPr>
                <w:rFonts w:cs="Arial"/>
                <w:b/>
                <w:szCs w:val="18"/>
              </w:rPr>
            </w:pPr>
            <w:r w:rsidRPr="00E6516F">
              <w:t xml:space="preserve">    Content-Type</w:t>
            </w:r>
          </w:p>
        </w:tc>
        <w:tc>
          <w:tcPr>
            <w:tcW w:w="2127" w:type="dxa"/>
          </w:tcPr>
          <w:p w14:paraId="0EE502C7" w14:textId="77777777" w:rsidR="0071087C" w:rsidRPr="00E6516F" w:rsidRDefault="0071087C" w:rsidP="00174677">
            <w:pPr>
              <w:pStyle w:val="TAL"/>
            </w:pPr>
            <w:r w:rsidRPr="00E6516F">
              <w:t>"application/vnd.3gpp.mcdata-signalling"</w:t>
            </w:r>
          </w:p>
        </w:tc>
        <w:tc>
          <w:tcPr>
            <w:tcW w:w="2127" w:type="dxa"/>
            <w:tcBorders>
              <w:top w:val="single" w:sz="4" w:space="0" w:color="auto"/>
              <w:bottom w:val="single" w:sz="4" w:space="0" w:color="auto"/>
            </w:tcBorders>
          </w:tcPr>
          <w:p w14:paraId="02A84791" w14:textId="77777777" w:rsidR="0071087C" w:rsidRPr="00E6516F" w:rsidRDefault="0071087C" w:rsidP="00174677">
            <w:pPr>
              <w:pStyle w:val="TAL"/>
            </w:pPr>
          </w:p>
        </w:tc>
        <w:tc>
          <w:tcPr>
            <w:tcW w:w="1419" w:type="dxa"/>
          </w:tcPr>
          <w:p w14:paraId="0CCE2CCB" w14:textId="77777777" w:rsidR="0071087C" w:rsidRPr="00E6516F" w:rsidRDefault="0071087C" w:rsidP="00174677">
            <w:pPr>
              <w:pStyle w:val="TAL"/>
            </w:pPr>
          </w:p>
        </w:tc>
        <w:tc>
          <w:tcPr>
            <w:tcW w:w="1135" w:type="dxa"/>
          </w:tcPr>
          <w:p w14:paraId="5C99142E" w14:textId="77777777" w:rsidR="0071087C" w:rsidRPr="00E6516F" w:rsidRDefault="0071087C" w:rsidP="00174677">
            <w:pPr>
              <w:pStyle w:val="TAL"/>
            </w:pPr>
          </w:p>
        </w:tc>
      </w:tr>
      <w:tr w:rsidR="0071087C" w:rsidRPr="00E6516F" w14:paraId="3C3FAE5C" w14:textId="77777777" w:rsidTr="004312E8">
        <w:tc>
          <w:tcPr>
            <w:tcW w:w="2836" w:type="dxa"/>
          </w:tcPr>
          <w:p w14:paraId="05423C32" w14:textId="77777777" w:rsidR="0071087C" w:rsidRPr="00E6516F" w:rsidRDefault="0071087C" w:rsidP="00174677">
            <w:pPr>
              <w:pStyle w:val="TAL"/>
              <w:rPr>
                <w:rFonts w:cs="Arial"/>
                <w:b/>
                <w:szCs w:val="18"/>
              </w:rPr>
            </w:pPr>
            <w:r w:rsidRPr="00E6516F">
              <w:t xml:space="preserve">  MIME-part-body</w:t>
            </w:r>
          </w:p>
        </w:tc>
        <w:tc>
          <w:tcPr>
            <w:tcW w:w="2127" w:type="dxa"/>
          </w:tcPr>
          <w:p w14:paraId="590BF40C" w14:textId="77777777" w:rsidR="0071087C" w:rsidRPr="00E6516F" w:rsidRDefault="0071087C" w:rsidP="00174677">
            <w:pPr>
              <w:pStyle w:val="TAL"/>
            </w:pPr>
            <w:r w:rsidRPr="00E6516F">
              <w:t>MCData Protected Payload Message containing SDS SIGNALLING PAYLOAD as described in table 6.1.9.3.3-6B</w:t>
            </w:r>
          </w:p>
        </w:tc>
        <w:tc>
          <w:tcPr>
            <w:tcW w:w="2127" w:type="dxa"/>
            <w:tcBorders>
              <w:top w:val="single" w:sz="4" w:space="0" w:color="auto"/>
              <w:bottom w:val="single" w:sz="4" w:space="0" w:color="auto"/>
            </w:tcBorders>
          </w:tcPr>
          <w:p w14:paraId="3A9E5ECE" w14:textId="77777777" w:rsidR="0071087C" w:rsidRPr="00E6516F" w:rsidRDefault="0071087C" w:rsidP="00174677">
            <w:pPr>
              <w:pStyle w:val="TAL"/>
            </w:pPr>
          </w:p>
        </w:tc>
        <w:tc>
          <w:tcPr>
            <w:tcW w:w="1419" w:type="dxa"/>
          </w:tcPr>
          <w:p w14:paraId="68A7D4A2" w14:textId="77777777" w:rsidR="0071087C" w:rsidRPr="00E6516F" w:rsidRDefault="0071087C" w:rsidP="00174677">
            <w:pPr>
              <w:pStyle w:val="TAL"/>
            </w:pPr>
          </w:p>
        </w:tc>
        <w:tc>
          <w:tcPr>
            <w:tcW w:w="1135" w:type="dxa"/>
          </w:tcPr>
          <w:p w14:paraId="099535DA" w14:textId="77777777" w:rsidR="0071087C" w:rsidRPr="00E6516F" w:rsidRDefault="0071087C" w:rsidP="00174677">
            <w:pPr>
              <w:pStyle w:val="TAL"/>
            </w:pPr>
          </w:p>
        </w:tc>
      </w:tr>
      <w:tr w:rsidR="0071087C" w:rsidRPr="00E6516F" w14:paraId="0350CE86" w14:textId="77777777" w:rsidTr="004312E8">
        <w:tc>
          <w:tcPr>
            <w:tcW w:w="2836" w:type="dxa"/>
          </w:tcPr>
          <w:p w14:paraId="7210C1CE" w14:textId="77777777" w:rsidR="0071087C" w:rsidRPr="00E6516F" w:rsidRDefault="0071087C" w:rsidP="00174677">
            <w:pPr>
              <w:pStyle w:val="TAL"/>
              <w:rPr>
                <w:rFonts w:cs="Arial"/>
                <w:b/>
                <w:szCs w:val="18"/>
              </w:rPr>
            </w:pPr>
            <w:r w:rsidRPr="00E6516F">
              <w:rPr>
                <w:b/>
                <w:bCs/>
              </w:rPr>
              <w:t>MIME body part</w:t>
            </w:r>
          </w:p>
        </w:tc>
        <w:tc>
          <w:tcPr>
            <w:tcW w:w="2127" w:type="dxa"/>
          </w:tcPr>
          <w:p w14:paraId="07E7F97F" w14:textId="77777777" w:rsidR="0071087C" w:rsidRPr="00E6516F" w:rsidRDefault="0071087C" w:rsidP="00174677">
            <w:pPr>
              <w:pStyle w:val="TAL"/>
            </w:pPr>
          </w:p>
        </w:tc>
        <w:tc>
          <w:tcPr>
            <w:tcW w:w="2127" w:type="dxa"/>
            <w:tcBorders>
              <w:top w:val="single" w:sz="4" w:space="0" w:color="auto"/>
              <w:bottom w:val="single" w:sz="4" w:space="0" w:color="auto"/>
            </w:tcBorders>
          </w:tcPr>
          <w:p w14:paraId="695B21C6" w14:textId="77777777" w:rsidR="0071087C" w:rsidRPr="00E6516F" w:rsidRDefault="0071087C" w:rsidP="00174677">
            <w:pPr>
              <w:pStyle w:val="TAL"/>
            </w:pPr>
            <w:r w:rsidRPr="00E6516F">
              <w:rPr>
                <w:b/>
              </w:rPr>
              <w:t>MCData Data message</w:t>
            </w:r>
          </w:p>
        </w:tc>
        <w:tc>
          <w:tcPr>
            <w:tcW w:w="1419" w:type="dxa"/>
          </w:tcPr>
          <w:p w14:paraId="682BA250" w14:textId="77777777" w:rsidR="0071087C" w:rsidRPr="00E6516F" w:rsidRDefault="0071087C" w:rsidP="00174677">
            <w:pPr>
              <w:pStyle w:val="TAL"/>
            </w:pPr>
          </w:p>
        </w:tc>
        <w:tc>
          <w:tcPr>
            <w:tcW w:w="1135" w:type="dxa"/>
          </w:tcPr>
          <w:p w14:paraId="6CFEBACA" w14:textId="77777777" w:rsidR="0071087C" w:rsidRPr="00E6516F" w:rsidRDefault="0071087C" w:rsidP="00174677">
            <w:pPr>
              <w:pStyle w:val="TAL"/>
            </w:pPr>
          </w:p>
        </w:tc>
      </w:tr>
      <w:tr w:rsidR="0071087C" w:rsidRPr="00E6516F" w14:paraId="0F51D745" w14:textId="77777777" w:rsidTr="004312E8">
        <w:tc>
          <w:tcPr>
            <w:tcW w:w="2836" w:type="dxa"/>
          </w:tcPr>
          <w:p w14:paraId="4E0F96F6" w14:textId="77777777" w:rsidR="0071087C" w:rsidRPr="00E6516F" w:rsidRDefault="0071087C" w:rsidP="00174677">
            <w:pPr>
              <w:pStyle w:val="TAL"/>
              <w:rPr>
                <w:rFonts w:cs="Arial"/>
                <w:b/>
                <w:szCs w:val="18"/>
              </w:rPr>
            </w:pPr>
            <w:r w:rsidRPr="00E6516F">
              <w:t xml:space="preserve">  MIME-part-headers</w:t>
            </w:r>
          </w:p>
        </w:tc>
        <w:tc>
          <w:tcPr>
            <w:tcW w:w="2127" w:type="dxa"/>
          </w:tcPr>
          <w:p w14:paraId="471F429F" w14:textId="77777777" w:rsidR="0071087C" w:rsidRPr="00E6516F" w:rsidRDefault="0071087C" w:rsidP="00174677">
            <w:pPr>
              <w:pStyle w:val="TAL"/>
            </w:pPr>
          </w:p>
        </w:tc>
        <w:tc>
          <w:tcPr>
            <w:tcW w:w="2127" w:type="dxa"/>
            <w:tcBorders>
              <w:top w:val="single" w:sz="4" w:space="0" w:color="auto"/>
              <w:bottom w:val="single" w:sz="4" w:space="0" w:color="auto"/>
            </w:tcBorders>
          </w:tcPr>
          <w:p w14:paraId="154BA3C8" w14:textId="77777777" w:rsidR="0071087C" w:rsidRPr="00E6516F" w:rsidRDefault="0071087C" w:rsidP="00174677">
            <w:pPr>
              <w:pStyle w:val="TAL"/>
            </w:pPr>
          </w:p>
        </w:tc>
        <w:tc>
          <w:tcPr>
            <w:tcW w:w="1419" w:type="dxa"/>
          </w:tcPr>
          <w:p w14:paraId="11D6F737" w14:textId="77777777" w:rsidR="0071087C" w:rsidRPr="00E6516F" w:rsidRDefault="0071087C" w:rsidP="00174677">
            <w:pPr>
              <w:pStyle w:val="TAL"/>
            </w:pPr>
          </w:p>
        </w:tc>
        <w:tc>
          <w:tcPr>
            <w:tcW w:w="1135" w:type="dxa"/>
          </w:tcPr>
          <w:p w14:paraId="7ED6BE5C" w14:textId="77777777" w:rsidR="0071087C" w:rsidRPr="00E6516F" w:rsidRDefault="0071087C" w:rsidP="00174677">
            <w:pPr>
              <w:pStyle w:val="TAL"/>
            </w:pPr>
          </w:p>
        </w:tc>
      </w:tr>
      <w:tr w:rsidR="0071087C" w:rsidRPr="00E6516F" w14:paraId="5452E159" w14:textId="77777777" w:rsidTr="004312E8">
        <w:tc>
          <w:tcPr>
            <w:tcW w:w="2836" w:type="dxa"/>
          </w:tcPr>
          <w:p w14:paraId="51BC31AE" w14:textId="77777777" w:rsidR="0071087C" w:rsidRPr="00E6516F" w:rsidRDefault="0071087C" w:rsidP="00174677">
            <w:pPr>
              <w:pStyle w:val="TAL"/>
              <w:rPr>
                <w:rFonts w:cs="Arial"/>
                <w:b/>
                <w:szCs w:val="18"/>
              </w:rPr>
            </w:pPr>
            <w:r w:rsidRPr="00E6516F">
              <w:t xml:space="preserve">    Content-Type</w:t>
            </w:r>
          </w:p>
        </w:tc>
        <w:tc>
          <w:tcPr>
            <w:tcW w:w="2127" w:type="dxa"/>
          </w:tcPr>
          <w:p w14:paraId="3BCAC238" w14:textId="77777777" w:rsidR="0071087C" w:rsidRPr="00E6516F" w:rsidRDefault="0071087C" w:rsidP="00174677">
            <w:pPr>
              <w:pStyle w:val="TAL"/>
            </w:pPr>
            <w:r w:rsidRPr="00E6516F">
              <w:t>"application/vnd.3gpp.mcdata-payload"</w:t>
            </w:r>
          </w:p>
        </w:tc>
        <w:tc>
          <w:tcPr>
            <w:tcW w:w="2127" w:type="dxa"/>
            <w:tcBorders>
              <w:top w:val="single" w:sz="4" w:space="0" w:color="auto"/>
              <w:bottom w:val="single" w:sz="4" w:space="0" w:color="auto"/>
            </w:tcBorders>
          </w:tcPr>
          <w:p w14:paraId="6C89A84C" w14:textId="77777777" w:rsidR="0071087C" w:rsidRPr="00E6516F" w:rsidRDefault="0071087C" w:rsidP="00174677">
            <w:pPr>
              <w:pStyle w:val="TAL"/>
            </w:pPr>
          </w:p>
        </w:tc>
        <w:tc>
          <w:tcPr>
            <w:tcW w:w="1419" w:type="dxa"/>
          </w:tcPr>
          <w:p w14:paraId="780A5029" w14:textId="77777777" w:rsidR="0071087C" w:rsidRPr="00E6516F" w:rsidRDefault="0071087C" w:rsidP="00174677">
            <w:pPr>
              <w:pStyle w:val="TAL"/>
            </w:pPr>
          </w:p>
        </w:tc>
        <w:tc>
          <w:tcPr>
            <w:tcW w:w="1135" w:type="dxa"/>
          </w:tcPr>
          <w:p w14:paraId="3EB22C1B" w14:textId="77777777" w:rsidR="0071087C" w:rsidRPr="00E6516F" w:rsidRDefault="0071087C" w:rsidP="00174677">
            <w:pPr>
              <w:pStyle w:val="TAL"/>
            </w:pPr>
          </w:p>
        </w:tc>
      </w:tr>
      <w:tr w:rsidR="0071087C" w:rsidRPr="00E6516F" w14:paraId="562FD0B5" w14:textId="77777777" w:rsidTr="004312E8">
        <w:tc>
          <w:tcPr>
            <w:tcW w:w="2836" w:type="dxa"/>
          </w:tcPr>
          <w:p w14:paraId="0A9BEF7F" w14:textId="77777777" w:rsidR="0071087C" w:rsidRPr="00E6516F" w:rsidRDefault="0071087C" w:rsidP="00174677">
            <w:pPr>
              <w:pStyle w:val="TAL"/>
              <w:rPr>
                <w:rFonts w:cs="Arial"/>
                <w:b/>
                <w:szCs w:val="18"/>
              </w:rPr>
            </w:pPr>
            <w:r w:rsidRPr="00E6516F">
              <w:t xml:space="preserve">  MIME-part-body</w:t>
            </w:r>
          </w:p>
        </w:tc>
        <w:tc>
          <w:tcPr>
            <w:tcW w:w="2127" w:type="dxa"/>
          </w:tcPr>
          <w:p w14:paraId="1B3F9EA6" w14:textId="77777777" w:rsidR="0071087C" w:rsidRPr="00E6516F" w:rsidRDefault="0071087C" w:rsidP="00174677">
            <w:pPr>
              <w:pStyle w:val="TAL"/>
            </w:pPr>
            <w:r w:rsidRPr="00E6516F">
              <w:t>DATA PAYLOAD as described in Table 6.1.9.3.3-7</w:t>
            </w:r>
          </w:p>
        </w:tc>
        <w:tc>
          <w:tcPr>
            <w:tcW w:w="2127" w:type="dxa"/>
            <w:tcBorders>
              <w:top w:val="single" w:sz="4" w:space="0" w:color="auto"/>
              <w:bottom w:val="single" w:sz="4" w:space="0" w:color="auto"/>
            </w:tcBorders>
          </w:tcPr>
          <w:p w14:paraId="72B61307" w14:textId="77777777" w:rsidR="0071087C" w:rsidRPr="00E6516F" w:rsidRDefault="0071087C" w:rsidP="00174677">
            <w:pPr>
              <w:pStyle w:val="TAL"/>
            </w:pPr>
          </w:p>
        </w:tc>
        <w:tc>
          <w:tcPr>
            <w:tcW w:w="1419" w:type="dxa"/>
          </w:tcPr>
          <w:p w14:paraId="4E04F3BF" w14:textId="77777777" w:rsidR="0071087C" w:rsidRPr="00E6516F" w:rsidRDefault="0071087C" w:rsidP="00174677">
            <w:pPr>
              <w:pStyle w:val="TAL"/>
            </w:pPr>
          </w:p>
        </w:tc>
        <w:tc>
          <w:tcPr>
            <w:tcW w:w="1135" w:type="dxa"/>
          </w:tcPr>
          <w:p w14:paraId="2F07B823" w14:textId="77777777" w:rsidR="0071087C" w:rsidRPr="00E6516F" w:rsidRDefault="0071087C" w:rsidP="00174677">
            <w:pPr>
              <w:pStyle w:val="TAL"/>
            </w:pPr>
          </w:p>
        </w:tc>
      </w:tr>
    </w:tbl>
    <w:p w14:paraId="0366A03A" w14:textId="77777777" w:rsidR="0071087C" w:rsidRPr="00E6516F" w:rsidRDefault="0071087C" w:rsidP="0071087C"/>
    <w:p w14:paraId="131D76D6" w14:textId="77777777" w:rsidR="0071087C" w:rsidRPr="00E6516F" w:rsidRDefault="0071087C" w:rsidP="0071087C">
      <w:pPr>
        <w:pStyle w:val="TH"/>
      </w:pPr>
      <w:r w:rsidRPr="00E6516F">
        <w:t>Table 6.1.9.3.3-6B: SDS SIGNALLING PAYLOAD (Table 6.1.9.3.3-6A)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6EFB48CD" w14:textId="77777777" w:rsidTr="00174677">
        <w:trPr>
          <w:cantSplit/>
        </w:trPr>
        <w:tc>
          <w:tcPr>
            <w:tcW w:w="9644" w:type="dxa"/>
          </w:tcPr>
          <w:p w14:paraId="6C64B832" w14:textId="77777777" w:rsidR="0071087C" w:rsidRPr="00E6516F" w:rsidRDefault="0071087C" w:rsidP="00174677">
            <w:pPr>
              <w:pStyle w:val="TAL"/>
              <w:rPr>
                <w:rFonts w:cs="Arial"/>
                <w:szCs w:val="18"/>
              </w:rPr>
            </w:pPr>
            <w:r w:rsidRPr="00E6516F">
              <w:rPr>
                <w:rFonts w:cs="Arial"/>
                <w:szCs w:val="18"/>
              </w:rPr>
              <w:t>Derivation Path: TS 36.579-1 [2], Table 5.5.3.8.1-1, condition DELIVERED</w:t>
            </w:r>
          </w:p>
        </w:tc>
      </w:tr>
    </w:tbl>
    <w:p w14:paraId="3924DD61" w14:textId="77777777" w:rsidR="0071087C" w:rsidRPr="00E6516F" w:rsidRDefault="0071087C" w:rsidP="0071087C"/>
    <w:p w14:paraId="564DA449" w14:textId="77777777" w:rsidR="0071087C" w:rsidRPr="00E6516F" w:rsidRDefault="0071087C" w:rsidP="0071087C">
      <w:pPr>
        <w:pStyle w:val="TH"/>
      </w:pPr>
      <w:r w:rsidRPr="00E6516F">
        <w:t>Table 6.1.9.3.3-7: Data Payload (Table 6.1.9.3.3-6A)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6B2C67F2" w14:textId="77777777" w:rsidTr="00174677">
        <w:trPr>
          <w:cantSplit/>
        </w:trPr>
        <w:tc>
          <w:tcPr>
            <w:tcW w:w="9644" w:type="dxa"/>
          </w:tcPr>
          <w:p w14:paraId="7BA45A62" w14:textId="5C92BD3F"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5.5.3.9.2-1</w:t>
            </w:r>
          </w:p>
        </w:tc>
      </w:tr>
    </w:tbl>
    <w:p w14:paraId="219CA2FB" w14:textId="77777777" w:rsidR="0071087C" w:rsidRPr="00E6516F" w:rsidRDefault="0071087C" w:rsidP="0071087C"/>
    <w:p w14:paraId="11253899" w14:textId="77777777" w:rsidR="0071087C" w:rsidRPr="00E6516F" w:rsidRDefault="0071087C" w:rsidP="0071087C">
      <w:pPr>
        <w:pStyle w:val="TH"/>
      </w:pPr>
      <w:r w:rsidRPr="00E6516F">
        <w:t>Table 6.1.9.3.3-8..9: Void</w:t>
      </w:r>
    </w:p>
    <w:p w14:paraId="23201CAF" w14:textId="77777777" w:rsidR="00B93CA2" w:rsidRPr="00E6516F" w:rsidRDefault="00B93CA2" w:rsidP="00B93CA2"/>
    <w:p w14:paraId="0DDA7A40" w14:textId="2B5CD248" w:rsidR="0071087C" w:rsidRPr="00E6516F" w:rsidRDefault="0071087C" w:rsidP="0071087C">
      <w:pPr>
        <w:pStyle w:val="TH"/>
      </w:pPr>
      <w:r w:rsidRPr="00E6516F">
        <w:t>Table 6.1.9.3.3-10: MSRP SEND (step 8, Table 6.1.9.3.2-1;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76ADBCA6" w14:textId="77777777" w:rsidTr="00174677">
        <w:trPr>
          <w:cantSplit/>
        </w:trPr>
        <w:tc>
          <w:tcPr>
            <w:tcW w:w="9644" w:type="dxa"/>
            <w:gridSpan w:val="5"/>
          </w:tcPr>
          <w:p w14:paraId="1190AF9C"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5.5.12.1.2-1</w:t>
            </w:r>
          </w:p>
        </w:tc>
      </w:tr>
      <w:tr w:rsidR="0071087C" w:rsidRPr="00E6516F" w14:paraId="3AAA7B17" w14:textId="77777777" w:rsidTr="00174677">
        <w:tc>
          <w:tcPr>
            <w:tcW w:w="2836" w:type="dxa"/>
          </w:tcPr>
          <w:p w14:paraId="022B295D" w14:textId="77777777" w:rsidR="0071087C" w:rsidRPr="00E6516F" w:rsidRDefault="0071087C" w:rsidP="00174677">
            <w:pPr>
              <w:pStyle w:val="TAH"/>
              <w:rPr>
                <w:bCs/>
              </w:rPr>
            </w:pPr>
            <w:r w:rsidRPr="00E6516F">
              <w:rPr>
                <w:bCs/>
              </w:rPr>
              <w:t>Information Element</w:t>
            </w:r>
          </w:p>
        </w:tc>
        <w:tc>
          <w:tcPr>
            <w:tcW w:w="2127" w:type="dxa"/>
          </w:tcPr>
          <w:p w14:paraId="4CDE8E68" w14:textId="77777777" w:rsidR="0071087C" w:rsidRPr="00E6516F" w:rsidRDefault="0071087C" w:rsidP="00174677">
            <w:pPr>
              <w:pStyle w:val="TAH"/>
              <w:rPr>
                <w:bCs/>
              </w:rPr>
            </w:pPr>
            <w:r w:rsidRPr="00E6516F">
              <w:rPr>
                <w:bCs/>
              </w:rPr>
              <w:t>Value/remark</w:t>
            </w:r>
          </w:p>
        </w:tc>
        <w:tc>
          <w:tcPr>
            <w:tcW w:w="2127" w:type="dxa"/>
          </w:tcPr>
          <w:p w14:paraId="1109F96A" w14:textId="77777777" w:rsidR="0071087C" w:rsidRPr="00E6516F" w:rsidRDefault="0071087C" w:rsidP="00174677">
            <w:pPr>
              <w:pStyle w:val="TAH"/>
              <w:rPr>
                <w:bCs/>
              </w:rPr>
            </w:pPr>
            <w:r w:rsidRPr="00E6516F">
              <w:rPr>
                <w:bCs/>
              </w:rPr>
              <w:t>Comment</w:t>
            </w:r>
          </w:p>
        </w:tc>
        <w:tc>
          <w:tcPr>
            <w:tcW w:w="1419" w:type="dxa"/>
          </w:tcPr>
          <w:p w14:paraId="46B20284" w14:textId="77777777" w:rsidR="0071087C" w:rsidRPr="00E6516F" w:rsidRDefault="0071087C" w:rsidP="00174677">
            <w:pPr>
              <w:pStyle w:val="TAH"/>
              <w:rPr>
                <w:bCs/>
              </w:rPr>
            </w:pPr>
            <w:r w:rsidRPr="00E6516F">
              <w:rPr>
                <w:bCs/>
              </w:rPr>
              <w:t>Reference</w:t>
            </w:r>
          </w:p>
        </w:tc>
        <w:tc>
          <w:tcPr>
            <w:tcW w:w="1135" w:type="dxa"/>
          </w:tcPr>
          <w:p w14:paraId="361765D5" w14:textId="77777777" w:rsidR="0071087C" w:rsidRPr="00E6516F" w:rsidRDefault="0071087C" w:rsidP="00174677">
            <w:pPr>
              <w:pStyle w:val="TAH"/>
              <w:rPr>
                <w:bCs/>
              </w:rPr>
            </w:pPr>
            <w:r w:rsidRPr="00E6516F">
              <w:rPr>
                <w:bCs/>
              </w:rPr>
              <w:t>Condition</w:t>
            </w:r>
          </w:p>
        </w:tc>
      </w:tr>
      <w:tr w:rsidR="0071087C" w:rsidRPr="00E6516F" w14:paraId="31E2DDD5" w14:textId="77777777" w:rsidTr="00174677">
        <w:tc>
          <w:tcPr>
            <w:tcW w:w="2836" w:type="dxa"/>
          </w:tcPr>
          <w:p w14:paraId="3940EB9C" w14:textId="77777777" w:rsidR="0071087C" w:rsidRPr="00E6516F" w:rsidRDefault="0071087C" w:rsidP="00174677">
            <w:pPr>
              <w:pStyle w:val="TAL"/>
            </w:pPr>
            <w:r w:rsidRPr="00E6516F">
              <w:rPr>
                <w:b/>
                <w:bCs/>
              </w:rPr>
              <w:t>Content-Type</w:t>
            </w:r>
          </w:p>
        </w:tc>
        <w:tc>
          <w:tcPr>
            <w:tcW w:w="2127" w:type="dxa"/>
          </w:tcPr>
          <w:p w14:paraId="0A9B99BD" w14:textId="77777777" w:rsidR="0071087C" w:rsidRPr="00E6516F" w:rsidRDefault="0071087C" w:rsidP="00174677">
            <w:pPr>
              <w:pStyle w:val="TAL"/>
            </w:pPr>
          </w:p>
        </w:tc>
        <w:tc>
          <w:tcPr>
            <w:tcW w:w="2127" w:type="dxa"/>
          </w:tcPr>
          <w:p w14:paraId="0E65A7E1" w14:textId="77777777" w:rsidR="0071087C" w:rsidRPr="00E6516F" w:rsidRDefault="0071087C" w:rsidP="00174677">
            <w:pPr>
              <w:pStyle w:val="TAL"/>
            </w:pPr>
          </w:p>
        </w:tc>
        <w:tc>
          <w:tcPr>
            <w:tcW w:w="1419" w:type="dxa"/>
          </w:tcPr>
          <w:p w14:paraId="6CE60966" w14:textId="3D825E16" w:rsidR="0071087C" w:rsidRPr="00E6516F" w:rsidRDefault="0071087C" w:rsidP="00174677">
            <w:pPr>
              <w:pStyle w:val="TAL"/>
            </w:pPr>
          </w:p>
        </w:tc>
        <w:tc>
          <w:tcPr>
            <w:tcW w:w="1135" w:type="dxa"/>
          </w:tcPr>
          <w:p w14:paraId="500383C4" w14:textId="77777777" w:rsidR="0071087C" w:rsidRPr="00E6516F" w:rsidRDefault="0071087C" w:rsidP="00174677">
            <w:pPr>
              <w:pStyle w:val="TAL"/>
            </w:pPr>
          </w:p>
        </w:tc>
      </w:tr>
      <w:tr w:rsidR="0071087C" w:rsidRPr="00E6516F" w14:paraId="24A365E4" w14:textId="77777777" w:rsidTr="00174677">
        <w:tc>
          <w:tcPr>
            <w:tcW w:w="2836" w:type="dxa"/>
          </w:tcPr>
          <w:p w14:paraId="6764EFDF" w14:textId="77777777" w:rsidR="0071087C" w:rsidRPr="00E6516F" w:rsidRDefault="0071087C" w:rsidP="00174677">
            <w:pPr>
              <w:pStyle w:val="TAL"/>
            </w:pPr>
            <w:r w:rsidRPr="00E6516F">
              <w:rPr>
                <w:b/>
                <w:bCs/>
              </w:rPr>
              <w:t xml:space="preserve">  </w:t>
            </w:r>
            <w:r w:rsidRPr="00E6516F">
              <w:t>media-type</w:t>
            </w:r>
          </w:p>
        </w:tc>
        <w:tc>
          <w:tcPr>
            <w:tcW w:w="2127" w:type="dxa"/>
          </w:tcPr>
          <w:p w14:paraId="26532065" w14:textId="77777777" w:rsidR="0071087C" w:rsidRPr="00E6516F" w:rsidRDefault="0071087C" w:rsidP="00174677">
            <w:pPr>
              <w:pStyle w:val="TAL"/>
            </w:pPr>
            <w:r w:rsidRPr="00E6516F">
              <w:rPr>
                <w:iCs/>
              </w:rPr>
              <w:t>"</w:t>
            </w:r>
            <w:r w:rsidRPr="00E6516F">
              <w:t>application/vnd.3gpp.mcdata-signalling</w:t>
            </w:r>
            <w:r w:rsidRPr="00E6516F">
              <w:rPr>
                <w:iCs/>
              </w:rPr>
              <w:t>"</w:t>
            </w:r>
          </w:p>
        </w:tc>
        <w:tc>
          <w:tcPr>
            <w:tcW w:w="2127" w:type="dxa"/>
          </w:tcPr>
          <w:p w14:paraId="5E0E891F" w14:textId="77777777" w:rsidR="0071087C" w:rsidRPr="00E6516F" w:rsidRDefault="0071087C" w:rsidP="00174677">
            <w:pPr>
              <w:pStyle w:val="TAL"/>
            </w:pPr>
          </w:p>
        </w:tc>
        <w:tc>
          <w:tcPr>
            <w:tcW w:w="1419" w:type="dxa"/>
          </w:tcPr>
          <w:p w14:paraId="6EAF6092" w14:textId="77777777" w:rsidR="0071087C" w:rsidRPr="00E6516F" w:rsidRDefault="0071087C" w:rsidP="00174677">
            <w:pPr>
              <w:pStyle w:val="TAL"/>
            </w:pPr>
          </w:p>
        </w:tc>
        <w:tc>
          <w:tcPr>
            <w:tcW w:w="1135" w:type="dxa"/>
          </w:tcPr>
          <w:p w14:paraId="5918B9F9" w14:textId="77777777" w:rsidR="0071087C" w:rsidRPr="00E6516F" w:rsidRDefault="0071087C" w:rsidP="00174677">
            <w:pPr>
              <w:pStyle w:val="TAL"/>
            </w:pPr>
          </w:p>
        </w:tc>
      </w:tr>
      <w:tr w:rsidR="0071087C" w:rsidRPr="00E6516F" w14:paraId="5ED60421" w14:textId="77777777" w:rsidTr="00174677">
        <w:tc>
          <w:tcPr>
            <w:tcW w:w="2836" w:type="dxa"/>
          </w:tcPr>
          <w:p w14:paraId="2B88ACE7" w14:textId="77777777" w:rsidR="0071087C" w:rsidRPr="00E6516F" w:rsidRDefault="0071087C" w:rsidP="00174677">
            <w:pPr>
              <w:pStyle w:val="TAL"/>
              <w:rPr>
                <w:b/>
                <w:bCs/>
              </w:rPr>
            </w:pPr>
            <w:r w:rsidRPr="00E6516F">
              <w:rPr>
                <w:b/>
                <w:bCs/>
              </w:rPr>
              <w:t>data</w:t>
            </w:r>
          </w:p>
        </w:tc>
        <w:tc>
          <w:tcPr>
            <w:tcW w:w="2127" w:type="dxa"/>
          </w:tcPr>
          <w:p w14:paraId="355DE1ED" w14:textId="77777777" w:rsidR="0071087C" w:rsidRPr="00E6516F" w:rsidRDefault="0071087C" w:rsidP="00174677">
            <w:pPr>
              <w:pStyle w:val="TAL"/>
              <w:rPr>
                <w:iCs/>
              </w:rPr>
            </w:pPr>
            <w:r w:rsidRPr="00E6516F">
              <w:rPr>
                <w:iCs/>
              </w:rPr>
              <w:t>MCData Protected Payload Message containing SDS NOTIFICATION as specified in table 6.1.9.3.3-11</w:t>
            </w:r>
          </w:p>
        </w:tc>
        <w:tc>
          <w:tcPr>
            <w:tcW w:w="2127" w:type="dxa"/>
          </w:tcPr>
          <w:p w14:paraId="6DB109ED" w14:textId="77777777" w:rsidR="0071087C" w:rsidRPr="00E6516F" w:rsidRDefault="0071087C" w:rsidP="00174677">
            <w:pPr>
              <w:pStyle w:val="TAL"/>
            </w:pPr>
          </w:p>
        </w:tc>
        <w:tc>
          <w:tcPr>
            <w:tcW w:w="1419" w:type="dxa"/>
          </w:tcPr>
          <w:p w14:paraId="3BD6B838" w14:textId="77777777" w:rsidR="0071087C" w:rsidRPr="00E6516F" w:rsidRDefault="0071087C" w:rsidP="00174677">
            <w:pPr>
              <w:pStyle w:val="TAL"/>
            </w:pPr>
          </w:p>
        </w:tc>
        <w:tc>
          <w:tcPr>
            <w:tcW w:w="1135" w:type="dxa"/>
          </w:tcPr>
          <w:p w14:paraId="3765FE35" w14:textId="77777777" w:rsidR="0071087C" w:rsidRPr="00E6516F" w:rsidRDefault="0071087C" w:rsidP="00174677">
            <w:pPr>
              <w:pStyle w:val="TAL"/>
            </w:pPr>
          </w:p>
        </w:tc>
      </w:tr>
    </w:tbl>
    <w:p w14:paraId="615752FA" w14:textId="77777777" w:rsidR="0071087C" w:rsidRPr="00E6516F" w:rsidRDefault="0071087C" w:rsidP="0071087C"/>
    <w:p w14:paraId="6E1732C9" w14:textId="77777777" w:rsidR="0071087C" w:rsidRPr="00E6516F" w:rsidRDefault="0071087C" w:rsidP="0071087C">
      <w:pPr>
        <w:pStyle w:val="TH"/>
      </w:pPr>
      <w:r w:rsidRPr="00E6516F">
        <w:t>Table 6.1.9.3.3-11: SDS NOTIFICATION (Table 6.1.9.3.3-10)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3A4F715C" w14:textId="77777777" w:rsidTr="00174677">
        <w:trPr>
          <w:cantSplit/>
        </w:trPr>
        <w:tc>
          <w:tcPr>
            <w:tcW w:w="9639" w:type="dxa"/>
          </w:tcPr>
          <w:p w14:paraId="0B042D6D" w14:textId="77777777" w:rsidR="0071087C" w:rsidRPr="00E6516F" w:rsidRDefault="0071087C" w:rsidP="00174677">
            <w:pPr>
              <w:pStyle w:val="TAL"/>
              <w:rPr>
                <w:rFonts w:cs="Arial"/>
                <w:szCs w:val="18"/>
              </w:rPr>
            </w:pPr>
            <w:r w:rsidRPr="00E6516F">
              <w:rPr>
                <w:rFonts w:cs="Arial"/>
                <w:szCs w:val="18"/>
              </w:rPr>
              <w:t>Derivation Path: TS 36.579-1 [2], Table 5.5.3.8.4-1, condition DELIVERED</w:t>
            </w:r>
          </w:p>
        </w:tc>
      </w:tr>
    </w:tbl>
    <w:p w14:paraId="64C5D59D" w14:textId="77777777" w:rsidR="0071087C" w:rsidRPr="00E6516F" w:rsidRDefault="0071087C" w:rsidP="0071087C"/>
    <w:bookmarkEnd w:id="681"/>
    <w:p w14:paraId="14A0D176" w14:textId="22FBE6CE" w:rsidR="0071087C" w:rsidRPr="00E6516F" w:rsidRDefault="0071087C" w:rsidP="0071087C">
      <w:pPr>
        <w:pStyle w:val="TH"/>
      </w:pPr>
      <w:r w:rsidRPr="00E6516F">
        <w:t>Table 6.1.9.3.3-12: MSRP SEND (step 11, Table 6.1.9.3.2-1;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56852F01" w14:textId="77777777" w:rsidTr="00174677">
        <w:trPr>
          <w:cantSplit/>
        </w:trPr>
        <w:tc>
          <w:tcPr>
            <w:tcW w:w="9644" w:type="dxa"/>
            <w:gridSpan w:val="5"/>
          </w:tcPr>
          <w:p w14:paraId="78906525"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5.5.12.1.2-1</w:t>
            </w:r>
          </w:p>
        </w:tc>
      </w:tr>
      <w:tr w:rsidR="0071087C" w:rsidRPr="00E6516F" w14:paraId="25806AE6" w14:textId="77777777" w:rsidTr="00174677">
        <w:tc>
          <w:tcPr>
            <w:tcW w:w="2836" w:type="dxa"/>
          </w:tcPr>
          <w:p w14:paraId="4E692F3A" w14:textId="77777777" w:rsidR="0071087C" w:rsidRPr="00E6516F" w:rsidRDefault="0071087C" w:rsidP="00174677">
            <w:pPr>
              <w:pStyle w:val="TAH"/>
              <w:rPr>
                <w:bCs/>
              </w:rPr>
            </w:pPr>
            <w:r w:rsidRPr="00E6516F">
              <w:rPr>
                <w:bCs/>
              </w:rPr>
              <w:t>Information Element</w:t>
            </w:r>
          </w:p>
        </w:tc>
        <w:tc>
          <w:tcPr>
            <w:tcW w:w="2127" w:type="dxa"/>
          </w:tcPr>
          <w:p w14:paraId="34459332" w14:textId="77777777" w:rsidR="0071087C" w:rsidRPr="00E6516F" w:rsidRDefault="0071087C" w:rsidP="00174677">
            <w:pPr>
              <w:pStyle w:val="TAH"/>
              <w:rPr>
                <w:bCs/>
              </w:rPr>
            </w:pPr>
            <w:r w:rsidRPr="00E6516F">
              <w:rPr>
                <w:bCs/>
              </w:rPr>
              <w:t>Value/remark</w:t>
            </w:r>
          </w:p>
        </w:tc>
        <w:tc>
          <w:tcPr>
            <w:tcW w:w="2127" w:type="dxa"/>
          </w:tcPr>
          <w:p w14:paraId="6C2CB7CF" w14:textId="77777777" w:rsidR="0071087C" w:rsidRPr="00E6516F" w:rsidRDefault="0071087C" w:rsidP="00174677">
            <w:pPr>
              <w:pStyle w:val="TAH"/>
              <w:rPr>
                <w:bCs/>
              </w:rPr>
            </w:pPr>
            <w:r w:rsidRPr="00E6516F">
              <w:rPr>
                <w:bCs/>
              </w:rPr>
              <w:t>Comment</w:t>
            </w:r>
          </w:p>
        </w:tc>
        <w:tc>
          <w:tcPr>
            <w:tcW w:w="1419" w:type="dxa"/>
          </w:tcPr>
          <w:p w14:paraId="0A946774" w14:textId="77777777" w:rsidR="0071087C" w:rsidRPr="00E6516F" w:rsidRDefault="0071087C" w:rsidP="00174677">
            <w:pPr>
              <w:pStyle w:val="TAH"/>
              <w:rPr>
                <w:bCs/>
              </w:rPr>
            </w:pPr>
            <w:r w:rsidRPr="00E6516F">
              <w:rPr>
                <w:bCs/>
              </w:rPr>
              <w:t>Reference</w:t>
            </w:r>
          </w:p>
        </w:tc>
        <w:tc>
          <w:tcPr>
            <w:tcW w:w="1135" w:type="dxa"/>
          </w:tcPr>
          <w:p w14:paraId="7A518C4D" w14:textId="77777777" w:rsidR="0071087C" w:rsidRPr="00E6516F" w:rsidRDefault="0071087C" w:rsidP="00174677">
            <w:pPr>
              <w:pStyle w:val="TAH"/>
              <w:rPr>
                <w:bCs/>
              </w:rPr>
            </w:pPr>
            <w:r w:rsidRPr="00E6516F">
              <w:rPr>
                <w:bCs/>
              </w:rPr>
              <w:t>Condition</w:t>
            </w:r>
          </w:p>
        </w:tc>
      </w:tr>
      <w:tr w:rsidR="0071087C" w:rsidRPr="00E6516F" w14:paraId="74AA622E" w14:textId="77777777" w:rsidTr="00174677">
        <w:tc>
          <w:tcPr>
            <w:tcW w:w="2836" w:type="dxa"/>
          </w:tcPr>
          <w:p w14:paraId="4A91B606" w14:textId="77777777" w:rsidR="0071087C" w:rsidRPr="00E6516F" w:rsidRDefault="0071087C" w:rsidP="00174677">
            <w:pPr>
              <w:pStyle w:val="TAL"/>
              <w:rPr>
                <w:b/>
                <w:bCs/>
              </w:rPr>
            </w:pPr>
            <w:r w:rsidRPr="00E6516F">
              <w:rPr>
                <w:b/>
                <w:bCs/>
              </w:rPr>
              <w:t>Content-Type</w:t>
            </w:r>
          </w:p>
        </w:tc>
        <w:tc>
          <w:tcPr>
            <w:tcW w:w="2127" w:type="dxa"/>
          </w:tcPr>
          <w:p w14:paraId="5300CE0F" w14:textId="77777777" w:rsidR="0071087C" w:rsidRPr="00E6516F" w:rsidRDefault="0071087C" w:rsidP="00174677">
            <w:pPr>
              <w:pStyle w:val="TAL"/>
            </w:pPr>
          </w:p>
        </w:tc>
        <w:tc>
          <w:tcPr>
            <w:tcW w:w="2127" w:type="dxa"/>
          </w:tcPr>
          <w:p w14:paraId="60EDF308" w14:textId="77777777" w:rsidR="0071087C" w:rsidRPr="00E6516F" w:rsidRDefault="0071087C" w:rsidP="00174677">
            <w:pPr>
              <w:pStyle w:val="TAL"/>
              <w:rPr>
                <w:bCs/>
              </w:rPr>
            </w:pPr>
          </w:p>
        </w:tc>
        <w:tc>
          <w:tcPr>
            <w:tcW w:w="1419" w:type="dxa"/>
          </w:tcPr>
          <w:p w14:paraId="23917517" w14:textId="77777777" w:rsidR="0071087C" w:rsidRPr="00E6516F" w:rsidRDefault="0071087C" w:rsidP="00174677">
            <w:pPr>
              <w:pStyle w:val="TAL"/>
            </w:pPr>
          </w:p>
        </w:tc>
        <w:tc>
          <w:tcPr>
            <w:tcW w:w="1135" w:type="dxa"/>
          </w:tcPr>
          <w:p w14:paraId="1E45BE83" w14:textId="77777777" w:rsidR="0071087C" w:rsidRPr="00E6516F" w:rsidRDefault="0071087C" w:rsidP="00174677">
            <w:pPr>
              <w:pStyle w:val="TAL"/>
            </w:pPr>
          </w:p>
        </w:tc>
      </w:tr>
      <w:tr w:rsidR="0071087C" w:rsidRPr="00E6516F" w14:paraId="099CE2F4" w14:textId="77777777" w:rsidTr="00174677">
        <w:tc>
          <w:tcPr>
            <w:tcW w:w="2836" w:type="dxa"/>
          </w:tcPr>
          <w:p w14:paraId="47858090" w14:textId="77777777" w:rsidR="0071087C" w:rsidRPr="00E6516F" w:rsidRDefault="0071087C" w:rsidP="00174677">
            <w:pPr>
              <w:pStyle w:val="TAL"/>
              <w:rPr>
                <w:b/>
                <w:bCs/>
              </w:rPr>
            </w:pPr>
            <w:r w:rsidRPr="00E6516F">
              <w:t xml:space="preserve">  media-type</w:t>
            </w:r>
          </w:p>
        </w:tc>
        <w:tc>
          <w:tcPr>
            <w:tcW w:w="2127" w:type="dxa"/>
          </w:tcPr>
          <w:p w14:paraId="67A1E5E8" w14:textId="77777777" w:rsidR="0071087C" w:rsidRPr="00E6516F" w:rsidRDefault="0071087C" w:rsidP="00174677">
            <w:pPr>
              <w:pStyle w:val="TAL"/>
            </w:pPr>
            <w:r w:rsidRPr="00E6516F">
              <w:rPr>
                <w:iCs/>
              </w:rPr>
              <w:t>"multipart/mixed"</w:t>
            </w:r>
          </w:p>
        </w:tc>
        <w:tc>
          <w:tcPr>
            <w:tcW w:w="2127" w:type="dxa"/>
          </w:tcPr>
          <w:p w14:paraId="48FDEE11" w14:textId="77777777" w:rsidR="0071087C" w:rsidRPr="00E6516F" w:rsidRDefault="0071087C" w:rsidP="00174677">
            <w:pPr>
              <w:pStyle w:val="TAL"/>
              <w:rPr>
                <w:bCs/>
              </w:rPr>
            </w:pPr>
          </w:p>
        </w:tc>
        <w:tc>
          <w:tcPr>
            <w:tcW w:w="1419" w:type="dxa"/>
          </w:tcPr>
          <w:p w14:paraId="50A2D485" w14:textId="77777777" w:rsidR="0071087C" w:rsidRPr="00E6516F" w:rsidRDefault="0071087C" w:rsidP="00174677">
            <w:pPr>
              <w:pStyle w:val="TAL"/>
            </w:pPr>
          </w:p>
        </w:tc>
        <w:tc>
          <w:tcPr>
            <w:tcW w:w="1135" w:type="dxa"/>
          </w:tcPr>
          <w:p w14:paraId="11BFE410" w14:textId="77777777" w:rsidR="0071087C" w:rsidRPr="00E6516F" w:rsidRDefault="0071087C" w:rsidP="00174677">
            <w:pPr>
              <w:pStyle w:val="TAL"/>
            </w:pPr>
          </w:p>
        </w:tc>
      </w:tr>
      <w:tr w:rsidR="0071087C" w:rsidRPr="00E6516F" w14:paraId="0334BF29" w14:textId="77777777" w:rsidTr="00174677">
        <w:tc>
          <w:tcPr>
            <w:tcW w:w="2836" w:type="dxa"/>
          </w:tcPr>
          <w:p w14:paraId="62BB5366" w14:textId="77777777" w:rsidR="0071087C" w:rsidRPr="00E6516F" w:rsidRDefault="0071087C" w:rsidP="00174677">
            <w:pPr>
              <w:pStyle w:val="TAL"/>
              <w:rPr>
                <w:b/>
                <w:bCs/>
              </w:rPr>
            </w:pPr>
            <w:r w:rsidRPr="00E6516F">
              <w:rPr>
                <w:b/>
                <w:bCs/>
              </w:rPr>
              <w:t>data</w:t>
            </w:r>
          </w:p>
        </w:tc>
        <w:tc>
          <w:tcPr>
            <w:tcW w:w="2127" w:type="dxa"/>
          </w:tcPr>
          <w:p w14:paraId="477B6910" w14:textId="77777777" w:rsidR="0071087C" w:rsidRPr="00E6516F" w:rsidRDefault="0071087C" w:rsidP="00174677">
            <w:pPr>
              <w:pStyle w:val="TAL"/>
            </w:pPr>
            <w:r w:rsidRPr="00E6516F">
              <w:rPr>
                <w:iCs/>
              </w:rPr>
              <w:t>Message as specified in table 6.1.9.3.3-12A</w:t>
            </w:r>
          </w:p>
        </w:tc>
        <w:tc>
          <w:tcPr>
            <w:tcW w:w="2127" w:type="dxa"/>
          </w:tcPr>
          <w:p w14:paraId="647A7210" w14:textId="77777777" w:rsidR="0071087C" w:rsidRPr="00E6516F" w:rsidRDefault="0071087C" w:rsidP="00174677">
            <w:pPr>
              <w:pStyle w:val="TAL"/>
              <w:rPr>
                <w:bCs/>
              </w:rPr>
            </w:pPr>
          </w:p>
        </w:tc>
        <w:tc>
          <w:tcPr>
            <w:tcW w:w="1419" w:type="dxa"/>
          </w:tcPr>
          <w:p w14:paraId="4876B531" w14:textId="77777777" w:rsidR="0071087C" w:rsidRPr="00E6516F" w:rsidRDefault="0071087C" w:rsidP="00174677">
            <w:pPr>
              <w:pStyle w:val="TAL"/>
            </w:pPr>
          </w:p>
        </w:tc>
        <w:tc>
          <w:tcPr>
            <w:tcW w:w="1135" w:type="dxa"/>
          </w:tcPr>
          <w:p w14:paraId="0D11E96D" w14:textId="77777777" w:rsidR="0071087C" w:rsidRPr="00E6516F" w:rsidRDefault="0071087C" w:rsidP="00174677">
            <w:pPr>
              <w:pStyle w:val="TAL"/>
            </w:pPr>
          </w:p>
        </w:tc>
      </w:tr>
    </w:tbl>
    <w:p w14:paraId="378CF9A3" w14:textId="77777777" w:rsidR="0071087C" w:rsidRPr="00E6516F" w:rsidRDefault="0071087C" w:rsidP="0071087C"/>
    <w:p w14:paraId="3651A880" w14:textId="77777777" w:rsidR="0071087C" w:rsidRPr="00E6516F" w:rsidRDefault="0071087C" w:rsidP="0071087C">
      <w:pPr>
        <w:pStyle w:val="TH"/>
      </w:pPr>
      <w:r w:rsidRPr="00E6516F">
        <w:t>Table 6.1.9.3.3-12A: MIME Message (step 11, Table 6.1.9.3.2-1;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7A7F9466" w14:textId="77777777" w:rsidTr="00174677">
        <w:trPr>
          <w:cantSplit/>
        </w:trPr>
        <w:tc>
          <w:tcPr>
            <w:tcW w:w="9644" w:type="dxa"/>
            <w:gridSpan w:val="5"/>
          </w:tcPr>
          <w:p w14:paraId="75B9F882" w14:textId="77777777" w:rsidR="0071087C" w:rsidRPr="00E6516F" w:rsidRDefault="0071087C" w:rsidP="00174677">
            <w:pPr>
              <w:pStyle w:val="TAL"/>
              <w:rPr>
                <w:rFonts w:cs="Arial"/>
                <w:szCs w:val="18"/>
              </w:rPr>
            </w:pPr>
            <w:r w:rsidRPr="00E6516F">
              <w:rPr>
                <w:rFonts w:cs="Arial"/>
                <w:szCs w:val="18"/>
              </w:rPr>
              <w:t>Derivation Path: RFC 2046 [38]</w:t>
            </w:r>
          </w:p>
        </w:tc>
      </w:tr>
      <w:tr w:rsidR="0071087C" w:rsidRPr="00E6516F" w14:paraId="2D733B26" w14:textId="77777777" w:rsidTr="00174677">
        <w:tc>
          <w:tcPr>
            <w:tcW w:w="2836" w:type="dxa"/>
          </w:tcPr>
          <w:p w14:paraId="0B6D12F5" w14:textId="77777777" w:rsidR="0071087C" w:rsidRPr="00E6516F" w:rsidRDefault="0071087C" w:rsidP="00174677">
            <w:pPr>
              <w:pStyle w:val="TAH"/>
              <w:rPr>
                <w:bCs/>
              </w:rPr>
            </w:pPr>
            <w:r w:rsidRPr="00E6516F">
              <w:rPr>
                <w:bCs/>
              </w:rPr>
              <w:t>Information Element</w:t>
            </w:r>
          </w:p>
        </w:tc>
        <w:tc>
          <w:tcPr>
            <w:tcW w:w="2127" w:type="dxa"/>
          </w:tcPr>
          <w:p w14:paraId="727CE4E4"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3C65FF41" w14:textId="77777777" w:rsidR="0071087C" w:rsidRPr="00E6516F" w:rsidRDefault="0071087C" w:rsidP="00174677">
            <w:pPr>
              <w:pStyle w:val="TAH"/>
              <w:rPr>
                <w:bCs/>
              </w:rPr>
            </w:pPr>
            <w:r w:rsidRPr="00E6516F">
              <w:rPr>
                <w:bCs/>
              </w:rPr>
              <w:t>Comment</w:t>
            </w:r>
          </w:p>
        </w:tc>
        <w:tc>
          <w:tcPr>
            <w:tcW w:w="1419" w:type="dxa"/>
          </w:tcPr>
          <w:p w14:paraId="2FFE4757" w14:textId="77777777" w:rsidR="0071087C" w:rsidRPr="00E6516F" w:rsidRDefault="0071087C" w:rsidP="00174677">
            <w:pPr>
              <w:pStyle w:val="TAH"/>
              <w:rPr>
                <w:bCs/>
              </w:rPr>
            </w:pPr>
            <w:r w:rsidRPr="00E6516F">
              <w:rPr>
                <w:bCs/>
              </w:rPr>
              <w:t>Reference</w:t>
            </w:r>
          </w:p>
        </w:tc>
        <w:tc>
          <w:tcPr>
            <w:tcW w:w="1135" w:type="dxa"/>
          </w:tcPr>
          <w:p w14:paraId="4903AF91" w14:textId="77777777" w:rsidR="0071087C" w:rsidRPr="00E6516F" w:rsidRDefault="0071087C" w:rsidP="00174677">
            <w:pPr>
              <w:pStyle w:val="TAH"/>
              <w:rPr>
                <w:bCs/>
              </w:rPr>
            </w:pPr>
            <w:r w:rsidRPr="00E6516F">
              <w:rPr>
                <w:bCs/>
              </w:rPr>
              <w:t>Condition</w:t>
            </w:r>
          </w:p>
        </w:tc>
      </w:tr>
      <w:tr w:rsidR="0071087C" w:rsidRPr="00E6516F" w14:paraId="378AA089" w14:textId="77777777" w:rsidTr="00174677">
        <w:tc>
          <w:tcPr>
            <w:tcW w:w="2836" w:type="dxa"/>
          </w:tcPr>
          <w:p w14:paraId="38B0E2BE" w14:textId="77777777" w:rsidR="0071087C" w:rsidRPr="00E6516F" w:rsidRDefault="0071087C" w:rsidP="00174677">
            <w:pPr>
              <w:pStyle w:val="TAL"/>
              <w:rPr>
                <w:rFonts w:cs="Arial"/>
                <w:b/>
                <w:bCs/>
                <w:szCs w:val="18"/>
              </w:rPr>
            </w:pPr>
            <w:r w:rsidRPr="00E6516F">
              <w:rPr>
                <w:b/>
                <w:bCs/>
              </w:rPr>
              <w:t>MIME body part</w:t>
            </w:r>
          </w:p>
        </w:tc>
        <w:tc>
          <w:tcPr>
            <w:tcW w:w="2127" w:type="dxa"/>
          </w:tcPr>
          <w:p w14:paraId="74F766DE" w14:textId="77777777" w:rsidR="0071087C" w:rsidRPr="00E6516F" w:rsidRDefault="0071087C" w:rsidP="00174677">
            <w:pPr>
              <w:pStyle w:val="TAL"/>
            </w:pPr>
          </w:p>
        </w:tc>
        <w:tc>
          <w:tcPr>
            <w:tcW w:w="2127" w:type="dxa"/>
            <w:tcBorders>
              <w:top w:val="single" w:sz="4" w:space="0" w:color="auto"/>
              <w:bottom w:val="single" w:sz="4" w:space="0" w:color="auto"/>
            </w:tcBorders>
          </w:tcPr>
          <w:p w14:paraId="5232364D" w14:textId="77777777" w:rsidR="0071087C" w:rsidRPr="00E6516F" w:rsidRDefault="0071087C" w:rsidP="00174677">
            <w:pPr>
              <w:pStyle w:val="TAL"/>
              <w:rPr>
                <w:bCs/>
              </w:rPr>
            </w:pPr>
            <w:r w:rsidRPr="00E6516F">
              <w:rPr>
                <w:b/>
              </w:rPr>
              <w:t>MCData Data signalling message</w:t>
            </w:r>
          </w:p>
        </w:tc>
        <w:tc>
          <w:tcPr>
            <w:tcW w:w="1419" w:type="dxa"/>
          </w:tcPr>
          <w:p w14:paraId="6B5A184A" w14:textId="77777777" w:rsidR="0071087C" w:rsidRPr="00E6516F" w:rsidRDefault="0071087C" w:rsidP="00174677">
            <w:pPr>
              <w:pStyle w:val="TAL"/>
            </w:pPr>
          </w:p>
        </w:tc>
        <w:tc>
          <w:tcPr>
            <w:tcW w:w="1135" w:type="dxa"/>
          </w:tcPr>
          <w:p w14:paraId="7A62B36F" w14:textId="77777777" w:rsidR="0071087C" w:rsidRPr="00E6516F" w:rsidRDefault="0071087C" w:rsidP="00174677">
            <w:pPr>
              <w:pStyle w:val="TAL"/>
            </w:pPr>
          </w:p>
        </w:tc>
      </w:tr>
      <w:tr w:rsidR="0071087C" w:rsidRPr="00E6516F" w14:paraId="7FEA76CC" w14:textId="77777777" w:rsidTr="004312E8">
        <w:tc>
          <w:tcPr>
            <w:tcW w:w="2836" w:type="dxa"/>
          </w:tcPr>
          <w:p w14:paraId="5C3D814F" w14:textId="77777777" w:rsidR="0071087C" w:rsidRPr="00E6516F" w:rsidRDefault="0071087C" w:rsidP="00174677">
            <w:pPr>
              <w:pStyle w:val="TAL"/>
              <w:rPr>
                <w:rFonts w:cs="Arial"/>
                <w:b/>
                <w:szCs w:val="18"/>
              </w:rPr>
            </w:pPr>
            <w:r w:rsidRPr="00E6516F">
              <w:t xml:space="preserve">  MIME-part-headers</w:t>
            </w:r>
          </w:p>
        </w:tc>
        <w:tc>
          <w:tcPr>
            <w:tcW w:w="2127" w:type="dxa"/>
          </w:tcPr>
          <w:p w14:paraId="3E968FDD" w14:textId="77777777" w:rsidR="0071087C" w:rsidRPr="00E6516F" w:rsidRDefault="0071087C" w:rsidP="00174677">
            <w:pPr>
              <w:pStyle w:val="TAL"/>
            </w:pPr>
          </w:p>
        </w:tc>
        <w:tc>
          <w:tcPr>
            <w:tcW w:w="2127" w:type="dxa"/>
            <w:tcBorders>
              <w:top w:val="single" w:sz="4" w:space="0" w:color="auto"/>
              <w:bottom w:val="single" w:sz="4" w:space="0" w:color="auto"/>
            </w:tcBorders>
          </w:tcPr>
          <w:p w14:paraId="3119D4CC" w14:textId="77777777" w:rsidR="0071087C" w:rsidRPr="00E6516F" w:rsidRDefault="0071087C" w:rsidP="00174677">
            <w:pPr>
              <w:pStyle w:val="TAL"/>
            </w:pPr>
          </w:p>
        </w:tc>
        <w:tc>
          <w:tcPr>
            <w:tcW w:w="1419" w:type="dxa"/>
          </w:tcPr>
          <w:p w14:paraId="470562D6" w14:textId="77777777" w:rsidR="0071087C" w:rsidRPr="00E6516F" w:rsidRDefault="0071087C" w:rsidP="00174677">
            <w:pPr>
              <w:pStyle w:val="TAL"/>
            </w:pPr>
          </w:p>
        </w:tc>
        <w:tc>
          <w:tcPr>
            <w:tcW w:w="1135" w:type="dxa"/>
          </w:tcPr>
          <w:p w14:paraId="34AD8595" w14:textId="77777777" w:rsidR="0071087C" w:rsidRPr="00E6516F" w:rsidRDefault="0071087C" w:rsidP="00174677">
            <w:pPr>
              <w:pStyle w:val="TAL"/>
            </w:pPr>
          </w:p>
        </w:tc>
      </w:tr>
      <w:tr w:rsidR="0071087C" w:rsidRPr="00E6516F" w14:paraId="6685F4FF" w14:textId="77777777" w:rsidTr="004312E8">
        <w:tc>
          <w:tcPr>
            <w:tcW w:w="2836" w:type="dxa"/>
          </w:tcPr>
          <w:p w14:paraId="60DC6FDC" w14:textId="77777777" w:rsidR="0071087C" w:rsidRPr="00E6516F" w:rsidRDefault="0071087C" w:rsidP="00174677">
            <w:pPr>
              <w:pStyle w:val="TAL"/>
              <w:rPr>
                <w:rFonts w:cs="Arial"/>
                <w:b/>
                <w:szCs w:val="18"/>
              </w:rPr>
            </w:pPr>
            <w:r w:rsidRPr="00E6516F">
              <w:t xml:space="preserve">    Content-Type</w:t>
            </w:r>
          </w:p>
        </w:tc>
        <w:tc>
          <w:tcPr>
            <w:tcW w:w="2127" w:type="dxa"/>
          </w:tcPr>
          <w:p w14:paraId="03BC3F97" w14:textId="77777777" w:rsidR="0071087C" w:rsidRPr="00E6516F" w:rsidRDefault="0071087C" w:rsidP="00174677">
            <w:pPr>
              <w:pStyle w:val="TAL"/>
            </w:pPr>
            <w:r w:rsidRPr="00E6516F">
              <w:t>"application/vnd.3gpp.mcdata-signalling"</w:t>
            </w:r>
          </w:p>
        </w:tc>
        <w:tc>
          <w:tcPr>
            <w:tcW w:w="2127" w:type="dxa"/>
            <w:tcBorders>
              <w:top w:val="single" w:sz="4" w:space="0" w:color="auto"/>
              <w:bottom w:val="single" w:sz="4" w:space="0" w:color="auto"/>
            </w:tcBorders>
          </w:tcPr>
          <w:p w14:paraId="67E03036" w14:textId="77777777" w:rsidR="0071087C" w:rsidRPr="00E6516F" w:rsidRDefault="0071087C" w:rsidP="00174677">
            <w:pPr>
              <w:pStyle w:val="TAL"/>
            </w:pPr>
          </w:p>
        </w:tc>
        <w:tc>
          <w:tcPr>
            <w:tcW w:w="1419" w:type="dxa"/>
          </w:tcPr>
          <w:p w14:paraId="1EA675D7" w14:textId="77777777" w:rsidR="0071087C" w:rsidRPr="00E6516F" w:rsidRDefault="0071087C" w:rsidP="00174677">
            <w:pPr>
              <w:pStyle w:val="TAL"/>
            </w:pPr>
          </w:p>
        </w:tc>
        <w:tc>
          <w:tcPr>
            <w:tcW w:w="1135" w:type="dxa"/>
          </w:tcPr>
          <w:p w14:paraId="730373FF" w14:textId="77777777" w:rsidR="0071087C" w:rsidRPr="00E6516F" w:rsidRDefault="0071087C" w:rsidP="00174677">
            <w:pPr>
              <w:pStyle w:val="TAL"/>
            </w:pPr>
          </w:p>
        </w:tc>
      </w:tr>
      <w:tr w:rsidR="0071087C" w:rsidRPr="00E6516F" w14:paraId="4EB032EC" w14:textId="77777777" w:rsidTr="004312E8">
        <w:tc>
          <w:tcPr>
            <w:tcW w:w="2836" w:type="dxa"/>
          </w:tcPr>
          <w:p w14:paraId="3C14C21D" w14:textId="77777777" w:rsidR="0071087C" w:rsidRPr="00E6516F" w:rsidRDefault="0071087C" w:rsidP="00174677">
            <w:pPr>
              <w:pStyle w:val="TAL"/>
              <w:rPr>
                <w:rFonts w:cs="Arial"/>
                <w:b/>
                <w:szCs w:val="18"/>
              </w:rPr>
            </w:pPr>
            <w:r w:rsidRPr="00E6516F">
              <w:t xml:space="preserve">  MIME-part-body</w:t>
            </w:r>
          </w:p>
        </w:tc>
        <w:tc>
          <w:tcPr>
            <w:tcW w:w="2127" w:type="dxa"/>
          </w:tcPr>
          <w:p w14:paraId="0367A675" w14:textId="77777777" w:rsidR="0071087C" w:rsidRPr="00E6516F" w:rsidRDefault="0071087C" w:rsidP="00174677">
            <w:pPr>
              <w:pStyle w:val="TAL"/>
            </w:pPr>
            <w:r w:rsidRPr="00E6516F">
              <w:t>MCData Protected Payload Message containing SDS SIGNALLING PAYLOAD as described in table 6.1.9.3.3-13</w:t>
            </w:r>
          </w:p>
        </w:tc>
        <w:tc>
          <w:tcPr>
            <w:tcW w:w="2127" w:type="dxa"/>
            <w:tcBorders>
              <w:top w:val="single" w:sz="4" w:space="0" w:color="auto"/>
              <w:bottom w:val="single" w:sz="4" w:space="0" w:color="auto"/>
            </w:tcBorders>
          </w:tcPr>
          <w:p w14:paraId="3A699AC4" w14:textId="77777777" w:rsidR="0071087C" w:rsidRPr="00E6516F" w:rsidRDefault="0071087C" w:rsidP="00174677">
            <w:pPr>
              <w:pStyle w:val="TAL"/>
            </w:pPr>
          </w:p>
        </w:tc>
        <w:tc>
          <w:tcPr>
            <w:tcW w:w="1419" w:type="dxa"/>
          </w:tcPr>
          <w:p w14:paraId="006316E4" w14:textId="77777777" w:rsidR="0071087C" w:rsidRPr="00E6516F" w:rsidRDefault="0071087C" w:rsidP="00174677">
            <w:pPr>
              <w:pStyle w:val="TAL"/>
            </w:pPr>
          </w:p>
        </w:tc>
        <w:tc>
          <w:tcPr>
            <w:tcW w:w="1135" w:type="dxa"/>
          </w:tcPr>
          <w:p w14:paraId="7471D974" w14:textId="77777777" w:rsidR="0071087C" w:rsidRPr="00E6516F" w:rsidRDefault="0071087C" w:rsidP="00174677">
            <w:pPr>
              <w:pStyle w:val="TAL"/>
            </w:pPr>
          </w:p>
        </w:tc>
      </w:tr>
      <w:tr w:rsidR="0071087C" w:rsidRPr="00E6516F" w14:paraId="57A1D4C3" w14:textId="77777777" w:rsidTr="004312E8">
        <w:tc>
          <w:tcPr>
            <w:tcW w:w="2836" w:type="dxa"/>
          </w:tcPr>
          <w:p w14:paraId="589E72A8" w14:textId="77777777" w:rsidR="0071087C" w:rsidRPr="00E6516F" w:rsidRDefault="0071087C" w:rsidP="00174677">
            <w:pPr>
              <w:pStyle w:val="TAL"/>
              <w:rPr>
                <w:rFonts w:cs="Arial"/>
                <w:b/>
                <w:szCs w:val="18"/>
              </w:rPr>
            </w:pPr>
            <w:r w:rsidRPr="00E6516F">
              <w:rPr>
                <w:b/>
                <w:bCs/>
              </w:rPr>
              <w:t>MIME body part</w:t>
            </w:r>
          </w:p>
        </w:tc>
        <w:tc>
          <w:tcPr>
            <w:tcW w:w="2127" w:type="dxa"/>
          </w:tcPr>
          <w:p w14:paraId="51A17896" w14:textId="77777777" w:rsidR="0071087C" w:rsidRPr="00E6516F" w:rsidRDefault="0071087C" w:rsidP="00174677">
            <w:pPr>
              <w:pStyle w:val="TAL"/>
            </w:pPr>
          </w:p>
        </w:tc>
        <w:tc>
          <w:tcPr>
            <w:tcW w:w="2127" w:type="dxa"/>
            <w:tcBorders>
              <w:top w:val="single" w:sz="4" w:space="0" w:color="auto"/>
              <w:bottom w:val="single" w:sz="4" w:space="0" w:color="auto"/>
            </w:tcBorders>
          </w:tcPr>
          <w:p w14:paraId="3A9BFF5D" w14:textId="77777777" w:rsidR="0071087C" w:rsidRPr="00E6516F" w:rsidRDefault="0071087C" w:rsidP="00174677">
            <w:pPr>
              <w:pStyle w:val="TAL"/>
            </w:pPr>
            <w:r w:rsidRPr="00E6516F">
              <w:rPr>
                <w:b/>
              </w:rPr>
              <w:t>MCData Data message</w:t>
            </w:r>
          </w:p>
        </w:tc>
        <w:tc>
          <w:tcPr>
            <w:tcW w:w="1419" w:type="dxa"/>
          </w:tcPr>
          <w:p w14:paraId="0DA069B5" w14:textId="77777777" w:rsidR="0071087C" w:rsidRPr="00E6516F" w:rsidRDefault="0071087C" w:rsidP="00174677">
            <w:pPr>
              <w:pStyle w:val="TAL"/>
            </w:pPr>
          </w:p>
        </w:tc>
        <w:tc>
          <w:tcPr>
            <w:tcW w:w="1135" w:type="dxa"/>
          </w:tcPr>
          <w:p w14:paraId="5E03ECD7" w14:textId="77777777" w:rsidR="0071087C" w:rsidRPr="00E6516F" w:rsidRDefault="0071087C" w:rsidP="00174677">
            <w:pPr>
              <w:pStyle w:val="TAL"/>
            </w:pPr>
          </w:p>
        </w:tc>
      </w:tr>
      <w:tr w:rsidR="0071087C" w:rsidRPr="00E6516F" w14:paraId="490F12EF" w14:textId="77777777" w:rsidTr="004312E8">
        <w:tc>
          <w:tcPr>
            <w:tcW w:w="2836" w:type="dxa"/>
          </w:tcPr>
          <w:p w14:paraId="766C22D0" w14:textId="77777777" w:rsidR="0071087C" w:rsidRPr="00E6516F" w:rsidRDefault="0071087C" w:rsidP="00174677">
            <w:pPr>
              <w:pStyle w:val="TAL"/>
              <w:rPr>
                <w:rFonts w:cs="Arial"/>
                <w:b/>
                <w:szCs w:val="18"/>
              </w:rPr>
            </w:pPr>
            <w:r w:rsidRPr="00E6516F">
              <w:t xml:space="preserve">  MIME-part-headers</w:t>
            </w:r>
          </w:p>
        </w:tc>
        <w:tc>
          <w:tcPr>
            <w:tcW w:w="2127" w:type="dxa"/>
          </w:tcPr>
          <w:p w14:paraId="2D808DEF" w14:textId="77777777" w:rsidR="0071087C" w:rsidRPr="00E6516F" w:rsidRDefault="0071087C" w:rsidP="00174677">
            <w:pPr>
              <w:pStyle w:val="TAL"/>
            </w:pPr>
          </w:p>
        </w:tc>
        <w:tc>
          <w:tcPr>
            <w:tcW w:w="2127" w:type="dxa"/>
            <w:tcBorders>
              <w:top w:val="single" w:sz="4" w:space="0" w:color="auto"/>
              <w:bottom w:val="single" w:sz="4" w:space="0" w:color="auto"/>
            </w:tcBorders>
          </w:tcPr>
          <w:p w14:paraId="37D1D3C7" w14:textId="77777777" w:rsidR="0071087C" w:rsidRPr="00E6516F" w:rsidRDefault="0071087C" w:rsidP="00174677">
            <w:pPr>
              <w:pStyle w:val="TAL"/>
            </w:pPr>
          </w:p>
        </w:tc>
        <w:tc>
          <w:tcPr>
            <w:tcW w:w="1419" w:type="dxa"/>
          </w:tcPr>
          <w:p w14:paraId="07B65DDA" w14:textId="77777777" w:rsidR="0071087C" w:rsidRPr="00E6516F" w:rsidRDefault="0071087C" w:rsidP="00174677">
            <w:pPr>
              <w:pStyle w:val="TAL"/>
            </w:pPr>
          </w:p>
        </w:tc>
        <w:tc>
          <w:tcPr>
            <w:tcW w:w="1135" w:type="dxa"/>
          </w:tcPr>
          <w:p w14:paraId="7A3B1E87" w14:textId="77777777" w:rsidR="0071087C" w:rsidRPr="00E6516F" w:rsidRDefault="0071087C" w:rsidP="00174677">
            <w:pPr>
              <w:pStyle w:val="TAL"/>
            </w:pPr>
          </w:p>
        </w:tc>
      </w:tr>
      <w:tr w:rsidR="0071087C" w:rsidRPr="00E6516F" w14:paraId="3E9019E6" w14:textId="77777777" w:rsidTr="004312E8">
        <w:tc>
          <w:tcPr>
            <w:tcW w:w="2836" w:type="dxa"/>
          </w:tcPr>
          <w:p w14:paraId="62563842" w14:textId="77777777" w:rsidR="0071087C" w:rsidRPr="00E6516F" w:rsidRDefault="0071087C" w:rsidP="00174677">
            <w:pPr>
              <w:pStyle w:val="TAL"/>
              <w:rPr>
                <w:rFonts w:cs="Arial"/>
                <w:b/>
                <w:szCs w:val="18"/>
              </w:rPr>
            </w:pPr>
            <w:r w:rsidRPr="00E6516F">
              <w:t xml:space="preserve">    Content-Type</w:t>
            </w:r>
          </w:p>
        </w:tc>
        <w:tc>
          <w:tcPr>
            <w:tcW w:w="2127" w:type="dxa"/>
          </w:tcPr>
          <w:p w14:paraId="20B92939" w14:textId="77777777" w:rsidR="0071087C" w:rsidRPr="00E6516F" w:rsidRDefault="0071087C" w:rsidP="00174677">
            <w:pPr>
              <w:pStyle w:val="TAL"/>
            </w:pPr>
            <w:r w:rsidRPr="00E6516F">
              <w:t>"application/vnd.3gpp.mcdata-payload"</w:t>
            </w:r>
          </w:p>
        </w:tc>
        <w:tc>
          <w:tcPr>
            <w:tcW w:w="2127" w:type="dxa"/>
            <w:tcBorders>
              <w:top w:val="single" w:sz="4" w:space="0" w:color="auto"/>
              <w:bottom w:val="single" w:sz="4" w:space="0" w:color="auto"/>
            </w:tcBorders>
          </w:tcPr>
          <w:p w14:paraId="7A6F4319" w14:textId="77777777" w:rsidR="0071087C" w:rsidRPr="00E6516F" w:rsidRDefault="0071087C" w:rsidP="00174677">
            <w:pPr>
              <w:pStyle w:val="TAL"/>
            </w:pPr>
          </w:p>
        </w:tc>
        <w:tc>
          <w:tcPr>
            <w:tcW w:w="1419" w:type="dxa"/>
          </w:tcPr>
          <w:p w14:paraId="196E1CA8" w14:textId="77777777" w:rsidR="0071087C" w:rsidRPr="00E6516F" w:rsidRDefault="0071087C" w:rsidP="00174677">
            <w:pPr>
              <w:pStyle w:val="TAL"/>
            </w:pPr>
          </w:p>
        </w:tc>
        <w:tc>
          <w:tcPr>
            <w:tcW w:w="1135" w:type="dxa"/>
          </w:tcPr>
          <w:p w14:paraId="304E1533" w14:textId="77777777" w:rsidR="0071087C" w:rsidRPr="00E6516F" w:rsidRDefault="0071087C" w:rsidP="00174677">
            <w:pPr>
              <w:pStyle w:val="TAL"/>
            </w:pPr>
          </w:p>
        </w:tc>
      </w:tr>
      <w:tr w:rsidR="0071087C" w:rsidRPr="00E6516F" w14:paraId="7C536CE3" w14:textId="77777777" w:rsidTr="004312E8">
        <w:tc>
          <w:tcPr>
            <w:tcW w:w="2836" w:type="dxa"/>
          </w:tcPr>
          <w:p w14:paraId="393E5443" w14:textId="77777777" w:rsidR="0071087C" w:rsidRPr="00E6516F" w:rsidRDefault="0071087C" w:rsidP="00174677">
            <w:pPr>
              <w:pStyle w:val="TAL"/>
              <w:rPr>
                <w:rFonts w:cs="Arial"/>
                <w:b/>
                <w:szCs w:val="18"/>
              </w:rPr>
            </w:pPr>
            <w:r w:rsidRPr="00E6516F">
              <w:t xml:space="preserve">  MIME-part-body</w:t>
            </w:r>
          </w:p>
        </w:tc>
        <w:tc>
          <w:tcPr>
            <w:tcW w:w="2127" w:type="dxa"/>
          </w:tcPr>
          <w:p w14:paraId="273361A9" w14:textId="77777777" w:rsidR="0071087C" w:rsidRPr="00E6516F" w:rsidRDefault="0071087C" w:rsidP="00174677">
            <w:pPr>
              <w:pStyle w:val="TAL"/>
            </w:pPr>
            <w:r w:rsidRPr="00E6516F">
              <w:t>DATA PAYLOAD as described in Table 6.1.9.3.3-13A</w:t>
            </w:r>
          </w:p>
        </w:tc>
        <w:tc>
          <w:tcPr>
            <w:tcW w:w="2127" w:type="dxa"/>
            <w:tcBorders>
              <w:top w:val="single" w:sz="4" w:space="0" w:color="auto"/>
              <w:bottom w:val="single" w:sz="4" w:space="0" w:color="auto"/>
            </w:tcBorders>
          </w:tcPr>
          <w:p w14:paraId="793669A2" w14:textId="77777777" w:rsidR="0071087C" w:rsidRPr="00E6516F" w:rsidRDefault="0071087C" w:rsidP="00174677">
            <w:pPr>
              <w:pStyle w:val="TAL"/>
            </w:pPr>
          </w:p>
        </w:tc>
        <w:tc>
          <w:tcPr>
            <w:tcW w:w="1419" w:type="dxa"/>
          </w:tcPr>
          <w:p w14:paraId="377F5281" w14:textId="77777777" w:rsidR="0071087C" w:rsidRPr="00E6516F" w:rsidRDefault="0071087C" w:rsidP="00174677">
            <w:pPr>
              <w:pStyle w:val="TAL"/>
            </w:pPr>
          </w:p>
        </w:tc>
        <w:tc>
          <w:tcPr>
            <w:tcW w:w="1135" w:type="dxa"/>
          </w:tcPr>
          <w:p w14:paraId="2A8CF302" w14:textId="77777777" w:rsidR="0071087C" w:rsidRPr="00E6516F" w:rsidRDefault="0071087C" w:rsidP="00174677">
            <w:pPr>
              <w:pStyle w:val="TAL"/>
            </w:pPr>
          </w:p>
        </w:tc>
      </w:tr>
    </w:tbl>
    <w:p w14:paraId="27854683" w14:textId="77777777" w:rsidR="0071087C" w:rsidRPr="00E6516F" w:rsidRDefault="0071087C" w:rsidP="0071087C"/>
    <w:p w14:paraId="3EEEE7C8" w14:textId="77777777" w:rsidR="0071087C" w:rsidRPr="00E6516F" w:rsidRDefault="0071087C" w:rsidP="0071087C">
      <w:pPr>
        <w:pStyle w:val="TH"/>
      </w:pPr>
      <w:bookmarkStart w:id="682" w:name="_Hlk34297491"/>
      <w:r w:rsidRPr="00E6516F">
        <w:t>Table 6.1.9.3.3-13: SDS SIGNALLING PAYLOAD (Table 6.1.9.3.3-12A)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76C4F0A5" w14:textId="77777777" w:rsidTr="00174677">
        <w:trPr>
          <w:cantSplit/>
        </w:trPr>
        <w:tc>
          <w:tcPr>
            <w:tcW w:w="9644" w:type="dxa"/>
          </w:tcPr>
          <w:p w14:paraId="6E3EB57A" w14:textId="77777777" w:rsidR="0071087C" w:rsidRPr="00E6516F" w:rsidRDefault="0071087C" w:rsidP="00174677">
            <w:pPr>
              <w:pStyle w:val="TAL"/>
              <w:rPr>
                <w:rFonts w:cs="Arial"/>
                <w:szCs w:val="18"/>
              </w:rPr>
            </w:pPr>
            <w:r w:rsidRPr="00E6516F">
              <w:rPr>
                <w:rFonts w:cs="Arial"/>
                <w:szCs w:val="18"/>
              </w:rPr>
              <w:t>Derivation Path: TS 36.579-1 [2], Table 5.5.3.8.1-1, condition READ</w:t>
            </w:r>
          </w:p>
        </w:tc>
      </w:tr>
    </w:tbl>
    <w:p w14:paraId="3136D679" w14:textId="77777777" w:rsidR="0071087C" w:rsidRPr="00E6516F" w:rsidRDefault="0071087C" w:rsidP="0071087C"/>
    <w:p w14:paraId="1FCEA7F7" w14:textId="77777777" w:rsidR="0071087C" w:rsidRPr="00E6516F" w:rsidRDefault="0071087C" w:rsidP="004312E8">
      <w:pPr>
        <w:pStyle w:val="TH"/>
      </w:pPr>
      <w:r w:rsidRPr="00E6516F">
        <w:t>Table 6.1.9.3.3-13A: Data Payload (Table 6.1.9.3.3-12A)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040D9812" w14:textId="77777777" w:rsidTr="00174677">
        <w:trPr>
          <w:cantSplit/>
        </w:trPr>
        <w:tc>
          <w:tcPr>
            <w:tcW w:w="9644" w:type="dxa"/>
          </w:tcPr>
          <w:p w14:paraId="560E778F" w14:textId="77777777" w:rsidR="0071087C" w:rsidRPr="00E6516F" w:rsidRDefault="0071087C" w:rsidP="004312E8">
            <w:pPr>
              <w:pStyle w:val="TAL"/>
            </w:pPr>
            <w:r w:rsidRPr="00E6516F">
              <w:t>Derivation Path: TS 36.579-1 [2], Table 5.5.3.9.2-2</w:t>
            </w:r>
          </w:p>
        </w:tc>
      </w:tr>
    </w:tbl>
    <w:p w14:paraId="188FAC54" w14:textId="77777777" w:rsidR="0071087C" w:rsidRPr="00E6516F" w:rsidRDefault="0071087C" w:rsidP="0071087C"/>
    <w:bookmarkEnd w:id="682"/>
    <w:p w14:paraId="5AD2D86C" w14:textId="01E280B6" w:rsidR="0071087C" w:rsidRPr="00E6516F" w:rsidRDefault="0071087C" w:rsidP="0071087C">
      <w:pPr>
        <w:pStyle w:val="TH"/>
      </w:pPr>
      <w:r w:rsidRPr="00E6516F">
        <w:t>Table 6.1.9.3.3-14: MSRP SEND (step 1, Table 6.1.9.3.2-2;</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67AA4868" w14:textId="77777777" w:rsidTr="00174677">
        <w:trPr>
          <w:cantSplit/>
        </w:trPr>
        <w:tc>
          <w:tcPr>
            <w:tcW w:w="9644" w:type="dxa"/>
            <w:gridSpan w:val="5"/>
          </w:tcPr>
          <w:p w14:paraId="65C59321"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5.5.12.1-1</w:t>
            </w:r>
          </w:p>
        </w:tc>
      </w:tr>
      <w:tr w:rsidR="0071087C" w:rsidRPr="00E6516F" w14:paraId="65F237A5" w14:textId="77777777" w:rsidTr="00174677">
        <w:tc>
          <w:tcPr>
            <w:tcW w:w="2836" w:type="dxa"/>
          </w:tcPr>
          <w:p w14:paraId="0AA89B72" w14:textId="77777777" w:rsidR="0071087C" w:rsidRPr="00E6516F" w:rsidRDefault="0071087C" w:rsidP="00174677">
            <w:pPr>
              <w:pStyle w:val="TAH"/>
              <w:rPr>
                <w:bCs/>
              </w:rPr>
            </w:pPr>
            <w:r w:rsidRPr="00E6516F">
              <w:rPr>
                <w:bCs/>
              </w:rPr>
              <w:t>Information Element</w:t>
            </w:r>
          </w:p>
        </w:tc>
        <w:tc>
          <w:tcPr>
            <w:tcW w:w="2127" w:type="dxa"/>
          </w:tcPr>
          <w:p w14:paraId="016019D8" w14:textId="77777777" w:rsidR="0071087C" w:rsidRPr="00E6516F" w:rsidRDefault="0071087C" w:rsidP="00174677">
            <w:pPr>
              <w:pStyle w:val="TAH"/>
              <w:rPr>
                <w:bCs/>
              </w:rPr>
            </w:pPr>
            <w:r w:rsidRPr="00E6516F">
              <w:rPr>
                <w:bCs/>
              </w:rPr>
              <w:t>Value/remark</w:t>
            </w:r>
          </w:p>
        </w:tc>
        <w:tc>
          <w:tcPr>
            <w:tcW w:w="2127" w:type="dxa"/>
          </w:tcPr>
          <w:p w14:paraId="5ECC1423" w14:textId="77777777" w:rsidR="0071087C" w:rsidRPr="00E6516F" w:rsidRDefault="0071087C" w:rsidP="00174677">
            <w:pPr>
              <w:pStyle w:val="TAH"/>
              <w:rPr>
                <w:bCs/>
              </w:rPr>
            </w:pPr>
            <w:r w:rsidRPr="00E6516F">
              <w:rPr>
                <w:bCs/>
              </w:rPr>
              <w:t>Comment</w:t>
            </w:r>
          </w:p>
        </w:tc>
        <w:tc>
          <w:tcPr>
            <w:tcW w:w="1419" w:type="dxa"/>
          </w:tcPr>
          <w:p w14:paraId="562D640C" w14:textId="77777777" w:rsidR="0071087C" w:rsidRPr="00E6516F" w:rsidRDefault="0071087C" w:rsidP="00174677">
            <w:pPr>
              <w:pStyle w:val="TAH"/>
              <w:rPr>
                <w:bCs/>
              </w:rPr>
            </w:pPr>
            <w:r w:rsidRPr="00E6516F">
              <w:rPr>
                <w:bCs/>
              </w:rPr>
              <w:t>Reference</w:t>
            </w:r>
          </w:p>
        </w:tc>
        <w:tc>
          <w:tcPr>
            <w:tcW w:w="1135" w:type="dxa"/>
          </w:tcPr>
          <w:p w14:paraId="266403CB" w14:textId="77777777" w:rsidR="0071087C" w:rsidRPr="00E6516F" w:rsidRDefault="0071087C" w:rsidP="00174677">
            <w:pPr>
              <w:pStyle w:val="TAH"/>
              <w:rPr>
                <w:bCs/>
              </w:rPr>
            </w:pPr>
            <w:r w:rsidRPr="00E6516F">
              <w:rPr>
                <w:bCs/>
              </w:rPr>
              <w:t>Condition</w:t>
            </w:r>
          </w:p>
        </w:tc>
      </w:tr>
      <w:tr w:rsidR="0071087C" w:rsidRPr="00E6516F" w14:paraId="14F650A4" w14:textId="77777777" w:rsidTr="00174677">
        <w:tc>
          <w:tcPr>
            <w:tcW w:w="2836" w:type="dxa"/>
          </w:tcPr>
          <w:p w14:paraId="184D97ED" w14:textId="77777777" w:rsidR="0071087C" w:rsidRPr="00E6516F" w:rsidRDefault="0071087C" w:rsidP="00174677">
            <w:pPr>
              <w:pStyle w:val="TAL"/>
            </w:pPr>
            <w:r w:rsidRPr="00E6516F">
              <w:rPr>
                <w:b/>
                <w:bCs/>
              </w:rPr>
              <w:t>Content-Type</w:t>
            </w:r>
          </w:p>
        </w:tc>
        <w:tc>
          <w:tcPr>
            <w:tcW w:w="2127" w:type="dxa"/>
          </w:tcPr>
          <w:p w14:paraId="73CA108C" w14:textId="77777777" w:rsidR="0071087C" w:rsidRPr="00E6516F" w:rsidRDefault="0071087C" w:rsidP="00174677">
            <w:pPr>
              <w:pStyle w:val="TAL"/>
            </w:pPr>
          </w:p>
        </w:tc>
        <w:tc>
          <w:tcPr>
            <w:tcW w:w="2127" w:type="dxa"/>
          </w:tcPr>
          <w:p w14:paraId="29E9C691" w14:textId="77777777" w:rsidR="0071087C" w:rsidRPr="00E6516F" w:rsidRDefault="0071087C" w:rsidP="00174677">
            <w:pPr>
              <w:pStyle w:val="TAL"/>
            </w:pPr>
          </w:p>
        </w:tc>
        <w:tc>
          <w:tcPr>
            <w:tcW w:w="1419" w:type="dxa"/>
          </w:tcPr>
          <w:p w14:paraId="08737E53" w14:textId="6970740C" w:rsidR="0071087C" w:rsidRPr="00E6516F" w:rsidRDefault="0071087C" w:rsidP="00174677">
            <w:pPr>
              <w:pStyle w:val="TAL"/>
            </w:pPr>
          </w:p>
        </w:tc>
        <w:tc>
          <w:tcPr>
            <w:tcW w:w="1135" w:type="dxa"/>
          </w:tcPr>
          <w:p w14:paraId="51C1DADE" w14:textId="77777777" w:rsidR="0071087C" w:rsidRPr="00E6516F" w:rsidRDefault="0071087C" w:rsidP="00174677">
            <w:pPr>
              <w:pStyle w:val="TAL"/>
            </w:pPr>
          </w:p>
        </w:tc>
      </w:tr>
      <w:tr w:rsidR="0071087C" w:rsidRPr="00E6516F" w14:paraId="18EDC8B2" w14:textId="77777777" w:rsidTr="00174677">
        <w:tc>
          <w:tcPr>
            <w:tcW w:w="2836" w:type="dxa"/>
          </w:tcPr>
          <w:p w14:paraId="48805CD3" w14:textId="77777777" w:rsidR="0071087C" w:rsidRPr="00E6516F" w:rsidRDefault="0071087C" w:rsidP="00174677">
            <w:pPr>
              <w:pStyle w:val="TAL"/>
            </w:pPr>
            <w:r w:rsidRPr="00E6516F">
              <w:rPr>
                <w:b/>
                <w:bCs/>
              </w:rPr>
              <w:t xml:space="preserve">  </w:t>
            </w:r>
            <w:r w:rsidRPr="00E6516F">
              <w:t>media-type</w:t>
            </w:r>
          </w:p>
        </w:tc>
        <w:tc>
          <w:tcPr>
            <w:tcW w:w="2127" w:type="dxa"/>
          </w:tcPr>
          <w:p w14:paraId="7F75DBCC" w14:textId="77777777" w:rsidR="0071087C" w:rsidRPr="00E6516F" w:rsidRDefault="0071087C" w:rsidP="00174677">
            <w:pPr>
              <w:pStyle w:val="TAL"/>
            </w:pPr>
            <w:r w:rsidRPr="00E6516F">
              <w:rPr>
                <w:iCs/>
              </w:rPr>
              <w:t>"</w:t>
            </w:r>
            <w:r w:rsidRPr="00E6516F">
              <w:t>application/vnd.3gpp.mcdata-signalling</w:t>
            </w:r>
            <w:r w:rsidRPr="00E6516F">
              <w:rPr>
                <w:iCs/>
              </w:rPr>
              <w:t>"</w:t>
            </w:r>
          </w:p>
        </w:tc>
        <w:tc>
          <w:tcPr>
            <w:tcW w:w="2127" w:type="dxa"/>
          </w:tcPr>
          <w:p w14:paraId="677E1672" w14:textId="77777777" w:rsidR="0071087C" w:rsidRPr="00E6516F" w:rsidRDefault="0071087C" w:rsidP="00174677">
            <w:pPr>
              <w:pStyle w:val="TAL"/>
            </w:pPr>
          </w:p>
        </w:tc>
        <w:tc>
          <w:tcPr>
            <w:tcW w:w="1419" w:type="dxa"/>
          </w:tcPr>
          <w:p w14:paraId="6B2FFEA2" w14:textId="77777777" w:rsidR="0071087C" w:rsidRPr="00E6516F" w:rsidRDefault="0071087C" w:rsidP="00174677">
            <w:pPr>
              <w:pStyle w:val="TAL"/>
            </w:pPr>
          </w:p>
        </w:tc>
        <w:tc>
          <w:tcPr>
            <w:tcW w:w="1135" w:type="dxa"/>
          </w:tcPr>
          <w:p w14:paraId="2B488A48" w14:textId="77777777" w:rsidR="0071087C" w:rsidRPr="00E6516F" w:rsidRDefault="0071087C" w:rsidP="00174677">
            <w:pPr>
              <w:pStyle w:val="TAL"/>
            </w:pPr>
          </w:p>
        </w:tc>
      </w:tr>
      <w:tr w:rsidR="0071087C" w:rsidRPr="00E6516F" w14:paraId="2F9CE3EA" w14:textId="77777777" w:rsidTr="00174677">
        <w:tc>
          <w:tcPr>
            <w:tcW w:w="2836" w:type="dxa"/>
          </w:tcPr>
          <w:p w14:paraId="753914A6" w14:textId="77777777" w:rsidR="0071087C" w:rsidRPr="00E6516F" w:rsidRDefault="0071087C" w:rsidP="00174677">
            <w:pPr>
              <w:pStyle w:val="TAL"/>
              <w:rPr>
                <w:b/>
                <w:bCs/>
              </w:rPr>
            </w:pPr>
            <w:r w:rsidRPr="00E6516F">
              <w:rPr>
                <w:b/>
                <w:bCs/>
              </w:rPr>
              <w:t>data</w:t>
            </w:r>
          </w:p>
        </w:tc>
        <w:tc>
          <w:tcPr>
            <w:tcW w:w="2127" w:type="dxa"/>
          </w:tcPr>
          <w:p w14:paraId="29DA2927" w14:textId="77777777" w:rsidR="0071087C" w:rsidRPr="00E6516F" w:rsidRDefault="0071087C" w:rsidP="00174677">
            <w:pPr>
              <w:pStyle w:val="TAL"/>
              <w:rPr>
                <w:iCs/>
              </w:rPr>
            </w:pPr>
            <w:r w:rsidRPr="00E6516F">
              <w:rPr>
                <w:iCs/>
              </w:rPr>
              <w:t>MCData Protected Payload Message containing SDS NOTIFICATION as specified in table 6.1.9.3.3-15</w:t>
            </w:r>
          </w:p>
        </w:tc>
        <w:tc>
          <w:tcPr>
            <w:tcW w:w="2127" w:type="dxa"/>
          </w:tcPr>
          <w:p w14:paraId="316998F5" w14:textId="77777777" w:rsidR="0071087C" w:rsidRPr="00E6516F" w:rsidRDefault="0071087C" w:rsidP="00174677">
            <w:pPr>
              <w:pStyle w:val="TAL"/>
            </w:pPr>
          </w:p>
        </w:tc>
        <w:tc>
          <w:tcPr>
            <w:tcW w:w="1419" w:type="dxa"/>
          </w:tcPr>
          <w:p w14:paraId="3B1DB609" w14:textId="77777777" w:rsidR="0071087C" w:rsidRPr="00E6516F" w:rsidRDefault="0071087C" w:rsidP="00174677">
            <w:pPr>
              <w:pStyle w:val="TAL"/>
            </w:pPr>
          </w:p>
        </w:tc>
        <w:tc>
          <w:tcPr>
            <w:tcW w:w="1135" w:type="dxa"/>
          </w:tcPr>
          <w:p w14:paraId="7DDD5899" w14:textId="77777777" w:rsidR="0071087C" w:rsidRPr="00E6516F" w:rsidRDefault="0071087C" w:rsidP="00174677">
            <w:pPr>
              <w:pStyle w:val="TAL"/>
            </w:pPr>
          </w:p>
        </w:tc>
      </w:tr>
    </w:tbl>
    <w:p w14:paraId="33B2DBA8" w14:textId="77777777" w:rsidR="0071087C" w:rsidRPr="00E6516F" w:rsidRDefault="0071087C" w:rsidP="0071087C"/>
    <w:p w14:paraId="6FA19C50" w14:textId="77777777" w:rsidR="0071087C" w:rsidRPr="00E6516F" w:rsidRDefault="0071087C" w:rsidP="0071087C">
      <w:pPr>
        <w:pStyle w:val="TH"/>
      </w:pPr>
      <w:r w:rsidRPr="00E6516F">
        <w:t>Table 6.1.9.3.3-15: SDS NOTIFICATION (Table 6.1.9.3.3-14)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7F616E8F" w14:textId="77777777" w:rsidTr="00174677">
        <w:trPr>
          <w:cantSplit/>
        </w:trPr>
        <w:tc>
          <w:tcPr>
            <w:tcW w:w="9639" w:type="dxa"/>
          </w:tcPr>
          <w:p w14:paraId="25F69290" w14:textId="77777777" w:rsidR="0071087C" w:rsidRPr="00E6516F" w:rsidRDefault="0071087C" w:rsidP="00174677">
            <w:pPr>
              <w:pStyle w:val="TAL"/>
              <w:rPr>
                <w:rFonts w:cs="Arial"/>
                <w:szCs w:val="18"/>
              </w:rPr>
            </w:pPr>
            <w:r w:rsidRPr="00E6516F">
              <w:rPr>
                <w:rFonts w:cs="Arial"/>
                <w:szCs w:val="18"/>
              </w:rPr>
              <w:t>Derivation Path: TS 36.579-1 [2], Table 5.5.3.8.3-1, condition READ</w:t>
            </w:r>
          </w:p>
        </w:tc>
      </w:tr>
    </w:tbl>
    <w:p w14:paraId="207BE0D4" w14:textId="77777777" w:rsidR="0071087C" w:rsidRPr="00E6516F" w:rsidRDefault="0071087C" w:rsidP="0071087C"/>
    <w:p w14:paraId="4B6CDC03" w14:textId="77777777" w:rsidR="0071087C" w:rsidRPr="00E6516F" w:rsidRDefault="0071087C" w:rsidP="0071087C">
      <w:pPr>
        <w:pStyle w:val="TH"/>
      </w:pPr>
      <w:r w:rsidRPr="00E6516F">
        <w:t>Table 6.1.9.3.3-16: SIP BYE (step 17, Table 6.1.9.3.2-1;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250EFEAB" w14:textId="77777777" w:rsidTr="00174677">
        <w:trPr>
          <w:cantSplit/>
        </w:trPr>
        <w:tc>
          <w:tcPr>
            <w:tcW w:w="9644" w:type="dxa"/>
          </w:tcPr>
          <w:p w14:paraId="2A41455E"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bl>
    <w:p w14:paraId="0DFDFAD4" w14:textId="77777777" w:rsidR="0071087C" w:rsidRPr="00E6516F" w:rsidRDefault="0071087C" w:rsidP="0071087C"/>
    <w:p w14:paraId="638C51FB" w14:textId="1A20D777" w:rsidR="0071087C" w:rsidRPr="00E6516F" w:rsidRDefault="0071087C" w:rsidP="0071087C">
      <w:pPr>
        <w:pStyle w:val="TH"/>
      </w:pPr>
      <w:r w:rsidRPr="00E6516F">
        <w:t>Table 6.1.9.3.3-17: Void</w:t>
      </w:r>
    </w:p>
    <w:bookmarkEnd w:id="680"/>
    <w:p w14:paraId="70DA8018" w14:textId="77777777" w:rsidR="0071087C" w:rsidRPr="00E6516F" w:rsidRDefault="0071087C" w:rsidP="0071087C"/>
    <w:p w14:paraId="097109B7" w14:textId="77777777" w:rsidR="0071087C" w:rsidRPr="00E6516F" w:rsidRDefault="0071087C" w:rsidP="0071087C">
      <w:pPr>
        <w:pStyle w:val="Heading3"/>
      </w:pPr>
      <w:bookmarkStart w:id="683" w:name="_Toc25610660"/>
      <w:bookmarkStart w:id="684" w:name="_Toc42507354"/>
      <w:bookmarkStart w:id="685" w:name="_Toc52307885"/>
      <w:bookmarkStart w:id="686" w:name="_Toc52782373"/>
      <w:bookmarkStart w:id="687" w:name="_Toc52782984"/>
      <w:bookmarkStart w:id="688" w:name="_Toc59042853"/>
      <w:bookmarkStart w:id="689" w:name="_Toc75459146"/>
      <w:bookmarkStart w:id="690" w:name="_Toc90630586"/>
      <w:bookmarkStart w:id="691" w:name="_Toc100778793"/>
      <w:bookmarkStart w:id="692" w:name="_Toc101286124"/>
      <w:bookmarkStart w:id="693" w:name="_Toc106817710"/>
      <w:bookmarkStart w:id="694" w:name="_Toc106817835"/>
      <w:r w:rsidRPr="00E6516F">
        <w:t>6.1.10</w:t>
      </w:r>
      <w:r w:rsidRPr="00E6516F">
        <w:tab/>
        <w:t>On-network / Short Data Service (SDS) / SDS Session / One-to-one SDS Session / Client Terminated (CT)</w:t>
      </w:r>
      <w:bookmarkEnd w:id="663"/>
      <w:bookmarkEnd w:id="683"/>
      <w:bookmarkEnd w:id="684"/>
      <w:bookmarkEnd w:id="685"/>
      <w:bookmarkEnd w:id="686"/>
      <w:bookmarkEnd w:id="687"/>
      <w:bookmarkEnd w:id="688"/>
      <w:bookmarkEnd w:id="689"/>
      <w:bookmarkEnd w:id="690"/>
      <w:bookmarkEnd w:id="691"/>
      <w:bookmarkEnd w:id="692"/>
      <w:bookmarkEnd w:id="693"/>
      <w:bookmarkEnd w:id="694"/>
    </w:p>
    <w:p w14:paraId="508E61A9" w14:textId="77777777" w:rsidR="0071087C" w:rsidRPr="00E6516F" w:rsidRDefault="0071087C" w:rsidP="0071087C">
      <w:pPr>
        <w:pStyle w:val="H6"/>
      </w:pPr>
      <w:bookmarkStart w:id="695" w:name="_Toc52782374"/>
      <w:bookmarkStart w:id="696" w:name="_Toc52782985"/>
      <w:bookmarkStart w:id="697" w:name="_Toc59042854"/>
      <w:bookmarkStart w:id="698" w:name="_Toc522499808"/>
      <w:r w:rsidRPr="00E6516F">
        <w:t>6.1.10.1</w:t>
      </w:r>
      <w:r w:rsidRPr="00E6516F">
        <w:tab/>
        <w:t>Test Purpose (TP)</w:t>
      </w:r>
      <w:bookmarkEnd w:id="695"/>
      <w:bookmarkEnd w:id="696"/>
      <w:bookmarkEnd w:id="697"/>
    </w:p>
    <w:p w14:paraId="0145625F" w14:textId="77777777" w:rsidR="0071087C" w:rsidRPr="00E6516F" w:rsidRDefault="0071087C" w:rsidP="0071087C">
      <w:pPr>
        <w:pStyle w:val="H6"/>
      </w:pPr>
      <w:r w:rsidRPr="00E6516F">
        <w:t>(1)</w:t>
      </w:r>
    </w:p>
    <w:p w14:paraId="5DDB7F0C"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48A5D377"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1CAE54F3"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one-to-one SDS session using the media plane }</w:t>
      </w:r>
    </w:p>
    <w:p w14:paraId="66FDA426"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2B8F36A6" w14:textId="77777777" w:rsidR="0071087C" w:rsidRPr="00E6516F" w:rsidRDefault="0071087C" w:rsidP="0071087C">
      <w:pPr>
        <w:pStyle w:val="PL"/>
        <w:rPr>
          <w:noProof w:val="0"/>
        </w:rPr>
      </w:pPr>
      <w:r w:rsidRPr="00E6516F">
        <w:rPr>
          <w:noProof w:val="0"/>
        </w:rPr>
        <w:t xml:space="preserve">            }</w:t>
      </w:r>
    </w:p>
    <w:p w14:paraId="303046E9" w14:textId="77777777" w:rsidR="0071087C" w:rsidRPr="00E6516F" w:rsidRDefault="0071087C" w:rsidP="0071087C">
      <w:pPr>
        <w:pStyle w:val="PL"/>
        <w:rPr>
          <w:noProof w:val="0"/>
        </w:rPr>
      </w:pPr>
    </w:p>
    <w:p w14:paraId="471D32DC" w14:textId="77777777" w:rsidR="0071087C" w:rsidRPr="00E6516F" w:rsidRDefault="0071087C" w:rsidP="0071087C">
      <w:pPr>
        <w:pStyle w:val="H6"/>
      </w:pPr>
      <w:r w:rsidRPr="00E6516F">
        <w:t>(2)</w:t>
      </w:r>
    </w:p>
    <w:p w14:paraId="4634F012"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responded to the SIP INVITE message that initiated a one-to-one SDS session using the media plane }</w:t>
      </w:r>
    </w:p>
    <w:p w14:paraId="77EACDAF"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05E1A90A"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t>
      </w:r>
    </w:p>
    <w:p w14:paraId="3D1E9EDA"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an MSRP 200 (OK) message </w:t>
      </w:r>
      <w:r w:rsidRPr="00E6516F">
        <w:rPr>
          <w:b/>
          <w:noProof w:val="0"/>
        </w:rPr>
        <w:t>and</w:t>
      </w:r>
      <w:r w:rsidRPr="00E6516F">
        <w:rPr>
          <w:noProof w:val="0"/>
        </w:rPr>
        <w:t xml:space="preserve"> if the MSRP SEND message is not blank, </w:t>
      </w:r>
      <w:r w:rsidRPr="00E6516F">
        <w:rPr>
          <w:rFonts w:eastAsia="Malgun Gothic"/>
          <w:noProof w:val="0"/>
        </w:rPr>
        <w:t>renders the contents of the Payload IE to the MCDATA User</w:t>
      </w:r>
      <w:r w:rsidRPr="00E6516F">
        <w:rPr>
          <w:noProof w:val="0"/>
        </w:rPr>
        <w:t xml:space="preserve"> and sends a SIP MESSAGE message with a disposition notification of "DELIVERED" }</w:t>
      </w:r>
    </w:p>
    <w:p w14:paraId="5AC0F034" w14:textId="77777777" w:rsidR="0071087C" w:rsidRPr="00E6516F" w:rsidRDefault="0071087C" w:rsidP="0071087C">
      <w:pPr>
        <w:pStyle w:val="PL"/>
        <w:rPr>
          <w:noProof w:val="0"/>
        </w:rPr>
      </w:pPr>
      <w:r w:rsidRPr="00E6516F">
        <w:rPr>
          <w:noProof w:val="0"/>
        </w:rPr>
        <w:t xml:space="preserve">            }</w:t>
      </w:r>
    </w:p>
    <w:p w14:paraId="36CBE105" w14:textId="77777777" w:rsidR="0071087C" w:rsidRPr="00E6516F" w:rsidRDefault="0071087C" w:rsidP="0071087C">
      <w:pPr>
        <w:pStyle w:val="PL"/>
        <w:rPr>
          <w:noProof w:val="0"/>
        </w:rPr>
      </w:pPr>
    </w:p>
    <w:p w14:paraId="46844665" w14:textId="77777777" w:rsidR="0071087C" w:rsidRPr="00E6516F" w:rsidRDefault="0071087C" w:rsidP="0071087C">
      <w:pPr>
        <w:pStyle w:val="H6"/>
      </w:pPr>
      <w:r w:rsidRPr="00E6516F">
        <w:t>(3)</w:t>
      </w:r>
    </w:p>
    <w:p w14:paraId="5B8D78C4"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being in a one-to-one SDS session initiated by the SS (MCDATA server) }</w:t>
      </w:r>
    </w:p>
    <w:p w14:paraId="5D5EDC81"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1B3E30E2"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one-to-one SDS Session message with a disposition of "READ" }</w:t>
      </w:r>
    </w:p>
    <w:p w14:paraId="3BE616C8"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one-to-one session SDS message via a MSRP SEND message with a disposition of "DELIVERY" }</w:t>
      </w:r>
    </w:p>
    <w:p w14:paraId="0504D7D8" w14:textId="77777777" w:rsidR="0071087C" w:rsidRPr="00E6516F" w:rsidRDefault="0071087C" w:rsidP="0071087C">
      <w:pPr>
        <w:pStyle w:val="PL"/>
        <w:rPr>
          <w:noProof w:val="0"/>
        </w:rPr>
      </w:pPr>
      <w:r w:rsidRPr="00E6516F">
        <w:rPr>
          <w:noProof w:val="0"/>
        </w:rPr>
        <w:t xml:space="preserve">            }</w:t>
      </w:r>
    </w:p>
    <w:p w14:paraId="25D91D23" w14:textId="77777777" w:rsidR="0071087C" w:rsidRPr="00E6516F" w:rsidRDefault="0071087C" w:rsidP="0071087C">
      <w:pPr>
        <w:pStyle w:val="PL"/>
        <w:rPr>
          <w:noProof w:val="0"/>
        </w:rPr>
      </w:pPr>
    </w:p>
    <w:p w14:paraId="153F8CE0" w14:textId="77777777" w:rsidR="0071087C" w:rsidRPr="00E6516F" w:rsidRDefault="0071087C" w:rsidP="0071087C">
      <w:pPr>
        <w:pStyle w:val="H6"/>
      </w:pPr>
      <w:r w:rsidRPr="00E6516F">
        <w:t>(4)</w:t>
      </w:r>
    </w:p>
    <w:p w14:paraId="420C39F4"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 one-to-one SDS session message using the media plane with a disposition of "READ" }</w:t>
      </w:r>
    </w:p>
    <w:p w14:paraId="6A18118A"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3865DB69"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MSRP SEND message }</w:t>
      </w:r>
    </w:p>
    <w:p w14:paraId="369F23C9"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MSRP SEND message by sending a MSRP 200 (OK) message </w:t>
      </w:r>
      <w:r w:rsidRPr="00E6516F">
        <w:rPr>
          <w:b/>
          <w:noProof w:val="0"/>
        </w:rPr>
        <w:t>and</w:t>
      </w:r>
      <w:r w:rsidRPr="00E6516F">
        <w:rPr>
          <w:noProof w:val="0"/>
        </w:rPr>
        <w:t xml:space="preserve"> delivers the notification to the MCDATA User }</w:t>
      </w:r>
    </w:p>
    <w:p w14:paraId="122CAB4B" w14:textId="77777777" w:rsidR="0071087C" w:rsidRPr="00E6516F" w:rsidRDefault="0071087C" w:rsidP="0071087C">
      <w:pPr>
        <w:pStyle w:val="PL"/>
        <w:rPr>
          <w:noProof w:val="0"/>
        </w:rPr>
      </w:pPr>
      <w:r w:rsidRPr="00E6516F">
        <w:rPr>
          <w:noProof w:val="0"/>
        </w:rPr>
        <w:t xml:space="preserve">            }</w:t>
      </w:r>
    </w:p>
    <w:p w14:paraId="56B4047B" w14:textId="77777777" w:rsidR="0071087C" w:rsidRPr="00E6516F" w:rsidRDefault="0071087C" w:rsidP="0071087C">
      <w:pPr>
        <w:pStyle w:val="PL"/>
        <w:rPr>
          <w:noProof w:val="0"/>
        </w:rPr>
      </w:pPr>
    </w:p>
    <w:p w14:paraId="531CD147" w14:textId="77777777" w:rsidR="0071087C" w:rsidRPr="00E6516F" w:rsidRDefault="0071087C" w:rsidP="0071087C">
      <w:pPr>
        <w:pStyle w:val="H6"/>
      </w:pPr>
      <w:r w:rsidRPr="00E6516F">
        <w:t>(5)</w:t>
      </w:r>
    </w:p>
    <w:p w14:paraId="13956E88"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being in a one-to-one SDS session initiated by the SS (MCDATA server) }</w:t>
      </w:r>
    </w:p>
    <w:p w14:paraId="66BE13CC"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250A6263"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w:t>
      </w:r>
    </w:p>
    <w:p w14:paraId="1A6D2B50"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69234A24" w14:textId="77777777" w:rsidR="0071087C" w:rsidRPr="00E6516F" w:rsidRDefault="0071087C" w:rsidP="0071087C">
      <w:pPr>
        <w:pStyle w:val="PL"/>
        <w:rPr>
          <w:noProof w:val="0"/>
        </w:rPr>
      </w:pPr>
      <w:r w:rsidRPr="00E6516F">
        <w:rPr>
          <w:noProof w:val="0"/>
        </w:rPr>
        <w:t xml:space="preserve">            }</w:t>
      </w:r>
    </w:p>
    <w:p w14:paraId="09E03C1F" w14:textId="77777777" w:rsidR="0071087C" w:rsidRPr="00E6516F" w:rsidRDefault="0071087C" w:rsidP="0071087C">
      <w:pPr>
        <w:pStyle w:val="PL"/>
        <w:rPr>
          <w:noProof w:val="0"/>
        </w:rPr>
      </w:pPr>
    </w:p>
    <w:p w14:paraId="7A6F1A18" w14:textId="77777777" w:rsidR="0071087C" w:rsidRPr="00E6516F" w:rsidRDefault="0071087C" w:rsidP="0071087C">
      <w:pPr>
        <w:pStyle w:val="H6"/>
      </w:pPr>
      <w:bookmarkStart w:id="699" w:name="_Toc52782375"/>
      <w:bookmarkStart w:id="700" w:name="_Toc52782986"/>
      <w:bookmarkStart w:id="701" w:name="_Toc59042855"/>
      <w:r w:rsidRPr="00E6516F">
        <w:t>6.1.10.2</w:t>
      </w:r>
      <w:r w:rsidRPr="00E6516F">
        <w:tab/>
        <w:t>Conformance requirements</w:t>
      </w:r>
      <w:bookmarkEnd w:id="699"/>
      <w:bookmarkEnd w:id="700"/>
      <w:bookmarkEnd w:id="701"/>
    </w:p>
    <w:p w14:paraId="13490AB3" w14:textId="77777777" w:rsidR="0071087C" w:rsidRPr="00E6516F" w:rsidRDefault="0071087C" w:rsidP="0071087C">
      <w:r w:rsidRPr="00E6516F">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42C31CB" w14:textId="77777777" w:rsidR="0071087C" w:rsidRPr="00E6516F" w:rsidRDefault="0071087C" w:rsidP="0071087C">
      <w:r w:rsidRPr="00E6516F">
        <w:t>[TS 24.282, clause 9.2.4.2.4]</w:t>
      </w:r>
    </w:p>
    <w:p w14:paraId="5E7F1E7F" w14:textId="77777777" w:rsidR="0071087C" w:rsidRPr="00E6516F" w:rsidRDefault="0071087C" w:rsidP="0071087C">
      <w:r w:rsidRPr="00E6516F">
        <w:t>Upon receipt of an initial SIP INVITE request, the MCData client shall follow the procedures for termination of multimedia sessions in the IM CN subsystem as specified in 3GPP TS 24.229 [5] with the clarifications below.</w:t>
      </w:r>
    </w:p>
    <w:p w14:paraId="4DC1E1C0" w14:textId="77777777" w:rsidR="0071087C" w:rsidRPr="00E6516F" w:rsidRDefault="0071087C" w:rsidP="0071087C">
      <w:r w:rsidRPr="00E6516F">
        <w:t>The MCData client:</w:t>
      </w:r>
    </w:p>
    <w:p w14:paraId="21FE6702" w14:textId="77777777" w:rsidR="0071087C" w:rsidRPr="00E6516F" w:rsidRDefault="0071087C" w:rsidP="0071087C">
      <w:pPr>
        <w:pStyle w:val="B10"/>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37C26C8D" w14:textId="77777777" w:rsidR="0071087C" w:rsidRPr="00E6516F" w:rsidRDefault="0071087C" w:rsidP="0071087C">
      <w:pPr>
        <w:pStyle w:val="B2"/>
        <w:rPr>
          <w:lang w:eastAsia="ko-KR"/>
        </w:rPr>
      </w:pPr>
      <w:r w:rsidRPr="00E6516F">
        <w:rPr>
          <w:lang w:eastAsia="ko-KR"/>
        </w:rPr>
        <w:t>a)</w:t>
      </w:r>
      <w:r w:rsidRPr="00E6516F">
        <w:rPr>
          <w:lang w:eastAsia="ko-KR"/>
        </w:rPr>
        <w:tab/>
        <w:t>MCData client does not have enough resources to handle the call; or</w:t>
      </w:r>
    </w:p>
    <w:p w14:paraId="38CB393C" w14:textId="77777777" w:rsidR="0071087C" w:rsidRPr="00E6516F" w:rsidRDefault="0071087C" w:rsidP="0071087C">
      <w:pPr>
        <w:pStyle w:val="B2"/>
        <w:rPr>
          <w:lang w:eastAsia="ko-KR"/>
        </w:rPr>
      </w:pPr>
      <w:r w:rsidRPr="00E6516F">
        <w:rPr>
          <w:lang w:eastAsia="ko-KR"/>
        </w:rPr>
        <w:t>b)</w:t>
      </w:r>
      <w:r w:rsidRPr="00E6516F">
        <w:rPr>
          <w:lang w:eastAsia="ko-KR"/>
        </w:rPr>
        <w:tab/>
        <w:t>any other reason outside the scope of this specification;</w:t>
      </w:r>
    </w:p>
    <w:p w14:paraId="675F8EBB" w14:textId="77777777" w:rsidR="0071087C" w:rsidRPr="00E6516F" w:rsidRDefault="0071087C" w:rsidP="0071087C">
      <w:pPr>
        <w:pStyle w:val="B2"/>
        <w:rPr>
          <w:lang w:eastAsia="ko-KR"/>
        </w:rPr>
      </w:pPr>
      <w:r w:rsidRPr="00E6516F">
        <w:t>and skip the rest of the steps after step 2;</w:t>
      </w:r>
    </w:p>
    <w:p w14:paraId="57F39744" w14:textId="77777777" w:rsidR="0071087C" w:rsidRPr="00E6516F" w:rsidRDefault="0071087C" w:rsidP="0071087C">
      <w:pPr>
        <w:pStyle w:val="B10"/>
      </w:pPr>
      <w:r w:rsidRPr="00E6516F">
        <w:t>2)</w:t>
      </w:r>
      <w:r w:rsidRPr="00E6516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36FEE4CB" w14:textId="77777777" w:rsidR="0071087C" w:rsidRPr="00E6516F" w:rsidRDefault="0071087C" w:rsidP="0071087C">
      <w:pPr>
        <w:pStyle w:val="B10"/>
      </w:pPr>
      <w:r w:rsidRPr="00E6516F">
        <w:t>3)</w:t>
      </w:r>
      <w:r w:rsidRPr="00E6516F">
        <w:tab/>
        <w:t>if the SDP offer of the SIP INVITE request contains an "a=key-mgmt" attribute field with a "mikey" attribute value containing a MIKEY-SAKKE I_MESSAGE:</w:t>
      </w:r>
    </w:p>
    <w:p w14:paraId="6B9C1875" w14:textId="77777777" w:rsidR="0071087C" w:rsidRPr="00E6516F" w:rsidRDefault="0071087C" w:rsidP="0071087C">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5E63431A" w14:textId="77777777" w:rsidR="0071087C" w:rsidRPr="00E6516F" w:rsidRDefault="0071087C" w:rsidP="0071087C">
      <w:pPr>
        <w:pStyle w:val="B2"/>
      </w:pPr>
      <w:r w:rsidRPr="00E6516F">
        <w:t>b)</w:t>
      </w:r>
      <w:r w:rsidRPr="00E6516F">
        <w:tab/>
        <w:t>shall convert the MCData ID to a UID as described in 3GPP TS 33.180 [26];</w:t>
      </w:r>
    </w:p>
    <w:p w14:paraId="21122D5D" w14:textId="77777777" w:rsidR="0071087C" w:rsidRPr="00E6516F" w:rsidRDefault="0071087C" w:rsidP="0071087C">
      <w:pPr>
        <w:pStyle w:val="B2"/>
      </w:pPr>
      <w:r w:rsidRPr="00E6516F">
        <w:t>c)</w:t>
      </w:r>
      <w:r w:rsidRPr="00E6516F">
        <w:tab/>
        <w:t>shall use the UID to validate the signature of the MIKEY-SAKKE I_MESSAGE as described in 3GPP TS 33.180 [26];</w:t>
      </w:r>
    </w:p>
    <w:p w14:paraId="5163185C" w14:textId="77777777" w:rsidR="0071087C" w:rsidRPr="00E6516F" w:rsidRDefault="0071087C" w:rsidP="0071087C">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61AA5783" w14:textId="77777777" w:rsidR="0071087C" w:rsidRPr="00E6516F" w:rsidRDefault="0071087C" w:rsidP="0071087C">
      <w:pPr>
        <w:pStyle w:val="B2"/>
      </w:pPr>
      <w:r w:rsidRPr="00E6516F">
        <w:t>e)</w:t>
      </w:r>
      <w:r w:rsidRPr="00E6516F">
        <w:tab/>
        <w:t>if the signature of the MIKEY-SAKKE I_MESSAGE was successfully validated:</w:t>
      </w:r>
    </w:p>
    <w:p w14:paraId="5EEC317A" w14:textId="77777777" w:rsidR="0071087C" w:rsidRPr="00E6516F" w:rsidRDefault="0071087C" w:rsidP="0071087C">
      <w:pPr>
        <w:pStyle w:val="B3"/>
      </w:pPr>
      <w:r w:rsidRPr="00E6516F">
        <w:t>i)</w:t>
      </w:r>
      <w:r w:rsidRPr="00E6516F">
        <w:tab/>
        <w:t>shall extract and decrypt the encapsulated PCK using the terminating user's (KMS provisioned) UID key as described in 3GPP TS 33.180 [26]; and</w:t>
      </w:r>
    </w:p>
    <w:p w14:paraId="2632FCF3" w14:textId="77777777" w:rsidR="0071087C" w:rsidRPr="00E6516F" w:rsidRDefault="0071087C" w:rsidP="0071087C">
      <w:pPr>
        <w:pStyle w:val="B3"/>
      </w:pPr>
      <w:r w:rsidRPr="00E6516F">
        <w:t>ii)</w:t>
      </w:r>
      <w:r w:rsidRPr="00E6516F">
        <w:tab/>
        <w:t>shall extract the PCK-ID, from the payload as specified in 3GPP TS 33.180 [26];</w:t>
      </w:r>
    </w:p>
    <w:p w14:paraId="0D1EB1C6" w14:textId="77777777" w:rsidR="0071087C" w:rsidRPr="00E6516F" w:rsidRDefault="0071087C" w:rsidP="0071087C">
      <w:pPr>
        <w:pStyle w:val="NO"/>
      </w:pPr>
      <w:r w:rsidRPr="00E6516F">
        <w:t>NOTE:</w:t>
      </w:r>
      <w:r w:rsidRPr="00E6516F">
        <w:tab/>
        <w:t>With the PCK successfully shared between the originating MCData client and the terminating MCData client, both clients are able to create an end-to-end secure session.</w:t>
      </w:r>
    </w:p>
    <w:p w14:paraId="6D96B4F2" w14:textId="77777777" w:rsidR="0071087C" w:rsidRPr="00E6516F" w:rsidRDefault="0071087C" w:rsidP="0071087C">
      <w:pPr>
        <w:pStyle w:val="B10"/>
        <w:rPr>
          <w:lang w:eastAsia="ko-KR"/>
        </w:rPr>
      </w:pPr>
      <w:r w:rsidRPr="00E6516F">
        <w:t>4)</w:t>
      </w:r>
      <w:r w:rsidRPr="00E6516F">
        <w:tab/>
        <w:t xml:space="preserve">may display to the MCData </w:t>
      </w:r>
      <w:r w:rsidRPr="00E6516F">
        <w:rPr>
          <w:lang w:eastAsia="ko-KR"/>
        </w:rPr>
        <w:t>u</w:t>
      </w:r>
      <w:r w:rsidRPr="00E6516F">
        <w:t xml:space="preserve">ser the MCData </w:t>
      </w:r>
      <w:r w:rsidRPr="00E6516F">
        <w:rPr>
          <w:lang w:eastAsia="ko-KR"/>
        </w:rPr>
        <w:t>ID</w:t>
      </w:r>
      <w:r w:rsidRPr="00E6516F">
        <w:t xml:space="preserve"> of the </w:t>
      </w:r>
      <w:r w:rsidRPr="00E6516F">
        <w:rPr>
          <w:lang w:eastAsia="ko-KR"/>
        </w:rPr>
        <w:t>i</w:t>
      </w:r>
      <w:r w:rsidRPr="00E6516F">
        <w:t xml:space="preserve">nviting MCData </w:t>
      </w:r>
      <w:r w:rsidRPr="00E6516F">
        <w:rPr>
          <w:lang w:eastAsia="ko-KR"/>
        </w:rPr>
        <w:t>u</w:t>
      </w:r>
      <w:r w:rsidRPr="00E6516F">
        <w:t>ser and the type of SDS request</w:t>
      </w:r>
      <w:r w:rsidRPr="00E6516F">
        <w:rPr>
          <w:lang w:eastAsia="ko-KR"/>
        </w:rPr>
        <w:t>;</w:t>
      </w:r>
    </w:p>
    <w:p w14:paraId="49A894B6" w14:textId="77777777" w:rsidR="0071087C" w:rsidRPr="00E6516F" w:rsidRDefault="0071087C" w:rsidP="0071087C">
      <w:pPr>
        <w:pStyle w:val="B10"/>
      </w:pPr>
      <w:r w:rsidRPr="00E6516F">
        <w:t>5</w:t>
      </w:r>
      <w:r w:rsidRPr="00E6516F">
        <w:rPr>
          <w:lang w:eastAsia="ko-KR"/>
        </w:rPr>
        <w:t>)</w:t>
      </w:r>
      <w:r w:rsidRPr="00E6516F">
        <w:tab/>
        <w:t>shall accept the SIP INVITE request and generate a SIP 200 (OK) response according to rules and procedures of 3GPP TS 24.229 [5];</w:t>
      </w:r>
    </w:p>
    <w:p w14:paraId="635DDA10" w14:textId="77777777" w:rsidR="0071087C" w:rsidRPr="00E6516F" w:rsidRDefault="0071087C" w:rsidP="0071087C">
      <w:pPr>
        <w:pStyle w:val="B10"/>
        <w:rPr>
          <w:lang w:eastAsia="ko-KR"/>
        </w:rPr>
      </w:pPr>
      <w:r w:rsidRPr="00E6516F">
        <w:rPr>
          <w:lang w:eastAsia="ko-KR"/>
        </w:rPr>
        <w:t>6)</w:t>
      </w:r>
      <w:r w:rsidRPr="00E6516F">
        <w:rPr>
          <w:lang w:eastAsia="ko-KR"/>
        </w:rPr>
        <w:tab/>
        <w:t>shall include the option tag "timer" in a Require header field of the SIP 200 (OK) response;</w:t>
      </w:r>
    </w:p>
    <w:p w14:paraId="228390C0" w14:textId="77777777" w:rsidR="0071087C" w:rsidRPr="00E6516F" w:rsidRDefault="0071087C" w:rsidP="0071087C">
      <w:pPr>
        <w:pStyle w:val="B10"/>
      </w:pPr>
      <w:r w:rsidRPr="00E6516F">
        <w:t>7)</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"uas";</w:t>
      </w:r>
    </w:p>
    <w:p w14:paraId="2C54CFAC" w14:textId="77777777" w:rsidR="0071087C" w:rsidRPr="00E6516F" w:rsidRDefault="0071087C" w:rsidP="0071087C">
      <w:pPr>
        <w:pStyle w:val="B10"/>
      </w:pPr>
      <w:r w:rsidRPr="00E6516F">
        <w:t>8)</w:t>
      </w:r>
      <w:r w:rsidRPr="00E6516F">
        <w:tab/>
        <w:t>shall include the g.3gpp.mcdata.sds media feature tag in the Contact header field of the SIP 200 (OK) response;</w:t>
      </w:r>
    </w:p>
    <w:p w14:paraId="4CAFBC9F" w14:textId="77777777" w:rsidR="0071087C" w:rsidRPr="00E6516F" w:rsidRDefault="0071087C" w:rsidP="0071087C">
      <w:pPr>
        <w:pStyle w:val="B10"/>
      </w:pPr>
      <w:r w:rsidRPr="00E6516F">
        <w:t>9)</w:t>
      </w:r>
      <w:r w:rsidRPr="00E6516F">
        <w:tab/>
        <w:t xml:space="preserve">shall include the </w:t>
      </w:r>
      <w:r w:rsidRPr="00E6516F">
        <w:rPr>
          <w:rFonts w:eastAsia="SimSun"/>
          <w:lang w:eastAsia="zh-CN"/>
        </w:rPr>
        <w:t>g.3gpp.icsi-ref</w:t>
      </w:r>
      <w:r w:rsidRPr="00E6516F">
        <w:t xml:space="preserve"> media feature tag containing the value of "</w:t>
      </w:r>
      <w:r w:rsidRPr="00E6516F">
        <w:rPr>
          <w:lang w:eastAsia="ko-KR"/>
        </w:rPr>
        <w:t>urn:urn-7:3gpp-service.ims.icsi.mcdata.sds</w:t>
      </w:r>
      <w:r w:rsidRPr="00E6516F">
        <w:t>" in the Contact header field of the SIP 200 (OK) response;</w:t>
      </w:r>
    </w:p>
    <w:p w14:paraId="0CE3F003" w14:textId="77777777" w:rsidR="0071087C" w:rsidRPr="00E6516F" w:rsidRDefault="0071087C" w:rsidP="0071087C">
      <w:pPr>
        <w:pStyle w:val="B10"/>
        <w:rPr>
          <w:lang w:eastAsia="ko-KR"/>
        </w:rPr>
      </w:pPr>
      <w:r w:rsidRPr="00E6516F">
        <w:t>10)</w:t>
      </w:r>
      <w:r w:rsidRPr="00E6516F">
        <w:tab/>
        <w:t>shall include an SDP answer in the SIP 200 (OK) response to the SDP offer in the incoming SIP INVITE request according to 3GPP TS 24.229 [5] with the clarifications given in subclause 9.2.4.2.2</w:t>
      </w:r>
      <w:r w:rsidRPr="00E6516F">
        <w:rPr>
          <w:lang w:eastAsia="ko-KR"/>
        </w:rPr>
        <w:t>; and</w:t>
      </w:r>
    </w:p>
    <w:p w14:paraId="1F7B6B2C" w14:textId="77777777" w:rsidR="0071087C" w:rsidRPr="00E6516F" w:rsidRDefault="0071087C" w:rsidP="0071087C">
      <w:pPr>
        <w:pStyle w:val="B10"/>
        <w:rPr>
          <w:lang w:eastAsia="ko-KR"/>
        </w:rPr>
      </w:pPr>
      <w:r w:rsidRPr="00E6516F">
        <w:rPr>
          <w:lang w:eastAsia="ko-KR"/>
        </w:rPr>
        <w:t>11)</w:t>
      </w:r>
      <w:r w:rsidRPr="00E6516F">
        <w:rPr>
          <w:lang w:eastAsia="ko-KR"/>
        </w:rPr>
        <w:tab/>
        <w:t>shall send the SIP 200 (OK) response towards the MCData server according to rules and procedures of 3GPP TS 24.229 [5].</w:t>
      </w:r>
    </w:p>
    <w:p w14:paraId="5CCB46C8" w14:textId="77777777" w:rsidR="0071087C" w:rsidRPr="00E6516F" w:rsidRDefault="0071087C" w:rsidP="0071087C">
      <w:pPr>
        <w:pStyle w:val="B10"/>
        <w:rPr>
          <w:lang w:eastAsia="ko-KR"/>
        </w:rPr>
      </w:pPr>
      <w:r w:rsidRPr="00E6516F">
        <w:rPr>
          <w:lang w:eastAsia="ko-KR"/>
        </w:rPr>
        <w:t>On receipt of an SIP ACK message to the sent SIP 200 (OK) message, the MCData client shall:</w:t>
      </w:r>
    </w:p>
    <w:p w14:paraId="7D6751A7" w14:textId="77777777" w:rsidR="0071087C" w:rsidRPr="00E6516F" w:rsidRDefault="0071087C" w:rsidP="0071087C">
      <w:pPr>
        <w:pStyle w:val="B10"/>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6.1.2.3.</w:t>
      </w:r>
    </w:p>
    <w:p w14:paraId="7FB45C30" w14:textId="77777777" w:rsidR="0071087C" w:rsidRPr="00E6516F" w:rsidRDefault="0071087C" w:rsidP="0071087C">
      <w:pPr>
        <w:rPr>
          <w:lang w:eastAsia="ko-KR"/>
        </w:rPr>
      </w:pPr>
      <w:r w:rsidRPr="00E6516F">
        <w:rPr>
          <w:lang w:eastAsia="ko-KR"/>
        </w:rPr>
        <w:t>To send a disposition notification after the media plane is released, the MCData client:</w:t>
      </w:r>
    </w:p>
    <w:p w14:paraId="4541ACA0" w14:textId="77777777" w:rsidR="0071087C" w:rsidRPr="00E6516F" w:rsidRDefault="0071087C" w:rsidP="0071087C">
      <w:pPr>
        <w:pStyle w:val="B10"/>
        <w:rPr>
          <w:lang w:eastAsia="ko-KR"/>
        </w:rPr>
      </w:pPr>
      <w:r w:rsidRPr="00E6516F">
        <w:rPr>
          <w:lang w:eastAsia="ko-KR"/>
        </w:rPr>
        <w:t>1)</w:t>
      </w:r>
      <w:r w:rsidRPr="00E6516F">
        <w:rPr>
          <w:lang w:eastAsia="ko-KR"/>
        </w:rPr>
        <w:tab/>
        <w:t xml:space="preserve">shall </w:t>
      </w:r>
      <w:r w:rsidRPr="00E6516F">
        <w:rPr>
          <w:rFonts w:eastAsia="Malgun Gothic"/>
        </w:rPr>
        <w:t>follow the procedures described in subclause 12.2.1.1</w:t>
      </w:r>
      <w:r w:rsidRPr="00E6516F">
        <w:rPr>
          <w:lang w:eastAsia="ko-KR"/>
        </w:rPr>
        <w:t>.</w:t>
      </w:r>
    </w:p>
    <w:p w14:paraId="03885477" w14:textId="77777777" w:rsidR="0071087C" w:rsidRPr="00E6516F" w:rsidRDefault="0071087C" w:rsidP="0071087C">
      <w:r w:rsidRPr="00E6516F">
        <w:t>[TS 24.282, clause 9.2.4.2.2]</w:t>
      </w:r>
    </w:p>
    <w:p w14:paraId="201D00A5" w14:textId="77777777" w:rsidR="0071087C" w:rsidRPr="00E6516F" w:rsidRDefault="0071087C" w:rsidP="0071087C">
      <w:r w:rsidRPr="00E6516F">
        <w:t xml:space="preserve">When the MCData </w:t>
      </w:r>
      <w:r w:rsidRPr="00E6516F">
        <w:rPr>
          <w:lang w:eastAsia="ko-KR"/>
        </w:rPr>
        <w:t>c</w:t>
      </w:r>
      <w:r w:rsidRPr="00E6516F">
        <w:t>lient receives an initial SDP offer for an MCData SDS session, the MCData client shall process the SDP offer and shall compose an SDP answer according to 3GPP TS 24.229 [5] and IETF RFC 4975 [17].</w:t>
      </w:r>
    </w:p>
    <w:p w14:paraId="13AE8240" w14:textId="77777777" w:rsidR="0071087C" w:rsidRPr="00E6516F" w:rsidRDefault="0071087C" w:rsidP="0071087C">
      <w:r w:rsidRPr="00E6516F">
        <w:t>When composing an SDP answer, the MCData client:</w:t>
      </w:r>
    </w:p>
    <w:p w14:paraId="28C78F98" w14:textId="77777777" w:rsidR="0071087C" w:rsidRPr="00E6516F" w:rsidRDefault="0071087C" w:rsidP="0071087C">
      <w:pPr>
        <w:pStyle w:val="B10"/>
        <w:rPr>
          <w:lang w:eastAsia="ko-KR"/>
        </w:rPr>
      </w:pPr>
      <w:r w:rsidRPr="00E6516F">
        <w:rPr>
          <w:lang w:eastAsia="ko-KR"/>
        </w:rPr>
        <w:t>1)</w:t>
      </w:r>
      <w:r w:rsidRPr="00E6516F">
        <w:rPr>
          <w:lang w:eastAsia="ko-KR"/>
        </w:rPr>
        <w:tab/>
        <w:t>shall include an "m=message" media-level section for the accepted MCData media stream consisting of:</w:t>
      </w:r>
    </w:p>
    <w:p w14:paraId="0ADC727E" w14:textId="77777777" w:rsidR="0071087C" w:rsidRPr="00E6516F" w:rsidRDefault="0071087C" w:rsidP="0071087C">
      <w:pPr>
        <w:pStyle w:val="B2"/>
      </w:pPr>
      <w:r w:rsidRPr="00E6516F">
        <w:rPr>
          <w:lang w:eastAsia="ko-KR"/>
        </w:rPr>
        <w:t>a)</w:t>
      </w:r>
      <w:r w:rsidRPr="00E6516F">
        <w:rPr>
          <w:lang w:eastAsia="ko-KR"/>
        </w:rPr>
        <w:tab/>
      </w:r>
      <w:r w:rsidRPr="00E6516F">
        <w:t>the port number;</w:t>
      </w:r>
    </w:p>
    <w:p w14:paraId="46210F0F" w14:textId="77777777" w:rsidR="0071087C" w:rsidRPr="00E6516F" w:rsidRDefault="0071087C" w:rsidP="0071087C">
      <w:pPr>
        <w:pStyle w:val="B2"/>
      </w:pPr>
      <w:r w:rsidRPr="00E6516F">
        <w:t>b)</w:t>
      </w:r>
      <w:r w:rsidRPr="00E6516F">
        <w:tab/>
        <w:t>a protocol field value of "TCP/MSRP" or "TCP/TLS/MSRP" for TLS according to the received SDP offer;</w:t>
      </w:r>
    </w:p>
    <w:p w14:paraId="7D4B90A1" w14:textId="77777777" w:rsidR="0071087C" w:rsidRPr="00E6516F" w:rsidRDefault="0071087C" w:rsidP="0071087C">
      <w:pPr>
        <w:pStyle w:val="B2"/>
      </w:pPr>
      <w:r w:rsidRPr="00E6516F">
        <w:t>c)</w:t>
      </w:r>
      <w:r w:rsidRPr="00E6516F">
        <w:tab/>
        <w:t>an "a=sendrecv" attribute;</w:t>
      </w:r>
    </w:p>
    <w:p w14:paraId="56F87D0D" w14:textId="77777777" w:rsidR="0071087C" w:rsidRPr="00E6516F" w:rsidRDefault="0071087C" w:rsidP="0071087C">
      <w:pPr>
        <w:pStyle w:val="B2"/>
      </w:pPr>
      <w:r w:rsidRPr="00E6516F">
        <w:t>d)</w:t>
      </w:r>
      <w:r w:rsidRPr="00E6516F">
        <w:tab/>
        <w:t>an "a=path" attribute containing its own MSRP URI;</w:t>
      </w:r>
    </w:p>
    <w:p w14:paraId="15E252A3" w14:textId="77777777" w:rsidR="0071087C" w:rsidRPr="00E6516F" w:rsidRDefault="0071087C" w:rsidP="0071087C">
      <w:pPr>
        <w:pStyle w:val="B2"/>
        <w:rPr>
          <w:lang w:eastAsia="ko-KR"/>
        </w:rPr>
      </w:pPr>
      <w:r w:rsidRPr="00E6516F">
        <w:t>e)</w:t>
      </w:r>
      <w:r w:rsidRPr="00E6516F">
        <w:tab/>
      </w:r>
      <w:r w:rsidRPr="00E6516F">
        <w:rPr>
          <w:lang w:eastAsia="ko-KR"/>
        </w:rPr>
        <w:t>set the content type as a=accept-types:</w:t>
      </w:r>
      <w:r w:rsidRPr="00E6516F">
        <w:t xml:space="preserve"> </w:t>
      </w:r>
      <w:r w:rsidRPr="00E6516F">
        <w:rPr>
          <w:lang w:eastAsia="ko-KR"/>
        </w:rPr>
        <w:t>application/vnd.3gpp.mcdata-signalling application/vnd.3gpp.mcdata-payload; and</w:t>
      </w:r>
    </w:p>
    <w:p w14:paraId="2688F4CF" w14:textId="77777777" w:rsidR="0071087C" w:rsidRPr="00E6516F" w:rsidRDefault="0071087C" w:rsidP="0071087C">
      <w:pPr>
        <w:pStyle w:val="B2"/>
      </w:pPr>
      <w:r w:rsidRPr="00E6516F">
        <w:t>f)</w:t>
      </w:r>
      <w:r w:rsidRPr="00E6516F">
        <w:rPr>
          <w:lang w:eastAsia="ko-KR"/>
        </w:rPr>
        <w:tab/>
        <w:t xml:space="preserve">set the a=setup attribute </w:t>
      </w:r>
      <w:r w:rsidRPr="00E6516F">
        <w:t>according to IETF RFC 6135 [19].</w:t>
      </w:r>
    </w:p>
    <w:p w14:paraId="6F246883" w14:textId="77777777" w:rsidR="0071087C" w:rsidRPr="00E6516F" w:rsidRDefault="0071087C" w:rsidP="0071087C">
      <w:r w:rsidRPr="00E6516F">
        <w:t>[TS 24.282, clause 13.2.2.2.2.2]</w:t>
      </w:r>
    </w:p>
    <w:p w14:paraId="62CA5616" w14:textId="77777777" w:rsidR="0071087C" w:rsidRPr="00E6516F" w:rsidRDefault="0071087C" w:rsidP="0071087C">
      <w:r w:rsidRPr="00E6516F">
        <w:t>Upon receiving a SIP BYE request, the MCData client:</w:t>
      </w:r>
    </w:p>
    <w:p w14:paraId="0755646F" w14:textId="77777777" w:rsidR="0071087C" w:rsidRPr="00E6516F" w:rsidRDefault="0071087C" w:rsidP="0071087C">
      <w:pPr>
        <w:pStyle w:val="B10"/>
        <w:rPr>
          <w:lang w:eastAsia="ko-KR"/>
        </w:rPr>
      </w:pPr>
      <w:r w:rsidRPr="00E6516F">
        <w:rPr>
          <w:lang w:eastAsia="ko-KR"/>
        </w:rPr>
        <w:t>1)</w:t>
      </w:r>
      <w:r w:rsidRPr="00E6516F">
        <w:rPr>
          <w:lang w:eastAsia="ko-KR"/>
        </w:rPr>
        <w:tab/>
        <w:t>shall send SIP 200 (OK) response towards MCData server according to 3GPP TS 24.229 [5]; and</w:t>
      </w:r>
    </w:p>
    <w:p w14:paraId="71FAB303" w14:textId="77777777" w:rsidR="0071087C" w:rsidRPr="00E6516F" w:rsidRDefault="0071087C" w:rsidP="0071087C">
      <w:pPr>
        <w:pStyle w:val="B10"/>
        <w:rPr>
          <w:lang w:eastAsia="ko-KR"/>
        </w:rPr>
      </w:pPr>
      <w:r w:rsidRPr="00E6516F">
        <w:rPr>
          <w:lang w:eastAsia="ko-KR"/>
        </w:rPr>
        <w:t>2)</w:t>
      </w:r>
      <w:r w:rsidRPr="00E6516F">
        <w:rPr>
          <w:lang w:eastAsia="ko-KR"/>
        </w:rPr>
        <w:tab/>
        <w:t>shall release all media plane resources corresponding to the MCData communication being released.</w:t>
      </w:r>
    </w:p>
    <w:p w14:paraId="39B27F3D" w14:textId="77777777" w:rsidR="0071087C" w:rsidRPr="00E6516F" w:rsidRDefault="0071087C" w:rsidP="0071087C">
      <w:pPr>
        <w:pStyle w:val="NO"/>
      </w:pPr>
      <w:r w:rsidRPr="00E6516F">
        <w:t>NOTE:</w:t>
      </w:r>
      <w:r w:rsidRPr="00E6516F">
        <w:tab/>
        <w:t>Partially received data can be stored and processed.</w:t>
      </w:r>
    </w:p>
    <w:p w14:paraId="0FC81876" w14:textId="77777777" w:rsidR="0071087C" w:rsidRPr="00E6516F" w:rsidRDefault="0071087C" w:rsidP="0071087C">
      <w:r w:rsidRPr="00E6516F">
        <w:t>[TS 24.582, clause 6.1.2.3.1]</w:t>
      </w:r>
    </w:p>
    <w:p w14:paraId="0A5F1D6B" w14:textId="77777777" w:rsidR="0071087C" w:rsidRPr="00E6516F" w:rsidRDefault="0071087C" w:rsidP="0071087C">
      <w:r w:rsidRPr="00E6516F">
        <w:t>Upon receiving an indication to establish MSRP connection for SDS session as the terminating MCData client, the MCData client:</w:t>
      </w:r>
    </w:p>
    <w:p w14:paraId="7DF84E56" w14:textId="77777777" w:rsidR="0071087C" w:rsidRPr="00E6516F" w:rsidRDefault="0071087C" w:rsidP="0071087C">
      <w:pPr>
        <w:pStyle w:val="B10"/>
      </w:pPr>
      <w:r w:rsidRPr="00E6516F">
        <w:t>1.</w:t>
      </w:r>
      <w:r w:rsidRPr="00E6516F">
        <w:tab/>
        <w:t>shall act as an MSRP client according to IETF RFC 6135 [12];</w:t>
      </w:r>
    </w:p>
    <w:p w14:paraId="39E2297C" w14:textId="77777777" w:rsidR="0071087C" w:rsidRPr="00E6516F" w:rsidRDefault="0071087C" w:rsidP="0071087C">
      <w:pPr>
        <w:pStyle w:val="B10"/>
      </w:pPr>
      <w:r w:rsidRPr="00E6516F">
        <w:t>2.</w:t>
      </w:r>
      <w:r w:rsidRPr="00E6516F">
        <w:tab/>
        <w:t>shall act either as an active endpoint or as an passive endpoint to open the transport connection, according to IETF RFC 6135 [12];</w:t>
      </w:r>
    </w:p>
    <w:p w14:paraId="345E57C9" w14:textId="77777777" w:rsidR="0071087C" w:rsidRPr="00E6516F" w:rsidRDefault="0071087C" w:rsidP="0071087C">
      <w:pPr>
        <w:pStyle w:val="B10"/>
      </w:pPr>
      <w:r w:rsidRPr="00E6516F">
        <w:t>3.</w:t>
      </w:r>
      <w:r w:rsidRPr="00E6516F">
        <w:tab/>
        <w:t>shall establish the MSRP connection according to the MSRP connection parameters in the SDP offer received in the SIP INVITE request according to IETF RFC 4975 [11];</w:t>
      </w:r>
    </w:p>
    <w:p w14:paraId="225A766A" w14:textId="77777777" w:rsidR="0071087C" w:rsidRPr="00E6516F" w:rsidRDefault="0071087C" w:rsidP="0071087C">
      <w:pPr>
        <w:pStyle w:val="B10"/>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037D836C" w14:textId="77777777" w:rsidR="0071087C" w:rsidRPr="00E6516F" w:rsidRDefault="0071087C" w:rsidP="0071087C">
      <w:pPr>
        <w:pStyle w:val="B10"/>
      </w:pPr>
      <w:r w:rsidRPr="00E6516F">
        <w:t>Once the MSRP session is established, the MCData client:</w:t>
      </w:r>
    </w:p>
    <w:p w14:paraId="01278195" w14:textId="77777777" w:rsidR="0071087C" w:rsidRPr="00E6516F" w:rsidRDefault="0071087C" w:rsidP="0071087C">
      <w:pPr>
        <w:pStyle w:val="B10"/>
      </w:pPr>
      <w:r w:rsidRPr="00E6516F">
        <w:t>1.</w:t>
      </w:r>
      <w:r w:rsidRPr="00E6516F">
        <w:tab/>
        <w:t>on receipt of an MSRP request in the MSRP session, shall follow the rules and procedures defined in IETF RFC 4975 [11] and in IETF RFC 6714 [13];</w:t>
      </w:r>
    </w:p>
    <w:p w14:paraId="63A2DF35" w14:textId="77777777" w:rsidR="0071087C" w:rsidRPr="00E6516F" w:rsidRDefault="0071087C" w:rsidP="0071087C">
      <w:pPr>
        <w:pStyle w:val="B10"/>
      </w:pPr>
      <w:r w:rsidRPr="00E6516F">
        <w:t>2.</w:t>
      </w:r>
      <w:r w:rsidRPr="00E6516F">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7A59E94A" w14:textId="77777777" w:rsidR="0071087C" w:rsidRPr="00E6516F" w:rsidRDefault="0071087C" w:rsidP="0071087C">
      <w:pPr>
        <w:pStyle w:val="B10"/>
      </w:pPr>
      <w:r w:rsidRPr="00E6516F">
        <w:t>3.</w:t>
      </w:r>
      <w:r w:rsidRPr="00E6516F">
        <w:tab/>
        <w:t>shall handle the received content as described in subclause 6.1.2.6.</w:t>
      </w:r>
    </w:p>
    <w:p w14:paraId="6657BCE8"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 xml:space="preserve">On receiving MSRP 200 </w:t>
      </w:r>
      <w:r w:rsidRPr="00E6516F">
        <w:t xml:space="preserve">(OK) </w:t>
      </w:r>
      <w:r w:rsidRPr="00E6516F">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4EF70864"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Received content and disposition requests shall be handled as specified in subclause 6.1.2.6.</w:t>
      </w:r>
    </w:p>
    <w:p w14:paraId="7609C4AF" w14:textId="77777777" w:rsidR="0071087C" w:rsidRPr="00E6516F" w:rsidRDefault="0071087C" w:rsidP="0071087C">
      <w:r w:rsidRPr="00E6516F">
        <w:t>[TS 24.582, clause 6.1.2.4]</w:t>
      </w:r>
    </w:p>
    <w:p w14:paraId="6FCB5E0A"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 xml:space="preserve">An MCData client is allowed to send an one-to-one SDS message only if </w:t>
      </w:r>
    </w:p>
    <w:p w14:paraId="67E39832" w14:textId="77777777" w:rsidR="0071087C" w:rsidRPr="00E6516F" w:rsidRDefault="0071087C" w:rsidP="0071087C">
      <w:pPr>
        <w:pStyle w:val="B10"/>
      </w:pPr>
      <w:r w:rsidRPr="00E6516F">
        <w:t>1.</w:t>
      </w:r>
      <w:r w:rsidRPr="00E6516F">
        <w:tab/>
        <w:t>the &lt;allow-transmit-data&gt; element of an &lt;actions&gt; element is present with a value "true" (see the MCData user profile document in 3GPP TS 24.484 [7]);</w:t>
      </w:r>
    </w:p>
    <w:p w14:paraId="2152AC07" w14:textId="77777777" w:rsidR="0071087C" w:rsidRPr="00E6516F" w:rsidRDefault="0071087C" w:rsidP="0071087C">
      <w:pPr>
        <w:pStyle w:val="B10"/>
      </w:pPr>
      <w:r w:rsidRPr="00E6516F">
        <w:t>2.</w:t>
      </w:r>
      <w:r w:rsidRPr="00E6516F">
        <w:tab/>
        <w:t xml:space="preserve">the size of the SDS message is less than or equal to the value of the &lt;max-data-size-sds-bytes&gt; element in the MCData service configuration document as specified in 3GPP TS 24.484 [7]; and </w:t>
      </w:r>
    </w:p>
    <w:p w14:paraId="7B9E57AA" w14:textId="77777777" w:rsidR="0071087C" w:rsidRPr="00E6516F" w:rsidRDefault="0071087C" w:rsidP="0071087C">
      <w:pPr>
        <w:pStyle w:val="B10"/>
      </w:pPr>
      <w:r w:rsidRPr="00E6516F">
        <w:t>3.</w:t>
      </w:r>
      <w:r w:rsidRPr="00E6516F">
        <w:tab/>
        <w:t xml:space="preserve">the size of the SDS message is less than or equal to the value of &lt;MaxData1To1&gt; element of the MCData user profile document (see the MCData user profile document in 3GPP TS 24.484 [7]). </w:t>
      </w:r>
    </w:p>
    <w:p w14:paraId="04960DC5"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 xml:space="preserve">An MCData client is allowed to send a group SDS message only if </w:t>
      </w:r>
    </w:p>
    <w:p w14:paraId="0B9AFF88" w14:textId="77777777" w:rsidR="0071087C" w:rsidRPr="00E6516F" w:rsidRDefault="0071087C" w:rsidP="0071087C">
      <w:pPr>
        <w:pStyle w:val="B10"/>
      </w:pPr>
      <w:r w:rsidRPr="00E6516F">
        <w:t>1.</w:t>
      </w:r>
      <w:r w:rsidRPr="00E6516F">
        <w:tab/>
        <w:t>the &lt;mcdata-allow-transmit-data-in-this-group&gt; element of an &lt;action&gt; element is present with a value "true" as defined in the MCData group document for this MCData group as specified in 3GPP TS 24.481 [4];</w:t>
      </w:r>
    </w:p>
    <w:p w14:paraId="5449CA63" w14:textId="77777777" w:rsidR="0071087C" w:rsidRPr="00E6516F" w:rsidRDefault="0071087C" w:rsidP="0071087C">
      <w:pPr>
        <w:pStyle w:val="B10"/>
      </w:pPr>
      <w:r w:rsidRPr="00E6516F">
        <w:t>2.</w:t>
      </w:r>
      <w:r w:rsidRPr="00E6516F">
        <w:tab/>
        <w:t>the size of the SDS message is less than or equal to the value contained in the &lt;mcdata-on-network-max-data-size-for-SDS&gt; as defined in the MCData group document for this MCData group as specified in 3GPP TS 24.481 [4]; and</w:t>
      </w:r>
    </w:p>
    <w:p w14:paraId="2DE62AD5" w14:textId="77777777" w:rsidR="0071087C" w:rsidRPr="00E6516F" w:rsidRDefault="0071087C" w:rsidP="0071087C">
      <w:pPr>
        <w:pStyle w:val="B10"/>
      </w:pPr>
      <w:r w:rsidRPr="00E6516F">
        <w:t>3.</w:t>
      </w:r>
      <w:r w:rsidRPr="00E6516F">
        <w:tab/>
        <w:t>the size of the SDS message is less than or equal to the value contained in the &lt;mcdata-max-data-in-single-request&gt; element of the &lt;entry&gt; element of the MCData group document for this MCData group as specified in 3GPP TS 24.481 [11].</w:t>
      </w:r>
    </w:p>
    <w:p w14:paraId="7205F24F" w14:textId="77777777" w:rsidR="0071087C" w:rsidRPr="00E6516F" w:rsidRDefault="0071087C" w:rsidP="0071087C">
      <w:pPr>
        <w:pStyle w:val="B10"/>
        <w:ind w:left="0" w:firstLine="0"/>
        <w:rPr>
          <w:rFonts w:eastAsia="Calibri"/>
        </w:rPr>
      </w:pPr>
      <w:r w:rsidRPr="00E6516F">
        <w:rPr>
          <w:rFonts w:eastAsia="Calibri"/>
        </w:rPr>
        <w:t>If the above mentioned conditions satisfy, the MCData client:</w:t>
      </w:r>
    </w:p>
    <w:p w14:paraId="692DC518" w14:textId="77777777" w:rsidR="0071087C" w:rsidRPr="00E6516F" w:rsidRDefault="0071087C" w:rsidP="0071087C">
      <w:pPr>
        <w:pStyle w:val="B10"/>
        <w:rPr>
          <w:rFonts w:eastAsia="Calibri"/>
        </w:rPr>
      </w:pPr>
      <w:r w:rsidRPr="00E6516F">
        <w:rPr>
          <w:rFonts w:eastAsia="Calibri"/>
        </w:rPr>
        <w:t>1.</w:t>
      </w:r>
      <w:r w:rsidRPr="00E6516F">
        <w:rPr>
          <w:rFonts w:eastAsia="Calibri"/>
        </w:rPr>
        <w:tab/>
        <w:t>shall generate a SDS SIGNALLING PAYLOAD as specified in subclause 6.1.1.2.2;</w:t>
      </w:r>
    </w:p>
    <w:p w14:paraId="1BEF286D" w14:textId="77777777" w:rsidR="0071087C" w:rsidRPr="00E6516F" w:rsidRDefault="0071087C" w:rsidP="0071087C">
      <w:pPr>
        <w:pStyle w:val="B10"/>
        <w:rPr>
          <w:rFonts w:eastAsia="Calibri"/>
        </w:rPr>
      </w:pPr>
      <w:r w:rsidRPr="00E6516F">
        <w:rPr>
          <w:rFonts w:eastAsia="Calibri"/>
        </w:rPr>
        <w:t>2.</w:t>
      </w:r>
      <w:r w:rsidRPr="00E6516F">
        <w:rPr>
          <w:rFonts w:eastAsia="Calibri"/>
        </w:rPr>
        <w:tab/>
        <w:t>shall generate a SDS DATA PAYLOAD as specified in subclause 6.1.1.2.3;</w:t>
      </w:r>
    </w:p>
    <w:p w14:paraId="40EE96FE" w14:textId="77777777" w:rsidR="0071087C" w:rsidRPr="00E6516F" w:rsidRDefault="0071087C" w:rsidP="0071087C">
      <w:pPr>
        <w:pStyle w:val="B10"/>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with the following clarification;</w:t>
      </w:r>
    </w:p>
    <w:p w14:paraId="1C236D5C" w14:textId="77777777" w:rsidR="0071087C" w:rsidRPr="00E6516F" w:rsidRDefault="0071087C" w:rsidP="0071087C">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16272928" w14:textId="77777777" w:rsidR="0071087C" w:rsidRPr="00E6516F" w:rsidRDefault="0071087C" w:rsidP="0071087C">
      <w:pPr>
        <w:pStyle w:val="B10"/>
        <w:rPr>
          <w:rFonts w:eastAsia="Calibri"/>
        </w:rPr>
      </w:pPr>
      <w:r w:rsidRPr="00E6516F">
        <w:rPr>
          <w:rFonts w:eastAsia="Calibri"/>
        </w:rPr>
        <w:t>4.</w:t>
      </w:r>
      <w:r w:rsidRPr="00E6516F">
        <w:rPr>
          <w:rFonts w:eastAsia="Calibri"/>
        </w:rPr>
        <w:tab/>
        <w:t>shall send the MSRP SEND request on the established MSRP connection.</w:t>
      </w:r>
    </w:p>
    <w:p w14:paraId="7762A8FD" w14:textId="77777777" w:rsidR="0071087C" w:rsidRPr="00E6516F" w:rsidRDefault="0071087C" w:rsidP="0071087C">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1EF9DA5D" w14:textId="77777777" w:rsidR="0071087C" w:rsidRPr="00E6516F" w:rsidRDefault="0071087C" w:rsidP="0071087C">
      <w:r w:rsidRPr="00E6516F">
        <w:t>[TS 24.582, clause 6.1.2.5.1]</w:t>
      </w:r>
    </w:p>
    <w:p w14:paraId="723ADD5A" w14:textId="77777777" w:rsidR="0071087C" w:rsidRPr="00E6516F" w:rsidRDefault="0071087C" w:rsidP="0071087C">
      <w:pPr>
        <w:pStyle w:val="B10"/>
        <w:ind w:left="0" w:firstLine="0"/>
        <w:rPr>
          <w:rFonts w:eastAsia="Calibri"/>
        </w:rPr>
      </w:pPr>
      <w:r w:rsidRPr="00E6516F">
        <w:rPr>
          <w:rFonts w:eastAsia="Calibri"/>
        </w:rPr>
        <w:t>To send an SDS disposition notification, the MCData client:</w:t>
      </w:r>
    </w:p>
    <w:p w14:paraId="574AAF0B" w14:textId="77777777" w:rsidR="0071087C" w:rsidRPr="00E6516F" w:rsidRDefault="0071087C" w:rsidP="0071087C">
      <w:pPr>
        <w:pStyle w:val="B10"/>
        <w:rPr>
          <w:rFonts w:eastAsia="Calibri"/>
        </w:rPr>
      </w:pPr>
      <w:r w:rsidRPr="00E6516F">
        <w:rPr>
          <w:rFonts w:eastAsia="Calibri"/>
        </w:rPr>
        <w:t>1.</w:t>
      </w:r>
      <w:r w:rsidRPr="00E6516F">
        <w:rPr>
          <w:rFonts w:eastAsia="Calibri"/>
        </w:rPr>
        <w:tab/>
        <w:t>shall generate a SDS NOTIFICATION as specified in subclause 6.1.2.5.2;</w:t>
      </w:r>
    </w:p>
    <w:p w14:paraId="672A21D2" w14:textId="77777777" w:rsidR="0071087C" w:rsidRPr="00E6516F" w:rsidRDefault="0071087C" w:rsidP="0071087C">
      <w:pPr>
        <w:pStyle w:val="B10"/>
        <w:rPr>
          <w:rFonts w:eastAsia="Calibri"/>
        </w:rPr>
      </w:pPr>
      <w:r w:rsidRPr="00E6516F">
        <w:rPr>
          <w:rFonts w:eastAsia="Calibri"/>
        </w:rPr>
        <w:t>2.</w:t>
      </w:r>
      <w:r w:rsidRPr="00E6516F">
        <w:rPr>
          <w:rFonts w:eastAsia="Calibri"/>
        </w:rPr>
        <w:tab/>
        <w:t>shall include the SDS NOTIFICATION in an MSRP SEND request as specified in subclause 6.1.2.5.3, with the following clarification;</w:t>
      </w:r>
    </w:p>
    <w:p w14:paraId="5660538C" w14:textId="77777777" w:rsidR="0071087C" w:rsidRPr="00E6516F" w:rsidRDefault="0071087C" w:rsidP="0071087C">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48720F08" w14:textId="77777777" w:rsidR="0071087C" w:rsidRPr="00E6516F" w:rsidRDefault="0071087C" w:rsidP="0071087C">
      <w:pPr>
        <w:pStyle w:val="B10"/>
        <w:rPr>
          <w:rFonts w:eastAsia="Calibri"/>
        </w:rPr>
      </w:pPr>
      <w:r w:rsidRPr="00E6516F">
        <w:rPr>
          <w:rFonts w:eastAsia="Calibri"/>
        </w:rPr>
        <w:t>3.</w:t>
      </w:r>
      <w:r w:rsidRPr="00E6516F">
        <w:rPr>
          <w:rFonts w:eastAsia="Calibri"/>
        </w:rPr>
        <w:tab/>
        <w:t>shall send the MSRP SEND request on the established MSRP connection.</w:t>
      </w:r>
    </w:p>
    <w:p w14:paraId="5AB77255" w14:textId="77777777" w:rsidR="0071087C" w:rsidRPr="00E6516F" w:rsidRDefault="0071087C" w:rsidP="0071087C">
      <w:r w:rsidRPr="00E6516F">
        <w:t>If MSRP chunking is used, the MCData client:</w:t>
      </w:r>
    </w:p>
    <w:p w14:paraId="4AAA0B35" w14:textId="77777777" w:rsidR="0071087C" w:rsidRPr="00E6516F" w:rsidRDefault="0071087C" w:rsidP="0071087C">
      <w:pPr>
        <w:pStyle w:val="B10"/>
      </w:pPr>
      <w:r w:rsidRPr="00E6516F">
        <w:t>1.</w:t>
      </w:r>
      <w:r w:rsidRPr="00E6516F">
        <w:tab/>
        <w:t>shall send further MSRP SEND requests as necessary.</w:t>
      </w:r>
    </w:p>
    <w:p w14:paraId="787CD268" w14:textId="77777777" w:rsidR="0071087C" w:rsidRPr="00E6516F" w:rsidRDefault="0071087C" w:rsidP="0071087C">
      <w:pPr>
        <w:rPr>
          <w:rFonts w:eastAsia="Calibri"/>
        </w:rPr>
      </w:pPr>
      <w:r w:rsidRPr="00E6516F">
        <w:rPr>
          <w:rFonts w:ascii="TimesNewRoman" w:eastAsia="Calibri" w:hAnsi="TimesNewRoman" w:cs="TimesNewRoman"/>
        </w:rPr>
        <w:t xml:space="preserve">On receiving a non-200 MSRP response to the MSRP SEND request the MCData client shall </w:t>
      </w:r>
      <w:r w:rsidRPr="00E6516F">
        <w:t>handle the error as specified in IETF RFC 4975 [11].</w:t>
      </w:r>
      <w:r w:rsidRPr="00E6516F">
        <w:rPr>
          <w:rFonts w:ascii="TimesNewRoman" w:eastAsia="Calibri" w:hAnsi="TimesNewRoman" w:cs="TimesNewRoman"/>
        </w:rPr>
        <w:t xml:space="preserve"> To terminate the MSRP session, the MCData client:</w:t>
      </w:r>
    </w:p>
    <w:p w14:paraId="67A0DE09" w14:textId="77777777" w:rsidR="0071087C" w:rsidRPr="00E6516F" w:rsidRDefault="0071087C" w:rsidP="0071087C">
      <w:pPr>
        <w:pStyle w:val="B10"/>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 and</w:t>
      </w:r>
    </w:p>
    <w:p w14:paraId="2172DBA9" w14:textId="77777777" w:rsidR="0071087C" w:rsidRPr="00E6516F" w:rsidRDefault="0071087C" w:rsidP="0071087C">
      <w:pPr>
        <w:pStyle w:val="B10"/>
        <w:rPr>
          <w:rFonts w:ascii="TimesNewRoman" w:eastAsia="Calibri" w:hAnsi="TimesNewRoman" w:cs="TimesNewRoman"/>
        </w:rPr>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SDS message or the SDS disposition notification could not be sent.</w:t>
      </w:r>
    </w:p>
    <w:p w14:paraId="4E619472" w14:textId="77777777" w:rsidR="0071087C" w:rsidRPr="00E6516F" w:rsidRDefault="0071087C" w:rsidP="0071087C">
      <w:r w:rsidRPr="00E6516F">
        <w:t>[TS 24.582, clause 6.1.2.5.2]</w:t>
      </w:r>
    </w:p>
    <w:p w14:paraId="1088C025" w14:textId="77777777" w:rsidR="0071087C" w:rsidRPr="00E6516F" w:rsidRDefault="0071087C" w:rsidP="0071087C">
      <w:r w:rsidRPr="00E6516F">
        <w:t>In order to generate an SDS notification, the MCData client:</w:t>
      </w:r>
    </w:p>
    <w:p w14:paraId="6940000A" w14:textId="77777777" w:rsidR="0071087C" w:rsidRPr="00E6516F" w:rsidRDefault="0071087C" w:rsidP="0071087C">
      <w:pPr>
        <w:pStyle w:val="B10"/>
      </w:pPr>
      <w:r w:rsidRPr="00E6516F">
        <w:t>1.</w:t>
      </w:r>
      <w:r w:rsidRPr="00E6516F">
        <w:tab/>
        <w:t>shall generate an SDS NOTIFICATION message as specified in 3GPP TS 24.282 [8]; and</w:t>
      </w:r>
    </w:p>
    <w:p w14:paraId="574E6D1A" w14:textId="77777777" w:rsidR="0071087C" w:rsidRPr="00E6516F" w:rsidRDefault="0071087C" w:rsidP="0071087C">
      <w:pPr>
        <w:pStyle w:val="B10"/>
      </w:pPr>
      <w:r w:rsidRPr="00E6516F">
        <w:t>2.</w:t>
      </w:r>
      <w:r w:rsidRPr="00E6516F">
        <w:tab/>
        <w:t>shall include the SDS NOTIFICATION message in an application/vnd.3gpp.mcdata-signalling MIME body as specified in 3GPP TS 24.282 [8].</w:t>
      </w:r>
    </w:p>
    <w:p w14:paraId="76BC66BE" w14:textId="77777777" w:rsidR="0071087C" w:rsidRPr="00E6516F" w:rsidRDefault="0071087C" w:rsidP="0071087C">
      <w:r w:rsidRPr="00E6516F">
        <w:t>When generating an SDS NOTIFICATION message, the MCData client:</w:t>
      </w:r>
    </w:p>
    <w:p w14:paraId="34BE813C" w14:textId="77777777" w:rsidR="0071087C" w:rsidRPr="00E6516F" w:rsidRDefault="0071087C" w:rsidP="0071087C">
      <w:pPr>
        <w:pStyle w:val="B10"/>
      </w:pPr>
      <w:r w:rsidRPr="00E6516F">
        <w:t>1.</w:t>
      </w:r>
      <w:r w:rsidRPr="00E6516F">
        <w:tab/>
        <w:t>if sending a delivered notification, shall set the SDS disposition notification type IE as "DELIVERED";</w:t>
      </w:r>
    </w:p>
    <w:p w14:paraId="0B70982B" w14:textId="77777777" w:rsidR="0071087C" w:rsidRPr="00E6516F" w:rsidRDefault="0071087C" w:rsidP="0071087C">
      <w:pPr>
        <w:pStyle w:val="B10"/>
      </w:pPr>
      <w:r w:rsidRPr="00E6516F">
        <w:t>2.</w:t>
      </w:r>
      <w:r w:rsidRPr="00E6516F">
        <w:tab/>
        <w:t>if sending a read notification, shall set the SDS disposition notification type IE as "READ";</w:t>
      </w:r>
    </w:p>
    <w:p w14:paraId="798A5407" w14:textId="77777777" w:rsidR="0071087C" w:rsidRPr="00E6516F" w:rsidRDefault="0071087C" w:rsidP="0071087C">
      <w:pPr>
        <w:pStyle w:val="B10"/>
      </w:pPr>
      <w:r w:rsidRPr="00E6516F">
        <w:t>3.</w:t>
      </w:r>
      <w:r w:rsidRPr="00E6516F">
        <w:tab/>
        <w:t>if sending a delivered and read notification, shall set the SDS disposition notification type IE as "DELIVERED AND READ";</w:t>
      </w:r>
    </w:p>
    <w:p w14:paraId="4AC68967" w14:textId="77777777" w:rsidR="0071087C" w:rsidRPr="00E6516F" w:rsidRDefault="0071087C" w:rsidP="0071087C">
      <w:pPr>
        <w:pStyle w:val="B10"/>
      </w:pPr>
      <w:r w:rsidRPr="00E6516F">
        <w:t>4.</w:t>
      </w:r>
      <w:r w:rsidRPr="00E6516F">
        <w:tab/>
        <w:t>if the SDS message could not be delivered to the user or application (e.g. due to lack of storage), shall set the SDS disposition notification type IE as "UNDELIVERED";</w:t>
      </w:r>
    </w:p>
    <w:p w14:paraId="3D920DCF" w14:textId="77777777" w:rsidR="0071087C" w:rsidRPr="00E6516F" w:rsidRDefault="0071087C" w:rsidP="0071087C">
      <w:pPr>
        <w:pStyle w:val="B10"/>
      </w:pPr>
      <w:r w:rsidRPr="00E6516F">
        <w:t>5.</w:t>
      </w:r>
      <w:r w:rsidRPr="00E6516F">
        <w:tab/>
        <w:t>shall set the Date and time IE to the current time;</w:t>
      </w:r>
    </w:p>
    <w:p w14:paraId="27288C6D" w14:textId="77777777" w:rsidR="0071087C" w:rsidRPr="00E6516F" w:rsidRDefault="0071087C" w:rsidP="0071087C">
      <w:pPr>
        <w:pStyle w:val="B10"/>
      </w:pPr>
      <w:r w:rsidRPr="00E6516F">
        <w:t>6.</w:t>
      </w:r>
      <w:r w:rsidRPr="00E6516F">
        <w:tab/>
        <w:t>shall set the Conversation ID to the value of the Conversation ID that was received in the SDS message;</w:t>
      </w:r>
    </w:p>
    <w:p w14:paraId="599FFD59" w14:textId="77777777" w:rsidR="0071087C" w:rsidRPr="00E6516F" w:rsidRDefault="0071087C" w:rsidP="0071087C">
      <w:pPr>
        <w:pStyle w:val="B10"/>
      </w:pPr>
      <w:r w:rsidRPr="00E6516F">
        <w:t>7.</w:t>
      </w:r>
      <w:r w:rsidRPr="00E6516F">
        <w:tab/>
        <w:t>shall set the Message ID to the value of the Message ID that was received in the SDS message;</w:t>
      </w:r>
    </w:p>
    <w:p w14:paraId="69C731AC" w14:textId="77777777" w:rsidR="0071087C" w:rsidRPr="00E6516F" w:rsidRDefault="0071087C" w:rsidP="0071087C">
      <w:pPr>
        <w:pStyle w:val="B10"/>
      </w:pPr>
      <w:r w:rsidRPr="00E6516F">
        <w:t>8.</w:t>
      </w:r>
      <w:r w:rsidRPr="00E6516F">
        <w:tab/>
        <w:t>if the SDS message was destined for the user, shall not include an Application ID IE; and</w:t>
      </w:r>
    </w:p>
    <w:p w14:paraId="19C9745F" w14:textId="77777777" w:rsidR="0071087C" w:rsidRPr="00E6516F" w:rsidRDefault="0071087C" w:rsidP="0071087C">
      <w:pPr>
        <w:pStyle w:val="B10"/>
      </w:pPr>
      <w:r w:rsidRPr="00E6516F">
        <w:t>9.</w:t>
      </w:r>
      <w:r w:rsidRPr="00E6516F">
        <w:tab/>
        <w:t>if the SDS message was destined for an application, shall include an Application ID IE set to the value of the Application ID that was included in the SDS message.</w:t>
      </w:r>
    </w:p>
    <w:p w14:paraId="60820EAA" w14:textId="77777777" w:rsidR="0071087C" w:rsidRPr="00E6516F" w:rsidRDefault="0071087C" w:rsidP="0071087C">
      <w:r w:rsidRPr="00E6516F">
        <w:t>[TS 24.582, clause 6.1.2.5.3]</w:t>
      </w:r>
    </w:p>
    <w:p w14:paraId="78798BC3" w14:textId="77777777" w:rsidR="0071087C" w:rsidRPr="00E6516F" w:rsidRDefault="0071087C" w:rsidP="0071087C">
      <w:r w:rsidRPr="00E6516F">
        <w:t>The MCData client shall generate MSRP SEND requests for SDS disposition notification according to IETF RFC 4975 [11].</w:t>
      </w:r>
    </w:p>
    <w:p w14:paraId="69F3A947" w14:textId="77777777" w:rsidR="0071087C" w:rsidRPr="00E6516F" w:rsidRDefault="0071087C" w:rsidP="0071087C">
      <w:r w:rsidRPr="00E6516F">
        <w:t xml:space="preserve">When generating an MSRP SEND request for SDS disposition notification containing an SDS NOTIFICATION message, the MCData client </w:t>
      </w:r>
    </w:p>
    <w:p w14:paraId="43B2094C" w14:textId="77777777" w:rsidR="0071087C" w:rsidRPr="00E6516F" w:rsidRDefault="0071087C" w:rsidP="0071087C">
      <w:pPr>
        <w:pStyle w:val="B10"/>
      </w:pPr>
      <w:r w:rsidRPr="00E6516F">
        <w:t>1.</w:t>
      </w:r>
      <w:r w:rsidRPr="00E6516F">
        <w:tab/>
        <w:t>shall set To-Path header according to the MSRP URI(s) received in the answer SDP;</w:t>
      </w:r>
    </w:p>
    <w:p w14:paraId="201B6FCB" w14:textId="77777777" w:rsidR="0071087C" w:rsidRPr="00E6516F" w:rsidRDefault="0071087C" w:rsidP="0071087C">
      <w:pPr>
        <w:pStyle w:val="B10"/>
      </w:pPr>
      <w:r w:rsidRPr="00E6516F">
        <w:t>2.</w:t>
      </w:r>
      <w:r w:rsidRPr="00E6516F">
        <w:tab/>
      </w:r>
      <w:r w:rsidRPr="00E6516F">
        <w:rPr>
          <w:rFonts w:eastAsia="Calibri"/>
        </w:rPr>
        <w:t>shall set the content type as Content-Type = "</w:t>
      </w:r>
      <w:r w:rsidRPr="00E6516F">
        <w:t>application/vnd.3gpp.mcdata-signalling</w:t>
      </w:r>
      <w:r w:rsidRPr="00E6516F">
        <w:rPr>
          <w:rFonts w:eastAsia="Calibri"/>
        </w:rPr>
        <w:t>"</w:t>
      </w:r>
      <w:r w:rsidRPr="00E6516F">
        <w:t>; and</w:t>
      </w:r>
    </w:p>
    <w:p w14:paraId="579C87A6" w14:textId="77777777" w:rsidR="0071087C" w:rsidRPr="00E6516F" w:rsidRDefault="0071087C" w:rsidP="0071087C">
      <w:pPr>
        <w:pStyle w:val="B10"/>
      </w:pPr>
      <w:r w:rsidRPr="00E6516F">
        <w:t>3.</w:t>
      </w:r>
      <w:r w:rsidRPr="00E6516F">
        <w:tab/>
      </w:r>
      <w:r w:rsidRPr="00E6516F">
        <w:rPr>
          <w:rFonts w:ascii="TimesNewRoman" w:eastAsia="Calibri" w:hAnsi="TimesNewRoman" w:cs="TimesNewRoman"/>
        </w:rPr>
        <w:t xml:space="preserve">shall set the body of the MSRP SEND request to the generated </w:t>
      </w:r>
      <w:r w:rsidRPr="00E6516F">
        <w:t>SDS NOTIFICATION</w:t>
      </w:r>
      <w:r w:rsidRPr="00E6516F">
        <w:rPr>
          <w:lang w:eastAsia="ko-KR"/>
        </w:rPr>
        <w:t xml:space="preserve"> message</w:t>
      </w:r>
      <w:r w:rsidRPr="00E6516F">
        <w:t>.</w:t>
      </w:r>
    </w:p>
    <w:p w14:paraId="2B0CE165" w14:textId="77777777" w:rsidR="0071087C" w:rsidRPr="00E6516F" w:rsidRDefault="0071087C" w:rsidP="0071087C">
      <w:r w:rsidRPr="00E6516F">
        <w:t>[TS 24.582, clause 6.1.2.6]</w:t>
      </w:r>
    </w:p>
    <w:p w14:paraId="282F9D5C" w14:textId="77777777" w:rsidR="0071087C" w:rsidRPr="00E6516F" w:rsidRDefault="0071087C" w:rsidP="0071087C">
      <w:pPr>
        <w:rPr>
          <w:rFonts w:eastAsia="Malgun Gothic"/>
        </w:rPr>
      </w:pPr>
      <w:r w:rsidRPr="00E6516F">
        <w:rPr>
          <w:rFonts w:ascii="TimesNewRoman" w:hAnsi="TimesNewRoman" w:cs="TimesNewRoman"/>
        </w:rPr>
        <w:t>Upon receiving an SDS message, the MCData client:</w:t>
      </w:r>
    </w:p>
    <w:p w14:paraId="45B498B4"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shall follow the procedure defined in subclause 6.1.1.3.2, with the following clarification:</w:t>
      </w:r>
    </w:p>
    <w:p w14:paraId="3C5319C4" w14:textId="77777777" w:rsidR="0071087C" w:rsidRPr="00E6516F" w:rsidRDefault="0071087C" w:rsidP="0071087C">
      <w:pPr>
        <w:pStyle w:val="B2"/>
        <w:rPr>
          <w:lang w:eastAsia="ko-KR"/>
        </w:rPr>
      </w:pPr>
      <w:r w:rsidRPr="00E6516F">
        <w:t>a.</w:t>
      </w:r>
      <w:r w:rsidRPr="00E6516F">
        <w:tab/>
        <w:t xml:space="preserve">if SDS Disposition request type IE is present in the received SDS SIGNALLING PAYLOAD message then, shall send an SDS </w:t>
      </w:r>
      <w:r w:rsidRPr="00E6516F">
        <w:rPr>
          <w:lang w:eastAsia="ko-KR"/>
        </w:rPr>
        <w:t>disposition notification as described in subclause 6.1.2.5.</w:t>
      </w:r>
    </w:p>
    <w:p w14:paraId="5B104F04" w14:textId="77777777" w:rsidR="0071087C" w:rsidRPr="00E6516F" w:rsidRDefault="0071087C" w:rsidP="0071087C">
      <w:pPr>
        <w:rPr>
          <w:rFonts w:eastAsia="Malgun Gothic"/>
        </w:rPr>
      </w:pPr>
      <w:r w:rsidRPr="00E6516F">
        <w:rPr>
          <w:rFonts w:ascii="TimesNewRoman" w:hAnsi="TimesNewRoman" w:cs="TimesNewRoman"/>
        </w:rPr>
        <w:t>Upon receiving an SDS disposition notification, the MCData client:</w:t>
      </w:r>
    </w:p>
    <w:p w14:paraId="1BB42BFD"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6A085316"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5C686C73" w14:textId="77777777" w:rsidR="0071087C" w:rsidRPr="00E6516F" w:rsidRDefault="0071087C" w:rsidP="0071087C">
      <w:pPr>
        <w:pStyle w:val="H6"/>
      </w:pPr>
      <w:bookmarkStart w:id="702" w:name="_Toc52782376"/>
      <w:bookmarkStart w:id="703" w:name="_Toc52782987"/>
      <w:bookmarkStart w:id="704" w:name="_Toc59042856"/>
      <w:r w:rsidRPr="00E6516F">
        <w:t>6.1.10.3</w:t>
      </w:r>
      <w:r w:rsidRPr="00E6516F">
        <w:tab/>
        <w:t>Test description</w:t>
      </w:r>
      <w:bookmarkEnd w:id="702"/>
      <w:bookmarkEnd w:id="703"/>
      <w:bookmarkEnd w:id="704"/>
    </w:p>
    <w:p w14:paraId="2D15627A" w14:textId="77777777" w:rsidR="0071087C" w:rsidRPr="00E6516F" w:rsidRDefault="0071087C" w:rsidP="0071087C">
      <w:pPr>
        <w:pStyle w:val="H6"/>
      </w:pPr>
      <w:bookmarkStart w:id="705" w:name="_Toc52782377"/>
      <w:bookmarkStart w:id="706" w:name="_Toc52782988"/>
      <w:bookmarkStart w:id="707" w:name="_Toc59042857"/>
      <w:r w:rsidRPr="00E6516F">
        <w:t>6.1.10.3.1</w:t>
      </w:r>
      <w:r w:rsidRPr="00E6516F">
        <w:tab/>
        <w:t>Pre-test conditions</w:t>
      </w:r>
      <w:bookmarkEnd w:id="705"/>
      <w:bookmarkEnd w:id="706"/>
      <w:bookmarkEnd w:id="707"/>
    </w:p>
    <w:p w14:paraId="286FAEF9" w14:textId="77777777" w:rsidR="0071087C" w:rsidRPr="00E6516F" w:rsidRDefault="0071087C" w:rsidP="0071087C">
      <w:pPr>
        <w:pStyle w:val="H6"/>
      </w:pPr>
      <w:r w:rsidRPr="00E6516F">
        <w:t>System Simulator:</w:t>
      </w:r>
    </w:p>
    <w:p w14:paraId="5F985953" w14:textId="77777777" w:rsidR="0071087C" w:rsidRPr="00E6516F" w:rsidRDefault="0071087C" w:rsidP="0071087C">
      <w:pPr>
        <w:pStyle w:val="B10"/>
      </w:pPr>
      <w:r w:rsidRPr="00E6516F">
        <w:t>-</w:t>
      </w:r>
      <w:r w:rsidRPr="00E6516F">
        <w:tab/>
        <w:t>SS (MCDATA Server)</w:t>
      </w:r>
    </w:p>
    <w:p w14:paraId="72A7C14E"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8AFCCB7" w14:textId="77777777" w:rsidR="0071087C" w:rsidRPr="00E6516F" w:rsidRDefault="0071087C" w:rsidP="0071087C">
      <w:pPr>
        <w:pStyle w:val="H6"/>
      </w:pPr>
      <w:r w:rsidRPr="00E6516F">
        <w:t>IUT:</w:t>
      </w:r>
    </w:p>
    <w:p w14:paraId="7B4D5A39" w14:textId="77777777" w:rsidR="0071087C" w:rsidRPr="00E6516F" w:rsidRDefault="0071087C" w:rsidP="0071087C">
      <w:pPr>
        <w:pStyle w:val="B10"/>
      </w:pPr>
      <w:r w:rsidRPr="00E6516F">
        <w:t>-</w:t>
      </w:r>
      <w:r w:rsidRPr="00E6516F">
        <w:tab/>
        <w:t>UE (MCDATA Client)</w:t>
      </w:r>
    </w:p>
    <w:p w14:paraId="618B436D" w14:textId="77777777" w:rsidR="0071087C" w:rsidRPr="00E6516F" w:rsidRDefault="0071087C" w:rsidP="0071087C">
      <w:pPr>
        <w:pStyle w:val="B10"/>
      </w:pPr>
      <w:r w:rsidRPr="00E6516F">
        <w:t>-</w:t>
      </w:r>
      <w:r w:rsidRPr="00E6516F">
        <w:tab/>
        <w:t>The test USIM set as defined in TS 36.579-1 [2], subclause 5.5.10 is inserted.</w:t>
      </w:r>
    </w:p>
    <w:p w14:paraId="36A69D37" w14:textId="77777777" w:rsidR="0071087C" w:rsidRPr="00E6516F" w:rsidRDefault="0071087C" w:rsidP="0071087C">
      <w:pPr>
        <w:pStyle w:val="H6"/>
      </w:pPr>
      <w:r w:rsidRPr="00E6516F">
        <w:t>Preamble:</w:t>
      </w:r>
    </w:p>
    <w:p w14:paraId="30EA210C"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21028993"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7964996D" w14:textId="77777777" w:rsidR="0071087C" w:rsidRPr="00E6516F" w:rsidRDefault="0071087C" w:rsidP="0071087C">
      <w:pPr>
        <w:pStyle w:val="B10"/>
      </w:pPr>
      <w:r w:rsidRPr="00E6516F">
        <w:t>-</w:t>
      </w:r>
      <w:r w:rsidRPr="00E6516F">
        <w:tab/>
        <w:t>UE States at the end of the preamble</w:t>
      </w:r>
    </w:p>
    <w:p w14:paraId="235EE050" w14:textId="77777777" w:rsidR="0071087C" w:rsidRPr="00E6516F" w:rsidRDefault="0071087C" w:rsidP="0071087C">
      <w:pPr>
        <w:pStyle w:val="B2"/>
      </w:pPr>
      <w:r w:rsidRPr="00E6516F">
        <w:t>-</w:t>
      </w:r>
      <w:r w:rsidRPr="00E6516F">
        <w:tab/>
        <w:t>The UE is in E-UTRA Registered, Idle Mode state.</w:t>
      </w:r>
    </w:p>
    <w:p w14:paraId="09D01E54"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10283803" w14:textId="77777777" w:rsidR="0071087C" w:rsidRPr="00E6516F" w:rsidRDefault="0071087C" w:rsidP="0071087C">
      <w:pPr>
        <w:pStyle w:val="H6"/>
      </w:pPr>
      <w:bookmarkStart w:id="708" w:name="_Toc52782378"/>
      <w:bookmarkStart w:id="709" w:name="_Toc52782989"/>
      <w:bookmarkStart w:id="710" w:name="_Toc59042858"/>
      <w:r w:rsidRPr="00E6516F">
        <w:t>6.1.10.3.2</w:t>
      </w:r>
      <w:r w:rsidRPr="00E6516F">
        <w:tab/>
        <w:t>Test procedure sequence</w:t>
      </w:r>
      <w:bookmarkEnd w:id="708"/>
      <w:bookmarkEnd w:id="709"/>
      <w:bookmarkEnd w:id="710"/>
    </w:p>
    <w:p w14:paraId="71F9871B" w14:textId="77777777" w:rsidR="0071087C" w:rsidRPr="00E6516F" w:rsidRDefault="0071087C" w:rsidP="0071087C">
      <w:pPr>
        <w:pStyle w:val="TH"/>
      </w:pPr>
      <w:r w:rsidRPr="00E6516F">
        <w:t>Table 6.1.10.3.2-1: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2098C604" w14:textId="77777777" w:rsidTr="00174677">
        <w:tc>
          <w:tcPr>
            <w:tcW w:w="648" w:type="dxa"/>
            <w:tcBorders>
              <w:bottom w:val="nil"/>
            </w:tcBorders>
          </w:tcPr>
          <w:p w14:paraId="0CC1039C" w14:textId="77777777" w:rsidR="0071087C" w:rsidRPr="00E6516F" w:rsidRDefault="0071087C" w:rsidP="00174677">
            <w:pPr>
              <w:pStyle w:val="TAH"/>
            </w:pPr>
            <w:r w:rsidRPr="00E6516F">
              <w:t>St</w:t>
            </w:r>
          </w:p>
        </w:tc>
        <w:tc>
          <w:tcPr>
            <w:tcW w:w="3969" w:type="dxa"/>
            <w:tcBorders>
              <w:bottom w:val="nil"/>
            </w:tcBorders>
          </w:tcPr>
          <w:p w14:paraId="63B42141" w14:textId="77777777" w:rsidR="0071087C" w:rsidRPr="00E6516F" w:rsidRDefault="0071087C" w:rsidP="00174677">
            <w:pPr>
              <w:pStyle w:val="TAH"/>
            </w:pPr>
            <w:r w:rsidRPr="00E6516F">
              <w:t>Procedure</w:t>
            </w:r>
          </w:p>
        </w:tc>
        <w:tc>
          <w:tcPr>
            <w:tcW w:w="3686" w:type="dxa"/>
            <w:gridSpan w:val="2"/>
          </w:tcPr>
          <w:p w14:paraId="106CB38D" w14:textId="77777777" w:rsidR="0071087C" w:rsidRPr="00E6516F" w:rsidRDefault="0071087C" w:rsidP="00174677">
            <w:pPr>
              <w:pStyle w:val="TAH"/>
            </w:pPr>
            <w:r w:rsidRPr="00E6516F">
              <w:t>Message Sequence</w:t>
            </w:r>
          </w:p>
        </w:tc>
        <w:tc>
          <w:tcPr>
            <w:tcW w:w="567" w:type="dxa"/>
            <w:tcBorders>
              <w:bottom w:val="nil"/>
            </w:tcBorders>
          </w:tcPr>
          <w:p w14:paraId="3530E225" w14:textId="77777777" w:rsidR="0071087C" w:rsidRPr="00E6516F" w:rsidRDefault="0071087C" w:rsidP="00174677">
            <w:pPr>
              <w:pStyle w:val="TAH"/>
            </w:pPr>
            <w:r w:rsidRPr="00E6516F">
              <w:t>TP</w:t>
            </w:r>
          </w:p>
        </w:tc>
        <w:tc>
          <w:tcPr>
            <w:tcW w:w="892" w:type="dxa"/>
            <w:tcBorders>
              <w:bottom w:val="nil"/>
            </w:tcBorders>
          </w:tcPr>
          <w:p w14:paraId="2F606894" w14:textId="77777777" w:rsidR="0071087C" w:rsidRPr="00E6516F" w:rsidRDefault="0071087C" w:rsidP="00174677">
            <w:pPr>
              <w:pStyle w:val="TAH"/>
            </w:pPr>
            <w:r w:rsidRPr="00E6516F">
              <w:t>Verdict</w:t>
            </w:r>
          </w:p>
        </w:tc>
      </w:tr>
      <w:tr w:rsidR="0071087C" w:rsidRPr="00E6516F" w14:paraId="473393F7" w14:textId="77777777" w:rsidTr="00174677">
        <w:tc>
          <w:tcPr>
            <w:tcW w:w="648" w:type="dxa"/>
            <w:tcBorders>
              <w:top w:val="nil"/>
            </w:tcBorders>
          </w:tcPr>
          <w:p w14:paraId="1FF14F89" w14:textId="77777777" w:rsidR="0071087C" w:rsidRPr="00E6516F" w:rsidRDefault="0071087C" w:rsidP="00174677">
            <w:pPr>
              <w:pStyle w:val="TAH"/>
            </w:pPr>
          </w:p>
        </w:tc>
        <w:tc>
          <w:tcPr>
            <w:tcW w:w="3969" w:type="dxa"/>
            <w:tcBorders>
              <w:top w:val="nil"/>
            </w:tcBorders>
          </w:tcPr>
          <w:p w14:paraId="07850A92" w14:textId="77777777" w:rsidR="0071087C" w:rsidRPr="00E6516F" w:rsidRDefault="0071087C" w:rsidP="00174677">
            <w:pPr>
              <w:pStyle w:val="TAH"/>
            </w:pPr>
          </w:p>
        </w:tc>
        <w:tc>
          <w:tcPr>
            <w:tcW w:w="709" w:type="dxa"/>
          </w:tcPr>
          <w:p w14:paraId="15F347AD" w14:textId="77777777" w:rsidR="0071087C" w:rsidRPr="00E6516F" w:rsidRDefault="0071087C" w:rsidP="00174677">
            <w:pPr>
              <w:pStyle w:val="TAH"/>
            </w:pPr>
            <w:r w:rsidRPr="00E6516F">
              <w:t>U - S</w:t>
            </w:r>
          </w:p>
        </w:tc>
        <w:tc>
          <w:tcPr>
            <w:tcW w:w="2977" w:type="dxa"/>
          </w:tcPr>
          <w:p w14:paraId="31117A03" w14:textId="77777777" w:rsidR="0071087C" w:rsidRPr="00E6516F" w:rsidRDefault="0071087C" w:rsidP="00174677">
            <w:pPr>
              <w:pStyle w:val="TAH"/>
            </w:pPr>
            <w:r w:rsidRPr="00E6516F">
              <w:t>Message</w:t>
            </w:r>
          </w:p>
        </w:tc>
        <w:tc>
          <w:tcPr>
            <w:tcW w:w="567" w:type="dxa"/>
            <w:tcBorders>
              <w:top w:val="nil"/>
            </w:tcBorders>
          </w:tcPr>
          <w:p w14:paraId="0682877B" w14:textId="77777777" w:rsidR="0071087C" w:rsidRPr="00E6516F" w:rsidRDefault="0071087C" w:rsidP="00174677">
            <w:pPr>
              <w:pStyle w:val="TAH"/>
            </w:pPr>
          </w:p>
        </w:tc>
        <w:tc>
          <w:tcPr>
            <w:tcW w:w="892" w:type="dxa"/>
            <w:tcBorders>
              <w:top w:val="nil"/>
            </w:tcBorders>
          </w:tcPr>
          <w:p w14:paraId="58942A9C" w14:textId="77777777" w:rsidR="0071087C" w:rsidRPr="00E6516F" w:rsidRDefault="0071087C" w:rsidP="00174677">
            <w:pPr>
              <w:pStyle w:val="TAH"/>
            </w:pPr>
          </w:p>
        </w:tc>
      </w:tr>
      <w:tr w:rsidR="0071087C" w:rsidRPr="00E6516F" w:rsidDel="00A26908" w14:paraId="65D53F95" w14:textId="77777777" w:rsidTr="00174677">
        <w:tc>
          <w:tcPr>
            <w:tcW w:w="648" w:type="dxa"/>
            <w:shd w:val="clear" w:color="auto" w:fill="auto"/>
          </w:tcPr>
          <w:p w14:paraId="53B17E42" w14:textId="77777777" w:rsidR="0071087C" w:rsidRPr="00E6516F" w:rsidDel="00A26908" w:rsidRDefault="0071087C" w:rsidP="00174677">
            <w:pPr>
              <w:pStyle w:val="TAC"/>
            </w:pPr>
            <w:r w:rsidRPr="00E6516F">
              <w:t>1</w:t>
            </w:r>
          </w:p>
        </w:tc>
        <w:tc>
          <w:tcPr>
            <w:tcW w:w="3969" w:type="dxa"/>
            <w:shd w:val="clear" w:color="auto" w:fill="auto"/>
          </w:tcPr>
          <w:p w14:paraId="5B457B6C" w14:textId="77777777" w:rsidR="0071087C" w:rsidRPr="00E6516F" w:rsidDel="00A26908" w:rsidRDefault="0071087C" w:rsidP="00174677">
            <w:pPr>
              <w:pStyle w:val="TAL"/>
            </w:pPr>
            <w:r w:rsidRPr="00E6516F">
              <w:t xml:space="preserve">Check: Does the UE (MCData Client) perform the procedure for </w:t>
            </w:r>
            <w:r w:rsidRPr="00E6516F">
              <w:rPr>
                <w:b/>
                <w:bCs/>
              </w:rPr>
              <w:t xml:space="preserve">CT MCData Call Establishment </w:t>
            </w:r>
            <w:r w:rsidRPr="00E6516F">
              <w:t>specified in TS 36.579-1 [2] Table 5.3C.3.3-1?</w:t>
            </w:r>
          </w:p>
        </w:tc>
        <w:tc>
          <w:tcPr>
            <w:tcW w:w="709" w:type="dxa"/>
            <w:shd w:val="clear" w:color="auto" w:fill="auto"/>
          </w:tcPr>
          <w:p w14:paraId="139CC916" w14:textId="77777777" w:rsidR="0071087C" w:rsidRPr="00E6516F" w:rsidDel="00A26908" w:rsidRDefault="0071087C" w:rsidP="00174677">
            <w:pPr>
              <w:pStyle w:val="TAC"/>
              <w:rPr>
                <w:szCs w:val="18"/>
              </w:rPr>
            </w:pPr>
            <w:r w:rsidRPr="00E6516F">
              <w:t>-</w:t>
            </w:r>
          </w:p>
        </w:tc>
        <w:tc>
          <w:tcPr>
            <w:tcW w:w="2977" w:type="dxa"/>
            <w:shd w:val="clear" w:color="auto" w:fill="auto"/>
          </w:tcPr>
          <w:p w14:paraId="00DB0539" w14:textId="77777777" w:rsidR="0071087C" w:rsidRPr="00E6516F" w:rsidDel="00A26908" w:rsidRDefault="0071087C" w:rsidP="00174677">
            <w:pPr>
              <w:pStyle w:val="TAL"/>
            </w:pPr>
            <w:r w:rsidRPr="00E6516F">
              <w:t>-</w:t>
            </w:r>
          </w:p>
        </w:tc>
        <w:tc>
          <w:tcPr>
            <w:tcW w:w="567" w:type="dxa"/>
            <w:shd w:val="clear" w:color="auto" w:fill="auto"/>
          </w:tcPr>
          <w:p w14:paraId="6D63FFF8" w14:textId="77777777" w:rsidR="0071087C" w:rsidRPr="00E6516F" w:rsidDel="00A26908" w:rsidRDefault="0071087C" w:rsidP="00174677">
            <w:pPr>
              <w:pStyle w:val="TAC"/>
            </w:pPr>
            <w:r w:rsidRPr="00E6516F">
              <w:t>1,2</w:t>
            </w:r>
          </w:p>
        </w:tc>
        <w:tc>
          <w:tcPr>
            <w:tcW w:w="892" w:type="dxa"/>
            <w:shd w:val="clear" w:color="auto" w:fill="auto"/>
          </w:tcPr>
          <w:p w14:paraId="305FCA00" w14:textId="77777777" w:rsidR="0071087C" w:rsidRPr="00E6516F" w:rsidDel="00A26908" w:rsidRDefault="0071087C" w:rsidP="00174677">
            <w:pPr>
              <w:pStyle w:val="TAC"/>
            </w:pPr>
            <w:r w:rsidRPr="00E6516F">
              <w:t>P</w:t>
            </w:r>
          </w:p>
        </w:tc>
      </w:tr>
      <w:tr w:rsidR="0071087C" w:rsidRPr="00E6516F" w:rsidDel="00A26908" w14:paraId="73BB9F16" w14:textId="77777777" w:rsidTr="00174677">
        <w:tc>
          <w:tcPr>
            <w:tcW w:w="648" w:type="dxa"/>
            <w:shd w:val="clear" w:color="auto" w:fill="auto"/>
          </w:tcPr>
          <w:p w14:paraId="40F53250" w14:textId="77777777" w:rsidR="0071087C" w:rsidRPr="00E6516F" w:rsidDel="00A26908" w:rsidRDefault="0071087C" w:rsidP="00174677">
            <w:pPr>
              <w:pStyle w:val="TAC"/>
            </w:pPr>
            <w:r w:rsidRPr="00E6516F">
              <w:t>2-5</w:t>
            </w:r>
          </w:p>
        </w:tc>
        <w:tc>
          <w:tcPr>
            <w:tcW w:w="3969" w:type="dxa"/>
            <w:shd w:val="clear" w:color="auto" w:fill="auto"/>
          </w:tcPr>
          <w:p w14:paraId="1997F238" w14:textId="77777777" w:rsidR="0071087C" w:rsidRPr="00E6516F" w:rsidDel="00A26908" w:rsidRDefault="0071087C" w:rsidP="00174677">
            <w:pPr>
              <w:pStyle w:val="TAL"/>
            </w:pPr>
            <w:r w:rsidRPr="00E6516F">
              <w:t>Void</w:t>
            </w:r>
          </w:p>
        </w:tc>
        <w:tc>
          <w:tcPr>
            <w:tcW w:w="709" w:type="dxa"/>
            <w:shd w:val="clear" w:color="auto" w:fill="auto"/>
          </w:tcPr>
          <w:p w14:paraId="753408EF" w14:textId="77777777" w:rsidR="0071087C" w:rsidRPr="00E6516F" w:rsidDel="00A26908" w:rsidRDefault="0071087C" w:rsidP="00174677">
            <w:pPr>
              <w:pStyle w:val="TAC"/>
              <w:rPr>
                <w:szCs w:val="18"/>
              </w:rPr>
            </w:pPr>
            <w:r w:rsidRPr="00E6516F">
              <w:t>-</w:t>
            </w:r>
          </w:p>
        </w:tc>
        <w:tc>
          <w:tcPr>
            <w:tcW w:w="2977" w:type="dxa"/>
            <w:shd w:val="clear" w:color="auto" w:fill="auto"/>
          </w:tcPr>
          <w:p w14:paraId="6847BAAC" w14:textId="77777777" w:rsidR="0071087C" w:rsidRPr="00E6516F" w:rsidDel="00A26908" w:rsidRDefault="0071087C" w:rsidP="00174677">
            <w:pPr>
              <w:pStyle w:val="TAL"/>
            </w:pPr>
            <w:r w:rsidRPr="00E6516F">
              <w:t>-</w:t>
            </w:r>
          </w:p>
        </w:tc>
        <w:tc>
          <w:tcPr>
            <w:tcW w:w="567" w:type="dxa"/>
            <w:shd w:val="clear" w:color="auto" w:fill="auto"/>
          </w:tcPr>
          <w:p w14:paraId="22D15072" w14:textId="77777777" w:rsidR="0071087C" w:rsidRPr="00E6516F" w:rsidDel="00A26908" w:rsidRDefault="0071087C" w:rsidP="00174677">
            <w:pPr>
              <w:pStyle w:val="TAC"/>
            </w:pPr>
            <w:r w:rsidRPr="00E6516F">
              <w:t>-</w:t>
            </w:r>
          </w:p>
        </w:tc>
        <w:tc>
          <w:tcPr>
            <w:tcW w:w="892" w:type="dxa"/>
            <w:shd w:val="clear" w:color="auto" w:fill="auto"/>
          </w:tcPr>
          <w:p w14:paraId="5307F7D6" w14:textId="77777777" w:rsidR="0071087C" w:rsidRPr="00E6516F" w:rsidDel="00A26908" w:rsidRDefault="0071087C" w:rsidP="00174677">
            <w:pPr>
              <w:pStyle w:val="TAC"/>
            </w:pPr>
            <w:r w:rsidRPr="00E6516F">
              <w:t>-</w:t>
            </w:r>
          </w:p>
        </w:tc>
      </w:tr>
      <w:tr w:rsidR="0071087C" w:rsidRPr="00E6516F" w:rsidDel="00A26908" w14:paraId="4F0666DD" w14:textId="77777777" w:rsidTr="00174677">
        <w:tc>
          <w:tcPr>
            <w:tcW w:w="648" w:type="dxa"/>
            <w:shd w:val="clear" w:color="auto" w:fill="auto"/>
          </w:tcPr>
          <w:p w14:paraId="67130B9E" w14:textId="77777777" w:rsidR="0071087C" w:rsidRPr="00E6516F" w:rsidDel="00A26908" w:rsidRDefault="0071087C" w:rsidP="00174677">
            <w:pPr>
              <w:pStyle w:val="TAC"/>
            </w:pPr>
            <w:r w:rsidRPr="00E6516F">
              <w:t>6</w:t>
            </w:r>
          </w:p>
        </w:tc>
        <w:tc>
          <w:tcPr>
            <w:tcW w:w="3969" w:type="dxa"/>
            <w:shd w:val="clear" w:color="auto" w:fill="auto"/>
          </w:tcPr>
          <w:p w14:paraId="60B1978B" w14:textId="77777777" w:rsidR="0071087C" w:rsidRPr="00E6516F" w:rsidDel="00A26908" w:rsidRDefault="0071087C" w:rsidP="00174677">
            <w:pPr>
              <w:pStyle w:val="TAL"/>
            </w:pPr>
            <w:r w:rsidRPr="00E6516F">
              <w:t xml:space="preserve">Check: Does the UE (MCData Client) perform the procedure for </w:t>
            </w:r>
            <w:r w:rsidRPr="00E6516F">
              <w:rPr>
                <w:b/>
                <w:bCs/>
              </w:rPr>
              <w:t>CT MSRP message transfer</w:t>
            </w:r>
            <w:r w:rsidRPr="00E6516F">
              <w:t xml:space="preserve"> specified in TS 36.579-1 [2] Table 5.3C.5.3-1 </w:t>
            </w:r>
            <w:r w:rsidRPr="00E6516F">
              <w:rPr>
                <w:b/>
                <w:bCs/>
              </w:rPr>
              <w:t>to receive an SDS message with disposition notification type "DELIVERY"</w:t>
            </w:r>
            <w:r w:rsidRPr="00E6516F">
              <w:t>?</w:t>
            </w:r>
          </w:p>
        </w:tc>
        <w:tc>
          <w:tcPr>
            <w:tcW w:w="709" w:type="dxa"/>
            <w:shd w:val="clear" w:color="auto" w:fill="auto"/>
          </w:tcPr>
          <w:p w14:paraId="180FA5F6" w14:textId="77777777" w:rsidR="0071087C" w:rsidRPr="00E6516F" w:rsidDel="00A26908" w:rsidRDefault="0071087C" w:rsidP="00174677">
            <w:pPr>
              <w:pStyle w:val="TAC"/>
              <w:rPr>
                <w:szCs w:val="18"/>
              </w:rPr>
            </w:pPr>
            <w:r w:rsidRPr="00E6516F">
              <w:t>-</w:t>
            </w:r>
          </w:p>
        </w:tc>
        <w:tc>
          <w:tcPr>
            <w:tcW w:w="2977" w:type="dxa"/>
            <w:shd w:val="clear" w:color="auto" w:fill="auto"/>
          </w:tcPr>
          <w:p w14:paraId="2B5E8883" w14:textId="77777777" w:rsidR="0071087C" w:rsidRPr="00E6516F" w:rsidDel="00A26908" w:rsidRDefault="0071087C" w:rsidP="00174677">
            <w:pPr>
              <w:pStyle w:val="TAL"/>
            </w:pPr>
            <w:r w:rsidRPr="00E6516F">
              <w:t>-</w:t>
            </w:r>
          </w:p>
        </w:tc>
        <w:tc>
          <w:tcPr>
            <w:tcW w:w="567" w:type="dxa"/>
            <w:shd w:val="clear" w:color="auto" w:fill="auto"/>
          </w:tcPr>
          <w:p w14:paraId="64A7E1A1" w14:textId="77777777" w:rsidR="0071087C" w:rsidRPr="00E6516F" w:rsidDel="00A26908" w:rsidRDefault="0071087C" w:rsidP="00174677">
            <w:pPr>
              <w:pStyle w:val="TAC"/>
            </w:pPr>
            <w:r w:rsidRPr="00E6516F">
              <w:t>2</w:t>
            </w:r>
          </w:p>
        </w:tc>
        <w:tc>
          <w:tcPr>
            <w:tcW w:w="892" w:type="dxa"/>
            <w:shd w:val="clear" w:color="auto" w:fill="auto"/>
          </w:tcPr>
          <w:p w14:paraId="1787C7BD" w14:textId="77777777" w:rsidR="0071087C" w:rsidRPr="00E6516F" w:rsidDel="00A26908" w:rsidRDefault="0071087C" w:rsidP="00174677">
            <w:pPr>
              <w:pStyle w:val="TAC"/>
            </w:pPr>
            <w:r w:rsidRPr="00E6516F">
              <w:t>P</w:t>
            </w:r>
          </w:p>
        </w:tc>
      </w:tr>
      <w:tr w:rsidR="0071087C" w:rsidRPr="00E6516F" w:rsidDel="00A26908" w14:paraId="7CC085F9" w14:textId="77777777" w:rsidTr="00174677">
        <w:tc>
          <w:tcPr>
            <w:tcW w:w="648" w:type="dxa"/>
            <w:shd w:val="clear" w:color="auto" w:fill="auto"/>
          </w:tcPr>
          <w:p w14:paraId="43A517E2" w14:textId="77777777" w:rsidR="0071087C" w:rsidRPr="00E6516F" w:rsidDel="00A26908" w:rsidRDefault="0071087C" w:rsidP="00174677">
            <w:pPr>
              <w:pStyle w:val="TAC"/>
            </w:pPr>
            <w:r w:rsidRPr="00E6516F">
              <w:t>7</w:t>
            </w:r>
          </w:p>
        </w:tc>
        <w:tc>
          <w:tcPr>
            <w:tcW w:w="3969" w:type="dxa"/>
            <w:shd w:val="clear" w:color="auto" w:fill="auto"/>
          </w:tcPr>
          <w:p w14:paraId="2F920CA6" w14:textId="77777777" w:rsidR="0071087C" w:rsidRPr="00E6516F" w:rsidDel="00A26908" w:rsidRDefault="0071087C" w:rsidP="00174677">
            <w:pPr>
              <w:pStyle w:val="TAL"/>
            </w:pPr>
            <w:r w:rsidRPr="00E6516F">
              <w:t>Void</w:t>
            </w:r>
          </w:p>
        </w:tc>
        <w:tc>
          <w:tcPr>
            <w:tcW w:w="709" w:type="dxa"/>
            <w:shd w:val="clear" w:color="auto" w:fill="auto"/>
          </w:tcPr>
          <w:p w14:paraId="10FC0417" w14:textId="77777777" w:rsidR="0071087C" w:rsidRPr="00E6516F" w:rsidDel="00A26908" w:rsidRDefault="0071087C" w:rsidP="00174677">
            <w:pPr>
              <w:pStyle w:val="TAC"/>
              <w:rPr>
                <w:szCs w:val="18"/>
              </w:rPr>
            </w:pPr>
            <w:r w:rsidRPr="00E6516F">
              <w:t>-</w:t>
            </w:r>
          </w:p>
        </w:tc>
        <w:tc>
          <w:tcPr>
            <w:tcW w:w="2977" w:type="dxa"/>
            <w:shd w:val="clear" w:color="auto" w:fill="auto"/>
          </w:tcPr>
          <w:p w14:paraId="2F359A48" w14:textId="77777777" w:rsidR="0071087C" w:rsidRPr="00E6516F" w:rsidDel="00A26908" w:rsidRDefault="0071087C" w:rsidP="00174677">
            <w:pPr>
              <w:pStyle w:val="TAL"/>
            </w:pPr>
            <w:r w:rsidRPr="00E6516F">
              <w:t>-</w:t>
            </w:r>
          </w:p>
        </w:tc>
        <w:tc>
          <w:tcPr>
            <w:tcW w:w="567" w:type="dxa"/>
            <w:shd w:val="clear" w:color="auto" w:fill="auto"/>
          </w:tcPr>
          <w:p w14:paraId="366C9147" w14:textId="77777777" w:rsidR="0071087C" w:rsidRPr="00E6516F" w:rsidDel="00A26908" w:rsidRDefault="0071087C" w:rsidP="00174677">
            <w:pPr>
              <w:pStyle w:val="TAC"/>
            </w:pPr>
            <w:r w:rsidRPr="00E6516F">
              <w:t>-</w:t>
            </w:r>
          </w:p>
        </w:tc>
        <w:tc>
          <w:tcPr>
            <w:tcW w:w="892" w:type="dxa"/>
            <w:shd w:val="clear" w:color="auto" w:fill="auto"/>
          </w:tcPr>
          <w:p w14:paraId="7E0E1174" w14:textId="77777777" w:rsidR="0071087C" w:rsidRPr="00E6516F" w:rsidDel="00A26908" w:rsidRDefault="0071087C" w:rsidP="00174677">
            <w:pPr>
              <w:pStyle w:val="TAC"/>
            </w:pPr>
            <w:r w:rsidRPr="00E6516F">
              <w:t>-</w:t>
            </w:r>
          </w:p>
        </w:tc>
      </w:tr>
      <w:tr w:rsidR="0071087C" w:rsidRPr="00E6516F" w:rsidDel="00A26908" w14:paraId="4E7BE4EF" w14:textId="77777777" w:rsidTr="00174677">
        <w:tc>
          <w:tcPr>
            <w:tcW w:w="648" w:type="dxa"/>
            <w:shd w:val="clear" w:color="auto" w:fill="auto"/>
          </w:tcPr>
          <w:p w14:paraId="0704F177" w14:textId="77777777" w:rsidR="0071087C" w:rsidRPr="00E6516F" w:rsidDel="00A26908" w:rsidRDefault="0071087C" w:rsidP="00174677">
            <w:pPr>
              <w:pStyle w:val="TAC"/>
            </w:pPr>
            <w:r w:rsidRPr="00E6516F">
              <w:t>8</w:t>
            </w:r>
          </w:p>
        </w:tc>
        <w:tc>
          <w:tcPr>
            <w:tcW w:w="3969" w:type="dxa"/>
            <w:shd w:val="clear" w:color="auto" w:fill="auto"/>
          </w:tcPr>
          <w:p w14:paraId="63B01D6C" w14:textId="77777777" w:rsidR="0071087C" w:rsidRPr="00E6516F" w:rsidDel="00A26908" w:rsidRDefault="0071087C" w:rsidP="00174677">
            <w:pPr>
              <w:pStyle w:val="TAL"/>
            </w:pPr>
            <w:r w:rsidRPr="00E6516F">
              <w:t xml:space="preserve">Check: Does the UE (MCData Client) perform the procedure for </w:t>
            </w:r>
            <w:r w:rsidRPr="00E6516F">
              <w:rPr>
                <w:b/>
                <w:bCs/>
              </w:rPr>
              <w:t>CO MSRP message transfer</w:t>
            </w:r>
            <w:r w:rsidRPr="00E6516F">
              <w:t xml:space="preserve"> specified in TS 36.579-1 [2] Table 5.3C.4.3-1 </w:t>
            </w:r>
            <w:r w:rsidRPr="00E6516F">
              <w:rPr>
                <w:b/>
                <w:bCs/>
              </w:rPr>
              <w:t>to send a disposition notification of "DELIVERED"</w:t>
            </w:r>
            <w:r w:rsidRPr="00E6516F">
              <w:t>?</w:t>
            </w:r>
          </w:p>
        </w:tc>
        <w:tc>
          <w:tcPr>
            <w:tcW w:w="709" w:type="dxa"/>
            <w:shd w:val="clear" w:color="auto" w:fill="auto"/>
          </w:tcPr>
          <w:p w14:paraId="7665A51A" w14:textId="77777777" w:rsidR="0071087C" w:rsidRPr="00E6516F" w:rsidDel="00A26908" w:rsidRDefault="0071087C" w:rsidP="00174677">
            <w:pPr>
              <w:pStyle w:val="TAC"/>
            </w:pPr>
            <w:r w:rsidRPr="00E6516F">
              <w:rPr>
                <w:szCs w:val="18"/>
              </w:rPr>
              <w:t>-</w:t>
            </w:r>
          </w:p>
        </w:tc>
        <w:tc>
          <w:tcPr>
            <w:tcW w:w="2977" w:type="dxa"/>
            <w:shd w:val="clear" w:color="auto" w:fill="auto"/>
          </w:tcPr>
          <w:p w14:paraId="347BD3BA" w14:textId="77777777" w:rsidR="0071087C" w:rsidRPr="00E6516F" w:rsidDel="00A26908" w:rsidRDefault="0071087C" w:rsidP="00174677">
            <w:pPr>
              <w:pStyle w:val="TAL"/>
            </w:pPr>
            <w:r w:rsidRPr="00E6516F">
              <w:t>-</w:t>
            </w:r>
          </w:p>
        </w:tc>
        <w:tc>
          <w:tcPr>
            <w:tcW w:w="567" w:type="dxa"/>
            <w:shd w:val="clear" w:color="auto" w:fill="auto"/>
          </w:tcPr>
          <w:p w14:paraId="0D765506" w14:textId="77777777" w:rsidR="0071087C" w:rsidRPr="00E6516F" w:rsidDel="00A26908" w:rsidRDefault="0071087C" w:rsidP="00174677">
            <w:pPr>
              <w:pStyle w:val="TAC"/>
            </w:pPr>
            <w:r w:rsidRPr="00E6516F">
              <w:t>2</w:t>
            </w:r>
          </w:p>
        </w:tc>
        <w:tc>
          <w:tcPr>
            <w:tcW w:w="892" w:type="dxa"/>
            <w:shd w:val="clear" w:color="auto" w:fill="auto"/>
          </w:tcPr>
          <w:p w14:paraId="0FA8817A" w14:textId="77777777" w:rsidR="0071087C" w:rsidRPr="00E6516F" w:rsidDel="00A26908" w:rsidRDefault="0071087C" w:rsidP="00174677">
            <w:pPr>
              <w:pStyle w:val="TAC"/>
            </w:pPr>
            <w:r w:rsidRPr="00E6516F">
              <w:t>P</w:t>
            </w:r>
          </w:p>
        </w:tc>
      </w:tr>
      <w:tr w:rsidR="0071087C" w:rsidRPr="00E6516F" w:rsidDel="00A26908" w14:paraId="086F8616" w14:textId="77777777" w:rsidTr="00174677">
        <w:tc>
          <w:tcPr>
            <w:tcW w:w="648" w:type="dxa"/>
            <w:shd w:val="clear" w:color="auto" w:fill="auto"/>
          </w:tcPr>
          <w:p w14:paraId="020A86D6" w14:textId="77777777" w:rsidR="0071087C" w:rsidRPr="00E6516F" w:rsidDel="00A26908" w:rsidRDefault="0071087C" w:rsidP="00174677">
            <w:pPr>
              <w:pStyle w:val="TAC"/>
            </w:pPr>
            <w:r w:rsidRPr="00E6516F">
              <w:t>9</w:t>
            </w:r>
          </w:p>
        </w:tc>
        <w:tc>
          <w:tcPr>
            <w:tcW w:w="3969" w:type="dxa"/>
            <w:shd w:val="clear" w:color="auto" w:fill="auto"/>
          </w:tcPr>
          <w:p w14:paraId="68E36355" w14:textId="77777777" w:rsidR="0071087C" w:rsidRPr="00E6516F" w:rsidDel="00A26908" w:rsidRDefault="0071087C" w:rsidP="00174677">
            <w:pPr>
              <w:pStyle w:val="TAL"/>
            </w:pPr>
            <w:r w:rsidRPr="00E6516F">
              <w:t>Void</w:t>
            </w:r>
          </w:p>
        </w:tc>
        <w:tc>
          <w:tcPr>
            <w:tcW w:w="709" w:type="dxa"/>
            <w:shd w:val="clear" w:color="auto" w:fill="auto"/>
          </w:tcPr>
          <w:p w14:paraId="7666986F" w14:textId="77777777" w:rsidR="0071087C" w:rsidRPr="00E6516F" w:rsidDel="00A26908" w:rsidRDefault="0071087C" w:rsidP="00174677">
            <w:pPr>
              <w:pStyle w:val="TAC"/>
            </w:pPr>
            <w:r w:rsidRPr="00E6516F">
              <w:t>-</w:t>
            </w:r>
          </w:p>
        </w:tc>
        <w:tc>
          <w:tcPr>
            <w:tcW w:w="2977" w:type="dxa"/>
            <w:shd w:val="clear" w:color="auto" w:fill="auto"/>
          </w:tcPr>
          <w:p w14:paraId="58F2C206" w14:textId="77777777" w:rsidR="0071087C" w:rsidRPr="00E6516F" w:rsidDel="00A26908" w:rsidRDefault="0071087C" w:rsidP="00174677">
            <w:pPr>
              <w:pStyle w:val="TAL"/>
            </w:pPr>
            <w:r w:rsidRPr="00E6516F">
              <w:t>-</w:t>
            </w:r>
          </w:p>
        </w:tc>
        <w:tc>
          <w:tcPr>
            <w:tcW w:w="567" w:type="dxa"/>
            <w:shd w:val="clear" w:color="auto" w:fill="auto"/>
          </w:tcPr>
          <w:p w14:paraId="740A4900" w14:textId="77777777" w:rsidR="0071087C" w:rsidRPr="00E6516F" w:rsidDel="00A26908" w:rsidRDefault="0071087C" w:rsidP="00174677">
            <w:pPr>
              <w:pStyle w:val="TAC"/>
            </w:pPr>
            <w:r w:rsidRPr="00E6516F">
              <w:t>-</w:t>
            </w:r>
          </w:p>
        </w:tc>
        <w:tc>
          <w:tcPr>
            <w:tcW w:w="892" w:type="dxa"/>
            <w:shd w:val="clear" w:color="auto" w:fill="auto"/>
          </w:tcPr>
          <w:p w14:paraId="499F899F" w14:textId="77777777" w:rsidR="0071087C" w:rsidRPr="00E6516F" w:rsidDel="00A26908" w:rsidRDefault="0071087C" w:rsidP="00174677">
            <w:pPr>
              <w:pStyle w:val="TAC"/>
            </w:pPr>
            <w:r w:rsidRPr="00E6516F">
              <w:t>-</w:t>
            </w:r>
          </w:p>
        </w:tc>
      </w:tr>
      <w:tr w:rsidR="0071087C" w:rsidRPr="00E6516F" w14:paraId="0DEE657B" w14:textId="77777777" w:rsidTr="00174677">
        <w:tc>
          <w:tcPr>
            <w:tcW w:w="648" w:type="dxa"/>
            <w:shd w:val="clear" w:color="auto" w:fill="auto"/>
          </w:tcPr>
          <w:p w14:paraId="3977ADFE" w14:textId="77777777" w:rsidR="0071087C" w:rsidRPr="00E6516F" w:rsidRDefault="0071087C" w:rsidP="00174677">
            <w:pPr>
              <w:pStyle w:val="TAC"/>
            </w:pPr>
            <w:r w:rsidRPr="00E6516F">
              <w:t>10</w:t>
            </w:r>
          </w:p>
        </w:tc>
        <w:tc>
          <w:tcPr>
            <w:tcW w:w="3969" w:type="dxa"/>
            <w:shd w:val="clear" w:color="auto" w:fill="auto"/>
          </w:tcPr>
          <w:p w14:paraId="3F5AC55C" w14:textId="77777777" w:rsidR="0071087C" w:rsidRPr="00E6516F" w:rsidRDefault="0071087C" w:rsidP="00174677">
            <w:pPr>
              <w:pStyle w:val="TAL"/>
              <w:rPr>
                <w:rFonts w:eastAsia="Malgun Gothic"/>
              </w:rPr>
            </w:pPr>
            <w:r w:rsidRPr="00E6516F">
              <w:t>Check: Does the UE (</w:t>
            </w:r>
            <w:r w:rsidRPr="00E6516F">
              <w:rPr>
                <w:lang w:eastAsia="ko-KR"/>
              </w:rPr>
              <w:t xml:space="preserve">MCDATA Client) </w:t>
            </w:r>
            <w:r w:rsidRPr="00E6516F">
              <w:rPr>
                <w:rFonts w:eastAsia="Malgun Gothic"/>
              </w:rPr>
              <w:t>render the contents of the Payload IE to the MCData user?</w:t>
            </w:r>
          </w:p>
          <w:p w14:paraId="2607905D" w14:textId="2C09A4DD" w:rsidR="0071087C" w:rsidRPr="00E6516F" w:rsidRDefault="0071087C" w:rsidP="00174677">
            <w:pPr>
              <w:pStyle w:val="TAL"/>
            </w:pPr>
            <w:r w:rsidRPr="00E6516F">
              <w:rPr>
                <w:rFonts w:eastAsia="Malgun Gothic"/>
              </w:rPr>
              <w:t>(NOTE 1)</w:t>
            </w:r>
          </w:p>
        </w:tc>
        <w:tc>
          <w:tcPr>
            <w:tcW w:w="709" w:type="dxa"/>
            <w:shd w:val="clear" w:color="auto" w:fill="auto"/>
          </w:tcPr>
          <w:p w14:paraId="0B3A1941" w14:textId="77777777" w:rsidR="0071087C" w:rsidRPr="00E6516F" w:rsidRDefault="0071087C" w:rsidP="00174677">
            <w:pPr>
              <w:pStyle w:val="TAC"/>
              <w:rPr>
                <w:szCs w:val="18"/>
              </w:rPr>
            </w:pPr>
            <w:r w:rsidRPr="00E6516F">
              <w:t>-</w:t>
            </w:r>
          </w:p>
        </w:tc>
        <w:tc>
          <w:tcPr>
            <w:tcW w:w="2977" w:type="dxa"/>
            <w:shd w:val="clear" w:color="auto" w:fill="auto"/>
          </w:tcPr>
          <w:p w14:paraId="4EE78171" w14:textId="77777777" w:rsidR="0071087C" w:rsidRPr="00E6516F" w:rsidRDefault="0071087C" w:rsidP="00174677">
            <w:pPr>
              <w:pStyle w:val="TAL"/>
            </w:pPr>
            <w:r w:rsidRPr="00E6516F">
              <w:t>-</w:t>
            </w:r>
          </w:p>
        </w:tc>
        <w:tc>
          <w:tcPr>
            <w:tcW w:w="567" w:type="dxa"/>
            <w:shd w:val="clear" w:color="auto" w:fill="auto"/>
          </w:tcPr>
          <w:p w14:paraId="225DBA0C" w14:textId="77777777" w:rsidR="0071087C" w:rsidRPr="00E6516F" w:rsidRDefault="0071087C" w:rsidP="00174677">
            <w:pPr>
              <w:pStyle w:val="TAC"/>
            </w:pPr>
            <w:r w:rsidRPr="00E6516F">
              <w:t>2</w:t>
            </w:r>
          </w:p>
        </w:tc>
        <w:tc>
          <w:tcPr>
            <w:tcW w:w="892" w:type="dxa"/>
            <w:shd w:val="clear" w:color="auto" w:fill="auto"/>
          </w:tcPr>
          <w:p w14:paraId="00B72AB7" w14:textId="77777777" w:rsidR="0071087C" w:rsidRPr="00E6516F" w:rsidRDefault="0071087C" w:rsidP="00174677">
            <w:pPr>
              <w:pStyle w:val="TAC"/>
            </w:pPr>
            <w:r w:rsidRPr="00E6516F">
              <w:t>P</w:t>
            </w:r>
          </w:p>
        </w:tc>
      </w:tr>
      <w:tr w:rsidR="0071087C" w:rsidRPr="00E6516F" w14:paraId="3EB4CD00" w14:textId="77777777" w:rsidTr="00174677">
        <w:tc>
          <w:tcPr>
            <w:tcW w:w="648" w:type="dxa"/>
            <w:shd w:val="clear" w:color="auto" w:fill="auto"/>
          </w:tcPr>
          <w:p w14:paraId="0DB7DF9A" w14:textId="77777777" w:rsidR="0071087C" w:rsidRPr="00E6516F" w:rsidRDefault="0071087C" w:rsidP="00174677">
            <w:pPr>
              <w:pStyle w:val="TAC"/>
            </w:pPr>
            <w:r w:rsidRPr="00E6516F">
              <w:t>11</w:t>
            </w:r>
          </w:p>
        </w:tc>
        <w:tc>
          <w:tcPr>
            <w:tcW w:w="3969" w:type="dxa"/>
            <w:shd w:val="clear" w:color="auto" w:fill="auto"/>
          </w:tcPr>
          <w:p w14:paraId="6209D399" w14:textId="77777777" w:rsidR="0071087C" w:rsidRPr="00E6516F" w:rsidRDefault="0071087C" w:rsidP="00174677">
            <w:pPr>
              <w:pStyle w:val="TAL"/>
            </w:pPr>
            <w:r w:rsidRPr="00E6516F">
              <w:t>Make the MCDATA User request to send a one-to-one session SDS message over the media plane with a disposition notification type of "READ".</w:t>
            </w:r>
          </w:p>
          <w:p w14:paraId="713BE350" w14:textId="580FDDC4" w:rsidR="0071087C" w:rsidRPr="00E6516F" w:rsidRDefault="0071087C" w:rsidP="00174677">
            <w:pPr>
              <w:pStyle w:val="TAL"/>
            </w:pPr>
            <w:r w:rsidRPr="00E6516F">
              <w:t>(NOTE 1)</w:t>
            </w:r>
          </w:p>
        </w:tc>
        <w:tc>
          <w:tcPr>
            <w:tcW w:w="709" w:type="dxa"/>
            <w:shd w:val="clear" w:color="auto" w:fill="auto"/>
          </w:tcPr>
          <w:p w14:paraId="218C607C" w14:textId="77777777" w:rsidR="0071087C" w:rsidRPr="00E6516F" w:rsidRDefault="0071087C" w:rsidP="00174677">
            <w:pPr>
              <w:pStyle w:val="TAC"/>
              <w:rPr>
                <w:szCs w:val="18"/>
              </w:rPr>
            </w:pPr>
            <w:r w:rsidRPr="00E6516F">
              <w:t>-</w:t>
            </w:r>
          </w:p>
        </w:tc>
        <w:tc>
          <w:tcPr>
            <w:tcW w:w="2977" w:type="dxa"/>
            <w:shd w:val="clear" w:color="auto" w:fill="auto"/>
          </w:tcPr>
          <w:p w14:paraId="215E4898" w14:textId="77777777" w:rsidR="0071087C" w:rsidRPr="00E6516F" w:rsidRDefault="0071087C" w:rsidP="00174677">
            <w:pPr>
              <w:pStyle w:val="TAL"/>
            </w:pPr>
            <w:r w:rsidRPr="00E6516F">
              <w:t>-</w:t>
            </w:r>
          </w:p>
        </w:tc>
        <w:tc>
          <w:tcPr>
            <w:tcW w:w="567" w:type="dxa"/>
            <w:shd w:val="clear" w:color="auto" w:fill="auto"/>
          </w:tcPr>
          <w:p w14:paraId="3913B700" w14:textId="77777777" w:rsidR="0071087C" w:rsidRPr="00E6516F" w:rsidRDefault="0071087C" w:rsidP="00174677">
            <w:pPr>
              <w:pStyle w:val="TAC"/>
            </w:pPr>
            <w:r w:rsidRPr="00E6516F">
              <w:t>-</w:t>
            </w:r>
          </w:p>
        </w:tc>
        <w:tc>
          <w:tcPr>
            <w:tcW w:w="892" w:type="dxa"/>
            <w:shd w:val="clear" w:color="auto" w:fill="auto"/>
          </w:tcPr>
          <w:p w14:paraId="4460554A" w14:textId="77777777" w:rsidR="0071087C" w:rsidRPr="00E6516F" w:rsidRDefault="0071087C" w:rsidP="00174677">
            <w:pPr>
              <w:pStyle w:val="TAC"/>
            </w:pPr>
            <w:r w:rsidRPr="00E6516F">
              <w:t>-</w:t>
            </w:r>
          </w:p>
        </w:tc>
      </w:tr>
      <w:tr w:rsidR="0071087C" w:rsidRPr="00E6516F" w:rsidDel="00A26908" w14:paraId="3442467A" w14:textId="77777777" w:rsidTr="00174677">
        <w:tc>
          <w:tcPr>
            <w:tcW w:w="648" w:type="dxa"/>
            <w:shd w:val="clear" w:color="auto" w:fill="auto"/>
          </w:tcPr>
          <w:p w14:paraId="64B60D22" w14:textId="77777777" w:rsidR="0071087C" w:rsidRPr="00E6516F" w:rsidDel="00A26908" w:rsidRDefault="0071087C" w:rsidP="00174677">
            <w:pPr>
              <w:pStyle w:val="TAC"/>
            </w:pPr>
            <w:r w:rsidRPr="00E6516F">
              <w:t>12</w:t>
            </w:r>
          </w:p>
        </w:tc>
        <w:tc>
          <w:tcPr>
            <w:tcW w:w="3969" w:type="dxa"/>
            <w:shd w:val="clear" w:color="auto" w:fill="auto"/>
          </w:tcPr>
          <w:p w14:paraId="3722C98A" w14:textId="77777777" w:rsidR="0071087C" w:rsidRPr="00E6516F" w:rsidDel="00A26908" w:rsidRDefault="0071087C" w:rsidP="00174677">
            <w:pPr>
              <w:pStyle w:val="TAL"/>
            </w:pPr>
            <w:r w:rsidRPr="00E6516F">
              <w:t xml:space="preserve">Check: Does the UE (MCData Client) perform the procedure for </w:t>
            </w:r>
            <w:r w:rsidRPr="00E6516F">
              <w:rPr>
                <w:b/>
                <w:bCs/>
              </w:rPr>
              <w:t>CO MSRP message transfer</w:t>
            </w:r>
            <w:r w:rsidRPr="00E6516F">
              <w:t xml:space="preserve"> specified in TS 36.579-1 [2] Table 5.3C.4.3-1 </w:t>
            </w:r>
            <w:r w:rsidRPr="00E6516F">
              <w:rPr>
                <w:b/>
                <w:bCs/>
              </w:rPr>
              <w:t>to send an SDS message with disposition notification type "READ"</w:t>
            </w:r>
            <w:r w:rsidRPr="00E6516F">
              <w:t>?</w:t>
            </w:r>
          </w:p>
        </w:tc>
        <w:tc>
          <w:tcPr>
            <w:tcW w:w="709" w:type="dxa"/>
            <w:shd w:val="clear" w:color="auto" w:fill="auto"/>
          </w:tcPr>
          <w:p w14:paraId="4C9A7418" w14:textId="77777777" w:rsidR="0071087C" w:rsidRPr="00E6516F" w:rsidDel="00A26908" w:rsidRDefault="0071087C" w:rsidP="00174677">
            <w:pPr>
              <w:pStyle w:val="TAC"/>
            </w:pPr>
            <w:r w:rsidRPr="00E6516F">
              <w:t>-</w:t>
            </w:r>
          </w:p>
        </w:tc>
        <w:tc>
          <w:tcPr>
            <w:tcW w:w="2977" w:type="dxa"/>
            <w:shd w:val="clear" w:color="auto" w:fill="auto"/>
          </w:tcPr>
          <w:p w14:paraId="5C64A910" w14:textId="77777777" w:rsidR="0071087C" w:rsidRPr="00E6516F" w:rsidDel="00A26908" w:rsidRDefault="0071087C" w:rsidP="00174677">
            <w:pPr>
              <w:pStyle w:val="TAL"/>
            </w:pPr>
            <w:r w:rsidRPr="00E6516F">
              <w:t>-</w:t>
            </w:r>
          </w:p>
        </w:tc>
        <w:tc>
          <w:tcPr>
            <w:tcW w:w="567" w:type="dxa"/>
            <w:shd w:val="clear" w:color="auto" w:fill="auto"/>
          </w:tcPr>
          <w:p w14:paraId="1CB6BDAE" w14:textId="77777777" w:rsidR="0071087C" w:rsidRPr="00E6516F" w:rsidDel="00A26908" w:rsidRDefault="0071087C" w:rsidP="00174677">
            <w:pPr>
              <w:pStyle w:val="TAC"/>
            </w:pPr>
            <w:r w:rsidRPr="00E6516F">
              <w:t>3</w:t>
            </w:r>
          </w:p>
        </w:tc>
        <w:tc>
          <w:tcPr>
            <w:tcW w:w="892" w:type="dxa"/>
            <w:shd w:val="clear" w:color="auto" w:fill="auto"/>
          </w:tcPr>
          <w:p w14:paraId="29978126" w14:textId="77777777" w:rsidR="0071087C" w:rsidRPr="00E6516F" w:rsidDel="00A26908" w:rsidRDefault="0071087C" w:rsidP="00174677">
            <w:pPr>
              <w:pStyle w:val="TAC"/>
            </w:pPr>
            <w:r w:rsidRPr="00E6516F">
              <w:t>P</w:t>
            </w:r>
          </w:p>
        </w:tc>
      </w:tr>
      <w:tr w:rsidR="0071087C" w:rsidRPr="00E6516F" w:rsidDel="00A26908" w14:paraId="4DA2022C" w14:textId="77777777" w:rsidTr="00174677">
        <w:tc>
          <w:tcPr>
            <w:tcW w:w="648" w:type="dxa"/>
            <w:shd w:val="clear" w:color="auto" w:fill="auto"/>
          </w:tcPr>
          <w:p w14:paraId="103D5044" w14:textId="77777777" w:rsidR="0071087C" w:rsidRPr="00E6516F" w:rsidDel="00A26908" w:rsidRDefault="0071087C" w:rsidP="00174677">
            <w:pPr>
              <w:pStyle w:val="TAC"/>
            </w:pPr>
            <w:r w:rsidRPr="00E6516F">
              <w:rPr>
                <w:rFonts w:cs="Arial"/>
              </w:rPr>
              <w:t>13</w:t>
            </w:r>
          </w:p>
        </w:tc>
        <w:tc>
          <w:tcPr>
            <w:tcW w:w="3969" w:type="dxa"/>
            <w:shd w:val="clear" w:color="auto" w:fill="auto"/>
          </w:tcPr>
          <w:p w14:paraId="1B3D07BD" w14:textId="77777777" w:rsidR="0071087C" w:rsidRPr="00E6516F" w:rsidDel="00A26908" w:rsidRDefault="0071087C" w:rsidP="00174677">
            <w:pPr>
              <w:pStyle w:val="TAL"/>
            </w:pPr>
            <w:r w:rsidRPr="00E6516F">
              <w:t xml:space="preserve">Check: Does the UE (MCData Client) perform the procedure for </w:t>
            </w:r>
            <w:r w:rsidRPr="00E6516F">
              <w:rPr>
                <w:b/>
                <w:bCs/>
              </w:rPr>
              <w:t>CT MSRP message transfer</w:t>
            </w:r>
            <w:r w:rsidRPr="00E6516F">
              <w:t xml:space="preserve"> specified in TS 36.579-1 [2] Table 5.3C.5.3-1 </w:t>
            </w:r>
            <w:r w:rsidRPr="00E6516F">
              <w:rPr>
                <w:b/>
                <w:bCs/>
              </w:rPr>
              <w:t>to receive the disposition notification</w:t>
            </w:r>
            <w:r w:rsidRPr="00E6516F">
              <w:t xml:space="preserve"> for the SDS message sent at step 12?</w:t>
            </w:r>
          </w:p>
        </w:tc>
        <w:tc>
          <w:tcPr>
            <w:tcW w:w="709" w:type="dxa"/>
            <w:shd w:val="clear" w:color="auto" w:fill="auto"/>
          </w:tcPr>
          <w:p w14:paraId="0F5E98A2" w14:textId="77777777" w:rsidR="0071087C" w:rsidRPr="00E6516F" w:rsidDel="00A26908" w:rsidRDefault="0071087C" w:rsidP="00174677">
            <w:pPr>
              <w:pStyle w:val="TAC"/>
              <w:rPr>
                <w:szCs w:val="18"/>
              </w:rPr>
            </w:pPr>
            <w:r w:rsidRPr="00E6516F">
              <w:t>-</w:t>
            </w:r>
          </w:p>
        </w:tc>
        <w:tc>
          <w:tcPr>
            <w:tcW w:w="2977" w:type="dxa"/>
            <w:shd w:val="clear" w:color="auto" w:fill="auto"/>
          </w:tcPr>
          <w:p w14:paraId="3B123074" w14:textId="77777777" w:rsidR="0071087C" w:rsidRPr="00E6516F" w:rsidDel="00A26908" w:rsidRDefault="0071087C" w:rsidP="00174677">
            <w:pPr>
              <w:pStyle w:val="TAL"/>
            </w:pPr>
            <w:r w:rsidRPr="00E6516F">
              <w:t>-</w:t>
            </w:r>
          </w:p>
        </w:tc>
        <w:tc>
          <w:tcPr>
            <w:tcW w:w="567" w:type="dxa"/>
            <w:shd w:val="clear" w:color="auto" w:fill="auto"/>
          </w:tcPr>
          <w:p w14:paraId="43D9B56C" w14:textId="77777777" w:rsidR="0071087C" w:rsidRPr="00E6516F" w:rsidDel="00A26908" w:rsidRDefault="0071087C" w:rsidP="00174677">
            <w:pPr>
              <w:pStyle w:val="TAC"/>
            </w:pPr>
            <w:r w:rsidRPr="00E6516F">
              <w:t>4</w:t>
            </w:r>
          </w:p>
        </w:tc>
        <w:tc>
          <w:tcPr>
            <w:tcW w:w="892" w:type="dxa"/>
            <w:shd w:val="clear" w:color="auto" w:fill="auto"/>
          </w:tcPr>
          <w:p w14:paraId="1211BD90" w14:textId="77777777" w:rsidR="0071087C" w:rsidRPr="00E6516F" w:rsidDel="00A26908" w:rsidRDefault="0071087C" w:rsidP="00174677">
            <w:pPr>
              <w:pStyle w:val="TAC"/>
            </w:pPr>
            <w:r w:rsidRPr="00E6516F">
              <w:t>P</w:t>
            </w:r>
          </w:p>
        </w:tc>
      </w:tr>
      <w:tr w:rsidR="0071087C" w:rsidRPr="00E6516F" w:rsidDel="00A26908" w14:paraId="76BBFA22" w14:textId="77777777" w:rsidTr="00174677">
        <w:tc>
          <w:tcPr>
            <w:tcW w:w="648" w:type="dxa"/>
            <w:shd w:val="clear" w:color="auto" w:fill="auto"/>
          </w:tcPr>
          <w:p w14:paraId="5B3A290D" w14:textId="77777777" w:rsidR="0071087C" w:rsidRPr="00E6516F" w:rsidDel="00A26908" w:rsidRDefault="0071087C" w:rsidP="00174677">
            <w:pPr>
              <w:pStyle w:val="TAC"/>
            </w:pPr>
            <w:r w:rsidRPr="00E6516F">
              <w:t>14</w:t>
            </w:r>
          </w:p>
        </w:tc>
        <w:tc>
          <w:tcPr>
            <w:tcW w:w="3969" w:type="dxa"/>
            <w:shd w:val="clear" w:color="auto" w:fill="auto"/>
          </w:tcPr>
          <w:p w14:paraId="6145B41C" w14:textId="77777777" w:rsidR="0071087C" w:rsidRPr="00E6516F" w:rsidDel="00A26908" w:rsidRDefault="0071087C" w:rsidP="00174677">
            <w:pPr>
              <w:pStyle w:val="TAL"/>
            </w:pPr>
            <w:r w:rsidRPr="00E6516F">
              <w:t>Void</w:t>
            </w:r>
          </w:p>
        </w:tc>
        <w:tc>
          <w:tcPr>
            <w:tcW w:w="709" w:type="dxa"/>
            <w:shd w:val="clear" w:color="auto" w:fill="auto"/>
          </w:tcPr>
          <w:p w14:paraId="4A1B6E96" w14:textId="77777777" w:rsidR="0071087C" w:rsidRPr="00E6516F" w:rsidDel="00A26908" w:rsidRDefault="0071087C" w:rsidP="00174677">
            <w:pPr>
              <w:pStyle w:val="TAC"/>
              <w:rPr>
                <w:szCs w:val="18"/>
              </w:rPr>
            </w:pPr>
            <w:r w:rsidRPr="00E6516F">
              <w:t>-</w:t>
            </w:r>
          </w:p>
        </w:tc>
        <w:tc>
          <w:tcPr>
            <w:tcW w:w="2977" w:type="dxa"/>
            <w:shd w:val="clear" w:color="auto" w:fill="auto"/>
          </w:tcPr>
          <w:p w14:paraId="196E5739" w14:textId="77777777" w:rsidR="0071087C" w:rsidRPr="00E6516F" w:rsidDel="00A26908" w:rsidRDefault="0071087C" w:rsidP="00174677">
            <w:pPr>
              <w:pStyle w:val="TAL"/>
            </w:pPr>
            <w:r w:rsidRPr="00E6516F">
              <w:t>-</w:t>
            </w:r>
          </w:p>
        </w:tc>
        <w:tc>
          <w:tcPr>
            <w:tcW w:w="567" w:type="dxa"/>
            <w:shd w:val="clear" w:color="auto" w:fill="auto"/>
          </w:tcPr>
          <w:p w14:paraId="3914DA4F" w14:textId="77777777" w:rsidR="0071087C" w:rsidRPr="00E6516F" w:rsidDel="00A26908" w:rsidRDefault="0071087C" w:rsidP="00174677">
            <w:pPr>
              <w:pStyle w:val="TAC"/>
            </w:pPr>
            <w:r w:rsidRPr="00E6516F">
              <w:t>-</w:t>
            </w:r>
          </w:p>
        </w:tc>
        <w:tc>
          <w:tcPr>
            <w:tcW w:w="892" w:type="dxa"/>
            <w:shd w:val="clear" w:color="auto" w:fill="auto"/>
          </w:tcPr>
          <w:p w14:paraId="7007CFCE" w14:textId="77777777" w:rsidR="0071087C" w:rsidRPr="00E6516F" w:rsidDel="00A26908" w:rsidRDefault="0071087C" w:rsidP="00174677">
            <w:pPr>
              <w:pStyle w:val="TAC"/>
            </w:pPr>
            <w:r w:rsidRPr="00E6516F">
              <w:t>-</w:t>
            </w:r>
          </w:p>
        </w:tc>
      </w:tr>
      <w:tr w:rsidR="0071087C" w:rsidRPr="00E6516F" w14:paraId="65095EDD" w14:textId="77777777" w:rsidTr="00174677">
        <w:tc>
          <w:tcPr>
            <w:tcW w:w="648" w:type="dxa"/>
            <w:shd w:val="clear" w:color="auto" w:fill="auto"/>
          </w:tcPr>
          <w:p w14:paraId="2477E490" w14:textId="77777777" w:rsidR="0071087C" w:rsidRPr="00E6516F" w:rsidRDefault="0071087C" w:rsidP="00174677">
            <w:pPr>
              <w:pStyle w:val="TAC"/>
            </w:pPr>
            <w:r w:rsidRPr="00E6516F">
              <w:t>15</w:t>
            </w:r>
          </w:p>
        </w:tc>
        <w:tc>
          <w:tcPr>
            <w:tcW w:w="3969" w:type="dxa"/>
            <w:shd w:val="clear" w:color="auto" w:fill="auto"/>
          </w:tcPr>
          <w:p w14:paraId="268825AE"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to the MCDATA User?</w:t>
            </w:r>
          </w:p>
          <w:p w14:paraId="1D3B1A0C" w14:textId="7D169F0B" w:rsidR="0071087C" w:rsidRPr="00E6516F" w:rsidRDefault="0071087C" w:rsidP="00174677">
            <w:pPr>
              <w:pStyle w:val="TAL"/>
            </w:pPr>
            <w:r w:rsidRPr="00E6516F">
              <w:rPr>
                <w:lang w:eastAsia="ko-KR"/>
              </w:rPr>
              <w:t>(NOTE 1)</w:t>
            </w:r>
          </w:p>
        </w:tc>
        <w:tc>
          <w:tcPr>
            <w:tcW w:w="709" w:type="dxa"/>
            <w:shd w:val="clear" w:color="auto" w:fill="auto"/>
          </w:tcPr>
          <w:p w14:paraId="7F62F14F" w14:textId="77777777" w:rsidR="0071087C" w:rsidRPr="00E6516F" w:rsidRDefault="0071087C" w:rsidP="00174677">
            <w:pPr>
              <w:pStyle w:val="TAC"/>
              <w:rPr>
                <w:szCs w:val="18"/>
              </w:rPr>
            </w:pPr>
            <w:r w:rsidRPr="00E6516F">
              <w:t>-</w:t>
            </w:r>
          </w:p>
        </w:tc>
        <w:tc>
          <w:tcPr>
            <w:tcW w:w="2977" w:type="dxa"/>
            <w:shd w:val="clear" w:color="auto" w:fill="auto"/>
          </w:tcPr>
          <w:p w14:paraId="11D05153" w14:textId="77777777" w:rsidR="0071087C" w:rsidRPr="00E6516F" w:rsidRDefault="0071087C" w:rsidP="00174677">
            <w:pPr>
              <w:pStyle w:val="TAL"/>
            </w:pPr>
            <w:r w:rsidRPr="00E6516F">
              <w:t>-</w:t>
            </w:r>
          </w:p>
        </w:tc>
        <w:tc>
          <w:tcPr>
            <w:tcW w:w="567" w:type="dxa"/>
            <w:shd w:val="clear" w:color="auto" w:fill="auto"/>
          </w:tcPr>
          <w:p w14:paraId="7FCC86BC" w14:textId="77777777" w:rsidR="0071087C" w:rsidRPr="00E6516F" w:rsidRDefault="0071087C" w:rsidP="00174677">
            <w:pPr>
              <w:pStyle w:val="TAC"/>
            </w:pPr>
            <w:r w:rsidRPr="00E6516F">
              <w:t>4</w:t>
            </w:r>
          </w:p>
        </w:tc>
        <w:tc>
          <w:tcPr>
            <w:tcW w:w="892" w:type="dxa"/>
            <w:shd w:val="clear" w:color="auto" w:fill="auto"/>
          </w:tcPr>
          <w:p w14:paraId="6459D33B" w14:textId="77777777" w:rsidR="0071087C" w:rsidRPr="00E6516F" w:rsidRDefault="0071087C" w:rsidP="00174677">
            <w:pPr>
              <w:pStyle w:val="TAC"/>
            </w:pPr>
            <w:r w:rsidRPr="00E6516F">
              <w:t>P</w:t>
            </w:r>
          </w:p>
        </w:tc>
      </w:tr>
      <w:tr w:rsidR="0071087C" w:rsidRPr="00E6516F" w:rsidDel="00364D76" w14:paraId="4A0292FE" w14:textId="77777777" w:rsidTr="00174677">
        <w:tc>
          <w:tcPr>
            <w:tcW w:w="648" w:type="dxa"/>
            <w:shd w:val="clear" w:color="auto" w:fill="auto"/>
          </w:tcPr>
          <w:p w14:paraId="64F1FE67" w14:textId="77777777" w:rsidR="0071087C" w:rsidRPr="00E6516F" w:rsidDel="00364D76" w:rsidRDefault="0071087C" w:rsidP="00174677">
            <w:pPr>
              <w:pStyle w:val="TAC"/>
            </w:pPr>
            <w:r w:rsidRPr="00E6516F">
              <w:t>16</w:t>
            </w:r>
          </w:p>
        </w:tc>
        <w:tc>
          <w:tcPr>
            <w:tcW w:w="3969" w:type="dxa"/>
            <w:shd w:val="clear" w:color="auto" w:fill="auto"/>
          </w:tcPr>
          <w:p w14:paraId="32B98F68" w14:textId="77777777" w:rsidR="0071087C" w:rsidRPr="00E6516F" w:rsidDel="00364D76" w:rsidRDefault="0071087C" w:rsidP="00174677">
            <w:pPr>
              <w:pStyle w:val="TAL"/>
            </w:pPr>
            <w:r w:rsidRPr="00E6516F">
              <w:t xml:space="preserve">Check: Does the UE (MCData Client) perform the procedure for </w:t>
            </w:r>
            <w:r w:rsidRPr="00E6516F">
              <w:rPr>
                <w:b/>
                <w:bCs/>
              </w:rPr>
              <w:t>CT MCData call release</w:t>
            </w:r>
            <w:r w:rsidRPr="00E6516F">
              <w:t xml:space="preserve"> specified in TS 36.579-1 [2] Table 5.3C.7.3-1?</w:t>
            </w:r>
          </w:p>
        </w:tc>
        <w:tc>
          <w:tcPr>
            <w:tcW w:w="709" w:type="dxa"/>
            <w:shd w:val="clear" w:color="auto" w:fill="auto"/>
          </w:tcPr>
          <w:p w14:paraId="13BF6865" w14:textId="77777777" w:rsidR="0071087C" w:rsidRPr="00E6516F" w:rsidDel="00364D76" w:rsidRDefault="0071087C" w:rsidP="00174677">
            <w:pPr>
              <w:pStyle w:val="TAC"/>
            </w:pPr>
            <w:r w:rsidRPr="00E6516F">
              <w:t>-</w:t>
            </w:r>
          </w:p>
        </w:tc>
        <w:tc>
          <w:tcPr>
            <w:tcW w:w="2977" w:type="dxa"/>
            <w:shd w:val="clear" w:color="auto" w:fill="auto"/>
          </w:tcPr>
          <w:p w14:paraId="3114957A" w14:textId="77777777" w:rsidR="0071087C" w:rsidRPr="00E6516F" w:rsidDel="00364D76" w:rsidRDefault="0071087C" w:rsidP="00174677">
            <w:pPr>
              <w:pStyle w:val="TAL"/>
            </w:pPr>
            <w:r w:rsidRPr="00E6516F">
              <w:t>-</w:t>
            </w:r>
          </w:p>
        </w:tc>
        <w:tc>
          <w:tcPr>
            <w:tcW w:w="567" w:type="dxa"/>
            <w:shd w:val="clear" w:color="auto" w:fill="auto"/>
          </w:tcPr>
          <w:p w14:paraId="7DB7384B" w14:textId="77777777" w:rsidR="0071087C" w:rsidRPr="00E6516F" w:rsidDel="00364D76" w:rsidRDefault="0071087C" w:rsidP="00174677">
            <w:pPr>
              <w:pStyle w:val="TAC"/>
            </w:pPr>
            <w:r w:rsidRPr="00E6516F">
              <w:t>5</w:t>
            </w:r>
          </w:p>
        </w:tc>
        <w:tc>
          <w:tcPr>
            <w:tcW w:w="892" w:type="dxa"/>
            <w:shd w:val="clear" w:color="auto" w:fill="auto"/>
          </w:tcPr>
          <w:p w14:paraId="78F78051" w14:textId="77777777" w:rsidR="0071087C" w:rsidRPr="00E6516F" w:rsidDel="00364D76" w:rsidRDefault="0071087C" w:rsidP="00174677">
            <w:pPr>
              <w:pStyle w:val="TAC"/>
            </w:pPr>
            <w:r w:rsidRPr="00E6516F">
              <w:t>P</w:t>
            </w:r>
          </w:p>
        </w:tc>
      </w:tr>
      <w:tr w:rsidR="0071087C" w:rsidRPr="00E6516F" w:rsidDel="00364D76" w14:paraId="3CEF640B" w14:textId="77777777" w:rsidTr="00174677">
        <w:tc>
          <w:tcPr>
            <w:tcW w:w="648" w:type="dxa"/>
            <w:shd w:val="clear" w:color="auto" w:fill="auto"/>
          </w:tcPr>
          <w:p w14:paraId="5FCE05F2" w14:textId="77777777" w:rsidR="0071087C" w:rsidRPr="00E6516F" w:rsidDel="00364D76" w:rsidRDefault="0071087C" w:rsidP="00174677">
            <w:pPr>
              <w:pStyle w:val="TAC"/>
            </w:pPr>
            <w:r w:rsidRPr="00E6516F">
              <w:t>17</w:t>
            </w:r>
          </w:p>
        </w:tc>
        <w:tc>
          <w:tcPr>
            <w:tcW w:w="3969" w:type="dxa"/>
            <w:shd w:val="clear" w:color="auto" w:fill="auto"/>
          </w:tcPr>
          <w:p w14:paraId="7DC6EF6D" w14:textId="77777777" w:rsidR="0071087C" w:rsidRPr="00E6516F" w:rsidDel="00364D76" w:rsidRDefault="0071087C" w:rsidP="00174677">
            <w:pPr>
              <w:pStyle w:val="TAL"/>
            </w:pPr>
            <w:r w:rsidRPr="00E6516F">
              <w:t>The SS releases the RRC connection</w:t>
            </w:r>
          </w:p>
        </w:tc>
        <w:tc>
          <w:tcPr>
            <w:tcW w:w="709" w:type="dxa"/>
            <w:shd w:val="clear" w:color="auto" w:fill="auto"/>
          </w:tcPr>
          <w:p w14:paraId="53DC129F" w14:textId="77777777" w:rsidR="0071087C" w:rsidRPr="00E6516F" w:rsidDel="00364D76" w:rsidRDefault="0071087C" w:rsidP="00174677">
            <w:pPr>
              <w:pStyle w:val="TAC"/>
            </w:pPr>
            <w:r w:rsidRPr="00E6516F">
              <w:rPr>
                <w:szCs w:val="18"/>
              </w:rPr>
              <w:t>-</w:t>
            </w:r>
          </w:p>
        </w:tc>
        <w:tc>
          <w:tcPr>
            <w:tcW w:w="2977" w:type="dxa"/>
            <w:shd w:val="clear" w:color="auto" w:fill="auto"/>
          </w:tcPr>
          <w:p w14:paraId="3CC33880" w14:textId="77777777" w:rsidR="0071087C" w:rsidRPr="00E6516F" w:rsidDel="00364D76" w:rsidRDefault="0071087C" w:rsidP="00174677">
            <w:pPr>
              <w:pStyle w:val="TAL"/>
            </w:pPr>
            <w:r w:rsidRPr="00E6516F">
              <w:t>-</w:t>
            </w:r>
          </w:p>
        </w:tc>
        <w:tc>
          <w:tcPr>
            <w:tcW w:w="567" w:type="dxa"/>
            <w:shd w:val="clear" w:color="auto" w:fill="auto"/>
          </w:tcPr>
          <w:p w14:paraId="285B5F11" w14:textId="77777777" w:rsidR="0071087C" w:rsidRPr="00E6516F" w:rsidDel="00364D76" w:rsidRDefault="0071087C" w:rsidP="00174677">
            <w:pPr>
              <w:pStyle w:val="TAC"/>
            </w:pPr>
            <w:r w:rsidRPr="00E6516F">
              <w:t>-</w:t>
            </w:r>
          </w:p>
        </w:tc>
        <w:tc>
          <w:tcPr>
            <w:tcW w:w="892" w:type="dxa"/>
            <w:shd w:val="clear" w:color="auto" w:fill="auto"/>
          </w:tcPr>
          <w:p w14:paraId="545ADD7A" w14:textId="77777777" w:rsidR="0071087C" w:rsidRPr="00E6516F" w:rsidDel="00364D76" w:rsidRDefault="0071087C" w:rsidP="00174677">
            <w:pPr>
              <w:pStyle w:val="TAC"/>
            </w:pPr>
            <w:r w:rsidRPr="00E6516F">
              <w:t>-</w:t>
            </w:r>
          </w:p>
        </w:tc>
      </w:tr>
      <w:tr w:rsidR="0071087C" w:rsidRPr="00E6516F" w14:paraId="4462A974" w14:textId="77777777" w:rsidTr="00174677">
        <w:tc>
          <w:tcPr>
            <w:tcW w:w="9762" w:type="dxa"/>
            <w:gridSpan w:val="6"/>
            <w:shd w:val="clear" w:color="auto" w:fill="auto"/>
          </w:tcPr>
          <w:p w14:paraId="46DDC1DA" w14:textId="77777777" w:rsidR="0071087C" w:rsidRPr="00E6516F" w:rsidRDefault="0071087C" w:rsidP="00174677">
            <w:pPr>
              <w:pStyle w:val="TAN"/>
            </w:pPr>
            <w:r w:rsidRPr="00E6516F">
              <w:t>NOTE 1:</w:t>
            </w:r>
            <w:r w:rsidRPr="00E6516F">
              <w:tab/>
              <w:t>This is expected to be done via a suitable implementation dependent MMI.</w:t>
            </w:r>
          </w:p>
        </w:tc>
      </w:tr>
    </w:tbl>
    <w:p w14:paraId="180B9824" w14:textId="77777777" w:rsidR="0071087C" w:rsidRPr="00E6516F" w:rsidRDefault="0071087C" w:rsidP="0071087C"/>
    <w:p w14:paraId="0FD85E1F" w14:textId="77777777" w:rsidR="0071087C" w:rsidRPr="00E6516F" w:rsidRDefault="0071087C" w:rsidP="0071087C">
      <w:pPr>
        <w:pStyle w:val="H6"/>
      </w:pPr>
      <w:bookmarkStart w:id="711" w:name="_Toc52782379"/>
      <w:bookmarkStart w:id="712" w:name="_Toc52782990"/>
      <w:bookmarkStart w:id="713" w:name="_Toc59042859"/>
      <w:r w:rsidRPr="00E6516F">
        <w:t>6.1.10.3.3</w:t>
      </w:r>
      <w:r w:rsidRPr="00E6516F">
        <w:tab/>
        <w:t>Specific message contents</w:t>
      </w:r>
      <w:bookmarkEnd w:id="711"/>
      <w:bookmarkEnd w:id="712"/>
      <w:bookmarkEnd w:id="713"/>
    </w:p>
    <w:p w14:paraId="7A9F71D9" w14:textId="77777777" w:rsidR="0071087C" w:rsidRPr="00E6516F" w:rsidRDefault="0071087C" w:rsidP="0071087C">
      <w:pPr>
        <w:pStyle w:val="TH"/>
      </w:pPr>
      <w:bookmarkStart w:id="714" w:name="_Toc25610661"/>
      <w:r w:rsidRPr="00E6516F">
        <w:t>Table 6.1.10.3.3-1: SIP INVITE (step 1, Table 6.1.10.3.2-1;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0654733A" w14:textId="77777777" w:rsidTr="00174677">
        <w:tc>
          <w:tcPr>
            <w:tcW w:w="9639" w:type="dxa"/>
            <w:gridSpan w:val="5"/>
          </w:tcPr>
          <w:p w14:paraId="51DF8093" w14:textId="27AB8BB5" w:rsidR="0071087C" w:rsidRPr="00E6516F" w:rsidRDefault="0071087C" w:rsidP="00174677">
            <w:pPr>
              <w:pStyle w:val="TAL"/>
              <w:rPr>
                <w:rFonts w:cs="Arial"/>
                <w:szCs w:val="18"/>
              </w:rPr>
            </w:pPr>
            <w:r w:rsidRPr="00E6516F">
              <w:rPr>
                <w:rFonts w:cs="Arial"/>
                <w:szCs w:val="18"/>
              </w:rPr>
              <w:t>Derivation Path: TS 36.579-1 [2], Table 5.5.2.5.2-1, condition MCDATA_SDS</w:t>
            </w:r>
          </w:p>
        </w:tc>
      </w:tr>
      <w:tr w:rsidR="0071087C" w:rsidRPr="00E6516F" w14:paraId="2D095C93" w14:textId="77777777" w:rsidTr="00174677">
        <w:tc>
          <w:tcPr>
            <w:tcW w:w="2835" w:type="dxa"/>
          </w:tcPr>
          <w:p w14:paraId="70D53A28" w14:textId="77777777" w:rsidR="0071087C" w:rsidRPr="00E6516F" w:rsidRDefault="0071087C" w:rsidP="00174677">
            <w:pPr>
              <w:pStyle w:val="TAH"/>
              <w:rPr>
                <w:bCs/>
              </w:rPr>
            </w:pPr>
            <w:r w:rsidRPr="00E6516F">
              <w:rPr>
                <w:bCs/>
              </w:rPr>
              <w:t>Information Element</w:t>
            </w:r>
          </w:p>
        </w:tc>
        <w:tc>
          <w:tcPr>
            <w:tcW w:w="2126" w:type="dxa"/>
          </w:tcPr>
          <w:p w14:paraId="3F24F250" w14:textId="77777777" w:rsidR="0071087C" w:rsidRPr="00E6516F" w:rsidRDefault="0071087C" w:rsidP="00174677">
            <w:pPr>
              <w:pStyle w:val="TAH"/>
              <w:rPr>
                <w:bCs/>
              </w:rPr>
            </w:pPr>
            <w:r w:rsidRPr="00E6516F">
              <w:rPr>
                <w:bCs/>
              </w:rPr>
              <w:t>Value/remark</w:t>
            </w:r>
          </w:p>
        </w:tc>
        <w:tc>
          <w:tcPr>
            <w:tcW w:w="2126" w:type="dxa"/>
          </w:tcPr>
          <w:p w14:paraId="0770C28E" w14:textId="77777777" w:rsidR="0071087C" w:rsidRPr="00E6516F" w:rsidRDefault="0071087C" w:rsidP="00174677">
            <w:pPr>
              <w:pStyle w:val="TAH"/>
              <w:rPr>
                <w:bCs/>
              </w:rPr>
            </w:pPr>
            <w:r w:rsidRPr="00E6516F">
              <w:rPr>
                <w:bCs/>
              </w:rPr>
              <w:t>Comment</w:t>
            </w:r>
          </w:p>
        </w:tc>
        <w:tc>
          <w:tcPr>
            <w:tcW w:w="1418" w:type="dxa"/>
          </w:tcPr>
          <w:p w14:paraId="0BE46CC0" w14:textId="77777777" w:rsidR="0071087C" w:rsidRPr="00E6516F" w:rsidRDefault="0071087C" w:rsidP="00174677">
            <w:pPr>
              <w:pStyle w:val="TAH"/>
              <w:rPr>
                <w:bCs/>
              </w:rPr>
            </w:pPr>
            <w:r w:rsidRPr="00E6516F">
              <w:rPr>
                <w:bCs/>
              </w:rPr>
              <w:t>Reference</w:t>
            </w:r>
          </w:p>
        </w:tc>
        <w:tc>
          <w:tcPr>
            <w:tcW w:w="1134" w:type="dxa"/>
          </w:tcPr>
          <w:p w14:paraId="552CA6D7" w14:textId="77777777" w:rsidR="0071087C" w:rsidRPr="00E6516F" w:rsidRDefault="0071087C" w:rsidP="00174677">
            <w:pPr>
              <w:pStyle w:val="TAH"/>
              <w:rPr>
                <w:bCs/>
              </w:rPr>
            </w:pPr>
            <w:r w:rsidRPr="00E6516F">
              <w:rPr>
                <w:bCs/>
              </w:rPr>
              <w:t>Condition</w:t>
            </w:r>
          </w:p>
        </w:tc>
      </w:tr>
      <w:tr w:rsidR="0071087C" w:rsidRPr="00E6516F" w14:paraId="632669DB" w14:textId="77777777" w:rsidTr="00174677">
        <w:tc>
          <w:tcPr>
            <w:tcW w:w="2835" w:type="dxa"/>
            <w:vAlign w:val="center"/>
          </w:tcPr>
          <w:p w14:paraId="0C9224BF" w14:textId="77777777" w:rsidR="0071087C" w:rsidRPr="00E6516F" w:rsidRDefault="0071087C" w:rsidP="00174677">
            <w:pPr>
              <w:pStyle w:val="TAL"/>
              <w:rPr>
                <w:b/>
                <w:bCs/>
              </w:rPr>
            </w:pPr>
            <w:r w:rsidRPr="00E6516F">
              <w:rPr>
                <w:b/>
                <w:bCs/>
              </w:rPr>
              <w:t>Message-body</w:t>
            </w:r>
          </w:p>
        </w:tc>
        <w:tc>
          <w:tcPr>
            <w:tcW w:w="2126" w:type="dxa"/>
          </w:tcPr>
          <w:p w14:paraId="5D987566" w14:textId="77777777" w:rsidR="0071087C" w:rsidRPr="00E6516F" w:rsidRDefault="0071087C" w:rsidP="00174677">
            <w:pPr>
              <w:pStyle w:val="TAL"/>
              <w:rPr>
                <w:iCs/>
              </w:rPr>
            </w:pPr>
          </w:p>
        </w:tc>
        <w:tc>
          <w:tcPr>
            <w:tcW w:w="2126" w:type="dxa"/>
          </w:tcPr>
          <w:p w14:paraId="3CDCA4DE" w14:textId="77777777" w:rsidR="0071087C" w:rsidRPr="00E6516F" w:rsidRDefault="0071087C" w:rsidP="00174677">
            <w:pPr>
              <w:pStyle w:val="TAL"/>
            </w:pPr>
          </w:p>
        </w:tc>
        <w:tc>
          <w:tcPr>
            <w:tcW w:w="1418" w:type="dxa"/>
          </w:tcPr>
          <w:p w14:paraId="77ADB82E" w14:textId="77777777" w:rsidR="0071087C" w:rsidRPr="00E6516F" w:rsidRDefault="0071087C" w:rsidP="00174677">
            <w:pPr>
              <w:pStyle w:val="TAL"/>
            </w:pPr>
          </w:p>
        </w:tc>
        <w:tc>
          <w:tcPr>
            <w:tcW w:w="1134" w:type="dxa"/>
            <w:vAlign w:val="bottom"/>
          </w:tcPr>
          <w:p w14:paraId="5E7FAD40" w14:textId="77777777" w:rsidR="0071087C" w:rsidRPr="00E6516F" w:rsidRDefault="0071087C" w:rsidP="00174677">
            <w:pPr>
              <w:pStyle w:val="TAL"/>
            </w:pPr>
          </w:p>
        </w:tc>
      </w:tr>
      <w:tr w:rsidR="0071087C" w:rsidRPr="00E6516F" w14:paraId="23143622" w14:textId="77777777" w:rsidTr="00174677">
        <w:tc>
          <w:tcPr>
            <w:tcW w:w="2835" w:type="dxa"/>
            <w:vAlign w:val="center"/>
          </w:tcPr>
          <w:p w14:paraId="53B7EF31" w14:textId="77777777" w:rsidR="0071087C" w:rsidRPr="00E6516F" w:rsidRDefault="0071087C" w:rsidP="00174677">
            <w:pPr>
              <w:pStyle w:val="TAL"/>
            </w:pPr>
            <w:r w:rsidRPr="00E6516F">
              <w:t xml:space="preserve">  MIME body part</w:t>
            </w:r>
          </w:p>
        </w:tc>
        <w:tc>
          <w:tcPr>
            <w:tcW w:w="2126" w:type="dxa"/>
          </w:tcPr>
          <w:p w14:paraId="52601593" w14:textId="77777777" w:rsidR="0071087C" w:rsidRPr="00E6516F" w:rsidRDefault="0071087C" w:rsidP="00174677">
            <w:pPr>
              <w:pStyle w:val="TAL"/>
              <w:rPr>
                <w:iCs/>
              </w:rPr>
            </w:pPr>
          </w:p>
        </w:tc>
        <w:tc>
          <w:tcPr>
            <w:tcW w:w="2126" w:type="dxa"/>
          </w:tcPr>
          <w:p w14:paraId="4B287C06" w14:textId="77777777" w:rsidR="0071087C" w:rsidRPr="00E6516F" w:rsidRDefault="0071087C" w:rsidP="00174677">
            <w:pPr>
              <w:pStyle w:val="TAL"/>
              <w:rPr>
                <w:b/>
              </w:rPr>
            </w:pPr>
            <w:r w:rsidRPr="00E6516F">
              <w:rPr>
                <w:b/>
              </w:rPr>
              <w:t>SDP message</w:t>
            </w:r>
          </w:p>
        </w:tc>
        <w:tc>
          <w:tcPr>
            <w:tcW w:w="1418" w:type="dxa"/>
          </w:tcPr>
          <w:p w14:paraId="6B2AC0ED" w14:textId="77777777" w:rsidR="0071087C" w:rsidRPr="00E6516F" w:rsidRDefault="0071087C" w:rsidP="00174677">
            <w:pPr>
              <w:pStyle w:val="TAL"/>
            </w:pPr>
          </w:p>
        </w:tc>
        <w:tc>
          <w:tcPr>
            <w:tcW w:w="1134" w:type="dxa"/>
            <w:vAlign w:val="bottom"/>
          </w:tcPr>
          <w:p w14:paraId="623840A0" w14:textId="77777777" w:rsidR="0071087C" w:rsidRPr="00E6516F" w:rsidRDefault="0071087C" w:rsidP="00174677">
            <w:pPr>
              <w:pStyle w:val="TAL"/>
            </w:pPr>
          </w:p>
        </w:tc>
      </w:tr>
      <w:tr w:rsidR="0071087C" w:rsidRPr="00E6516F" w14:paraId="594AF1CC" w14:textId="77777777" w:rsidTr="00174677">
        <w:tc>
          <w:tcPr>
            <w:tcW w:w="2835" w:type="dxa"/>
          </w:tcPr>
          <w:p w14:paraId="596D816E" w14:textId="77777777" w:rsidR="0071087C" w:rsidRPr="00E6516F" w:rsidRDefault="0071087C" w:rsidP="00174677">
            <w:pPr>
              <w:pStyle w:val="TAL"/>
            </w:pPr>
            <w:r w:rsidRPr="00E6516F">
              <w:t xml:space="preserve">    MIME-part-body</w:t>
            </w:r>
          </w:p>
        </w:tc>
        <w:tc>
          <w:tcPr>
            <w:tcW w:w="2126" w:type="dxa"/>
          </w:tcPr>
          <w:p w14:paraId="590B32F3" w14:textId="24733AD5" w:rsidR="0071087C" w:rsidRPr="00E6516F" w:rsidRDefault="0071087C" w:rsidP="00174677">
            <w:pPr>
              <w:pStyle w:val="TAL"/>
              <w:rPr>
                <w:iCs/>
              </w:rPr>
            </w:pPr>
            <w:r w:rsidRPr="00E6516F">
              <w:t>SDP message as described in Table 6.1.10.3.3-2</w:t>
            </w:r>
          </w:p>
        </w:tc>
        <w:tc>
          <w:tcPr>
            <w:tcW w:w="2126" w:type="dxa"/>
          </w:tcPr>
          <w:p w14:paraId="1DAE73E3" w14:textId="77777777" w:rsidR="0071087C" w:rsidRPr="00E6516F" w:rsidRDefault="0071087C" w:rsidP="00174677">
            <w:pPr>
              <w:pStyle w:val="TAL"/>
              <w:rPr>
                <w:bCs/>
              </w:rPr>
            </w:pPr>
          </w:p>
        </w:tc>
        <w:tc>
          <w:tcPr>
            <w:tcW w:w="1418" w:type="dxa"/>
          </w:tcPr>
          <w:p w14:paraId="48A09C9D" w14:textId="77777777" w:rsidR="0071087C" w:rsidRPr="00E6516F" w:rsidRDefault="0071087C" w:rsidP="00174677">
            <w:pPr>
              <w:pStyle w:val="TAL"/>
            </w:pPr>
          </w:p>
        </w:tc>
        <w:tc>
          <w:tcPr>
            <w:tcW w:w="1134" w:type="dxa"/>
          </w:tcPr>
          <w:p w14:paraId="54A50202" w14:textId="77777777" w:rsidR="0071087C" w:rsidRPr="00E6516F" w:rsidRDefault="0071087C" w:rsidP="00174677">
            <w:pPr>
              <w:pStyle w:val="TAL"/>
            </w:pPr>
          </w:p>
        </w:tc>
      </w:tr>
      <w:tr w:rsidR="0071087C" w:rsidRPr="00E6516F" w14:paraId="069549CE" w14:textId="77777777" w:rsidTr="00174677">
        <w:tc>
          <w:tcPr>
            <w:tcW w:w="2835" w:type="dxa"/>
            <w:vAlign w:val="center"/>
          </w:tcPr>
          <w:p w14:paraId="2B2B0E9B" w14:textId="77777777" w:rsidR="0071087C" w:rsidRPr="00E6516F" w:rsidRDefault="0071087C" w:rsidP="00174677">
            <w:pPr>
              <w:pStyle w:val="TAL"/>
              <w:rPr>
                <w:b/>
                <w:bCs/>
              </w:rPr>
            </w:pPr>
            <w:r w:rsidRPr="00E6516F">
              <w:t xml:space="preserve">  MIME body part</w:t>
            </w:r>
          </w:p>
        </w:tc>
        <w:tc>
          <w:tcPr>
            <w:tcW w:w="2126" w:type="dxa"/>
            <w:vAlign w:val="center"/>
          </w:tcPr>
          <w:p w14:paraId="2DDC0E93" w14:textId="77777777" w:rsidR="0071087C" w:rsidRPr="00E6516F" w:rsidRDefault="0071087C" w:rsidP="00174677">
            <w:pPr>
              <w:pStyle w:val="TAL"/>
              <w:rPr>
                <w:iCs/>
              </w:rPr>
            </w:pPr>
          </w:p>
        </w:tc>
        <w:tc>
          <w:tcPr>
            <w:tcW w:w="2126" w:type="dxa"/>
          </w:tcPr>
          <w:p w14:paraId="6E27F511" w14:textId="6639448C" w:rsidR="0071087C" w:rsidRPr="00E6516F" w:rsidRDefault="0071087C" w:rsidP="00174677">
            <w:pPr>
              <w:pStyle w:val="TAL"/>
              <w:rPr>
                <w:b/>
              </w:rPr>
            </w:pPr>
            <w:r w:rsidRPr="00E6516F">
              <w:rPr>
                <w:b/>
              </w:rPr>
              <w:t>MCData-Info</w:t>
            </w:r>
          </w:p>
        </w:tc>
        <w:tc>
          <w:tcPr>
            <w:tcW w:w="1418" w:type="dxa"/>
          </w:tcPr>
          <w:p w14:paraId="0DF17AF3" w14:textId="77777777" w:rsidR="0071087C" w:rsidRPr="00E6516F" w:rsidRDefault="0071087C" w:rsidP="00174677">
            <w:pPr>
              <w:pStyle w:val="TAL"/>
            </w:pPr>
          </w:p>
        </w:tc>
        <w:tc>
          <w:tcPr>
            <w:tcW w:w="1134" w:type="dxa"/>
          </w:tcPr>
          <w:p w14:paraId="040673CE" w14:textId="77777777" w:rsidR="0071087C" w:rsidRPr="00E6516F" w:rsidRDefault="0071087C" w:rsidP="00174677">
            <w:pPr>
              <w:pStyle w:val="TAL"/>
            </w:pPr>
          </w:p>
        </w:tc>
      </w:tr>
      <w:tr w:rsidR="0071087C" w:rsidRPr="00E6516F" w14:paraId="49C26116" w14:textId="77777777" w:rsidTr="00174677">
        <w:tc>
          <w:tcPr>
            <w:tcW w:w="2835" w:type="dxa"/>
          </w:tcPr>
          <w:p w14:paraId="283D1E82" w14:textId="77777777" w:rsidR="0071087C" w:rsidRPr="00E6516F" w:rsidRDefault="0071087C" w:rsidP="00174677">
            <w:pPr>
              <w:pStyle w:val="TAL"/>
              <w:tabs>
                <w:tab w:val="left" w:pos="754"/>
              </w:tabs>
              <w:rPr>
                <w:b/>
                <w:bCs/>
              </w:rPr>
            </w:pPr>
            <w:r w:rsidRPr="00E6516F">
              <w:t xml:space="preserve">    MIME-part-body</w:t>
            </w:r>
          </w:p>
        </w:tc>
        <w:tc>
          <w:tcPr>
            <w:tcW w:w="2126" w:type="dxa"/>
          </w:tcPr>
          <w:p w14:paraId="4BC81D52" w14:textId="77777777" w:rsidR="0071087C" w:rsidRPr="00E6516F" w:rsidRDefault="0071087C" w:rsidP="00174677">
            <w:pPr>
              <w:pStyle w:val="TAL"/>
              <w:rPr>
                <w:iCs/>
              </w:rPr>
            </w:pPr>
            <w:r w:rsidRPr="00E6516F">
              <w:t>MCData-Info as described in Table 6.1.10.3.3-3</w:t>
            </w:r>
          </w:p>
        </w:tc>
        <w:tc>
          <w:tcPr>
            <w:tcW w:w="2126" w:type="dxa"/>
          </w:tcPr>
          <w:p w14:paraId="5719A030" w14:textId="77777777" w:rsidR="0071087C" w:rsidRPr="00E6516F" w:rsidRDefault="0071087C" w:rsidP="00174677">
            <w:pPr>
              <w:pStyle w:val="TAL"/>
              <w:rPr>
                <w:bCs/>
              </w:rPr>
            </w:pPr>
          </w:p>
        </w:tc>
        <w:tc>
          <w:tcPr>
            <w:tcW w:w="1418" w:type="dxa"/>
          </w:tcPr>
          <w:p w14:paraId="0D2343A2" w14:textId="77777777" w:rsidR="0071087C" w:rsidRPr="00E6516F" w:rsidRDefault="0071087C" w:rsidP="00174677">
            <w:pPr>
              <w:pStyle w:val="TAL"/>
            </w:pPr>
          </w:p>
        </w:tc>
        <w:tc>
          <w:tcPr>
            <w:tcW w:w="1134" w:type="dxa"/>
          </w:tcPr>
          <w:p w14:paraId="1CE64A70" w14:textId="77777777" w:rsidR="0071087C" w:rsidRPr="00E6516F" w:rsidRDefault="0071087C" w:rsidP="00174677">
            <w:pPr>
              <w:pStyle w:val="TAL"/>
            </w:pPr>
          </w:p>
        </w:tc>
      </w:tr>
    </w:tbl>
    <w:p w14:paraId="205434DB" w14:textId="77777777" w:rsidR="0071087C" w:rsidRPr="00E6516F" w:rsidRDefault="0071087C" w:rsidP="0071087C"/>
    <w:p w14:paraId="597C6F07" w14:textId="77777777" w:rsidR="0071087C" w:rsidRPr="00E6516F" w:rsidRDefault="0071087C" w:rsidP="0071087C">
      <w:pPr>
        <w:pStyle w:val="TH"/>
      </w:pPr>
      <w:r w:rsidRPr="00E6516F">
        <w:t>Table 6.1.10.3.3-2: SDP for SIP INVITE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72C6C131" w14:textId="77777777" w:rsidTr="00174677">
        <w:trPr>
          <w:cantSplit/>
        </w:trPr>
        <w:tc>
          <w:tcPr>
            <w:tcW w:w="9639" w:type="dxa"/>
          </w:tcPr>
          <w:p w14:paraId="15BC4599" w14:textId="12521A04"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5.5.3.1.2-3, condition MCDATA_SDS, SDP_OFFER, MCD_1to1, SDS_SESSION</w:t>
            </w:r>
          </w:p>
        </w:tc>
      </w:tr>
    </w:tbl>
    <w:p w14:paraId="4DEE60FF" w14:textId="77777777" w:rsidR="0071087C" w:rsidRPr="00E6516F" w:rsidRDefault="0071087C" w:rsidP="0071087C"/>
    <w:p w14:paraId="4D0BFB91" w14:textId="77777777" w:rsidR="0071087C" w:rsidRPr="00E6516F" w:rsidRDefault="0071087C" w:rsidP="0071087C">
      <w:pPr>
        <w:pStyle w:val="TH"/>
      </w:pPr>
      <w:r w:rsidRPr="00E6516F">
        <w:t>Table 6.1.10.3.3-3: MCDATA-Info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3279A67B" w14:textId="77777777" w:rsidTr="001746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FBEB6DA"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5.5.3.2.2-3, condition MCD_1to1</w:t>
            </w:r>
          </w:p>
        </w:tc>
      </w:tr>
      <w:tr w:rsidR="0071087C" w:rsidRPr="00E6516F" w14:paraId="6EDF1B6E" w14:textId="77777777" w:rsidTr="00174677">
        <w:tc>
          <w:tcPr>
            <w:tcW w:w="2835" w:type="dxa"/>
          </w:tcPr>
          <w:p w14:paraId="7FF49BFD" w14:textId="77777777" w:rsidR="0071087C" w:rsidRPr="00E6516F" w:rsidRDefault="0071087C" w:rsidP="00174677">
            <w:pPr>
              <w:pStyle w:val="TAH"/>
            </w:pPr>
            <w:r w:rsidRPr="00E6516F">
              <w:t>Information Element</w:t>
            </w:r>
          </w:p>
        </w:tc>
        <w:tc>
          <w:tcPr>
            <w:tcW w:w="2126" w:type="dxa"/>
          </w:tcPr>
          <w:p w14:paraId="66113AE9" w14:textId="77777777" w:rsidR="0071087C" w:rsidRPr="00E6516F" w:rsidRDefault="0071087C" w:rsidP="00174677">
            <w:pPr>
              <w:pStyle w:val="TAH"/>
            </w:pPr>
            <w:r w:rsidRPr="00E6516F">
              <w:t>Value/remark</w:t>
            </w:r>
          </w:p>
        </w:tc>
        <w:tc>
          <w:tcPr>
            <w:tcW w:w="2126" w:type="dxa"/>
            <w:tcBorders>
              <w:bottom w:val="single" w:sz="4" w:space="0" w:color="auto"/>
            </w:tcBorders>
          </w:tcPr>
          <w:p w14:paraId="3E0DDC2E" w14:textId="77777777" w:rsidR="0071087C" w:rsidRPr="00E6516F" w:rsidRDefault="0071087C" w:rsidP="00174677">
            <w:pPr>
              <w:pStyle w:val="TAH"/>
            </w:pPr>
            <w:r w:rsidRPr="00E6516F">
              <w:t>Comment</w:t>
            </w:r>
          </w:p>
        </w:tc>
        <w:tc>
          <w:tcPr>
            <w:tcW w:w="1418" w:type="dxa"/>
          </w:tcPr>
          <w:p w14:paraId="34C49AE4" w14:textId="77777777" w:rsidR="0071087C" w:rsidRPr="00E6516F" w:rsidRDefault="0071087C" w:rsidP="00174677">
            <w:pPr>
              <w:pStyle w:val="TAH"/>
            </w:pPr>
            <w:r w:rsidRPr="00E6516F">
              <w:t>Reference</w:t>
            </w:r>
          </w:p>
        </w:tc>
        <w:tc>
          <w:tcPr>
            <w:tcW w:w="1134" w:type="dxa"/>
          </w:tcPr>
          <w:p w14:paraId="7576EFEC" w14:textId="77777777" w:rsidR="0071087C" w:rsidRPr="00E6516F" w:rsidRDefault="0071087C" w:rsidP="00174677">
            <w:pPr>
              <w:pStyle w:val="TAH"/>
            </w:pPr>
            <w:r w:rsidRPr="00E6516F">
              <w:t>Condition</w:t>
            </w:r>
          </w:p>
        </w:tc>
      </w:tr>
      <w:tr w:rsidR="0071087C" w:rsidRPr="00E6516F" w14:paraId="433EA5BB" w14:textId="77777777" w:rsidTr="00174677">
        <w:tc>
          <w:tcPr>
            <w:tcW w:w="2835" w:type="dxa"/>
          </w:tcPr>
          <w:p w14:paraId="002C3DFB" w14:textId="77777777" w:rsidR="0071087C" w:rsidRPr="00E6516F" w:rsidRDefault="0071087C" w:rsidP="00174677">
            <w:pPr>
              <w:pStyle w:val="TAL"/>
              <w:rPr>
                <w:rFonts w:cs="Arial"/>
                <w:szCs w:val="18"/>
              </w:rPr>
            </w:pPr>
            <w:r w:rsidRPr="00E6516F">
              <w:t>mcdata-info</w:t>
            </w:r>
          </w:p>
        </w:tc>
        <w:tc>
          <w:tcPr>
            <w:tcW w:w="2126" w:type="dxa"/>
          </w:tcPr>
          <w:p w14:paraId="3C5272C4" w14:textId="77777777" w:rsidR="0071087C" w:rsidRPr="00E6516F" w:rsidRDefault="0071087C" w:rsidP="00174677">
            <w:pPr>
              <w:pStyle w:val="TAL"/>
            </w:pPr>
          </w:p>
        </w:tc>
        <w:tc>
          <w:tcPr>
            <w:tcW w:w="2126" w:type="dxa"/>
            <w:tcBorders>
              <w:bottom w:val="single" w:sz="4" w:space="0" w:color="auto"/>
            </w:tcBorders>
          </w:tcPr>
          <w:p w14:paraId="4209A5F7" w14:textId="77777777" w:rsidR="0071087C" w:rsidRPr="00E6516F" w:rsidRDefault="0071087C" w:rsidP="00174677">
            <w:pPr>
              <w:pStyle w:val="TAL"/>
            </w:pPr>
          </w:p>
        </w:tc>
        <w:tc>
          <w:tcPr>
            <w:tcW w:w="1418" w:type="dxa"/>
          </w:tcPr>
          <w:p w14:paraId="0730D804" w14:textId="77777777" w:rsidR="0071087C" w:rsidRPr="00E6516F" w:rsidRDefault="0071087C" w:rsidP="00174677">
            <w:pPr>
              <w:pStyle w:val="TAL"/>
            </w:pPr>
          </w:p>
        </w:tc>
        <w:tc>
          <w:tcPr>
            <w:tcW w:w="1134" w:type="dxa"/>
          </w:tcPr>
          <w:p w14:paraId="77DBB86A" w14:textId="77777777" w:rsidR="0071087C" w:rsidRPr="00E6516F" w:rsidRDefault="0071087C" w:rsidP="00174677">
            <w:pPr>
              <w:pStyle w:val="TAL"/>
            </w:pPr>
          </w:p>
        </w:tc>
      </w:tr>
      <w:tr w:rsidR="0071087C" w:rsidRPr="00E6516F" w14:paraId="66E93BAD" w14:textId="77777777" w:rsidTr="00174677">
        <w:tc>
          <w:tcPr>
            <w:tcW w:w="2835" w:type="dxa"/>
          </w:tcPr>
          <w:p w14:paraId="5568CE13" w14:textId="77777777" w:rsidR="0071087C" w:rsidRPr="00E6516F" w:rsidRDefault="0071087C" w:rsidP="00174677">
            <w:pPr>
              <w:pStyle w:val="TAL"/>
              <w:rPr>
                <w:rFonts w:cs="Arial"/>
                <w:szCs w:val="18"/>
              </w:rPr>
            </w:pPr>
            <w:r w:rsidRPr="00E6516F">
              <w:t xml:space="preserve">  mcdata-Params</w:t>
            </w:r>
          </w:p>
        </w:tc>
        <w:tc>
          <w:tcPr>
            <w:tcW w:w="2126" w:type="dxa"/>
          </w:tcPr>
          <w:p w14:paraId="30B69242" w14:textId="77777777" w:rsidR="0071087C" w:rsidRPr="00E6516F" w:rsidRDefault="0071087C" w:rsidP="00174677">
            <w:pPr>
              <w:pStyle w:val="TAL"/>
            </w:pPr>
          </w:p>
        </w:tc>
        <w:tc>
          <w:tcPr>
            <w:tcW w:w="2126" w:type="dxa"/>
            <w:tcBorders>
              <w:top w:val="single" w:sz="4" w:space="0" w:color="auto"/>
              <w:bottom w:val="single" w:sz="4" w:space="0" w:color="auto"/>
            </w:tcBorders>
          </w:tcPr>
          <w:p w14:paraId="6715C245" w14:textId="77777777" w:rsidR="0071087C" w:rsidRPr="00E6516F" w:rsidRDefault="0071087C" w:rsidP="00174677">
            <w:pPr>
              <w:pStyle w:val="TAL"/>
            </w:pPr>
          </w:p>
        </w:tc>
        <w:tc>
          <w:tcPr>
            <w:tcW w:w="1418" w:type="dxa"/>
          </w:tcPr>
          <w:p w14:paraId="48CAB82B" w14:textId="77777777" w:rsidR="0071087C" w:rsidRPr="00E6516F" w:rsidRDefault="0071087C" w:rsidP="00174677">
            <w:pPr>
              <w:pStyle w:val="TAL"/>
            </w:pPr>
          </w:p>
        </w:tc>
        <w:tc>
          <w:tcPr>
            <w:tcW w:w="1134" w:type="dxa"/>
          </w:tcPr>
          <w:p w14:paraId="24082110" w14:textId="77777777" w:rsidR="0071087C" w:rsidRPr="00E6516F" w:rsidRDefault="0071087C" w:rsidP="00174677">
            <w:pPr>
              <w:pStyle w:val="TAL"/>
            </w:pPr>
          </w:p>
        </w:tc>
      </w:tr>
      <w:tr w:rsidR="0071087C" w:rsidRPr="00E6516F" w14:paraId="1096E28D" w14:textId="77777777" w:rsidTr="00174677">
        <w:tc>
          <w:tcPr>
            <w:tcW w:w="2835" w:type="dxa"/>
          </w:tcPr>
          <w:p w14:paraId="1CA34606" w14:textId="77777777" w:rsidR="0071087C" w:rsidRPr="00E6516F" w:rsidRDefault="0071087C" w:rsidP="00174677">
            <w:pPr>
              <w:pStyle w:val="TAL"/>
              <w:rPr>
                <w:rFonts w:cs="Arial"/>
                <w:szCs w:val="18"/>
              </w:rPr>
            </w:pPr>
            <w:r w:rsidRPr="00E6516F">
              <w:t xml:space="preserve">    request-type</w:t>
            </w:r>
          </w:p>
        </w:tc>
        <w:tc>
          <w:tcPr>
            <w:tcW w:w="2126" w:type="dxa"/>
          </w:tcPr>
          <w:p w14:paraId="3EC2166B" w14:textId="77777777" w:rsidR="0071087C" w:rsidRPr="00E6516F" w:rsidRDefault="0071087C" w:rsidP="00174677">
            <w:pPr>
              <w:pStyle w:val="TAL"/>
              <w:rPr>
                <w:lang w:eastAsia="ko-KR"/>
              </w:rPr>
            </w:pPr>
            <w:r w:rsidRPr="00E6516F">
              <w:t>"one-to-one-sds-session"</w:t>
            </w:r>
          </w:p>
        </w:tc>
        <w:tc>
          <w:tcPr>
            <w:tcW w:w="2126" w:type="dxa"/>
            <w:tcBorders>
              <w:top w:val="single" w:sz="4" w:space="0" w:color="auto"/>
              <w:bottom w:val="single" w:sz="4" w:space="0" w:color="auto"/>
            </w:tcBorders>
          </w:tcPr>
          <w:p w14:paraId="36E2D03A" w14:textId="77777777" w:rsidR="0071087C" w:rsidRPr="00E6516F" w:rsidRDefault="0071087C" w:rsidP="00174677">
            <w:pPr>
              <w:pStyle w:val="TAL"/>
            </w:pPr>
          </w:p>
        </w:tc>
        <w:tc>
          <w:tcPr>
            <w:tcW w:w="1418" w:type="dxa"/>
          </w:tcPr>
          <w:p w14:paraId="365B143E" w14:textId="77777777" w:rsidR="0071087C" w:rsidRPr="00E6516F" w:rsidRDefault="0071087C" w:rsidP="00174677">
            <w:pPr>
              <w:pStyle w:val="TAL"/>
            </w:pPr>
          </w:p>
        </w:tc>
        <w:tc>
          <w:tcPr>
            <w:tcW w:w="1134" w:type="dxa"/>
          </w:tcPr>
          <w:p w14:paraId="5F2459D3" w14:textId="77777777" w:rsidR="0071087C" w:rsidRPr="00E6516F" w:rsidRDefault="0071087C" w:rsidP="00174677">
            <w:pPr>
              <w:pStyle w:val="TAL"/>
            </w:pPr>
          </w:p>
        </w:tc>
      </w:tr>
    </w:tbl>
    <w:p w14:paraId="10EDBA23" w14:textId="77777777" w:rsidR="0071087C" w:rsidRPr="00E6516F" w:rsidRDefault="0071087C" w:rsidP="0071087C"/>
    <w:p w14:paraId="0B0A8DDC" w14:textId="72BCC093" w:rsidR="0071087C" w:rsidRPr="00E6516F" w:rsidRDefault="0071087C" w:rsidP="0071087C">
      <w:pPr>
        <w:pStyle w:val="TH"/>
      </w:pPr>
      <w:r w:rsidRPr="00E6516F">
        <w:t>Table 6.1.10.3.3-4: SIP 200 (OK) (step 1, Table 6.1.10.3.2-1;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6BB8E03D" w14:textId="77777777" w:rsidTr="00174677">
        <w:trPr>
          <w:cantSplit/>
        </w:trPr>
        <w:tc>
          <w:tcPr>
            <w:tcW w:w="9644" w:type="dxa"/>
            <w:gridSpan w:val="5"/>
          </w:tcPr>
          <w:p w14:paraId="2EF0ECCA" w14:textId="77777777" w:rsidR="0071087C" w:rsidRPr="00E6516F" w:rsidRDefault="0071087C" w:rsidP="00174677">
            <w:pPr>
              <w:pStyle w:val="TAL"/>
              <w:rPr>
                <w:rFonts w:cs="Arial"/>
                <w:szCs w:val="18"/>
              </w:rPr>
            </w:pPr>
            <w:r w:rsidRPr="00E6516F">
              <w:rPr>
                <w:rFonts w:cs="Arial"/>
                <w:szCs w:val="18"/>
              </w:rPr>
              <w:t>Derivation Path: TS 36.579-1 [2], Table 5.5.2.17.1.1-1, condition INVITE-RSP, MCDATA_SDS</w:t>
            </w:r>
          </w:p>
        </w:tc>
      </w:tr>
      <w:tr w:rsidR="0071087C" w:rsidRPr="00E6516F" w14:paraId="70AAE2AD" w14:textId="77777777" w:rsidTr="00174677">
        <w:tc>
          <w:tcPr>
            <w:tcW w:w="2836" w:type="dxa"/>
          </w:tcPr>
          <w:p w14:paraId="2E7F82B7" w14:textId="77777777" w:rsidR="0071087C" w:rsidRPr="00E6516F" w:rsidRDefault="0071087C" w:rsidP="00174677">
            <w:pPr>
              <w:pStyle w:val="TAH"/>
              <w:rPr>
                <w:bCs/>
              </w:rPr>
            </w:pPr>
            <w:r w:rsidRPr="00E6516F">
              <w:rPr>
                <w:bCs/>
              </w:rPr>
              <w:t>Information Element</w:t>
            </w:r>
          </w:p>
        </w:tc>
        <w:tc>
          <w:tcPr>
            <w:tcW w:w="2127" w:type="dxa"/>
          </w:tcPr>
          <w:p w14:paraId="6CC67860"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1504E92C" w14:textId="77777777" w:rsidR="0071087C" w:rsidRPr="00E6516F" w:rsidRDefault="0071087C" w:rsidP="00174677">
            <w:pPr>
              <w:pStyle w:val="TAH"/>
              <w:rPr>
                <w:bCs/>
              </w:rPr>
            </w:pPr>
            <w:r w:rsidRPr="00E6516F">
              <w:rPr>
                <w:bCs/>
              </w:rPr>
              <w:t>Comment</w:t>
            </w:r>
          </w:p>
        </w:tc>
        <w:tc>
          <w:tcPr>
            <w:tcW w:w="1419" w:type="dxa"/>
          </w:tcPr>
          <w:p w14:paraId="7871FED8" w14:textId="77777777" w:rsidR="0071087C" w:rsidRPr="00E6516F" w:rsidRDefault="0071087C" w:rsidP="00174677">
            <w:pPr>
              <w:pStyle w:val="TAH"/>
              <w:rPr>
                <w:bCs/>
              </w:rPr>
            </w:pPr>
            <w:r w:rsidRPr="00E6516F">
              <w:rPr>
                <w:bCs/>
              </w:rPr>
              <w:t>Reference</w:t>
            </w:r>
          </w:p>
        </w:tc>
        <w:tc>
          <w:tcPr>
            <w:tcW w:w="1135" w:type="dxa"/>
          </w:tcPr>
          <w:p w14:paraId="484A97B5" w14:textId="77777777" w:rsidR="0071087C" w:rsidRPr="00E6516F" w:rsidRDefault="0071087C" w:rsidP="00174677">
            <w:pPr>
              <w:pStyle w:val="TAH"/>
              <w:rPr>
                <w:bCs/>
              </w:rPr>
            </w:pPr>
            <w:r w:rsidRPr="00E6516F">
              <w:rPr>
                <w:bCs/>
              </w:rPr>
              <w:t>Condition</w:t>
            </w:r>
          </w:p>
        </w:tc>
      </w:tr>
      <w:tr w:rsidR="0071087C" w:rsidRPr="00E6516F" w:rsidDel="00364D76" w14:paraId="7597B4D8" w14:textId="77777777" w:rsidTr="00174677">
        <w:tc>
          <w:tcPr>
            <w:tcW w:w="2836" w:type="dxa"/>
          </w:tcPr>
          <w:p w14:paraId="31039828" w14:textId="77777777" w:rsidR="0071087C" w:rsidRPr="00E6516F" w:rsidDel="00364D76" w:rsidRDefault="0071087C" w:rsidP="00174677">
            <w:pPr>
              <w:pStyle w:val="TAL"/>
              <w:rPr>
                <w:rFonts w:cs="Arial"/>
                <w:bCs/>
                <w:szCs w:val="18"/>
              </w:rPr>
            </w:pPr>
            <w:r w:rsidRPr="00E6516F">
              <w:rPr>
                <w:rFonts w:cs="Arial"/>
                <w:b/>
                <w:bCs/>
                <w:szCs w:val="18"/>
              </w:rPr>
              <w:t>Content-Type</w:t>
            </w:r>
          </w:p>
        </w:tc>
        <w:tc>
          <w:tcPr>
            <w:tcW w:w="2127" w:type="dxa"/>
          </w:tcPr>
          <w:p w14:paraId="71F1128A" w14:textId="77777777" w:rsidR="0071087C" w:rsidRPr="00E6516F" w:rsidDel="00364D76" w:rsidRDefault="0071087C" w:rsidP="00174677">
            <w:pPr>
              <w:pStyle w:val="TAL"/>
            </w:pPr>
          </w:p>
        </w:tc>
        <w:tc>
          <w:tcPr>
            <w:tcW w:w="2127" w:type="dxa"/>
            <w:tcBorders>
              <w:top w:val="single" w:sz="4" w:space="0" w:color="auto"/>
              <w:bottom w:val="single" w:sz="4" w:space="0" w:color="auto"/>
            </w:tcBorders>
          </w:tcPr>
          <w:p w14:paraId="48613A6F" w14:textId="77777777" w:rsidR="0071087C" w:rsidRPr="00E6516F" w:rsidDel="00364D76" w:rsidRDefault="0071087C" w:rsidP="00174677">
            <w:pPr>
              <w:pStyle w:val="TAL"/>
            </w:pPr>
          </w:p>
        </w:tc>
        <w:tc>
          <w:tcPr>
            <w:tcW w:w="1419" w:type="dxa"/>
          </w:tcPr>
          <w:p w14:paraId="550B895E" w14:textId="77777777" w:rsidR="0071087C" w:rsidRPr="00E6516F" w:rsidDel="00364D76" w:rsidRDefault="0071087C" w:rsidP="00174677">
            <w:pPr>
              <w:pStyle w:val="TAL"/>
            </w:pPr>
          </w:p>
        </w:tc>
        <w:tc>
          <w:tcPr>
            <w:tcW w:w="1135" w:type="dxa"/>
          </w:tcPr>
          <w:p w14:paraId="36A1BB35" w14:textId="77777777" w:rsidR="0071087C" w:rsidRPr="00E6516F" w:rsidDel="00364D76" w:rsidRDefault="0071087C" w:rsidP="00174677">
            <w:pPr>
              <w:pStyle w:val="TAL"/>
            </w:pPr>
          </w:p>
        </w:tc>
      </w:tr>
      <w:tr w:rsidR="0071087C" w:rsidRPr="00E6516F" w:rsidDel="00364D76" w14:paraId="15A329C8" w14:textId="77777777" w:rsidTr="00174677">
        <w:tc>
          <w:tcPr>
            <w:tcW w:w="2836" w:type="dxa"/>
          </w:tcPr>
          <w:p w14:paraId="5801C571" w14:textId="77777777" w:rsidR="0071087C" w:rsidRPr="00E6516F" w:rsidDel="00364D76" w:rsidRDefault="0071087C" w:rsidP="00174677">
            <w:pPr>
              <w:pStyle w:val="TAL"/>
              <w:rPr>
                <w:rFonts w:cs="Arial"/>
                <w:bCs/>
                <w:szCs w:val="18"/>
              </w:rPr>
            </w:pPr>
            <w:r w:rsidRPr="00E6516F">
              <w:rPr>
                <w:rFonts w:cs="Arial"/>
                <w:b/>
                <w:bCs/>
                <w:szCs w:val="18"/>
              </w:rPr>
              <w:t xml:space="preserve">  </w:t>
            </w:r>
            <w:r w:rsidRPr="00E6516F">
              <w:rPr>
                <w:rFonts w:cs="Arial"/>
                <w:szCs w:val="18"/>
              </w:rPr>
              <w:t>value</w:t>
            </w:r>
          </w:p>
        </w:tc>
        <w:tc>
          <w:tcPr>
            <w:tcW w:w="2127" w:type="dxa"/>
          </w:tcPr>
          <w:p w14:paraId="57006D5F" w14:textId="77777777" w:rsidR="0071087C" w:rsidRPr="00E6516F" w:rsidDel="00364D76" w:rsidRDefault="0071087C" w:rsidP="00174677">
            <w:pPr>
              <w:pStyle w:val="TAL"/>
            </w:pPr>
            <w:r w:rsidRPr="00E6516F">
              <w:t>"application/sdp"</w:t>
            </w:r>
          </w:p>
        </w:tc>
        <w:tc>
          <w:tcPr>
            <w:tcW w:w="2127" w:type="dxa"/>
            <w:tcBorders>
              <w:top w:val="single" w:sz="4" w:space="0" w:color="auto"/>
              <w:bottom w:val="single" w:sz="4" w:space="0" w:color="auto"/>
            </w:tcBorders>
          </w:tcPr>
          <w:p w14:paraId="4670AFE0" w14:textId="77777777" w:rsidR="0071087C" w:rsidRPr="00E6516F" w:rsidDel="00364D76" w:rsidRDefault="0071087C" w:rsidP="00174677">
            <w:pPr>
              <w:pStyle w:val="TAL"/>
            </w:pPr>
          </w:p>
        </w:tc>
        <w:tc>
          <w:tcPr>
            <w:tcW w:w="1419" w:type="dxa"/>
          </w:tcPr>
          <w:p w14:paraId="6C180076" w14:textId="77777777" w:rsidR="0071087C" w:rsidRPr="00E6516F" w:rsidDel="00364D76" w:rsidRDefault="0071087C" w:rsidP="00174677">
            <w:pPr>
              <w:pStyle w:val="TAL"/>
            </w:pPr>
          </w:p>
        </w:tc>
        <w:tc>
          <w:tcPr>
            <w:tcW w:w="1135" w:type="dxa"/>
          </w:tcPr>
          <w:p w14:paraId="6FD691C5" w14:textId="77777777" w:rsidR="0071087C" w:rsidRPr="00E6516F" w:rsidDel="00364D76" w:rsidRDefault="0071087C" w:rsidP="00174677">
            <w:pPr>
              <w:pStyle w:val="TAL"/>
            </w:pPr>
          </w:p>
        </w:tc>
      </w:tr>
      <w:tr w:rsidR="0071087C" w:rsidRPr="00E6516F" w14:paraId="55083DDB" w14:textId="77777777" w:rsidTr="00174677">
        <w:tc>
          <w:tcPr>
            <w:tcW w:w="2836" w:type="dxa"/>
            <w:vAlign w:val="center"/>
          </w:tcPr>
          <w:p w14:paraId="2F8690D5" w14:textId="77777777" w:rsidR="0071087C" w:rsidRPr="00E6516F" w:rsidRDefault="0071087C" w:rsidP="00174677">
            <w:pPr>
              <w:pStyle w:val="TAL"/>
              <w:rPr>
                <w:rFonts w:cs="Arial"/>
                <w:b/>
                <w:bCs/>
                <w:szCs w:val="18"/>
              </w:rPr>
            </w:pPr>
            <w:r w:rsidRPr="00E6516F">
              <w:rPr>
                <w:b/>
                <w:bCs/>
              </w:rPr>
              <w:t>Message-body</w:t>
            </w:r>
          </w:p>
        </w:tc>
        <w:tc>
          <w:tcPr>
            <w:tcW w:w="2127" w:type="dxa"/>
          </w:tcPr>
          <w:p w14:paraId="586F178A" w14:textId="77777777" w:rsidR="0071087C" w:rsidRPr="00E6516F" w:rsidRDefault="0071087C" w:rsidP="00174677">
            <w:pPr>
              <w:pStyle w:val="TAL"/>
            </w:pPr>
          </w:p>
        </w:tc>
        <w:tc>
          <w:tcPr>
            <w:tcW w:w="2127" w:type="dxa"/>
            <w:tcBorders>
              <w:top w:val="single" w:sz="4" w:space="0" w:color="auto"/>
              <w:bottom w:val="single" w:sz="4" w:space="0" w:color="auto"/>
            </w:tcBorders>
          </w:tcPr>
          <w:p w14:paraId="38E6F302" w14:textId="77777777" w:rsidR="0071087C" w:rsidRPr="00E6516F" w:rsidRDefault="0071087C" w:rsidP="00174677">
            <w:pPr>
              <w:pStyle w:val="TAL"/>
            </w:pPr>
          </w:p>
        </w:tc>
        <w:tc>
          <w:tcPr>
            <w:tcW w:w="1419" w:type="dxa"/>
          </w:tcPr>
          <w:p w14:paraId="0F056075" w14:textId="77777777" w:rsidR="0071087C" w:rsidRPr="00E6516F" w:rsidRDefault="0071087C" w:rsidP="00174677">
            <w:pPr>
              <w:pStyle w:val="TAL"/>
            </w:pPr>
          </w:p>
        </w:tc>
        <w:tc>
          <w:tcPr>
            <w:tcW w:w="1135" w:type="dxa"/>
            <w:vAlign w:val="bottom"/>
          </w:tcPr>
          <w:p w14:paraId="5C521BFA" w14:textId="77777777" w:rsidR="0071087C" w:rsidRPr="00E6516F" w:rsidRDefault="0071087C" w:rsidP="00174677">
            <w:pPr>
              <w:pStyle w:val="TAL"/>
            </w:pPr>
          </w:p>
        </w:tc>
      </w:tr>
      <w:tr w:rsidR="0071087C" w:rsidRPr="00E6516F" w14:paraId="73CEEDFE" w14:textId="77777777" w:rsidTr="004312E8">
        <w:tc>
          <w:tcPr>
            <w:tcW w:w="2836" w:type="dxa"/>
          </w:tcPr>
          <w:p w14:paraId="3839D3F3" w14:textId="77777777" w:rsidR="0071087C" w:rsidRPr="00E6516F" w:rsidRDefault="0071087C" w:rsidP="00174677">
            <w:pPr>
              <w:pStyle w:val="TAL"/>
              <w:rPr>
                <w:b/>
                <w:bCs/>
              </w:rPr>
            </w:pPr>
            <w:r w:rsidRPr="00E6516F">
              <w:t xml:space="preserve">  SDP message</w:t>
            </w:r>
          </w:p>
        </w:tc>
        <w:tc>
          <w:tcPr>
            <w:tcW w:w="2127" w:type="dxa"/>
          </w:tcPr>
          <w:p w14:paraId="1D84DF81" w14:textId="77777777" w:rsidR="0071087C" w:rsidRPr="00E6516F" w:rsidRDefault="0071087C" w:rsidP="00174677">
            <w:pPr>
              <w:pStyle w:val="TAL"/>
            </w:pPr>
            <w:r w:rsidRPr="00E6516F">
              <w:t>As described in Table 6.1.10.3.3-5</w:t>
            </w:r>
          </w:p>
        </w:tc>
        <w:tc>
          <w:tcPr>
            <w:tcW w:w="2127" w:type="dxa"/>
            <w:tcBorders>
              <w:top w:val="single" w:sz="4" w:space="0" w:color="auto"/>
              <w:bottom w:val="single" w:sz="4" w:space="0" w:color="auto"/>
            </w:tcBorders>
          </w:tcPr>
          <w:p w14:paraId="0D7F239F" w14:textId="77777777" w:rsidR="0071087C" w:rsidRPr="00E6516F" w:rsidRDefault="0071087C" w:rsidP="00174677">
            <w:pPr>
              <w:pStyle w:val="TAL"/>
            </w:pPr>
          </w:p>
        </w:tc>
        <w:tc>
          <w:tcPr>
            <w:tcW w:w="1419" w:type="dxa"/>
          </w:tcPr>
          <w:p w14:paraId="61863060" w14:textId="77777777" w:rsidR="0071087C" w:rsidRPr="00E6516F" w:rsidRDefault="0071087C" w:rsidP="00174677">
            <w:pPr>
              <w:pStyle w:val="TAL"/>
            </w:pPr>
          </w:p>
        </w:tc>
        <w:tc>
          <w:tcPr>
            <w:tcW w:w="1135" w:type="dxa"/>
            <w:vAlign w:val="bottom"/>
          </w:tcPr>
          <w:p w14:paraId="73FAB3C1" w14:textId="77777777" w:rsidR="0071087C" w:rsidRPr="00E6516F" w:rsidRDefault="0071087C" w:rsidP="00174677">
            <w:pPr>
              <w:pStyle w:val="TAL"/>
            </w:pPr>
          </w:p>
        </w:tc>
      </w:tr>
    </w:tbl>
    <w:p w14:paraId="34CE56FF" w14:textId="77777777" w:rsidR="0071087C" w:rsidRPr="00E6516F" w:rsidRDefault="0071087C" w:rsidP="0071087C"/>
    <w:p w14:paraId="6AEC5751" w14:textId="77777777" w:rsidR="0071087C" w:rsidRPr="00E6516F" w:rsidRDefault="0071087C" w:rsidP="0071087C">
      <w:pPr>
        <w:pStyle w:val="TH"/>
      </w:pPr>
      <w:r w:rsidRPr="00E6516F">
        <w:t>Table 6.1.10.3.3-5: SDP for SIP 200 (OK) (Table 6.1.10.3.3-4)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02C90BC4" w14:textId="77777777" w:rsidTr="00174677">
        <w:trPr>
          <w:cantSplit/>
        </w:trPr>
        <w:tc>
          <w:tcPr>
            <w:tcW w:w="9644" w:type="dxa"/>
          </w:tcPr>
          <w:p w14:paraId="07DEA0BC"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5.5.3.1.1-3, condition MCDATA_SDS, SDP_ANSWER, SDS_SESSION</w:t>
            </w:r>
          </w:p>
        </w:tc>
      </w:tr>
    </w:tbl>
    <w:p w14:paraId="4C6FC59E" w14:textId="77777777" w:rsidR="0071087C" w:rsidRPr="00E6516F" w:rsidRDefault="0071087C" w:rsidP="0071087C"/>
    <w:p w14:paraId="76FD15C3" w14:textId="3B53DE7C" w:rsidR="0071087C" w:rsidRPr="00E6516F" w:rsidRDefault="0071087C" w:rsidP="0071087C">
      <w:pPr>
        <w:pStyle w:val="TH"/>
      </w:pPr>
      <w:bookmarkStart w:id="715" w:name="_Hlk38619615"/>
      <w:r w:rsidRPr="00E6516F">
        <w:t>Table 6.1.10.3.3-6: MSRP SEND (step 6, Table 6.1.10.3.2-1;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2CE0F774" w14:textId="77777777" w:rsidTr="00174677">
        <w:trPr>
          <w:cantSplit/>
        </w:trPr>
        <w:tc>
          <w:tcPr>
            <w:tcW w:w="9644" w:type="dxa"/>
            <w:gridSpan w:val="5"/>
          </w:tcPr>
          <w:p w14:paraId="6638D219"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5.5.12.1.2-1</w:t>
            </w:r>
          </w:p>
        </w:tc>
      </w:tr>
      <w:tr w:rsidR="0071087C" w:rsidRPr="00E6516F" w14:paraId="76FA9B9C" w14:textId="77777777" w:rsidTr="00174677">
        <w:tc>
          <w:tcPr>
            <w:tcW w:w="2836" w:type="dxa"/>
          </w:tcPr>
          <w:p w14:paraId="4D81E5F8" w14:textId="77777777" w:rsidR="0071087C" w:rsidRPr="00E6516F" w:rsidRDefault="0071087C" w:rsidP="00174677">
            <w:pPr>
              <w:pStyle w:val="TAH"/>
              <w:rPr>
                <w:bCs/>
              </w:rPr>
            </w:pPr>
            <w:r w:rsidRPr="00E6516F">
              <w:rPr>
                <w:bCs/>
              </w:rPr>
              <w:t>Information Element</w:t>
            </w:r>
          </w:p>
        </w:tc>
        <w:tc>
          <w:tcPr>
            <w:tcW w:w="2127" w:type="dxa"/>
          </w:tcPr>
          <w:p w14:paraId="0B604A37"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080BE1C5" w14:textId="77777777" w:rsidR="0071087C" w:rsidRPr="00E6516F" w:rsidRDefault="0071087C" w:rsidP="00174677">
            <w:pPr>
              <w:pStyle w:val="TAH"/>
              <w:rPr>
                <w:bCs/>
              </w:rPr>
            </w:pPr>
            <w:r w:rsidRPr="00E6516F">
              <w:rPr>
                <w:bCs/>
              </w:rPr>
              <w:t>Comment</w:t>
            </w:r>
          </w:p>
        </w:tc>
        <w:tc>
          <w:tcPr>
            <w:tcW w:w="1419" w:type="dxa"/>
          </w:tcPr>
          <w:p w14:paraId="4AE10879" w14:textId="77777777" w:rsidR="0071087C" w:rsidRPr="00E6516F" w:rsidRDefault="0071087C" w:rsidP="00174677">
            <w:pPr>
              <w:pStyle w:val="TAH"/>
              <w:rPr>
                <w:bCs/>
              </w:rPr>
            </w:pPr>
            <w:r w:rsidRPr="00E6516F">
              <w:rPr>
                <w:bCs/>
              </w:rPr>
              <w:t>Reference</w:t>
            </w:r>
          </w:p>
        </w:tc>
        <w:tc>
          <w:tcPr>
            <w:tcW w:w="1135" w:type="dxa"/>
          </w:tcPr>
          <w:p w14:paraId="360EF5DB" w14:textId="77777777" w:rsidR="0071087C" w:rsidRPr="00E6516F" w:rsidRDefault="0071087C" w:rsidP="00174677">
            <w:pPr>
              <w:pStyle w:val="TAH"/>
              <w:rPr>
                <w:bCs/>
              </w:rPr>
            </w:pPr>
            <w:r w:rsidRPr="00E6516F">
              <w:rPr>
                <w:bCs/>
              </w:rPr>
              <w:t>Condition</w:t>
            </w:r>
          </w:p>
        </w:tc>
      </w:tr>
      <w:tr w:rsidR="0071087C" w:rsidRPr="00E6516F" w14:paraId="0707FE14" w14:textId="77777777" w:rsidTr="00174677">
        <w:tc>
          <w:tcPr>
            <w:tcW w:w="2836" w:type="dxa"/>
          </w:tcPr>
          <w:p w14:paraId="0730B3B3" w14:textId="77777777" w:rsidR="0071087C" w:rsidRPr="00E6516F" w:rsidRDefault="0071087C" w:rsidP="00174677">
            <w:pPr>
              <w:pStyle w:val="TAL"/>
              <w:rPr>
                <w:b/>
                <w:bCs/>
              </w:rPr>
            </w:pPr>
            <w:r w:rsidRPr="00E6516F">
              <w:rPr>
                <w:b/>
                <w:bCs/>
              </w:rPr>
              <w:t>Content-Type</w:t>
            </w:r>
          </w:p>
        </w:tc>
        <w:tc>
          <w:tcPr>
            <w:tcW w:w="2127" w:type="dxa"/>
          </w:tcPr>
          <w:p w14:paraId="726A8F99" w14:textId="77777777" w:rsidR="0071087C" w:rsidRPr="00E6516F" w:rsidRDefault="0071087C" w:rsidP="00174677">
            <w:pPr>
              <w:pStyle w:val="TAL"/>
            </w:pPr>
          </w:p>
        </w:tc>
        <w:tc>
          <w:tcPr>
            <w:tcW w:w="2127" w:type="dxa"/>
            <w:tcBorders>
              <w:top w:val="single" w:sz="4" w:space="0" w:color="auto"/>
              <w:bottom w:val="single" w:sz="4" w:space="0" w:color="auto"/>
            </w:tcBorders>
          </w:tcPr>
          <w:p w14:paraId="7D13DBE9" w14:textId="77777777" w:rsidR="0071087C" w:rsidRPr="00E6516F" w:rsidRDefault="0071087C" w:rsidP="00174677">
            <w:pPr>
              <w:pStyle w:val="TAL"/>
              <w:rPr>
                <w:bCs/>
              </w:rPr>
            </w:pPr>
          </w:p>
        </w:tc>
        <w:tc>
          <w:tcPr>
            <w:tcW w:w="1419" w:type="dxa"/>
          </w:tcPr>
          <w:p w14:paraId="7DE8793E" w14:textId="77777777" w:rsidR="0071087C" w:rsidRPr="00E6516F" w:rsidRDefault="0071087C" w:rsidP="00174677">
            <w:pPr>
              <w:pStyle w:val="TAL"/>
            </w:pPr>
          </w:p>
        </w:tc>
        <w:tc>
          <w:tcPr>
            <w:tcW w:w="1135" w:type="dxa"/>
          </w:tcPr>
          <w:p w14:paraId="5A804C9D" w14:textId="77777777" w:rsidR="0071087C" w:rsidRPr="00E6516F" w:rsidRDefault="0071087C" w:rsidP="00174677">
            <w:pPr>
              <w:pStyle w:val="TAL"/>
            </w:pPr>
          </w:p>
        </w:tc>
      </w:tr>
      <w:tr w:rsidR="0071087C" w:rsidRPr="00E6516F" w14:paraId="6ABCBC97" w14:textId="77777777" w:rsidTr="00174677">
        <w:tc>
          <w:tcPr>
            <w:tcW w:w="2836" w:type="dxa"/>
          </w:tcPr>
          <w:p w14:paraId="58AAECFA" w14:textId="77777777" w:rsidR="0071087C" w:rsidRPr="00E6516F" w:rsidRDefault="0071087C" w:rsidP="00174677">
            <w:pPr>
              <w:pStyle w:val="TAL"/>
              <w:rPr>
                <w:b/>
                <w:bCs/>
              </w:rPr>
            </w:pPr>
            <w:r w:rsidRPr="00E6516F">
              <w:t xml:space="preserve">  media-type</w:t>
            </w:r>
          </w:p>
        </w:tc>
        <w:tc>
          <w:tcPr>
            <w:tcW w:w="2127" w:type="dxa"/>
          </w:tcPr>
          <w:p w14:paraId="30521700" w14:textId="77777777" w:rsidR="0071087C" w:rsidRPr="00E6516F" w:rsidRDefault="0071087C" w:rsidP="00174677">
            <w:pPr>
              <w:pStyle w:val="TAL"/>
            </w:pPr>
            <w:r w:rsidRPr="00E6516F">
              <w:rPr>
                <w:iCs/>
              </w:rPr>
              <w:t>"multipart/mixed"</w:t>
            </w:r>
          </w:p>
        </w:tc>
        <w:tc>
          <w:tcPr>
            <w:tcW w:w="2127" w:type="dxa"/>
            <w:tcBorders>
              <w:top w:val="single" w:sz="4" w:space="0" w:color="auto"/>
              <w:bottom w:val="single" w:sz="4" w:space="0" w:color="auto"/>
            </w:tcBorders>
          </w:tcPr>
          <w:p w14:paraId="58492F38" w14:textId="77777777" w:rsidR="0071087C" w:rsidRPr="00E6516F" w:rsidRDefault="0071087C" w:rsidP="00174677">
            <w:pPr>
              <w:pStyle w:val="TAL"/>
              <w:rPr>
                <w:bCs/>
              </w:rPr>
            </w:pPr>
          </w:p>
        </w:tc>
        <w:tc>
          <w:tcPr>
            <w:tcW w:w="1419" w:type="dxa"/>
          </w:tcPr>
          <w:p w14:paraId="0AA5577B" w14:textId="77777777" w:rsidR="0071087C" w:rsidRPr="00E6516F" w:rsidRDefault="0071087C" w:rsidP="00174677">
            <w:pPr>
              <w:pStyle w:val="TAL"/>
            </w:pPr>
          </w:p>
        </w:tc>
        <w:tc>
          <w:tcPr>
            <w:tcW w:w="1135" w:type="dxa"/>
          </w:tcPr>
          <w:p w14:paraId="0419BEE3" w14:textId="77777777" w:rsidR="0071087C" w:rsidRPr="00E6516F" w:rsidRDefault="0071087C" w:rsidP="00174677">
            <w:pPr>
              <w:pStyle w:val="TAL"/>
            </w:pPr>
          </w:p>
        </w:tc>
      </w:tr>
      <w:tr w:rsidR="0071087C" w:rsidRPr="00E6516F" w14:paraId="0557C1E0" w14:textId="77777777" w:rsidTr="00174677">
        <w:tc>
          <w:tcPr>
            <w:tcW w:w="2836" w:type="dxa"/>
          </w:tcPr>
          <w:p w14:paraId="659BDA8C" w14:textId="77777777" w:rsidR="0071087C" w:rsidRPr="00E6516F" w:rsidRDefault="0071087C" w:rsidP="00174677">
            <w:pPr>
              <w:pStyle w:val="TAL"/>
              <w:rPr>
                <w:b/>
                <w:bCs/>
              </w:rPr>
            </w:pPr>
            <w:r w:rsidRPr="00E6516F">
              <w:rPr>
                <w:b/>
                <w:bCs/>
              </w:rPr>
              <w:t>data</w:t>
            </w:r>
          </w:p>
        </w:tc>
        <w:tc>
          <w:tcPr>
            <w:tcW w:w="2127" w:type="dxa"/>
          </w:tcPr>
          <w:p w14:paraId="271C2A11" w14:textId="77777777" w:rsidR="0071087C" w:rsidRPr="00E6516F" w:rsidRDefault="0071087C" w:rsidP="00174677">
            <w:pPr>
              <w:pStyle w:val="TAL"/>
            </w:pPr>
            <w:r w:rsidRPr="00E6516F">
              <w:rPr>
                <w:iCs/>
              </w:rPr>
              <w:t>Message as specified in table 6.1.10.3.3-6A</w:t>
            </w:r>
          </w:p>
        </w:tc>
        <w:tc>
          <w:tcPr>
            <w:tcW w:w="2127" w:type="dxa"/>
            <w:tcBorders>
              <w:top w:val="single" w:sz="4" w:space="0" w:color="auto"/>
              <w:bottom w:val="single" w:sz="4" w:space="0" w:color="auto"/>
            </w:tcBorders>
          </w:tcPr>
          <w:p w14:paraId="7E8695A7" w14:textId="77777777" w:rsidR="0071087C" w:rsidRPr="00E6516F" w:rsidRDefault="0071087C" w:rsidP="00174677">
            <w:pPr>
              <w:pStyle w:val="TAL"/>
              <w:rPr>
                <w:bCs/>
              </w:rPr>
            </w:pPr>
          </w:p>
        </w:tc>
        <w:tc>
          <w:tcPr>
            <w:tcW w:w="1419" w:type="dxa"/>
          </w:tcPr>
          <w:p w14:paraId="0C2832D0" w14:textId="77777777" w:rsidR="0071087C" w:rsidRPr="00E6516F" w:rsidRDefault="0071087C" w:rsidP="00174677">
            <w:pPr>
              <w:pStyle w:val="TAL"/>
            </w:pPr>
          </w:p>
        </w:tc>
        <w:tc>
          <w:tcPr>
            <w:tcW w:w="1135" w:type="dxa"/>
          </w:tcPr>
          <w:p w14:paraId="7D3214E0" w14:textId="77777777" w:rsidR="0071087C" w:rsidRPr="00E6516F" w:rsidRDefault="0071087C" w:rsidP="00174677">
            <w:pPr>
              <w:pStyle w:val="TAL"/>
            </w:pPr>
          </w:p>
        </w:tc>
      </w:tr>
    </w:tbl>
    <w:p w14:paraId="18C7D316" w14:textId="77777777" w:rsidR="0071087C" w:rsidRPr="00E6516F" w:rsidRDefault="0071087C" w:rsidP="0071087C"/>
    <w:p w14:paraId="44F9AFAF" w14:textId="77777777" w:rsidR="0071087C" w:rsidRPr="00E6516F" w:rsidRDefault="0071087C" w:rsidP="0071087C">
      <w:pPr>
        <w:pStyle w:val="TH"/>
      </w:pPr>
      <w:r w:rsidRPr="00E6516F">
        <w:t>Table 6.1.10.3.3-6A: MIME Message (step 6, Table 6.1.10.3.2-1;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551BB9A5" w14:textId="77777777" w:rsidTr="00174677">
        <w:trPr>
          <w:cantSplit/>
        </w:trPr>
        <w:tc>
          <w:tcPr>
            <w:tcW w:w="9644" w:type="dxa"/>
            <w:gridSpan w:val="5"/>
          </w:tcPr>
          <w:p w14:paraId="39D5AB5C" w14:textId="77777777" w:rsidR="0071087C" w:rsidRPr="00E6516F" w:rsidRDefault="0071087C" w:rsidP="00174677">
            <w:pPr>
              <w:pStyle w:val="TAL"/>
              <w:rPr>
                <w:rFonts w:cs="Arial"/>
                <w:szCs w:val="18"/>
              </w:rPr>
            </w:pPr>
            <w:r w:rsidRPr="00E6516F">
              <w:rPr>
                <w:rFonts w:cs="Arial"/>
                <w:szCs w:val="18"/>
              </w:rPr>
              <w:t>Derivation Path: RFC 2046 [38]</w:t>
            </w:r>
          </w:p>
        </w:tc>
      </w:tr>
      <w:tr w:rsidR="0071087C" w:rsidRPr="00E6516F" w14:paraId="0FDC1F1B" w14:textId="77777777" w:rsidTr="00174677">
        <w:tc>
          <w:tcPr>
            <w:tcW w:w="2836" w:type="dxa"/>
          </w:tcPr>
          <w:p w14:paraId="23ADC4E3" w14:textId="77777777" w:rsidR="0071087C" w:rsidRPr="00E6516F" w:rsidRDefault="0071087C" w:rsidP="00174677">
            <w:pPr>
              <w:pStyle w:val="TAH"/>
              <w:rPr>
                <w:bCs/>
              </w:rPr>
            </w:pPr>
            <w:r w:rsidRPr="00E6516F">
              <w:rPr>
                <w:bCs/>
              </w:rPr>
              <w:t>Information Element</w:t>
            </w:r>
          </w:p>
        </w:tc>
        <w:tc>
          <w:tcPr>
            <w:tcW w:w="2127" w:type="dxa"/>
          </w:tcPr>
          <w:p w14:paraId="5C66F90D"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756D5796" w14:textId="77777777" w:rsidR="0071087C" w:rsidRPr="00E6516F" w:rsidRDefault="0071087C" w:rsidP="00174677">
            <w:pPr>
              <w:pStyle w:val="TAH"/>
              <w:rPr>
                <w:bCs/>
              </w:rPr>
            </w:pPr>
            <w:r w:rsidRPr="00E6516F">
              <w:rPr>
                <w:bCs/>
              </w:rPr>
              <w:t>Comment</w:t>
            </w:r>
          </w:p>
        </w:tc>
        <w:tc>
          <w:tcPr>
            <w:tcW w:w="1419" w:type="dxa"/>
          </w:tcPr>
          <w:p w14:paraId="7EC61CF6" w14:textId="77777777" w:rsidR="0071087C" w:rsidRPr="00E6516F" w:rsidRDefault="0071087C" w:rsidP="00174677">
            <w:pPr>
              <w:pStyle w:val="TAH"/>
              <w:rPr>
                <w:bCs/>
              </w:rPr>
            </w:pPr>
            <w:r w:rsidRPr="00E6516F">
              <w:rPr>
                <w:bCs/>
              </w:rPr>
              <w:t>Reference</w:t>
            </w:r>
          </w:p>
        </w:tc>
        <w:tc>
          <w:tcPr>
            <w:tcW w:w="1135" w:type="dxa"/>
          </w:tcPr>
          <w:p w14:paraId="1151F2CB" w14:textId="77777777" w:rsidR="0071087C" w:rsidRPr="00E6516F" w:rsidRDefault="0071087C" w:rsidP="00174677">
            <w:pPr>
              <w:pStyle w:val="TAH"/>
              <w:rPr>
                <w:bCs/>
              </w:rPr>
            </w:pPr>
            <w:r w:rsidRPr="00E6516F">
              <w:rPr>
                <w:bCs/>
              </w:rPr>
              <w:t>Condition</w:t>
            </w:r>
          </w:p>
        </w:tc>
      </w:tr>
      <w:tr w:rsidR="0071087C" w:rsidRPr="00E6516F" w14:paraId="1D88E436" w14:textId="77777777" w:rsidTr="00174677">
        <w:tc>
          <w:tcPr>
            <w:tcW w:w="2836" w:type="dxa"/>
          </w:tcPr>
          <w:p w14:paraId="0AA1FB9F" w14:textId="77777777" w:rsidR="0071087C" w:rsidRPr="00E6516F" w:rsidRDefault="0071087C" w:rsidP="00174677">
            <w:pPr>
              <w:pStyle w:val="TAL"/>
              <w:rPr>
                <w:rFonts w:cs="Arial"/>
                <w:b/>
                <w:bCs/>
                <w:szCs w:val="18"/>
              </w:rPr>
            </w:pPr>
            <w:r w:rsidRPr="00E6516F">
              <w:rPr>
                <w:b/>
                <w:bCs/>
              </w:rPr>
              <w:t>MIME body part</w:t>
            </w:r>
          </w:p>
        </w:tc>
        <w:tc>
          <w:tcPr>
            <w:tcW w:w="2127" w:type="dxa"/>
          </w:tcPr>
          <w:p w14:paraId="033EA7B5" w14:textId="77777777" w:rsidR="0071087C" w:rsidRPr="00E6516F" w:rsidRDefault="0071087C" w:rsidP="00174677">
            <w:pPr>
              <w:pStyle w:val="TAL"/>
            </w:pPr>
          </w:p>
        </w:tc>
        <w:tc>
          <w:tcPr>
            <w:tcW w:w="2127" w:type="dxa"/>
            <w:tcBorders>
              <w:top w:val="single" w:sz="4" w:space="0" w:color="auto"/>
              <w:bottom w:val="single" w:sz="4" w:space="0" w:color="auto"/>
            </w:tcBorders>
          </w:tcPr>
          <w:p w14:paraId="15B46CED" w14:textId="77777777" w:rsidR="0071087C" w:rsidRPr="00E6516F" w:rsidRDefault="0071087C" w:rsidP="00174677">
            <w:pPr>
              <w:pStyle w:val="TAL"/>
              <w:rPr>
                <w:bCs/>
              </w:rPr>
            </w:pPr>
            <w:r w:rsidRPr="00E6516F">
              <w:rPr>
                <w:b/>
              </w:rPr>
              <w:t>MCData Data signalling message</w:t>
            </w:r>
          </w:p>
        </w:tc>
        <w:tc>
          <w:tcPr>
            <w:tcW w:w="1419" w:type="dxa"/>
          </w:tcPr>
          <w:p w14:paraId="45C36CFB" w14:textId="77777777" w:rsidR="0071087C" w:rsidRPr="00E6516F" w:rsidRDefault="0071087C" w:rsidP="00174677">
            <w:pPr>
              <w:pStyle w:val="TAL"/>
            </w:pPr>
          </w:p>
        </w:tc>
        <w:tc>
          <w:tcPr>
            <w:tcW w:w="1135" w:type="dxa"/>
          </w:tcPr>
          <w:p w14:paraId="7538C274" w14:textId="77777777" w:rsidR="0071087C" w:rsidRPr="00E6516F" w:rsidRDefault="0071087C" w:rsidP="00174677">
            <w:pPr>
              <w:pStyle w:val="TAL"/>
            </w:pPr>
          </w:p>
        </w:tc>
      </w:tr>
      <w:tr w:rsidR="0071087C" w:rsidRPr="00E6516F" w14:paraId="5672DD22" w14:textId="77777777" w:rsidTr="004312E8">
        <w:tc>
          <w:tcPr>
            <w:tcW w:w="2836" w:type="dxa"/>
          </w:tcPr>
          <w:p w14:paraId="27A7C010" w14:textId="77777777" w:rsidR="0071087C" w:rsidRPr="00E6516F" w:rsidRDefault="0071087C" w:rsidP="00174677">
            <w:pPr>
              <w:pStyle w:val="TAL"/>
              <w:rPr>
                <w:rFonts w:cs="Arial"/>
                <w:b/>
                <w:szCs w:val="18"/>
              </w:rPr>
            </w:pPr>
            <w:r w:rsidRPr="00E6516F">
              <w:t xml:space="preserve">  MIME-part-headers</w:t>
            </w:r>
          </w:p>
        </w:tc>
        <w:tc>
          <w:tcPr>
            <w:tcW w:w="2127" w:type="dxa"/>
          </w:tcPr>
          <w:p w14:paraId="697FF47C" w14:textId="77777777" w:rsidR="0071087C" w:rsidRPr="00E6516F" w:rsidRDefault="0071087C" w:rsidP="00174677">
            <w:pPr>
              <w:pStyle w:val="TAL"/>
            </w:pPr>
          </w:p>
        </w:tc>
        <w:tc>
          <w:tcPr>
            <w:tcW w:w="2127" w:type="dxa"/>
            <w:tcBorders>
              <w:top w:val="single" w:sz="4" w:space="0" w:color="auto"/>
              <w:bottom w:val="single" w:sz="4" w:space="0" w:color="auto"/>
            </w:tcBorders>
          </w:tcPr>
          <w:p w14:paraId="6CD32E9B" w14:textId="77777777" w:rsidR="0071087C" w:rsidRPr="00E6516F" w:rsidRDefault="0071087C" w:rsidP="00174677">
            <w:pPr>
              <w:pStyle w:val="TAL"/>
            </w:pPr>
          </w:p>
        </w:tc>
        <w:tc>
          <w:tcPr>
            <w:tcW w:w="1419" w:type="dxa"/>
          </w:tcPr>
          <w:p w14:paraId="7CAFF048" w14:textId="77777777" w:rsidR="0071087C" w:rsidRPr="00E6516F" w:rsidRDefault="0071087C" w:rsidP="00174677">
            <w:pPr>
              <w:pStyle w:val="TAL"/>
            </w:pPr>
          </w:p>
        </w:tc>
        <w:tc>
          <w:tcPr>
            <w:tcW w:w="1135" w:type="dxa"/>
          </w:tcPr>
          <w:p w14:paraId="04A203A7" w14:textId="77777777" w:rsidR="0071087C" w:rsidRPr="00E6516F" w:rsidRDefault="0071087C" w:rsidP="00174677">
            <w:pPr>
              <w:pStyle w:val="TAL"/>
            </w:pPr>
          </w:p>
        </w:tc>
      </w:tr>
      <w:tr w:rsidR="0071087C" w:rsidRPr="00E6516F" w14:paraId="78289D92" w14:textId="77777777" w:rsidTr="004312E8">
        <w:tc>
          <w:tcPr>
            <w:tcW w:w="2836" w:type="dxa"/>
          </w:tcPr>
          <w:p w14:paraId="0F9A356D" w14:textId="77777777" w:rsidR="0071087C" w:rsidRPr="00E6516F" w:rsidRDefault="0071087C" w:rsidP="00174677">
            <w:pPr>
              <w:pStyle w:val="TAL"/>
              <w:rPr>
                <w:rFonts w:cs="Arial"/>
                <w:b/>
                <w:szCs w:val="18"/>
              </w:rPr>
            </w:pPr>
            <w:r w:rsidRPr="00E6516F">
              <w:t xml:space="preserve">    Content-Type</w:t>
            </w:r>
          </w:p>
        </w:tc>
        <w:tc>
          <w:tcPr>
            <w:tcW w:w="2127" w:type="dxa"/>
          </w:tcPr>
          <w:p w14:paraId="2A00426F" w14:textId="77777777" w:rsidR="0071087C" w:rsidRPr="00E6516F" w:rsidRDefault="0071087C" w:rsidP="00174677">
            <w:pPr>
              <w:pStyle w:val="TAL"/>
            </w:pPr>
            <w:r w:rsidRPr="00E6516F">
              <w:t>"application/vnd.3gpp.mcdata-signalling"</w:t>
            </w:r>
          </w:p>
        </w:tc>
        <w:tc>
          <w:tcPr>
            <w:tcW w:w="2127" w:type="dxa"/>
            <w:tcBorders>
              <w:top w:val="single" w:sz="4" w:space="0" w:color="auto"/>
              <w:bottom w:val="single" w:sz="4" w:space="0" w:color="auto"/>
            </w:tcBorders>
          </w:tcPr>
          <w:p w14:paraId="670159C3" w14:textId="77777777" w:rsidR="0071087C" w:rsidRPr="00E6516F" w:rsidRDefault="0071087C" w:rsidP="00174677">
            <w:pPr>
              <w:pStyle w:val="TAL"/>
            </w:pPr>
          </w:p>
        </w:tc>
        <w:tc>
          <w:tcPr>
            <w:tcW w:w="1419" w:type="dxa"/>
          </w:tcPr>
          <w:p w14:paraId="39DD8BF2" w14:textId="77777777" w:rsidR="0071087C" w:rsidRPr="00E6516F" w:rsidRDefault="0071087C" w:rsidP="00174677">
            <w:pPr>
              <w:pStyle w:val="TAL"/>
            </w:pPr>
          </w:p>
        </w:tc>
        <w:tc>
          <w:tcPr>
            <w:tcW w:w="1135" w:type="dxa"/>
          </w:tcPr>
          <w:p w14:paraId="034E914B" w14:textId="77777777" w:rsidR="0071087C" w:rsidRPr="00E6516F" w:rsidRDefault="0071087C" w:rsidP="00174677">
            <w:pPr>
              <w:pStyle w:val="TAL"/>
            </w:pPr>
          </w:p>
        </w:tc>
      </w:tr>
      <w:tr w:rsidR="0071087C" w:rsidRPr="00E6516F" w14:paraId="48675CA7" w14:textId="77777777" w:rsidTr="004312E8">
        <w:tc>
          <w:tcPr>
            <w:tcW w:w="2836" w:type="dxa"/>
          </w:tcPr>
          <w:p w14:paraId="4931D424" w14:textId="77777777" w:rsidR="0071087C" w:rsidRPr="00E6516F" w:rsidRDefault="0071087C" w:rsidP="00174677">
            <w:pPr>
              <w:pStyle w:val="TAL"/>
              <w:rPr>
                <w:rFonts w:cs="Arial"/>
                <w:b/>
                <w:szCs w:val="18"/>
              </w:rPr>
            </w:pPr>
            <w:r w:rsidRPr="00E6516F">
              <w:t xml:space="preserve">  MIME-part-body</w:t>
            </w:r>
          </w:p>
        </w:tc>
        <w:tc>
          <w:tcPr>
            <w:tcW w:w="2127" w:type="dxa"/>
          </w:tcPr>
          <w:p w14:paraId="17A43B6D" w14:textId="77777777" w:rsidR="0071087C" w:rsidRPr="00E6516F" w:rsidRDefault="0071087C" w:rsidP="00174677">
            <w:pPr>
              <w:pStyle w:val="TAL"/>
            </w:pPr>
            <w:r w:rsidRPr="00E6516F">
              <w:t>MCData Protected Payload Message containing SDS SIGNALLING PAYLOAD as described in table 6.1.10.3.3-6B</w:t>
            </w:r>
          </w:p>
        </w:tc>
        <w:tc>
          <w:tcPr>
            <w:tcW w:w="2127" w:type="dxa"/>
            <w:tcBorders>
              <w:top w:val="single" w:sz="4" w:space="0" w:color="auto"/>
              <w:bottom w:val="single" w:sz="4" w:space="0" w:color="auto"/>
            </w:tcBorders>
          </w:tcPr>
          <w:p w14:paraId="12888FFB" w14:textId="77777777" w:rsidR="0071087C" w:rsidRPr="00E6516F" w:rsidRDefault="0071087C" w:rsidP="00174677">
            <w:pPr>
              <w:pStyle w:val="TAL"/>
            </w:pPr>
          </w:p>
        </w:tc>
        <w:tc>
          <w:tcPr>
            <w:tcW w:w="1419" w:type="dxa"/>
          </w:tcPr>
          <w:p w14:paraId="1C083952" w14:textId="77777777" w:rsidR="0071087C" w:rsidRPr="00E6516F" w:rsidRDefault="0071087C" w:rsidP="00174677">
            <w:pPr>
              <w:pStyle w:val="TAL"/>
            </w:pPr>
          </w:p>
        </w:tc>
        <w:tc>
          <w:tcPr>
            <w:tcW w:w="1135" w:type="dxa"/>
          </w:tcPr>
          <w:p w14:paraId="028BCDEB" w14:textId="77777777" w:rsidR="0071087C" w:rsidRPr="00E6516F" w:rsidRDefault="0071087C" w:rsidP="00174677">
            <w:pPr>
              <w:pStyle w:val="TAL"/>
            </w:pPr>
          </w:p>
        </w:tc>
      </w:tr>
      <w:tr w:rsidR="0071087C" w:rsidRPr="00E6516F" w14:paraId="55E34FE4" w14:textId="77777777" w:rsidTr="004312E8">
        <w:tc>
          <w:tcPr>
            <w:tcW w:w="2836" w:type="dxa"/>
          </w:tcPr>
          <w:p w14:paraId="405A59EC" w14:textId="77777777" w:rsidR="0071087C" w:rsidRPr="00E6516F" w:rsidRDefault="0071087C" w:rsidP="00174677">
            <w:pPr>
              <w:pStyle w:val="TAL"/>
              <w:rPr>
                <w:rFonts w:cs="Arial"/>
                <w:b/>
                <w:szCs w:val="18"/>
              </w:rPr>
            </w:pPr>
            <w:r w:rsidRPr="00E6516F">
              <w:rPr>
                <w:b/>
                <w:bCs/>
              </w:rPr>
              <w:t>MIME body part</w:t>
            </w:r>
          </w:p>
        </w:tc>
        <w:tc>
          <w:tcPr>
            <w:tcW w:w="2127" w:type="dxa"/>
          </w:tcPr>
          <w:p w14:paraId="653888C0" w14:textId="77777777" w:rsidR="0071087C" w:rsidRPr="00E6516F" w:rsidRDefault="0071087C" w:rsidP="00174677">
            <w:pPr>
              <w:pStyle w:val="TAL"/>
            </w:pPr>
          </w:p>
        </w:tc>
        <w:tc>
          <w:tcPr>
            <w:tcW w:w="2127" w:type="dxa"/>
            <w:tcBorders>
              <w:top w:val="single" w:sz="4" w:space="0" w:color="auto"/>
              <w:bottom w:val="single" w:sz="4" w:space="0" w:color="auto"/>
            </w:tcBorders>
          </w:tcPr>
          <w:p w14:paraId="44E31BAB" w14:textId="77777777" w:rsidR="0071087C" w:rsidRPr="00E6516F" w:rsidRDefault="0071087C" w:rsidP="00174677">
            <w:pPr>
              <w:pStyle w:val="TAL"/>
            </w:pPr>
            <w:r w:rsidRPr="00E6516F">
              <w:rPr>
                <w:b/>
              </w:rPr>
              <w:t>MCData Data message</w:t>
            </w:r>
          </w:p>
        </w:tc>
        <w:tc>
          <w:tcPr>
            <w:tcW w:w="1419" w:type="dxa"/>
          </w:tcPr>
          <w:p w14:paraId="57A95ADE" w14:textId="77777777" w:rsidR="0071087C" w:rsidRPr="00E6516F" w:rsidRDefault="0071087C" w:rsidP="00174677">
            <w:pPr>
              <w:pStyle w:val="TAL"/>
            </w:pPr>
          </w:p>
        </w:tc>
        <w:tc>
          <w:tcPr>
            <w:tcW w:w="1135" w:type="dxa"/>
          </w:tcPr>
          <w:p w14:paraId="170FD822" w14:textId="77777777" w:rsidR="0071087C" w:rsidRPr="00E6516F" w:rsidRDefault="0071087C" w:rsidP="00174677">
            <w:pPr>
              <w:pStyle w:val="TAL"/>
            </w:pPr>
          </w:p>
        </w:tc>
      </w:tr>
      <w:tr w:rsidR="0071087C" w:rsidRPr="00E6516F" w14:paraId="4B51C0D1" w14:textId="77777777" w:rsidTr="004312E8">
        <w:tc>
          <w:tcPr>
            <w:tcW w:w="2836" w:type="dxa"/>
          </w:tcPr>
          <w:p w14:paraId="0C7CB8DF" w14:textId="77777777" w:rsidR="0071087C" w:rsidRPr="00E6516F" w:rsidRDefault="0071087C" w:rsidP="00174677">
            <w:pPr>
              <w:pStyle w:val="TAL"/>
              <w:rPr>
                <w:rFonts w:cs="Arial"/>
                <w:b/>
                <w:szCs w:val="18"/>
              </w:rPr>
            </w:pPr>
            <w:r w:rsidRPr="00E6516F">
              <w:t xml:space="preserve">  MIME-part-headers</w:t>
            </w:r>
          </w:p>
        </w:tc>
        <w:tc>
          <w:tcPr>
            <w:tcW w:w="2127" w:type="dxa"/>
          </w:tcPr>
          <w:p w14:paraId="27CCEABA" w14:textId="77777777" w:rsidR="0071087C" w:rsidRPr="00E6516F" w:rsidRDefault="0071087C" w:rsidP="00174677">
            <w:pPr>
              <w:pStyle w:val="TAL"/>
            </w:pPr>
          </w:p>
        </w:tc>
        <w:tc>
          <w:tcPr>
            <w:tcW w:w="2127" w:type="dxa"/>
            <w:tcBorders>
              <w:top w:val="single" w:sz="4" w:space="0" w:color="auto"/>
              <w:bottom w:val="single" w:sz="4" w:space="0" w:color="auto"/>
            </w:tcBorders>
          </w:tcPr>
          <w:p w14:paraId="7B559F62" w14:textId="77777777" w:rsidR="0071087C" w:rsidRPr="00E6516F" w:rsidRDefault="0071087C" w:rsidP="00174677">
            <w:pPr>
              <w:pStyle w:val="TAL"/>
            </w:pPr>
          </w:p>
        </w:tc>
        <w:tc>
          <w:tcPr>
            <w:tcW w:w="1419" w:type="dxa"/>
          </w:tcPr>
          <w:p w14:paraId="1ED06D30" w14:textId="77777777" w:rsidR="0071087C" w:rsidRPr="00E6516F" w:rsidRDefault="0071087C" w:rsidP="00174677">
            <w:pPr>
              <w:pStyle w:val="TAL"/>
            </w:pPr>
          </w:p>
        </w:tc>
        <w:tc>
          <w:tcPr>
            <w:tcW w:w="1135" w:type="dxa"/>
          </w:tcPr>
          <w:p w14:paraId="3CF98435" w14:textId="77777777" w:rsidR="0071087C" w:rsidRPr="00E6516F" w:rsidRDefault="0071087C" w:rsidP="00174677">
            <w:pPr>
              <w:pStyle w:val="TAL"/>
            </w:pPr>
          </w:p>
        </w:tc>
      </w:tr>
      <w:tr w:rsidR="0071087C" w:rsidRPr="00E6516F" w14:paraId="68677524" w14:textId="77777777" w:rsidTr="004312E8">
        <w:tc>
          <w:tcPr>
            <w:tcW w:w="2836" w:type="dxa"/>
          </w:tcPr>
          <w:p w14:paraId="1A5EEA6B" w14:textId="77777777" w:rsidR="0071087C" w:rsidRPr="00E6516F" w:rsidRDefault="0071087C" w:rsidP="00174677">
            <w:pPr>
              <w:pStyle w:val="TAL"/>
              <w:rPr>
                <w:rFonts w:cs="Arial"/>
                <w:b/>
                <w:szCs w:val="18"/>
              </w:rPr>
            </w:pPr>
            <w:r w:rsidRPr="00E6516F">
              <w:t xml:space="preserve">    Content-Type</w:t>
            </w:r>
          </w:p>
        </w:tc>
        <w:tc>
          <w:tcPr>
            <w:tcW w:w="2127" w:type="dxa"/>
          </w:tcPr>
          <w:p w14:paraId="4653D234" w14:textId="77777777" w:rsidR="0071087C" w:rsidRPr="00E6516F" w:rsidRDefault="0071087C" w:rsidP="00174677">
            <w:pPr>
              <w:pStyle w:val="TAL"/>
            </w:pPr>
            <w:r w:rsidRPr="00E6516F">
              <w:t>"application/vnd.3gpp.mcdata-payload"</w:t>
            </w:r>
          </w:p>
        </w:tc>
        <w:tc>
          <w:tcPr>
            <w:tcW w:w="2127" w:type="dxa"/>
            <w:tcBorders>
              <w:top w:val="single" w:sz="4" w:space="0" w:color="auto"/>
              <w:bottom w:val="single" w:sz="4" w:space="0" w:color="auto"/>
            </w:tcBorders>
          </w:tcPr>
          <w:p w14:paraId="18B3EBBC" w14:textId="77777777" w:rsidR="0071087C" w:rsidRPr="00E6516F" w:rsidRDefault="0071087C" w:rsidP="00174677">
            <w:pPr>
              <w:pStyle w:val="TAL"/>
            </w:pPr>
          </w:p>
        </w:tc>
        <w:tc>
          <w:tcPr>
            <w:tcW w:w="1419" w:type="dxa"/>
          </w:tcPr>
          <w:p w14:paraId="496752C7" w14:textId="77777777" w:rsidR="0071087C" w:rsidRPr="00E6516F" w:rsidRDefault="0071087C" w:rsidP="00174677">
            <w:pPr>
              <w:pStyle w:val="TAL"/>
            </w:pPr>
          </w:p>
        </w:tc>
        <w:tc>
          <w:tcPr>
            <w:tcW w:w="1135" w:type="dxa"/>
          </w:tcPr>
          <w:p w14:paraId="1BDF8113" w14:textId="77777777" w:rsidR="0071087C" w:rsidRPr="00E6516F" w:rsidRDefault="0071087C" w:rsidP="00174677">
            <w:pPr>
              <w:pStyle w:val="TAL"/>
            </w:pPr>
          </w:p>
        </w:tc>
      </w:tr>
      <w:tr w:rsidR="0071087C" w:rsidRPr="00E6516F" w14:paraId="6AA9FB0A" w14:textId="77777777" w:rsidTr="004312E8">
        <w:tc>
          <w:tcPr>
            <w:tcW w:w="2836" w:type="dxa"/>
          </w:tcPr>
          <w:p w14:paraId="6405CB9B" w14:textId="77777777" w:rsidR="0071087C" w:rsidRPr="00E6516F" w:rsidRDefault="0071087C" w:rsidP="00174677">
            <w:pPr>
              <w:pStyle w:val="TAL"/>
              <w:rPr>
                <w:rFonts w:cs="Arial"/>
                <w:b/>
                <w:szCs w:val="18"/>
              </w:rPr>
            </w:pPr>
            <w:r w:rsidRPr="00E6516F">
              <w:t xml:space="preserve">  MIME-part-body</w:t>
            </w:r>
          </w:p>
        </w:tc>
        <w:tc>
          <w:tcPr>
            <w:tcW w:w="2127" w:type="dxa"/>
          </w:tcPr>
          <w:p w14:paraId="4D60D7DE" w14:textId="77777777" w:rsidR="0071087C" w:rsidRPr="00E6516F" w:rsidRDefault="0071087C" w:rsidP="00174677">
            <w:pPr>
              <w:pStyle w:val="TAL"/>
            </w:pPr>
            <w:r w:rsidRPr="00E6516F">
              <w:t>DATA PAYLOAD as described in Table 6.1.10.3.3-7</w:t>
            </w:r>
          </w:p>
        </w:tc>
        <w:tc>
          <w:tcPr>
            <w:tcW w:w="2127" w:type="dxa"/>
            <w:tcBorders>
              <w:top w:val="single" w:sz="4" w:space="0" w:color="auto"/>
              <w:bottom w:val="single" w:sz="4" w:space="0" w:color="auto"/>
            </w:tcBorders>
          </w:tcPr>
          <w:p w14:paraId="17464255" w14:textId="77777777" w:rsidR="0071087C" w:rsidRPr="00E6516F" w:rsidRDefault="0071087C" w:rsidP="00174677">
            <w:pPr>
              <w:pStyle w:val="TAL"/>
            </w:pPr>
          </w:p>
        </w:tc>
        <w:tc>
          <w:tcPr>
            <w:tcW w:w="1419" w:type="dxa"/>
          </w:tcPr>
          <w:p w14:paraId="7D6B72D1" w14:textId="77777777" w:rsidR="0071087C" w:rsidRPr="00E6516F" w:rsidRDefault="0071087C" w:rsidP="00174677">
            <w:pPr>
              <w:pStyle w:val="TAL"/>
            </w:pPr>
          </w:p>
        </w:tc>
        <w:tc>
          <w:tcPr>
            <w:tcW w:w="1135" w:type="dxa"/>
          </w:tcPr>
          <w:p w14:paraId="1E20C81E" w14:textId="77777777" w:rsidR="0071087C" w:rsidRPr="00E6516F" w:rsidRDefault="0071087C" w:rsidP="00174677">
            <w:pPr>
              <w:pStyle w:val="TAL"/>
            </w:pPr>
          </w:p>
        </w:tc>
      </w:tr>
    </w:tbl>
    <w:p w14:paraId="1610AE2A" w14:textId="77777777" w:rsidR="0071087C" w:rsidRPr="00E6516F" w:rsidRDefault="0071087C" w:rsidP="0071087C"/>
    <w:p w14:paraId="18F63A95" w14:textId="77777777" w:rsidR="0071087C" w:rsidRPr="00E6516F" w:rsidRDefault="0071087C" w:rsidP="0071087C">
      <w:pPr>
        <w:pStyle w:val="TH"/>
      </w:pPr>
      <w:r w:rsidRPr="00E6516F">
        <w:t>Table 6.1.10.3.3-6B: SDS SIGNALLING PAYLOAD (Table 6.1.10.3.3-6A)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51CB03F4" w14:textId="77777777" w:rsidTr="00174677">
        <w:trPr>
          <w:cantSplit/>
        </w:trPr>
        <w:tc>
          <w:tcPr>
            <w:tcW w:w="9644" w:type="dxa"/>
          </w:tcPr>
          <w:p w14:paraId="393217E2" w14:textId="77777777" w:rsidR="0071087C" w:rsidRPr="00E6516F" w:rsidRDefault="0071087C" w:rsidP="00174677">
            <w:pPr>
              <w:pStyle w:val="TAL"/>
              <w:rPr>
                <w:rFonts w:cs="Arial"/>
                <w:szCs w:val="18"/>
              </w:rPr>
            </w:pPr>
            <w:r w:rsidRPr="00E6516F">
              <w:rPr>
                <w:rFonts w:cs="Arial"/>
                <w:szCs w:val="18"/>
              </w:rPr>
              <w:t>Derivation Path: TS 36.579-1 [2], Table 5.5.3.8.1-1, condition DELIVERED</w:t>
            </w:r>
          </w:p>
        </w:tc>
      </w:tr>
    </w:tbl>
    <w:p w14:paraId="74639316" w14:textId="77777777" w:rsidR="0071087C" w:rsidRPr="00E6516F" w:rsidRDefault="0071087C" w:rsidP="0071087C"/>
    <w:p w14:paraId="2B0E9EF7" w14:textId="77777777" w:rsidR="0071087C" w:rsidRPr="00E6516F" w:rsidRDefault="0071087C" w:rsidP="0071087C">
      <w:pPr>
        <w:pStyle w:val="TH"/>
      </w:pPr>
      <w:r w:rsidRPr="00E6516F">
        <w:t>Table 6.1.10.3.3-7: Data Payload (Table 6.1.10.3.3-6A)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5CB85A86" w14:textId="77777777" w:rsidTr="00174677">
        <w:trPr>
          <w:cantSplit/>
        </w:trPr>
        <w:tc>
          <w:tcPr>
            <w:tcW w:w="9644" w:type="dxa"/>
          </w:tcPr>
          <w:p w14:paraId="6AF539D4" w14:textId="4E34BF49"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5.5.3.9.2-2</w:t>
            </w:r>
          </w:p>
        </w:tc>
      </w:tr>
    </w:tbl>
    <w:p w14:paraId="27759EB9" w14:textId="77777777" w:rsidR="0071087C" w:rsidRPr="00E6516F" w:rsidRDefault="0071087C" w:rsidP="0071087C"/>
    <w:bookmarkEnd w:id="715"/>
    <w:p w14:paraId="6656E317" w14:textId="77777777" w:rsidR="0071087C" w:rsidRPr="00E6516F" w:rsidRDefault="0071087C" w:rsidP="0071087C">
      <w:pPr>
        <w:pStyle w:val="TH"/>
      </w:pPr>
      <w:r w:rsidRPr="00E6516F">
        <w:t>Table 6.1.10.3.3-8: MSRP SEND (step 8, Table 6.1.10.3.2-1;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3B58C155" w14:textId="77777777" w:rsidTr="00174677">
        <w:trPr>
          <w:cantSplit/>
        </w:trPr>
        <w:tc>
          <w:tcPr>
            <w:tcW w:w="9644" w:type="dxa"/>
            <w:gridSpan w:val="5"/>
          </w:tcPr>
          <w:p w14:paraId="2E52D8ED"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5.5.12.1-1</w:t>
            </w:r>
          </w:p>
        </w:tc>
      </w:tr>
      <w:tr w:rsidR="0071087C" w:rsidRPr="00E6516F" w14:paraId="53B88235" w14:textId="77777777" w:rsidTr="00174677">
        <w:tc>
          <w:tcPr>
            <w:tcW w:w="2836" w:type="dxa"/>
          </w:tcPr>
          <w:p w14:paraId="56FDAD6C" w14:textId="77777777" w:rsidR="0071087C" w:rsidRPr="00E6516F" w:rsidRDefault="0071087C" w:rsidP="00174677">
            <w:pPr>
              <w:pStyle w:val="TAH"/>
              <w:rPr>
                <w:bCs/>
              </w:rPr>
            </w:pPr>
            <w:r w:rsidRPr="00E6516F">
              <w:rPr>
                <w:bCs/>
              </w:rPr>
              <w:t>Information Element</w:t>
            </w:r>
          </w:p>
        </w:tc>
        <w:tc>
          <w:tcPr>
            <w:tcW w:w="2127" w:type="dxa"/>
          </w:tcPr>
          <w:p w14:paraId="5CF2F661" w14:textId="77777777" w:rsidR="0071087C" w:rsidRPr="00E6516F" w:rsidRDefault="0071087C" w:rsidP="00174677">
            <w:pPr>
              <w:pStyle w:val="TAH"/>
              <w:rPr>
                <w:bCs/>
              </w:rPr>
            </w:pPr>
            <w:r w:rsidRPr="00E6516F">
              <w:rPr>
                <w:bCs/>
              </w:rPr>
              <w:t>Value/remark</w:t>
            </w:r>
          </w:p>
        </w:tc>
        <w:tc>
          <w:tcPr>
            <w:tcW w:w="2127" w:type="dxa"/>
          </w:tcPr>
          <w:p w14:paraId="6FE2C186" w14:textId="77777777" w:rsidR="0071087C" w:rsidRPr="00E6516F" w:rsidRDefault="0071087C" w:rsidP="00174677">
            <w:pPr>
              <w:pStyle w:val="TAH"/>
              <w:rPr>
                <w:bCs/>
              </w:rPr>
            </w:pPr>
            <w:r w:rsidRPr="00E6516F">
              <w:rPr>
                <w:bCs/>
              </w:rPr>
              <w:t>Comment</w:t>
            </w:r>
          </w:p>
        </w:tc>
        <w:tc>
          <w:tcPr>
            <w:tcW w:w="1419" w:type="dxa"/>
          </w:tcPr>
          <w:p w14:paraId="69272D29" w14:textId="77777777" w:rsidR="0071087C" w:rsidRPr="00E6516F" w:rsidRDefault="0071087C" w:rsidP="00174677">
            <w:pPr>
              <w:pStyle w:val="TAH"/>
              <w:rPr>
                <w:bCs/>
              </w:rPr>
            </w:pPr>
            <w:r w:rsidRPr="00E6516F">
              <w:rPr>
                <w:bCs/>
              </w:rPr>
              <w:t>Reference</w:t>
            </w:r>
          </w:p>
        </w:tc>
        <w:tc>
          <w:tcPr>
            <w:tcW w:w="1135" w:type="dxa"/>
          </w:tcPr>
          <w:p w14:paraId="1EFC64EC" w14:textId="77777777" w:rsidR="0071087C" w:rsidRPr="00E6516F" w:rsidRDefault="0071087C" w:rsidP="00174677">
            <w:pPr>
              <w:pStyle w:val="TAH"/>
              <w:rPr>
                <w:bCs/>
              </w:rPr>
            </w:pPr>
            <w:r w:rsidRPr="00E6516F">
              <w:rPr>
                <w:bCs/>
              </w:rPr>
              <w:t>Condition</w:t>
            </w:r>
          </w:p>
        </w:tc>
      </w:tr>
      <w:tr w:rsidR="0071087C" w:rsidRPr="00E6516F" w14:paraId="46C6900E" w14:textId="77777777" w:rsidTr="00174677">
        <w:tc>
          <w:tcPr>
            <w:tcW w:w="2836" w:type="dxa"/>
          </w:tcPr>
          <w:p w14:paraId="6868083D" w14:textId="77777777" w:rsidR="0071087C" w:rsidRPr="00E6516F" w:rsidRDefault="0071087C" w:rsidP="00174677">
            <w:pPr>
              <w:pStyle w:val="TAL"/>
            </w:pPr>
            <w:r w:rsidRPr="00E6516F">
              <w:rPr>
                <w:b/>
                <w:bCs/>
              </w:rPr>
              <w:t>Content-Type</w:t>
            </w:r>
          </w:p>
        </w:tc>
        <w:tc>
          <w:tcPr>
            <w:tcW w:w="2127" w:type="dxa"/>
          </w:tcPr>
          <w:p w14:paraId="7A10F5F5" w14:textId="77777777" w:rsidR="0071087C" w:rsidRPr="00E6516F" w:rsidRDefault="0071087C" w:rsidP="00174677">
            <w:pPr>
              <w:pStyle w:val="TAL"/>
            </w:pPr>
          </w:p>
        </w:tc>
        <w:tc>
          <w:tcPr>
            <w:tcW w:w="2127" w:type="dxa"/>
          </w:tcPr>
          <w:p w14:paraId="77B8A41F" w14:textId="77777777" w:rsidR="0071087C" w:rsidRPr="00E6516F" w:rsidRDefault="0071087C" w:rsidP="00174677">
            <w:pPr>
              <w:pStyle w:val="TAL"/>
            </w:pPr>
          </w:p>
        </w:tc>
        <w:tc>
          <w:tcPr>
            <w:tcW w:w="1419" w:type="dxa"/>
          </w:tcPr>
          <w:p w14:paraId="017D3DAA" w14:textId="589B4556" w:rsidR="0071087C" w:rsidRPr="00E6516F" w:rsidRDefault="0071087C" w:rsidP="00174677">
            <w:pPr>
              <w:pStyle w:val="TAL"/>
            </w:pPr>
          </w:p>
        </w:tc>
        <w:tc>
          <w:tcPr>
            <w:tcW w:w="1135" w:type="dxa"/>
          </w:tcPr>
          <w:p w14:paraId="3CB354BC" w14:textId="77777777" w:rsidR="0071087C" w:rsidRPr="00E6516F" w:rsidRDefault="0071087C" w:rsidP="00174677">
            <w:pPr>
              <w:pStyle w:val="TAL"/>
            </w:pPr>
          </w:p>
        </w:tc>
      </w:tr>
      <w:tr w:rsidR="0071087C" w:rsidRPr="00E6516F" w14:paraId="4E273EB3" w14:textId="77777777" w:rsidTr="00174677">
        <w:tc>
          <w:tcPr>
            <w:tcW w:w="2836" w:type="dxa"/>
          </w:tcPr>
          <w:p w14:paraId="4A9153A2" w14:textId="77777777" w:rsidR="0071087C" w:rsidRPr="00E6516F" w:rsidRDefault="0071087C" w:rsidP="00174677">
            <w:pPr>
              <w:pStyle w:val="TAL"/>
            </w:pPr>
            <w:r w:rsidRPr="00E6516F">
              <w:rPr>
                <w:b/>
                <w:bCs/>
              </w:rPr>
              <w:t xml:space="preserve">  </w:t>
            </w:r>
            <w:r w:rsidRPr="00E6516F">
              <w:t>media-type</w:t>
            </w:r>
          </w:p>
        </w:tc>
        <w:tc>
          <w:tcPr>
            <w:tcW w:w="2127" w:type="dxa"/>
          </w:tcPr>
          <w:p w14:paraId="444252EE" w14:textId="77777777" w:rsidR="0071087C" w:rsidRPr="00E6516F" w:rsidRDefault="0071087C" w:rsidP="00174677">
            <w:pPr>
              <w:pStyle w:val="TAL"/>
            </w:pPr>
            <w:r w:rsidRPr="00E6516F">
              <w:rPr>
                <w:iCs/>
              </w:rPr>
              <w:t>"</w:t>
            </w:r>
            <w:r w:rsidRPr="00E6516F">
              <w:t>application/vnd.3gpp.mcdata-signalling</w:t>
            </w:r>
            <w:r w:rsidRPr="00E6516F">
              <w:rPr>
                <w:iCs/>
              </w:rPr>
              <w:t>"</w:t>
            </w:r>
          </w:p>
        </w:tc>
        <w:tc>
          <w:tcPr>
            <w:tcW w:w="2127" w:type="dxa"/>
          </w:tcPr>
          <w:p w14:paraId="3F744F93" w14:textId="77777777" w:rsidR="0071087C" w:rsidRPr="00E6516F" w:rsidRDefault="0071087C" w:rsidP="00174677">
            <w:pPr>
              <w:pStyle w:val="TAL"/>
            </w:pPr>
          </w:p>
        </w:tc>
        <w:tc>
          <w:tcPr>
            <w:tcW w:w="1419" w:type="dxa"/>
          </w:tcPr>
          <w:p w14:paraId="6C1D8F72" w14:textId="77777777" w:rsidR="0071087C" w:rsidRPr="00E6516F" w:rsidRDefault="0071087C" w:rsidP="00174677">
            <w:pPr>
              <w:pStyle w:val="TAL"/>
            </w:pPr>
          </w:p>
        </w:tc>
        <w:tc>
          <w:tcPr>
            <w:tcW w:w="1135" w:type="dxa"/>
          </w:tcPr>
          <w:p w14:paraId="4514E879" w14:textId="77777777" w:rsidR="0071087C" w:rsidRPr="00E6516F" w:rsidRDefault="0071087C" w:rsidP="00174677">
            <w:pPr>
              <w:pStyle w:val="TAL"/>
            </w:pPr>
          </w:p>
        </w:tc>
      </w:tr>
      <w:tr w:rsidR="0071087C" w:rsidRPr="00E6516F" w14:paraId="4C375CD0" w14:textId="77777777" w:rsidTr="00174677">
        <w:tc>
          <w:tcPr>
            <w:tcW w:w="2836" w:type="dxa"/>
          </w:tcPr>
          <w:p w14:paraId="529D4393" w14:textId="77777777" w:rsidR="0071087C" w:rsidRPr="00E6516F" w:rsidRDefault="0071087C" w:rsidP="00174677">
            <w:pPr>
              <w:pStyle w:val="TAL"/>
              <w:rPr>
                <w:b/>
                <w:bCs/>
              </w:rPr>
            </w:pPr>
            <w:r w:rsidRPr="00E6516F">
              <w:rPr>
                <w:b/>
                <w:bCs/>
              </w:rPr>
              <w:t>data</w:t>
            </w:r>
          </w:p>
        </w:tc>
        <w:tc>
          <w:tcPr>
            <w:tcW w:w="2127" w:type="dxa"/>
          </w:tcPr>
          <w:p w14:paraId="7636437A" w14:textId="77777777" w:rsidR="0071087C" w:rsidRPr="00E6516F" w:rsidRDefault="0071087C" w:rsidP="00174677">
            <w:pPr>
              <w:pStyle w:val="TAL"/>
              <w:rPr>
                <w:iCs/>
              </w:rPr>
            </w:pPr>
            <w:r w:rsidRPr="00E6516F">
              <w:rPr>
                <w:iCs/>
              </w:rPr>
              <w:t>MCData Protected Payload Message containing SDS NOTIFICATION as specified in table 6.1.10.3.3-9</w:t>
            </w:r>
          </w:p>
        </w:tc>
        <w:tc>
          <w:tcPr>
            <w:tcW w:w="2127" w:type="dxa"/>
          </w:tcPr>
          <w:p w14:paraId="1AC7A0CD" w14:textId="77777777" w:rsidR="0071087C" w:rsidRPr="00E6516F" w:rsidRDefault="0071087C" w:rsidP="00174677">
            <w:pPr>
              <w:pStyle w:val="TAL"/>
            </w:pPr>
          </w:p>
        </w:tc>
        <w:tc>
          <w:tcPr>
            <w:tcW w:w="1419" w:type="dxa"/>
          </w:tcPr>
          <w:p w14:paraId="77708726" w14:textId="77777777" w:rsidR="0071087C" w:rsidRPr="00E6516F" w:rsidRDefault="0071087C" w:rsidP="00174677">
            <w:pPr>
              <w:pStyle w:val="TAL"/>
            </w:pPr>
          </w:p>
        </w:tc>
        <w:tc>
          <w:tcPr>
            <w:tcW w:w="1135" w:type="dxa"/>
          </w:tcPr>
          <w:p w14:paraId="32FDC33A" w14:textId="77777777" w:rsidR="0071087C" w:rsidRPr="00E6516F" w:rsidRDefault="0071087C" w:rsidP="00174677">
            <w:pPr>
              <w:pStyle w:val="TAL"/>
            </w:pPr>
          </w:p>
        </w:tc>
      </w:tr>
    </w:tbl>
    <w:p w14:paraId="487C6570" w14:textId="77777777" w:rsidR="0071087C" w:rsidRPr="00E6516F" w:rsidRDefault="0071087C" w:rsidP="0071087C"/>
    <w:p w14:paraId="674C5420" w14:textId="77777777" w:rsidR="0071087C" w:rsidRPr="00E6516F" w:rsidRDefault="0071087C" w:rsidP="0071087C">
      <w:pPr>
        <w:pStyle w:val="TH"/>
      </w:pPr>
      <w:r w:rsidRPr="00E6516F">
        <w:t>Table 6.1.10.3.3-9: SDS NOTIFICATION (Table 6.1.10.3.3-8)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31591BFF" w14:textId="77777777" w:rsidTr="00174677">
        <w:trPr>
          <w:cantSplit/>
        </w:trPr>
        <w:tc>
          <w:tcPr>
            <w:tcW w:w="9639" w:type="dxa"/>
          </w:tcPr>
          <w:p w14:paraId="764432AD" w14:textId="77777777" w:rsidR="0071087C" w:rsidRPr="00E6516F" w:rsidRDefault="0071087C" w:rsidP="00174677">
            <w:pPr>
              <w:pStyle w:val="TAL"/>
              <w:rPr>
                <w:rFonts w:cs="Arial"/>
                <w:szCs w:val="18"/>
              </w:rPr>
            </w:pPr>
            <w:r w:rsidRPr="00E6516F">
              <w:rPr>
                <w:rFonts w:cs="Arial"/>
                <w:szCs w:val="18"/>
              </w:rPr>
              <w:t>Derivation Path: TS 36.579-1 [2], Table 5.5.3.8.3-1, condition DELIVERED</w:t>
            </w:r>
          </w:p>
        </w:tc>
      </w:tr>
    </w:tbl>
    <w:p w14:paraId="304CB1FD" w14:textId="77777777" w:rsidR="0071087C" w:rsidRPr="00E6516F" w:rsidRDefault="0071087C" w:rsidP="0071087C"/>
    <w:p w14:paraId="09550CDB" w14:textId="10E5D361" w:rsidR="0071087C" w:rsidRPr="00E6516F" w:rsidRDefault="0071087C" w:rsidP="0071087C">
      <w:pPr>
        <w:pStyle w:val="TH"/>
      </w:pPr>
      <w:bookmarkStart w:id="716" w:name="_Hlk38619888"/>
      <w:r w:rsidRPr="00E6516F">
        <w:t>Table 6.1.10.3.3-10: MSRP SEND (step 12, Table 6.1.10.3.2-1;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4FEEF14F" w14:textId="77777777" w:rsidTr="00174677">
        <w:trPr>
          <w:cantSplit/>
        </w:trPr>
        <w:tc>
          <w:tcPr>
            <w:tcW w:w="9644" w:type="dxa"/>
            <w:gridSpan w:val="5"/>
          </w:tcPr>
          <w:p w14:paraId="1EDAEE26"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5.5.12.1-1</w:t>
            </w:r>
          </w:p>
        </w:tc>
      </w:tr>
      <w:tr w:rsidR="0071087C" w:rsidRPr="00E6516F" w14:paraId="328D9FB0" w14:textId="77777777" w:rsidTr="00174677">
        <w:tc>
          <w:tcPr>
            <w:tcW w:w="2836" w:type="dxa"/>
          </w:tcPr>
          <w:p w14:paraId="1CAC44CF" w14:textId="77777777" w:rsidR="0071087C" w:rsidRPr="00E6516F" w:rsidRDefault="0071087C" w:rsidP="00174677">
            <w:pPr>
              <w:pStyle w:val="TAH"/>
              <w:rPr>
                <w:bCs/>
              </w:rPr>
            </w:pPr>
            <w:r w:rsidRPr="00E6516F">
              <w:rPr>
                <w:bCs/>
              </w:rPr>
              <w:t>Information Element</w:t>
            </w:r>
          </w:p>
        </w:tc>
        <w:tc>
          <w:tcPr>
            <w:tcW w:w="2127" w:type="dxa"/>
          </w:tcPr>
          <w:p w14:paraId="17D87C43" w14:textId="77777777" w:rsidR="0071087C" w:rsidRPr="00E6516F" w:rsidRDefault="0071087C" w:rsidP="00174677">
            <w:pPr>
              <w:pStyle w:val="TAH"/>
              <w:rPr>
                <w:bCs/>
              </w:rPr>
            </w:pPr>
            <w:r w:rsidRPr="00E6516F">
              <w:rPr>
                <w:bCs/>
              </w:rPr>
              <w:t>Value/remark</w:t>
            </w:r>
          </w:p>
        </w:tc>
        <w:tc>
          <w:tcPr>
            <w:tcW w:w="2127" w:type="dxa"/>
          </w:tcPr>
          <w:p w14:paraId="6723DF9E" w14:textId="77777777" w:rsidR="0071087C" w:rsidRPr="00E6516F" w:rsidRDefault="0071087C" w:rsidP="00174677">
            <w:pPr>
              <w:pStyle w:val="TAH"/>
              <w:rPr>
                <w:bCs/>
              </w:rPr>
            </w:pPr>
            <w:r w:rsidRPr="00E6516F">
              <w:rPr>
                <w:bCs/>
              </w:rPr>
              <w:t>Comment</w:t>
            </w:r>
          </w:p>
        </w:tc>
        <w:tc>
          <w:tcPr>
            <w:tcW w:w="1419" w:type="dxa"/>
          </w:tcPr>
          <w:p w14:paraId="6646A2F6" w14:textId="77777777" w:rsidR="0071087C" w:rsidRPr="00E6516F" w:rsidRDefault="0071087C" w:rsidP="00174677">
            <w:pPr>
              <w:pStyle w:val="TAH"/>
              <w:rPr>
                <w:bCs/>
              </w:rPr>
            </w:pPr>
            <w:r w:rsidRPr="00E6516F">
              <w:rPr>
                <w:bCs/>
              </w:rPr>
              <w:t>Reference</w:t>
            </w:r>
          </w:p>
        </w:tc>
        <w:tc>
          <w:tcPr>
            <w:tcW w:w="1135" w:type="dxa"/>
          </w:tcPr>
          <w:p w14:paraId="3EE6AD28" w14:textId="77777777" w:rsidR="0071087C" w:rsidRPr="00E6516F" w:rsidRDefault="0071087C" w:rsidP="00174677">
            <w:pPr>
              <w:pStyle w:val="TAH"/>
              <w:rPr>
                <w:bCs/>
              </w:rPr>
            </w:pPr>
            <w:r w:rsidRPr="00E6516F">
              <w:rPr>
                <w:bCs/>
              </w:rPr>
              <w:t>Condition</w:t>
            </w:r>
          </w:p>
        </w:tc>
      </w:tr>
      <w:tr w:rsidR="0071087C" w:rsidRPr="00E6516F" w14:paraId="224CB647" w14:textId="77777777" w:rsidTr="00174677">
        <w:tc>
          <w:tcPr>
            <w:tcW w:w="2836" w:type="dxa"/>
          </w:tcPr>
          <w:p w14:paraId="7E33F9B3" w14:textId="77777777" w:rsidR="0071087C" w:rsidRPr="00E6516F" w:rsidRDefault="0071087C" w:rsidP="00174677">
            <w:pPr>
              <w:pStyle w:val="TAL"/>
              <w:rPr>
                <w:b/>
                <w:bCs/>
              </w:rPr>
            </w:pPr>
            <w:r w:rsidRPr="00E6516F">
              <w:rPr>
                <w:b/>
                <w:bCs/>
              </w:rPr>
              <w:t>Content-Type</w:t>
            </w:r>
          </w:p>
        </w:tc>
        <w:tc>
          <w:tcPr>
            <w:tcW w:w="2127" w:type="dxa"/>
          </w:tcPr>
          <w:p w14:paraId="2AFF5545" w14:textId="77777777" w:rsidR="0071087C" w:rsidRPr="00E6516F" w:rsidRDefault="0071087C" w:rsidP="00174677">
            <w:pPr>
              <w:pStyle w:val="TAL"/>
            </w:pPr>
          </w:p>
        </w:tc>
        <w:tc>
          <w:tcPr>
            <w:tcW w:w="2127" w:type="dxa"/>
          </w:tcPr>
          <w:p w14:paraId="2076FAAE" w14:textId="77777777" w:rsidR="0071087C" w:rsidRPr="00E6516F" w:rsidRDefault="0071087C" w:rsidP="00174677">
            <w:pPr>
              <w:pStyle w:val="TAL"/>
              <w:rPr>
                <w:bCs/>
              </w:rPr>
            </w:pPr>
          </w:p>
        </w:tc>
        <w:tc>
          <w:tcPr>
            <w:tcW w:w="1419" w:type="dxa"/>
          </w:tcPr>
          <w:p w14:paraId="0F7BAB0C" w14:textId="77777777" w:rsidR="0071087C" w:rsidRPr="00E6516F" w:rsidRDefault="0071087C" w:rsidP="00174677">
            <w:pPr>
              <w:pStyle w:val="TAL"/>
            </w:pPr>
          </w:p>
        </w:tc>
        <w:tc>
          <w:tcPr>
            <w:tcW w:w="1135" w:type="dxa"/>
          </w:tcPr>
          <w:p w14:paraId="165DA9ED" w14:textId="77777777" w:rsidR="0071087C" w:rsidRPr="00E6516F" w:rsidRDefault="0071087C" w:rsidP="00174677">
            <w:pPr>
              <w:pStyle w:val="TAL"/>
            </w:pPr>
          </w:p>
        </w:tc>
      </w:tr>
      <w:tr w:rsidR="0071087C" w:rsidRPr="00E6516F" w14:paraId="29B237A8" w14:textId="77777777" w:rsidTr="00174677">
        <w:tc>
          <w:tcPr>
            <w:tcW w:w="2836" w:type="dxa"/>
          </w:tcPr>
          <w:p w14:paraId="73F978B6" w14:textId="77777777" w:rsidR="0071087C" w:rsidRPr="00E6516F" w:rsidRDefault="0071087C" w:rsidP="00174677">
            <w:pPr>
              <w:pStyle w:val="TAL"/>
              <w:rPr>
                <w:b/>
                <w:bCs/>
              </w:rPr>
            </w:pPr>
            <w:r w:rsidRPr="00E6516F">
              <w:t xml:space="preserve">  media-type</w:t>
            </w:r>
          </w:p>
        </w:tc>
        <w:tc>
          <w:tcPr>
            <w:tcW w:w="2127" w:type="dxa"/>
          </w:tcPr>
          <w:p w14:paraId="4498E3CA" w14:textId="77777777" w:rsidR="0071087C" w:rsidRPr="00E6516F" w:rsidRDefault="0071087C" w:rsidP="00174677">
            <w:pPr>
              <w:pStyle w:val="TAL"/>
            </w:pPr>
            <w:r w:rsidRPr="00E6516F">
              <w:rPr>
                <w:iCs/>
              </w:rPr>
              <w:t>"multipart/mixed"</w:t>
            </w:r>
          </w:p>
        </w:tc>
        <w:tc>
          <w:tcPr>
            <w:tcW w:w="2127" w:type="dxa"/>
          </w:tcPr>
          <w:p w14:paraId="38679805" w14:textId="77777777" w:rsidR="0071087C" w:rsidRPr="00E6516F" w:rsidRDefault="0071087C" w:rsidP="00174677">
            <w:pPr>
              <w:pStyle w:val="TAL"/>
              <w:rPr>
                <w:bCs/>
              </w:rPr>
            </w:pPr>
          </w:p>
        </w:tc>
        <w:tc>
          <w:tcPr>
            <w:tcW w:w="1419" w:type="dxa"/>
          </w:tcPr>
          <w:p w14:paraId="793FD746" w14:textId="77777777" w:rsidR="0071087C" w:rsidRPr="00E6516F" w:rsidRDefault="0071087C" w:rsidP="00174677">
            <w:pPr>
              <w:pStyle w:val="TAL"/>
            </w:pPr>
          </w:p>
        </w:tc>
        <w:tc>
          <w:tcPr>
            <w:tcW w:w="1135" w:type="dxa"/>
          </w:tcPr>
          <w:p w14:paraId="21328202" w14:textId="77777777" w:rsidR="0071087C" w:rsidRPr="00E6516F" w:rsidRDefault="0071087C" w:rsidP="00174677">
            <w:pPr>
              <w:pStyle w:val="TAL"/>
            </w:pPr>
          </w:p>
        </w:tc>
      </w:tr>
      <w:tr w:rsidR="0071087C" w:rsidRPr="00E6516F" w14:paraId="3E5445DB" w14:textId="77777777" w:rsidTr="00174677">
        <w:tc>
          <w:tcPr>
            <w:tcW w:w="2836" w:type="dxa"/>
          </w:tcPr>
          <w:p w14:paraId="350DF2F6" w14:textId="77777777" w:rsidR="0071087C" w:rsidRPr="00E6516F" w:rsidRDefault="0071087C" w:rsidP="00174677">
            <w:pPr>
              <w:pStyle w:val="TAL"/>
              <w:rPr>
                <w:b/>
                <w:bCs/>
              </w:rPr>
            </w:pPr>
            <w:r w:rsidRPr="00E6516F">
              <w:rPr>
                <w:b/>
                <w:bCs/>
              </w:rPr>
              <w:t>data</w:t>
            </w:r>
          </w:p>
        </w:tc>
        <w:tc>
          <w:tcPr>
            <w:tcW w:w="2127" w:type="dxa"/>
          </w:tcPr>
          <w:p w14:paraId="732E936B" w14:textId="77777777" w:rsidR="0071087C" w:rsidRPr="00E6516F" w:rsidRDefault="0071087C" w:rsidP="00174677">
            <w:pPr>
              <w:pStyle w:val="TAL"/>
            </w:pPr>
            <w:r w:rsidRPr="00E6516F">
              <w:rPr>
                <w:iCs/>
              </w:rPr>
              <w:t>Message or chunk of message as specified in table 6.1.10.3.3-10A</w:t>
            </w:r>
          </w:p>
        </w:tc>
        <w:tc>
          <w:tcPr>
            <w:tcW w:w="2127" w:type="dxa"/>
          </w:tcPr>
          <w:p w14:paraId="5CDA57B8" w14:textId="77777777" w:rsidR="0071087C" w:rsidRPr="00E6516F" w:rsidRDefault="0071087C" w:rsidP="00174677">
            <w:pPr>
              <w:pStyle w:val="TAL"/>
              <w:rPr>
                <w:bCs/>
              </w:rPr>
            </w:pPr>
          </w:p>
        </w:tc>
        <w:tc>
          <w:tcPr>
            <w:tcW w:w="1419" w:type="dxa"/>
          </w:tcPr>
          <w:p w14:paraId="3F6424C1" w14:textId="77777777" w:rsidR="0071087C" w:rsidRPr="00E6516F" w:rsidRDefault="0071087C" w:rsidP="00174677">
            <w:pPr>
              <w:pStyle w:val="TAL"/>
            </w:pPr>
          </w:p>
        </w:tc>
        <w:tc>
          <w:tcPr>
            <w:tcW w:w="1135" w:type="dxa"/>
          </w:tcPr>
          <w:p w14:paraId="7FE2E410" w14:textId="77777777" w:rsidR="0071087C" w:rsidRPr="00E6516F" w:rsidRDefault="0071087C" w:rsidP="00174677">
            <w:pPr>
              <w:pStyle w:val="TAL"/>
            </w:pPr>
          </w:p>
        </w:tc>
      </w:tr>
    </w:tbl>
    <w:p w14:paraId="31F3F512" w14:textId="77777777" w:rsidR="0071087C" w:rsidRPr="00E6516F" w:rsidRDefault="0071087C" w:rsidP="0071087C"/>
    <w:p w14:paraId="770D91CC" w14:textId="77777777" w:rsidR="0071087C" w:rsidRPr="00E6516F" w:rsidRDefault="0071087C" w:rsidP="0071087C">
      <w:pPr>
        <w:pStyle w:val="TH"/>
      </w:pPr>
      <w:r w:rsidRPr="00E6516F">
        <w:t>Table 6.1.10.3.3-10A: MIME Message (step 12, Table 6.1.10.3.2-1;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1B7292A9" w14:textId="77777777" w:rsidTr="00174677">
        <w:trPr>
          <w:cantSplit/>
        </w:trPr>
        <w:tc>
          <w:tcPr>
            <w:tcW w:w="9644" w:type="dxa"/>
            <w:gridSpan w:val="5"/>
          </w:tcPr>
          <w:p w14:paraId="5E9F2C47" w14:textId="77777777" w:rsidR="0071087C" w:rsidRPr="00E6516F" w:rsidRDefault="0071087C" w:rsidP="00174677">
            <w:pPr>
              <w:pStyle w:val="TAL"/>
              <w:rPr>
                <w:rFonts w:cs="Arial"/>
                <w:szCs w:val="18"/>
              </w:rPr>
            </w:pPr>
            <w:r w:rsidRPr="00E6516F">
              <w:rPr>
                <w:rFonts w:cs="Arial"/>
                <w:szCs w:val="18"/>
              </w:rPr>
              <w:t>Derivation Path: RFC 2046 [38]</w:t>
            </w:r>
          </w:p>
        </w:tc>
      </w:tr>
      <w:tr w:rsidR="0071087C" w:rsidRPr="00E6516F" w14:paraId="3B141C9A" w14:textId="77777777" w:rsidTr="00174677">
        <w:tc>
          <w:tcPr>
            <w:tcW w:w="2836" w:type="dxa"/>
          </w:tcPr>
          <w:p w14:paraId="15712255" w14:textId="77777777" w:rsidR="0071087C" w:rsidRPr="00E6516F" w:rsidRDefault="0071087C" w:rsidP="00174677">
            <w:pPr>
              <w:pStyle w:val="TAH"/>
              <w:rPr>
                <w:bCs/>
              </w:rPr>
            </w:pPr>
            <w:r w:rsidRPr="00E6516F">
              <w:rPr>
                <w:bCs/>
              </w:rPr>
              <w:t>Information Element</w:t>
            </w:r>
          </w:p>
        </w:tc>
        <w:tc>
          <w:tcPr>
            <w:tcW w:w="2127" w:type="dxa"/>
          </w:tcPr>
          <w:p w14:paraId="303ECE8D"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7486CF7C" w14:textId="77777777" w:rsidR="0071087C" w:rsidRPr="00E6516F" w:rsidRDefault="0071087C" w:rsidP="00174677">
            <w:pPr>
              <w:pStyle w:val="TAH"/>
              <w:rPr>
                <w:bCs/>
              </w:rPr>
            </w:pPr>
            <w:r w:rsidRPr="00E6516F">
              <w:rPr>
                <w:bCs/>
              </w:rPr>
              <w:t>Comment</w:t>
            </w:r>
          </w:p>
        </w:tc>
        <w:tc>
          <w:tcPr>
            <w:tcW w:w="1419" w:type="dxa"/>
          </w:tcPr>
          <w:p w14:paraId="72D2C733" w14:textId="77777777" w:rsidR="0071087C" w:rsidRPr="00E6516F" w:rsidRDefault="0071087C" w:rsidP="00174677">
            <w:pPr>
              <w:pStyle w:val="TAH"/>
              <w:rPr>
                <w:bCs/>
              </w:rPr>
            </w:pPr>
            <w:r w:rsidRPr="00E6516F">
              <w:rPr>
                <w:bCs/>
              </w:rPr>
              <w:t>Reference</w:t>
            </w:r>
          </w:p>
        </w:tc>
        <w:tc>
          <w:tcPr>
            <w:tcW w:w="1135" w:type="dxa"/>
          </w:tcPr>
          <w:p w14:paraId="1B30D2CF" w14:textId="77777777" w:rsidR="0071087C" w:rsidRPr="00E6516F" w:rsidRDefault="0071087C" w:rsidP="00174677">
            <w:pPr>
              <w:pStyle w:val="TAH"/>
              <w:rPr>
                <w:bCs/>
              </w:rPr>
            </w:pPr>
            <w:r w:rsidRPr="00E6516F">
              <w:rPr>
                <w:bCs/>
              </w:rPr>
              <w:t>Condition</w:t>
            </w:r>
          </w:p>
        </w:tc>
      </w:tr>
      <w:tr w:rsidR="0071087C" w:rsidRPr="00E6516F" w14:paraId="4CE09095" w14:textId="77777777" w:rsidTr="00174677">
        <w:tc>
          <w:tcPr>
            <w:tcW w:w="2836" w:type="dxa"/>
          </w:tcPr>
          <w:p w14:paraId="0D9A0BC7" w14:textId="77777777" w:rsidR="0071087C" w:rsidRPr="00E6516F" w:rsidRDefault="0071087C" w:rsidP="00174677">
            <w:pPr>
              <w:pStyle w:val="TAL"/>
              <w:rPr>
                <w:rFonts w:cs="Arial"/>
                <w:b/>
                <w:bCs/>
                <w:szCs w:val="18"/>
              </w:rPr>
            </w:pPr>
            <w:r w:rsidRPr="00E6516F">
              <w:rPr>
                <w:b/>
                <w:bCs/>
              </w:rPr>
              <w:t>MIME body part</w:t>
            </w:r>
          </w:p>
        </w:tc>
        <w:tc>
          <w:tcPr>
            <w:tcW w:w="2127" w:type="dxa"/>
          </w:tcPr>
          <w:p w14:paraId="69C27DE0" w14:textId="77777777" w:rsidR="0071087C" w:rsidRPr="00E6516F" w:rsidRDefault="0071087C" w:rsidP="00174677">
            <w:pPr>
              <w:pStyle w:val="TAL"/>
            </w:pPr>
          </w:p>
        </w:tc>
        <w:tc>
          <w:tcPr>
            <w:tcW w:w="2127" w:type="dxa"/>
            <w:tcBorders>
              <w:top w:val="single" w:sz="4" w:space="0" w:color="auto"/>
              <w:bottom w:val="single" w:sz="4" w:space="0" w:color="auto"/>
            </w:tcBorders>
          </w:tcPr>
          <w:p w14:paraId="6563D722" w14:textId="77777777" w:rsidR="0071087C" w:rsidRPr="00E6516F" w:rsidRDefault="0071087C" w:rsidP="00174677">
            <w:pPr>
              <w:pStyle w:val="TAL"/>
              <w:rPr>
                <w:bCs/>
              </w:rPr>
            </w:pPr>
            <w:r w:rsidRPr="00E6516F">
              <w:rPr>
                <w:b/>
              </w:rPr>
              <w:t>MCData Data signalling message</w:t>
            </w:r>
          </w:p>
        </w:tc>
        <w:tc>
          <w:tcPr>
            <w:tcW w:w="1419" w:type="dxa"/>
          </w:tcPr>
          <w:p w14:paraId="42412E9C" w14:textId="77777777" w:rsidR="0071087C" w:rsidRPr="00E6516F" w:rsidRDefault="0071087C" w:rsidP="00174677">
            <w:pPr>
              <w:pStyle w:val="TAL"/>
            </w:pPr>
          </w:p>
        </w:tc>
        <w:tc>
          <w:tcPr>
            <w:tcW w:w="1135" w:type="dxa"/>
          </w:tcPr>
          <w:p w14:paraId="59A5E8CB" w14:textId="77777777" w:rsidR="0071087C" w:rsidRPr="00E6516F" w:rsidRDefault="0071087C" w:rsidP="00174677">
            <w:pPr>
              <w:pStyle w:val="TAL"/>
            </w:pPr>
          </w:p>
        </w:tc>
      </w:tr>
      <w:tr w:rsidR="0071087C" w:rsidRPr="00E6516F" w14:paraId="72F6C212" w14:textId="77777777" w:rsidTr="004312E8">
        <w:tc>
          <w:tcPr>
            <w:tcW w:w="2836" w:type="dxa"/>
          </w:tcPr>
          <w:p w14:paraId="5E177FFD" w14:textId="77777777" w:rsidR="0071087C" w:rsidRPr="00E6516F" w:rsidRDefault="0071087C" w:rsidP="00174677">
            <w:pPr>
              <w:pStyle w:val="TAL"/>
              <w:rPr>
                <w:rFonts w:cs="Arial"/>
                <w:b/>
                <w:szCs w:val="18"/>
              </w:rPr>
            </w:pPr>
            <w:r w:rsidRPr="00E6516F">
              <w:t xml:space="preserve">  MIME-part-headers</w:t>
            </w:r>
          </w:p>
        </w:tc>
        <w:tc>
          <w:tcPr>
            <w:tcW w:w="2127" w:type="dxa"/>
          </w:tcPr>
          <w:p w14:paraId="46960146" w14:textId="77777777" w:rsidR="0071087C" w:rsidRPr="00E6516F" w:rsidRDefault="0071087C" w:rsidP="00174677">
            <w:pPr>
              <w:pStyle w:val="TAL"/>
            </w:pPr>
          </w:p>
        </w:tc>
        <w:tc>
          <w:tcPr>
            <w:tcW w:w="2127" w:type="dxa"/>
            <w:tcBorders>
              <w:top w:val="single" w:sz="4" w:space="0" w:color="auto"/>
              <w:bottom w:val="single" w:sz="4" w:space="0" w:color="auto"/>
            </w:tcBorders>
          </w:tcPr>
          <w:p w14:paraId="03BBB7A5" w14:textId="77777777" w:rsidR="0071087C" w:rsidRPr="00E6516F" w:rsidRDefault="0071087C" w:rsidP="00174677">
            <w:pPr>
              <w:pStyle w:val="TAL"/>
            </w:pPr>
          </w:p>
        </w:tc>
        <w:tc>
          <w:tcPr>
            <w:tcW w:w="1419" w:type="dxa"/>
          </w:tcPr>
          <w:p w14:paraId="5380E6EB" w14:textId="77777777" w:rsidR="0071087C" w:rsidRPr="00E6516F" w:rsidRDefault="0071087C" w:rsidP="00174677">
            <w:pPr>
              <w:pStyle w:val="TAL"/>
            </w:pPr>
          </w:p>
        </w:tc>
        <w:tc>
          <w:tcPr>
            <w:tcW w:w="1135" w:type="dxa"/>
          </w:tcPr>
          <w:p w14:paraId="1327A522" w14:textId="77777777" w:rsidR="0071087C" w:rsidRPr="00E6516F" w:rsidRDefault="0071087C" w:rsidP="00174677">
            <w:pPr>
              <w:pStyle w:val="TAL"/>
            </w:pPr>
          </w:p>
        </w:tc>
      </w:tr>
      <w:tr w:rsidR="0071087C" w:rsidRPr="00E6516F" w14:paraId="02BAFE02" w14:textId="77777777" w:rsidTr="004312E8">
        <w:tc>
          <w:tcPr>
            <w:tcW w:w="2836" w:type="dxa"/>
          </w:tcPr>
          <w:p w14:paraId="7F8019A2" w14:textId="77777777" w:rsidR="0071087C" w:rsidRPr="00E6516F" w:rsidRDefault="0071087C" w:rsidP="00174677">
            <w:pPr>
              <w:pStyle w:val="TAL"/>
              <w:rPr>
                <w:rFonts w:cs="Arial"/>
                <w:b/>
                <w:szCs w:val="18"/>
              </w:rPr>
            </w:pPr>
            <w:r w:rsidRPr="00E6516F">
              <w:t xml:space="preserve">    Content-Type</w:t>
            </w:r>
          </w:p>
        </w:tc>
        <w:tc>
          <w:tcPr>
            <w:tcW w:w="2127" w:type="dxa"/>
          </w:tcPr>
          <w:p w14:paraId="706447AC" w14:textId="77777777" w:rsidR="0071087C" w:rsidRPr="00E6516F" w:rsidRDefault="0071087C" w:rsidP="00174677">
            <w:pPr>
              <w:pStyle w:val="TAL"/>
            </w:pPr>
            <w:r w:rsidRPr="00E6516F">
              <w:t>"application/vnd.3gpp.mcdata-signalling"</w:t>
            </w:r>
          </w:p>
        </w:tc>
        <w:tc>
          <w:tcPr>
            <w:tcW w:w="2127" w:type="dxa"/>
            <w:tcBorders>
              <w:top w:val="single" w:sz="4" w:space="0" w:color="auto"/>
              <w:bottom w:val="single" w:sz="4" w:space="0" w:color="auto"/>
            </w:tcBorders>
          </w:tcPr>
          <w:p w14:paraId="521E7A02" w14:textId="77777777" w:rsidR="0071087C" w:rsidRPr="00E6516F" w:rsidRDefault="0071087C" w:rsidP="00174677">
            <w:pPr>
              <w:pStyle w:val="TAL"/>
            </w:pPr>
          </w:p>
        </w:tc>
        <w:tc>
          <w:tcPr>
            <w:tcW w:w="1419" w:type="dxa"/>
          </w:tcPr>
          <w:p w14:paraId="763B878C" w14:textId="77777777" w:rsidR="0071087C" w:rsidRPr="00E6516F" w:rsidRDefault="0071087C" w:rsidP="00174677">
            <w:pPr>
              <w:pStyle w:val="TAL"/>
            </w:pPr>
          </w:p>
        </w:tc>
        <w:tc>
          <w:tcPr>
            <w:tcW w:w="1135" w:type="dxa"/>
          </w:tcPr>
          <w:p w14:paraId="64CC0A7B" w14:textId="77777777" w:rsidR="0071087C" w:rsidRPr="00E6516F" w:rsidRDefault="0071087C" w:rsidP="00174677">
            <w:pPr>
              <w:pStyle w:val="TAL"/>
            </w:pPr>
          </w:p>
        </w:tc>
      </w:tr>
      <w:tr w:rsidR="0071087C" w:rsidRPr="00E6516F" w14:paraId="63D625D0" w14:textId="77777777" w:rsidTr="004312E8">
        <w:tc>
          <w:tcPr>
            <w:tcW w:w="2836" w:type="dxa"/>
          </w:tcPr>
          <w:p w14:paraId="5AAF46BA" w14:textId="77777777" w:rsidR="0071087C" w:rsidRPr="00E6516F" w:rsidRDefault="0071087C" w:rsidP="00174677">
            <w:pPr>
              <w:pStyle w:val="TAL"/>
              <w:rPr>
                <w:rFonts w:cs="Arial"/>
                <w:b/>
                <w:szCs w:val="18"/>
              </w:rPr>
            </w:pPr>
            <w:r w:rsidRPr="00E6516F">
              <w:t xml:space="preserve">  MIME-part-body</w:t>
            </w:r>
          </w:p>
        </w:tc>
        <w:tc>
          <w:tcPr>
            <w:tcW w:w="2127" w:type="dxa"/>
          </w:tcPr>
          <w:p w14:paraId="113929AA" w14:textId="77777777" w:rsidR="0071087C" w:rsidRPr="00E6516F" w:rsidRDefault="0071087C" w:rsidP="00174677">
            <w:pPr>
              <w:pStyle w:val="TAL"/>
            </w:pPr>
            <w:r w:rsidRPr="00E6516F">
              <w:t>MCData Protected Payload Message containing SDS SIGNALLING PAYLOAD as described in table 6.1.10.3.3-11</w:t>
            </w:r>
          </w:p>
        </w:tc>
        <w:tc>
          <w:tcPr>
            <w:tcW w:w="2127" w:type="dxa"/>
            <w:tcBorders>
              <w:top w:val="single" w:sz="4" w:space="0" w:color="auto"/>
              <w:bottom w:val="single" w:sz="4" w:space="0" w:color="auto"/>
            </w:tcBorders>
          </w:tcPr>
          <w:p w14:paraId="59000BF0" w14:textId="77777777" w:rsidR="0071087C" w:rsidRPr="00E6516F" w:rsidRDefault="0071087C" w:rsidP="00174677">
            <w:pPr>
              <w:pStyle w:val="TAL"/>
            </w:pPr>
          </w:p>
        </w:tc>
        <w:tc>
          <w:tcPr>
            <w:tcW w:w="1419" w:type="dxa"/>
          </w:tcPr>
          <w:p w14:paraId="71D6E454" w14:textId="77777777" w:rsidR="0071087C" w:rsidRPr="00E6516F" w:rsidRDefault="0071087C" w:rsidP="00174677">
            <w:pPr>
              <w:pStyle w:val="TAL"/>
            </w:pPr>
          </w:p>
        </w:tc>
        <w:tc>
          <w:tcPr>
            <w:tcW w:w="1135" w:type="dxa"/>
          </w:tcPr>
          <w:p w14:paraId="5C026B2B" w14:textId="77777777" w:rsidR="0071087C" w:rsidRPr="00E6516F" w:rsidRDefault="0071087C" w:rsidP="00174677">
            <w:pPr>
              <w:pStyle w:val="TAL"/>
            </w:pPr>
          </w:p>
        </w:tc>
      </w:tr>
      <w:tr w:rsidR="0071087C" w:rsidRPr="00E6516F" w14:paraId="36848432" w14:textId="77777777" w:rsidTr="004312E8">
        <w:tc>
          <w:tcPr>
            <w:tcW w:w="2836" w:type="dxa"/>
          </w:tcPr>
          <w:p w14:paraId="29758A8F" w14:textId="77777777" w:rsidR="0071087C" w:rsidRPr="00E6516F" w:rsidRDefault="0071087C" w:rsidP="00174677">
            <w:pPr>
              <w:pStyle w:val="TAL"/>
              <w:rPr>
                <w:rFonts w:cs="Arial"/>
                <w:b/>
                <w:szCs w:val="18"/>
              </w:rPr>
            </w:pPr>
            <w:r w:rsidRPr="00E6516F">
              <w:rPr>
                <w:b/>
                <w:bCs/>
              </w:rPr>
              <w:t>MIME body part</w:t>
            </w:r>
          </w:p>
        </w:tc>
        <w:tc>
          <w:tcPr>
            <w:tcW w:w="2127" w:type="dxa"/>
          </w:tcPr>
          <w:p w14:paraId="1D515C4E" w14:textId="77777777" w:rsidR="0071087C" w:rsidRPr="00E6516F" w:rsidRDefault="0071087C" w:rsidP="00174677">
            <w:pPr>
              <w:pStyle w:val="TAL"/>
            </w:pPr>
          </w:p>
        </w:tc>
        <w:tc>
          <w:tcPr>
            <w:tcW w:w="2127" w:type="dxa"/>
            <w:tcBorders>
              <w:top w:val="single" w:sz="4" w:space="0" w:color="auto"/>
              <w:bottom w:val="single" w:sz="4" w:space="0" w:color="auto"/>
            </w:tcBorders>
          </w:tcPr>
          <w:p w14:paraId="554ED355" w14:textId="77777777" w:rsidR="0071087C" w:rsidRPr="00E6516F" w:rsidRDefault="0071087C" w:rsidP="00174677">
            <w:pPr>
              <w:pStyle w:val="TAL"/>
            </w:pPr>
            <w:r w:rsidRPr="00E6516F">
              <w:rPr>
                <w:b/>
              </w:rPr>
              <w:t>MCData Data message</w:t>
            </w:r>
          </w:p>
        </w:tc>
        <w:tc>
          <w:tcPr>
            <w:tcW w:w="1419" w:type="dxa"/>
          </w:tcPr>
          <w:p w14:paraId="4C0E4A28" w14:textId="77777777" w:rsidR="0071087C" w:rsidRPr="00E6516F" w:rsidRDefault="0071087C" w:rsidP="00174677">
            <w:pPr>
              <w:pStyle w:val="TAL"/>
            </w:pPr>
          </w:p>
        </w:tc>
        <w:tc>
          <w:tcPr>
            <w:tcW w:w="1135" w:type="dxa"/>
          </w:tcPr>
          <w:p w14:paraId="5B3FB80C" w14:textId="77777777" w:rsidR="0071087C" w:rsidRPr="00E6516F" w:rsidRDefault="0071087C" w:rsidP="00174677">
            <w:pPr>
              <w:pStyle w:val="TAL"/>
            </w:pPr>
          </w:p>
        </w:tc>
      </w:tr>
      <w:tr w:rsidR="0071087C" w:rsidRPr="00E6516F" w14:paraId="5047D795" w14:textId="77777777" w:rsidTr="004312E8">
        <w:tc>
          <w:tcPr>
            <w:tcW w:w="2836" w:type="dxa"/>
          </w:tcPr>
          <w:p w14:paraId="14D031DB" w14:textId="77777777" w:rsidR="0071087C" w:rsidRPr="00E6516F" w:rsidRDefault="0071087C" w:rsidP="00174677">
            <w:pPr>
              <w:pStyle w:val="TAL"/>
              <w:rPr>
                <w:rFonts w:cs="Arial"/>
                <w:b/>
                <w:szCs w:val="18"/>
              </w:rPr>
            </w:pPr>
            <w:r w:rsidRPr="00E6516F">
              <w:t xml:space="preserve">  MIME-part-headers</w:t>
            </w:r>
          </w:p>
        </w:tc>
        <w:tc>
          <w:tcPr>
            <w:tcW w:w="2127" w:type="dxa"/>
          </w:tcPr>
          <w:p w14:paraId="1215612C" w14:textId="77777777" w:rsidR="0071087C" w:rsidRPr="00E6516F" w:rsidRDefault="0071087C" w:rsidP="00174677">
            <w:pPr>
              <w:pStyle w:val="TAL"/>
            </w:pPr>
          </w:p>
        </w:tc>
        <w:tc>
          <w:tcPr>
            <w:tcW w:w="2127" w:type="dxa"/>
            <w:tcBorders>
              <w:top w:val="single" w:sz="4" w:space="0" w:color="auto"/>
              <w:bottom w:val="single" w:sz="4" w:space="0" w:color="auto"/>
            </w:tcBorders>
          </w:tcPr>
          <w:p w14:paraId="593D9AD1" w14:textId="77777777" w:rsidR="0071087C" w:rsidRPr="00E6516F" w:rsidRDefault="0071087C" w:rsidP="00174677">
            <w:pPr>
              <w:pStyle w:val="TAL"/>
            </w:pPr>
          </w:p>
        </w:tc>
        <w:tc>
          <w:tcPr>
            <w:tcW w:w="1419" w:type="dxa"/>
          </w:tcPr>
          <w:p w14:paraId="2B6928DB" w14:textId="77777777" w:rsidR="0071087C" w:rsidRPr="00E6516F" w:rsidRDefault="0071087C" w:rsidP="00174677">
            <w:pPr>
              <w:pStyle w:val="TAL"/>
            </w:pPr>
          </w:p>
        </w:tc>
        <w:tc>
          <w:tcPr>
            <w:tcW w:w="1135" w:type="dxa"/>
          </w:tcPr>
          <w:p w14:paraId="7C5126BB" w14:textId="77777777" w:rsidR="0071087C" w:rsidRPr="00E6516F" w:rsidRDefault="0071087C" w:rsidP="00174677">
            <w:pPr>
              <w:pStyle w:val="TAL"/>
            </w:pPr>
          </w:p>
        </w:tc>
      </w:tr>
      <w:tr w:rsidR="0071087C" w:rsidRPr="00E6516F" w14:paraId="5F82F9AC" w14:textId="77777777" w:rsidTr="004312E8">
        <w:tc>
          <w:tcPr>
            <w:tcW w:w="2836" w:type="dxa"/>
          </w:tcPr>
          <w:p w14:paraId="6F264E83" w14:textId="77777777" w:rsidR="0071087C" w:rsidRPr="00E6516F" w:rsidRDefault="0071087C" w:rsidP="00174677">
            <w:pPr>
              <w:pStyle w:val="TAL"/>
              <w:rPr>
                <w:rFonts w:cs="Arial"/>
                <w:b/>
                <w:szCs w:val="18"/>
              </w:rPr>
            </w:pPr>
            <w:r w:rsidRPr="00E6516F">
              <w:t xml:space="preserve">    Content-Type</w:t>
            </w:r>
          </w:p>
        </w:tc>
        <w:tc>
          <w:tcPr>
            <w:tcW w:w="2127" w:type="dxa"/>
          </w:tcPr>
          <w:p w14:paraId="2B9EDA32" w14:textId="77777777" w:rsidR="0071087C" w:rsidRPr="00E6516F" w:rsidRDefault="0071087C" w:rsidP="00174677">
            <w:pPr>
              <w:pStyle w:val="TAL"/>
            </w:pPr>
            <w:r w:rsidRPr="00E6516F">
              <w:t>"application/vnd.3gpp.mcdata-payload"</w:t>
            </w:r>
          </w:p>
        </w:tc>
        <w:tc>
          <w:tcPr>
            <w:tcW w:w="2127" w:type="dxa"/>
            <w:tcBorders>
              <w:top w:val="single" w:sz="4" w:space="0" w:color="auto"/>
              <w:bottom w:val="single" w:sz="4" w:space="0" w:color="auto"/>
            </w:tcBorders>
          </w:tcPr>
          <w:p w14:paraId="08258B81" w14:textId="77777777" w:rsidR="0071087C" w:rsidRPr="00E6516F" w:rsidRDefault="0071087C" w:rsidP="00174677">
            <w:pPr>
              <w:pStyle w:val="TAL"/>
            </w:pPr>
          </w:p>
        </w:tc>
        <w:tc>
          <w:tcPr>
            <w:tcW w:w="1419" w:type="dxa"/>
          </w:tcPr>
          <w:p w14:paraId="23659773" w14:textId="77777777" w:rsidR="0071087C" w:rsidRPr="00E6516F" w:rsidRDefault="0071087C" w:rsidP="00174677">
            <w:pPr>
              <w:pStyle w:val="TAL"/>
            </w:pPr>
          </w:p>
        </w:tc>
        <w:tc>
          <w:tcPr>
            <w:tcW w:w="1135" w:type="dxa"/>
          </w:tcPr>
          <w:p w14:paraId="0B6FEA7A" w14:textId="77777777" w:rsidR="0071087C" w:rsidRPr="00E6516F" w:rsidRDefault="0071087C" w:rsidP="00174677">
            <w:pPr>
              <w:pStyle w:val="TAL"/>
            </w:pPr>
          </w:p>
        </w:tc>
      </w:tr>
      <w:tr w:rsidR="0071087C" w:rsidRPr="00E6516F" w14:paraId="675A48AC" w14:textId="77777777" w:rsidTr="004312E8">
        <w:tc>
          <w:tcPr>
            <w:tcW w:w="2836" w:type="dxa"/>
          </w:tcPr>
          <w:p w14:paraId="3EB133E5" w14:textId="77777777" w:rsidR="0071087C" w:rsidRPr="00E6516F" w:rsidRDefault="0071087C" w:rsidP="00174677">
            <w:pPr>
              <w:pStyle w:val="TAL"/>
              <w:rPr>
                <w:rFonts w:cs="Arial"/>
                <w:b/>
                <w:szCs w:val="18"/>
              </w:rPr>
            </w:pPr>
            <w:r w:rsidRPr="00E6516F">
              <w:t xml:space="preserve">  MIME-part-body</w:t>
            </w:r>
          </w:p>
        </w:tc>
        <w:tc>
          <w:tcPr>
            <w:tcW w:w="2127" w:type="dxa"/>
          </w:tcPr>
          <w:p w14:paraId="2F20AE10" w14:textId="77777777" w:rsidR="0071087C" w:rsidRPr="00E6516F" w:rsidRDefault="0071087C" w:rsidP="00174677">
            <w:pPr>
              <w:pStyle w:val="TAL"/>
            </w:pPr>
            <w:r w:rsidRPr="00E6516F">
              <w:t>DATA PAYLOAD as described in Table 6.1.10.3.3-12</w:t>
            </w:r>
          </w:p>
        </w:tc>
        <w:tc>
          <w:tcPr>
            <w:tcW w:w="2127" w:type="dxa"/>
            <w:tcBorders>
              <w:top w:val="single" w:sz="4" w:space="0" w:color="auto"/>
              <w:bottom w:val="single" w:sz="4" w:space="0" w:color="auto"/>
            </w:tcBorders>
          </w:tcPr>
          <w:p w14:paraId="13C2556F" w14:textId="77777777" w:rsidR="0071087C" w:rsidRPr="00E6516F" w:rsidRDefault="0071087C" w:rsidP="00174677">
            <w:pPr>
              <w:pStyle w:val="TAL"/>
            </w:pPr>
          </w:p>
        </w:tc>
        <w:tc>
          <w:tcPr>
            <w:tcW w:w="1419" w:type="dxa"/>
          </w:tcPr>
          <w:p w14:paraId="215450F4" w14:textId="77777777" w:rsidR="0071087C" w:rsidRPr="00E6516F" w:rsidRDefault="0071087C" w:rsidP="00174677">
            <w:pPr>
              <w:pStyle w:val="TAL"/>
            </w:pPr>
          </w:p>
        </w:tc>
        <w:tc>
          <w:tcPr>
            <w:tcW w:w="1135" w:type="dxa"/>
          </w:tcPr>
          <w:p w14:paraId="3AB25B03" w14:textId="77777777" w:rsidR="0071087C" w:rsidRPr="00E6516F" w:rsidRDefault="0071087C" w:rsidP="00174677">
            <w:pPr>
              <w:pStyle w:val="TAL"/>
            </w:pPr>
          </w:p>
        </w:tc>
      </w:tr>
    </w:tbl>
    <w:p w14:paraId="0DA2CC5F" w14:textId="77777777" w:rsidR="0071087C" w:rsidRPr="00E6516F" w:rsidRDefault="0071087C" w:rsidP="0071087C"/>
    <w:p w14:paraId="398722D7" w14:textId="77777777" w:rsidR="0071087C" w:rsidRPr="00E6516F" w:rsidRDefault="0071087C" w:rsidP="0071087C">
      <w:pPr>
        <w:pStyle w:val="TH"/>
      </w:pPr>
      <w:r w:rsidRPr="00E6516F">
        <w:t>Table 6.1.10.3.3-11: SDS SIGNALLING PAYLOAD (Table 6.1.10.3.3-10A)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795DE82B" w14:textId="77777777" w:rsidTr="00174677">
        <w:trPr>
          <w:cantSplit/>
        </w:trPr>
        <w:tc>
          <w:tcPr>
            <w:tcW w:w="9644" w:type="dxa"/>
          </w:tcPr>
          <w:p w14:paraId="10507324"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5.5.3.8.1-1, condition READ</w:t>
            </w:r>
          </w:p>
        </w:tc>
      </w:tr>
    </w:tbl>
    <w:p w14:paraId="6D103FA8" w14:textId="77777777" w:rsidR="0071087C" w:rsidRPr="00E6516F" w:rsidRDefault="0071087C" w:rsidP="0071087C"/>
    <w:p w14:paraId="23670FA3" w14:textId="77777777" w:rsidR="0071087C" w:rsidRPr="00E6516F" w:rsidRDefault="0071087C" w:rsidP="0071087C">
      <w:pPr>
        <w:pStyle w:val="TH"/>
      </w:pPr>
      <w:r w:rsidRPr="00E6516F">
        <w:t>Table 6.1.10.3.3-12: Data Payload (Table 6.1.10.3.3-10A)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0F5028BB" w14:textId="77777777" w:rsidTr="00174677">
        <w:trPr>
          <w:cantSplit/>
        </w:trPr>
        <w:tc>
          <w:tcPr>
            <w:tcW w:w="9644" w:type="dxa"/>
          </w:tcPr>
          <w:p w14:paraId="43CFA094" w14:textId="73D0731E"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5.5.3.9.2-1</w:t>
            </w:r>
          </w:p>
        </w:tc>
      </w:tr>
    </w:tbl>
    <w:p w14:paraId="1137550B" w14:textId="77777777" w:rsidR="0071087C" w:rsidRPr="00E6516F" w:rsidRDefault="0071087C" w:rsidP="0071087C"/>
    <w:p w14:paraId="12C648F0" w14:textId="77777777" w:rsidR="0071087C" w:rsidRPr="00E6516F" w:rsidRDefault="0071087C" w:rsidP="0071087C">
      <w:pPr>
        <w:pStyle w:val="TH"/>
      </w:pPr>
      <w:r w:rsidRPr="00E6516F">
        <w:t>Table 6.1.10.3.3-13..14: Void</w:t>
      </w:r>
    </w:p>
    <w:bookmarkEnd w:id="716"/>
    <w:p w14:paraId="7B398781" w14:textId="77777777" w:rsidR="00B93CA2" w:rsidRPr="00E6516F" w:rsidRDefault="00B93CA2" w:rsidP="00B93CA2"/>
    <w:p w14:paraId="37AD9042" w14:textId="5BEAEB0E" w:rsidR="0071087C" w:rsidRPr="00E6516F" w:rsidRDefault="0071087C" w:rsidP="0071087C">
      <w:pPr>
        <w:pStyle w:val="TH"/>
      </w:pPr>
      <w:r w:rsidRPr="00E6516F">
        <w:t>Table 6.1.10.3.3-15: MSRP SEND (step 13, Table 6.1.10.3.2-1;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1D8E770A" w14:textId="77777777" w:rsidTr="00174677">
        <w:trPr>
          <w:cantSplit/>
        </w:trPr>
        <w:tc>
          <w:tcPr>
            <w:tcW w:w="9644" w:type="dxa"/>
            <w:gridSpan w:val="5"/>
          </w:tcPr>
          <w:p w14:paraId="1884110A"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5.5.12.1.2-1</w:t>
            </w:r>
          </w:p>
        </w:tc>
      </w:tr>
      <w:tr w:rsidR="0071087C" w:rsidRPr="00E6516F" w14:paraId="1D772A73" w14:textId="77777777" w:rsidTr="00174677">
        <w:tc>
          <w:tcPr>
            <w:tcW w:w="2836" w:type="dxa"/>
          </w:tcPr>
          <w:p w14:paraId="7D797C44" w14:textId="77777777" w:rsidR="0071087C" w:rsidRPr="00E6516F" w:rsidRDefault="0071087C" w:rsidP="00174677">
            <w:pPr>
              <w:pStyle w:val="TAH"/>
              <w:rPr>
                <w:bCs/>
              </w:rPr>
            </w:pPr>
            <w:r w:rsidRPr="00E6516F">
              <w:rPr>
                <w:bCs/>
              </w:rPr>
              <w:t>Information Element</w:t>
            </w:r>
          </w:p>
        </w:tc>
        <w:tc>
          <w:tcPr>
            <w:tcW w:w="2127" w:type="dxa"/>
          </w:tcPr>
          <w:p w14:paraId="38A14167" w14:textId="77777777" w:rsidR="0071087C" w:rsidRPr="00E6516F" w:rsidRDefault="0071087C" w:rsidP="00174677">
            <w:pPr>
              <w:pStyle w:val="TAH"/>
              <w:rPr>
                <w:bCs/>
              </w:rPr>
            </w:pPr>
            <w:r w:rsidRPr="00E6516F">
              <w:rPr>
                <w:bCs/>
              </w:rPr>
              <w:t>Value/remark</w:t>
            </w:r>
          </w:p>
        </w:tc>
        <w:tc>
          <w:tcPr>
            <w:tcW w:w="2127" w:type="dxa"/>
          </w:tcPr>
          <w:p w14:paraId="1D56DA45" w14:textId="77777777" w:rsidR="0071087C" w:rsidRPr="00E6516F" w:rsidRDefault="0071087C" w:rsidP="00174677">
            <w:pPr>
              <w:pStyle w:val="TAH"/>
              <w:rPr>
                <w:bCs/>
              </w:rPr>
            </w:pPr>
            <w:r w:rsidRPr="00E6516F">
              <w:rPr>
                <w:bCs/>
              </w:rPr>
              <w:t>Comment</w:t>
            </w:r>
          </w:p>
        </w:tc>
        <w:tc>
          <w:tcPr>
            <w:tcW w:w="1419" w:type="dxa"/>
          </w:tcPr>
          <w:p w14:paraId="28005858" w14:textId="77777777" w:rsidR="0071087C" w:rsidRPr="00E6516F" w:rsidRDefault="0071087C" w:rsidP="00174677">
            <w:pPr>
              <w:pStyle w:val="TAH"/>
              <w:rPr>
                <w:bCs/>
              </w:rPr>
            </w:pPr>
            <w:r w:rsidRPr="00E6516F">
              <w:rPr>
                <w:bCs/>
              </w:rPr>
              <w:t>Reference</w:t>
            </w:r>
          </w:p>
        </w:tc>
        <w:tc>
          <w:tcPr>
            <w:tcW w:w="1135" w:type="dxa"/>
          </w:tcPr>
          <w:p w14:paraId="3049E230" w14:textId="77777777" w:rsidR="0071087C" w:rsidRPr="00E6516F" w:rsidRDefault="0071087C" w:rsidP="00174677">
            <w:pPr>
              <w:pStyle w:val="TAH"/>
              <w:rPr>
                <w:bCs/>
              </w:rPr>
            </w:pPr>
            <w:r w:rsidRPr="00E6516F">
              <w:rPr>
                <w:bCs/>
              </w:rPr>
              <w:t>Condition</w:t>
            </w:r>
          </w:p>
        </w:tc>
      </w:tr>
      <w:tr w:rsidR="0071087C" w:rsidRPr="00E6516F" w14:paraId="7FD886FB" w14:textId="77777777" w:rsidTr="00174677">
        <w:tc>
          <w:tcPr>
            <w:tcW w:w="2836" w:type="dxa"/>
          </w:tcPr>
          <w:p w14:paraId="7FA43D8A" w14:textId="77777777" w:rsidR="0071087C" w:rsidRPr="00E6516F" w:rsidRDefault="0071087C" w:rsidP="00174677">
            <w:pPr>
              <w:pStyle w:val="TAL"/>
            </w:pPr>
            <w:r w:rsidRPr="00E6516F">
              <w:rPr>
                <w:b/>
                <w:bCs/>
              </w:rPr>
              <w:t>Content-Type</w:t>
            </w:r>
          </w:p>
        </w:tc>
        <w:tc>
          <w:tcPr>
            <w:tcW w:w="2127" w:type="dxa"/>
          </w:tcPr>
          <w:p w14:paraId="5AD9C713" w14:textId="77777777" w:rsidR="0071087C" w:rsidRPr="00E6516F" w:rsidRDefault="0071087C" w:rsidP="00174677">
            <w:pPr>
              <w:pStyle w:val="TAL"/>
            </w:pPr>
          </w:p>
        </w:tc>
        <w:tc>
          <w:tcPr>
            <w:tcW w:w="2127" w:type="dxa"/>
          </w:tcPr>
          <w:p w14:paraId="6FB70C20" w14:textId="77777777" w:rsidR="0071087C" w:rsidRPr="00E6516F" w:rsidRDefault="0071087C" w:rsidP="00174677">
            <w:pPr>
              <w:pStyle w:val="TAL"/>
            </w:pPr>
          </w:p>
        </w:tc>
        <w:tc>
          <w:tcPr>
            <w:tcW w:w="1419" w:type="dxa"/>
          </w:tcPr>
          <w:p w14:paraId="5C591ADD" w14:textId="0AB0253E" w:rsidR="0071087C" w:rsidRPr="00E6516F" w:rsidRDefault="0071087C" w:rsidP="00174677">
            <w:pPr>
              <w:pStyle w:val="TAL"/>
            </w:pPr>
          </w:p>
        </w:tc>
        <w:tc>
          <w:tcPr>
            <w:tcW w:w="1135" w:type="dxa"/>
          </w:tcPr>
          <w:p w14:paraId="61687835" w14:textId="77777777" w:rsidR="0071087C" w:rsidRPr="00E6516F" w:rsidRDefault="0071087C" w:rsidP="00174677">
            <w:pPr>
              <w:pStyle w:val="TAL"/>
            </w:pPr>
          </w:p>
        </w:tc>
      </w:tr>
      <w:tr w:rsidR="0071087C" w:rsidRPr="00E6516F" w14:paraId="666496F1" w14:textId="77777777" w:rsidTr="00174677">
        <w:tc>
          <w:tcPr>
            <w:tcW w:w="2836" w:type="dxa"/>
          </w:tcPr>
          <w:p w14:paraId="30BF4372" w14:textId="77777777" w:rsidR="0071087C" w:rsidRPr="00E6516F" w:rsidRDefault="0071087C" w:rsidP="00174677">
            <w:pPr>
              <w:pStyle w:val="TAL"/>
            </w:pPr>
            <w:r w:rsidRPr="00E6516F">
              <w:rPr>
                <w:b/>
                <w:bCs/>
              </w:rPr>
              <w:t xml:space="preserve">  </w:t>
            </w:r>
            <w:r w:rsidRPr="00E6516F">
              <w:t>media-type</w:t>
            </w:r>
          </w:p>
        </w:tc>
        <w:tc>
          <w:tcPr>
            <w:tcW w:w="2127" w:type="dxa"/>
          </w:tcPr>
          <w:p w14:paraId="348B346C" w14:textId="77777777" w:rsidR="0071087C" w:rsidRPr="00E6516F" w:rsidRDefault="0071087C" w:rsidP="00174677">
            <w:pPr>
              <w:pStyle w:val="TAL"/>
            </w:pPr>
            <w:r w:rsidRPr="00E6516F">
              <w:rPr>
                <w:iCs/>
              </w:rPr>
              <w:t>"</w:t>
            </w:r>
            <w:r w:rsidRPr="00E6516F">
              <w:t>application/vnd.3gpp.mcdata-signalling</w:t>
            </w:r>
            <w:r w:rsidRPr="00E6516F">
              <w:rPr>
                <w:iCs/>
              </w:rPr>
              <w:t>"</w:t>
            </w:r>
          </w:p>
        </w:tc>
        <w:tc>
          <w:tcPr>
            <w:tcW w:w="2127" w:type="dxa"/>
          </w:tcPr>
          <w:p w14:paraId="5B66DC10" w14:textId="77777777" w:rsidR="0071087C" w:rsidRPr="00E6516F" w:rsidRDefault="0071087C" w:rsidP="00174677">
            <w:pPr>
              <w:pStyle w:val="TAL"/>
            </w:pPr>
          </w:p>
        </w:tc>
        <w:tc>
          <w:tcPr>
            <w:tcW w:w="1419" w:type="dxa"/>
          </w:tcPr>
          <w:p w14:paraId="141540EF" w14:textId="77777777" w:rsidR="0071087C" w:rsidRPr="00E6516F" w:rsidRDefault="0071087C" w:rsidP="00174677">
            <w:pPr>
              <w:pStyle w:val="TAL"/>
            </w:pPr>
          </w:p>
        </w:tc>
        <w:tc>
          <w:tcPr>
            <w:tcW w:w="1135" w:type="dxa"/>
          </w:tcPr>
          <w:p w14:paraId="0E68D29D" w14:textId="77777777" w:rsidR="0071087C" w:rsidRPr="00E6516F" w:rsidRDefault="0071087C" w:rsidP="00174677">
            <w:pPr>
              <w:pStyle w:val="TAL"/>
            </w:pPr>
          </w:p>
        </w:tc>
      </w:tr>
      <w:tr w:rsidR="0071087C" w:rsidRPr="00E6516F" w14:paraId="594E0F09" w14:textId="77777777" w:rsidTr="00174677">
        <w:tc>
          <w:tcPr>
            <w:tcW w:w="2836" w:type="dxa"/>
          </w:tcPr>
          <w:p w14:paraId="3BFF8773" w14:textId="77777777" w:rsidR="0071087C" w:rsidRPr="00E6516F" w:rsidRDefault="0071087C" w:rsidP="00174677">
            <w:pPr>
              <w:pStyle w:val="TAL"/>
              <w:rPr>
                <w:b/>
                <w:bCs/>
              </w:rPr>
            </w:pPr>
            <w:r w:rsidRPr="00E6516F">
              <w:rPr>
                <w:b/>
                <w:bCs/>
              </w:rPr>
              <w:t>data</w:t>
            </w:r>
          </w:p>
        </w:tc>
        <w:tc>
          <w:tcPr>
            <w:tcW w:w="2127" w:type="dxa"/>
          </w:tcPr>
          <w:p w14:paraId="54FC0FD5" w14:textId="77777777" w:rsidR="0071087C" w:rsidRPr="00E6516F" w:rsidRDefault="0071087C" w:rsidP="00174677">
            <w:pPr>
              <w:pStyle w:val="TAL"/>
              <w:rPr>
                <w:iCs/>
              </w:rPr>
            </w:pPr>
            <w:r w:rsidRPr="00E6516F">
              <w:rPr>
                <w:iCs/>
              </w:rPr>
              <w:t>MCData Protected Payload Message containing SDS NOTIFICATION as specified in table 6.1.10.3.3-16</w:t>
            </w:r>
          </w:p>
        </w:tc>
        <w:tc>
          <w:tcPr>
            <w:tcW w:w="2127" w:type="dxa"/>
          </w:tcPr>
          <w:p w14:paraId="64F83C0A" w14:textId="77777777" w:rsidR="0071087C" w:rsidRPr="00E6516F" w:rsidRDefault="0071087C" w:rsidP="00174677">
            <w:pPr>
              <w:pStyle w:val="TAL"/>
            </w:pPr>
          </w:p>
        </w:tc>
        <w:tc>
          <w:tcPr>
            <w:tcW w:w="1419" w:type="dxa"/>
          </w:tcPr>
          <w:p w14:paraId="2224276C" w14:textId="77777777" w:rsidR="0071087C" w:rsidRPr="00E6516F" w:rsidRDefault="0071087C" w:rsidP="00174677">
            <w:pPr>
              <w:pStyle w:val="TAL"/>
            </w:pPr>
          </w:p>
        </w:tc>
        <w:tc>
          <w:tcPr>
            <w:tcW w:w="1135" w:type="dxa"/>
          </w:tcPr>
          <w:p w14:paraId="60092144" w14:textId="77777777" w:rsidR="0071087C" w:rsidRPr="00E6516F" w:rsidRDefault="0071087C" w:rsidP="00174677">
            <w:pPr>
              <w:pStyle w:val="TAL"/>
            </w:pPr>
          </w:p>
        </w:tc>
      </w:tr>
    </w:tbl>
    <w:p w14:paraId="5D7F94B1" w14:textId="77777777" w:rsidR="0071087C" w:rsidRPr="00E6516F" w:rsidRDefault="0071087C" w:rsidP="0071087C"/>
    <w:p w14:paraId="027836E0" w14:textId="77777777" w:rsidR="0071087C" w:rsidRPr="00E6516F" w:rsidRDefault="0071087C" w:rsidP="0071087C">
      <w:pPr>
        <w:pStyle w:val="TH"/>
      </w:pPr>
      <w:r w:rsidRPr="00E6516F">
        <w:t>Table 6.1.10.3.3-16: SDS NOTIFICATION (Table 6.1.10.3.3-15)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5476E9CF" w14:textId="77777777" w:rsidTr="00174677">
        <w:trPr>
          <w:cantSplit/>
        </w:trPr>
        <w:tc>
          <w:tcPr>
            <w:tcW w:w="9639" w:type="dxa"/>
          </w:tcPr>
          <w:p w14:paraId="58DDEA6B" w14:textId="77777777" w:rsidR="0071087C" w:rsidRPr="00E6516F" w:rsidRDefault="0071087C" w:rsidP="00174677">
            <w:pPr>
              <w:pStyle w:val="TAL"/>
              <w:rPr>
                <w:rFonts w:cs="Arial"/>
                <w:szCs w:val="18"/>
              </w:rPr>
            </w:pPr>
            <w:r w:rsidRPr="00E6516F">
              <w:rPr>
                <w:rFonts w:cs="Arial"/>
                <w:szCs w:val="18"/>
              </w:rPr>
              <w:t>Derivation Path: TS 36.579-1 [2], Table 5.5.3.8.4-1, condition READ</w:t>
            </w:r>
          </w:p>
        </w:tc>
      </w:tr>
    </w:tbl>
    <w:p w14:paraId="55CF84B2" w14:textId="77777777" w:rsidR="0071087C" w:rsidRPr="00E6516F" w:rsidRDefault="0071087C" w:rsidP="0071087C"/>
    <w:p w14:paraId="1522890B" w14:textId="77777777" w:rsidR="0071087C" w:rsidRPr="00E6516F" w:rsidRDefault="0071087C" w:rsidP="0071087C">
      <w:pPr>
        <w:pStyle w:val="TH"/>
      </w:pPr>
      <w:r w:rsidRPr="00E6516F">
        <w:t>Table 6.1.10.3.3-17: SIP BYE (step 16, Table 6.1.10.3.2-1;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5EF337F2" w14:textId="77777777" w:rsidTr="00174677">
        <w:trPr>
          <w:cantSplit/>
        </w:trPr>
        <w:tc>
          <w:tcPr>
            <w:tcW w:w="9644" w:type="dxa"/>
          </w:tcPr>
          <w:p w14:paraId="68F01F72"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bl>
    <w:p w14:paraId="671B2C36" w14:textId="77777777" w:rsidR="0071087C" w:rsidRPr="00E6516F" w:rsidRDefault="0071087C" w:rsidP="0071087C"/>
    <w:p w14:paraId="187C067C" w14:textId="229167A9" w:rsidR="0071087C" w:rsidRPr="00E6516F" w:rsidRDefault="0071087C" w:rsidP="0071087C">
      <w:pPr>
        <w:pStyle w:val="TH"/>
      </w:pPr>
      <w:r w:rsidRPr="00E6516F">
        <w:t>Table 6.1.10.3.3-18: Void</w:t>
      </w:r>
    </w:p>
    <w:p w14:paraId="1F8360DB" w14:textId="77777777" w:rsidR="0071087C" w:rsidRPr="00E6516F" w:rsidRDefault="0071087C" w:rsidP="0071087C"/>
    <w:p w14:paraId="0E276D0E" w14:textId="77777777" w:rsidR="0071087C" w:rsidRPr="00E6516F" w:rsidRDefault="0071087C" w:rsidP="0071087C">
      <w:pPr>
        <w:pStyle w:val="Heading3"/>
      </w:pPr>
      <w:bookmarkStart w:id="717" w:name="_Toc42507355"/>
      <w:bookmarkStart w:id="718" w:name="_Toc52307886"/>
      <w:bookmarkStart w:id="719" w:name="_Toc52782380"/>
      <w:bookmarkStart w:id="720" w:name="_Toc52782991"/>
      <w:bookmarkStart w:id="721" w:name="_Toc59042860"/>
      <w:bookmarkStart w:id="722" w:name="_Toc75459147"/>
      <w:bookmarkStart w:id="723" w:name="_Toc90630587"/>
      <w:bookmarkStart w:id="724" w:name="_Toc100778794"/>
      <w:bookmarkStart w:id="725" w:name="_Toc101286125"/>
      <w:bookmarkStart w:id="726" w:name="_Toc106817711"/>
      <w:bookmarkStart w:id="727" w:name="_Toc106817836"/>
      <w:r w:rsidRPr="00E6516F">
        <w:t>6.1.11</w:t>
      </w:r>
      <w:r w:rsidRPr="00E6516F">
        <w:tab/>
        <w:t>On-network / Short Data Service (SDS) / SDS Session / Group SDS Session / Client Originated (CO)</w:t>
      </w:r>
      <w:bookmarkEnd w:id="698"/>
      <w:bookmarkEnd w:id="714"/>
      <w:bookmarkEnd w:id="717"/>
      <w:bookmarkEnd w:id="718"/>
      <w:bookmarkEnd w:id="719"/>
      <w:bookmarkEnd w:id="720"/>
      <w:bookmarkEnd w:id="721"/>
      <w:bookmarkEnd w:id="722"/>
      <w:bookmarkEnd w:id="723"/>
      <w:bookmarkEnd w:id="724"/>
      <w:bookmarkEnd w:id="725"/>
      <w:bookmarkEnd w:id="726"/>
      <w:bookmarkEnd w:id="727"/>
    </w:p>
    <w:p w14:paraId="198F6E1B" w14:textId="77777777" w:rsidR="0071087C" w:rsidRPr="00E6516F" w:rsidRDefault="0071087C" w:rsidP="0071087C">
      <w:pPr>
        <w:pStyle w:val="H6"/>
      </w:pPr>
      <w:bookmarkStart w:id="728" w:name="_Toc52782381"/>
      <w:bookmarkStart w:id="729" w:name="_Toc52782992"/>
      <w:bookmarkStart w:id="730" w:name="_Toc59042861"/>
      <w:bookmarkStart w:id="731" w:name="_Toc522499809"/>
      <w:r w:rsidRPr="00E6516F">
        <w:t>6.1.11.1</w:t>
      </w:r>
      <w:r w:rsidRPr="00E6516F">
        <w:tab/>
        <w:t>Test Purpose (TP)</w:t>
      </w:r>
      <w:bookmarkEnd w:id="728"/>
      <w:bookmarkEnd w:id="729"/>
      <w:bookmarkEnd w:id="730"/>
    </w:p>
    <w:p w14:paraId="2E7FC83E" w14:textId="77777777" w:rsidR="0071087C" w:rsidRPr="00E6516F" w:rsidRDefault="0071087C" w:rsidP="0071087C">
      <w:pPr>
        <w:pStyle w:val="H6"/>
      </w:pPr>
      <w:r w:rsidRPr="00E6516F">
        <w:t>(1)</w:t>
      </w:r>
    </w:p>
    <w:p w14:paraId="7731C278"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4AFE6E87"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1DE3117A"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initiate a group SDS session using the media plane}</w:t>
      </w:r>
    </w:p>
    <w:p w14:paraId="2B224665"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 group SDS session and a MSRP connection via a SIP INVITE message </w:t>
      </w:r>
      <w:r w:rsidRPr="00E6516F">
        <w:rPr>
          <w:b/>
          <w:noProof w:val="0"/>
        </w:rPr>
        <w:t>and</w:t>
      </w:r>
      <w:r w:rsidRPr="00E6516F">
        <w:rPr>
          <w:noProof w:val="0"/>
        </w:rPr>
        <w:t xml:space="preserve"> then responds to the SIP 200 (OK) message with a SIP ACK message }</w:t>
      </w:r>
    </w:p>
    <w:p w14:paraId="5CF358B2" w14:textId="77777777" w:rsidR="0071087C" w:rsidRPr="00E6516F" w:rsidRDefault="0071087C" w:rsidP="0071087C">
      <w:pPr>
        <w:pStyle w:val="PL"/>
        <w:rPr>
          <w:noProof w:val="0"/>
        </w:rPr>
      </w:pPr>
      <w:r w:rsidRPr="00E6516F">
        <w:rPr>
          <w:noProof w:val="0"/>
        </w:rPr>
        <w:t xml:space="preserve">            }</w:t>
      </w:r>
    </w:p>
    <w:p w14:paraId="7E9E93DB" w14:textId="77777777" w:rsidR="0071087C" w:rsidRPr="00E6516F" w:rsidRDefault="0071087C" w:rsidP="0071087C">
      <w:pPr>
        <w:pStyle w:val="PL"/>
        <w:rPr>
          <w:noProof w:val="0"/>
        </w:rPr>
      </w:pPr>
    </w:p>
    <w:p w14:paraId="249B27AE" w14:textId="77777777" w:rsidR="0071087C" w:rsidRPr="00E6516F" w:rsidRDefault="0071087C" w:rsidP="0071087C">
      <w:pPr>
        <w:pStyle w:val="H6"/>
      </w:pPr>
      <w:r w:rsidRPr="00E6516F">
        <w:t>(2)</w:t>
      </w:r>
    </w:p>
    <w:p w14:paraId="6F4E0012"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received a SIP 200 (OK) message with the a=setup attribute set to "passive" }</w:t>
      </w:r>
    </w:p>
    <w:p w14:paraId="1E65A5C8"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3C95AB38"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responds to the SIP 200 (OK) message with a SIP ACK message }</w:t>
      </w:r>
    </w:p>
    <w:p w14:paraId="54D65AB6"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group session SDS message via a MSRP SEND message with a disposition of "DELIVERY" }</w:t>
      </w:r>
    </w:p>
    <w:p w14:paraId="3E62CA04" w14:textId="77777777" w:rsidR="0071087C" w:rsidRPr="00E6516F" w:rsidRDefault="0071087C" w:rsidP="0071087C">
      <w:pPr>
        <w:pStyle w:val="PL"/>
        <w:rPr>
          <w:noProof w:val="0"/>
        </w:rPr>
      </w:pPr>
      <w:r w:rsidRPr="00E6516F">
        <w:rPr>
          <w:noProof w:val="0"/>
        </w:rPr>
        <w:t xml:space="preserve">            }</w:t>
      </w:r>
    </w:p>
    <w:p w14:paraId="6EECC362" w14:textId="77777777" w:rsidR="0071087C" w:rsidRPr="00E6516F" w:rsidRDefault="0071087C" w:rsidP="0071087C">
      <w:pPr>
        <w:pStyle w:val="PL"/>
        <w:rPr>
          <w:noProof w:val="0"/>
        </w:rPr>
      </w:pPr>
    </w:p>
    <w:p w14:paraId="0C106ED5" w14:textId="77777777" w:rsidR="0071087C" w:rsidRPr="00E6516F" w:rsidRDefault="0071087C" w:rsidP="0071087C">
      <w:pPr>
        <w:pStyle w:val="H6"/>
      </w:pPr>
      <w:r w:rsidRPr="00E6516F">
        <w:t>(3)</w:t>
      </w:r>
    </w:p>
    <w:p w14:paraId="6D7887F7"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 group session SDS message using the media plane with a disposition of "DELIVERY" }</w:t>
      </w:r>
    </w:p>
    <w:p w14:paraId="4404FD79"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0E7CF6C8"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MSRP SEND message }</w:t>
      </w:r>
    </w:p>
    <w:p w14:paraId="6B1418BE"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MSRP SEND message by sending a MSRP 200 (OK) message </w:t>
      </w:r>
      <w:r w:rsidRPr="00E6516F">
        <w:rPr>
          <w:b/>
          <w:noProof w:val="0"/>
        </w:rPr>
        <w:t>and</w:t>
      </w:r>
      <w:r w:rsidRPr="00E6516F">
        <w:rPr>
          <w:noProof w:val="0"/>
        </w:rPr>
        <w:t xml:space="preserve"> delivers the notification to the MCDATA User }</w:t>
      </w:r>
    </w:p>
    <w:p w14:paraId="7D0612CD" w14:textId="77777777" w:rsidR="0071087C" w:rsidRPr="00E6516F" w:rsidRDefault="0071087C" w:rsidP="0071087C">
      <w:pPr>
        <w:pStyle w:val="PL"/>
        <w:rPr>
          <w:noProof w:val="0"/>
        </w:rPr>
      </w:pPr>
      <w:r w:rsidRPr="00E6516F">
        <w:rPr>
          <w:noProof w:val="0"/>
        </w:rPr>
        <w:t xml:space="preserve">            }</w:t>
      </w:r>
    </w:p>
    <w:p w14:paraId="6D0C4452" w14:textId="77777777" w:rsidR="0071087C" w:rsidRPr="00E6516F" w:rsidRDefault="0071087C" w:rsidP="0071087C">
      <w:pPr>
        <w:pStyle w:val="PL"/>
        <w:rPr>
          <w:noProof w:val="0"/>
        </w:rPr>
      </w:pPr>
    </w:p>
    <w:p w14:paraId="0AA5F5C1" w14:textId="77777777" w:rsidR="0071087C" w:rsidRPr="00E6516F" w:rsidRDefault="0071087C" w:rsidP="0071087C">
      <w:pPr>
        <w:pStyle w:val="H6"/>
      </w:pPr>
      <w:r w:rsidRPr="00E6516F">
        <w:t>(4)</w:t>
      </w:r>
    </w:p>
    <w:p w14:paraId="1BD19940"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established a group SDS session and a MSRP connection }</w:t>
      </w:r>
    </w:p>
    <w:p w14:paraId="52F0DF33"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7DAF9525"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with a disposition of "DELIVERY AND READ" }</w:t>
      </w:r>
    </w:p>
    <w:p w14:paraId="53F9A2AD"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MSRP 200 (OK) message }</w:t>
      </w:r>
    </w:p>
    <w:p w14:paraId="2AE2B8F7" w14:textId="77777777" w:rsidR="0071087C" w:rsidRPr="00E6516F" w:rsidRDefault="0071087C" w:rsidP="0071087C">
      <w:pPr>
        <w:pStyle w:val="PL"/>
        <w:rPr>
          <w:noProof w:val="0"/>
        </w:rPr>
      </w:pPr>
      <w:r w:rsidRPr="00E6516F">
        <w:rPr>
          <w:noProof w:val="0"/>
        </w:rPr>
        <w:t xml:space="preserve">            }</w:t>
      </w:r>
    </w:p>
    <w:p w14:paraId="56DEA7B5" w14:textId="77777777" w:rsidR="0071087C" w:rsidRPr="00E6516F" w:rsidRDefault="0071087C" w:rsidP="0071087C">
      <w:pPr>
        <w:pStyle w:val="PL"/>
        <w:rPr>
          <w:noProof w:val="0"/>
        </w:rPr>
      </w:pPr>
    </w:p>
    <w:p w14:paraId="36D4ABA3" w14:textId="77777777" w:rsidR="0071087C" w:rsidRPr="00E6516F" w:rsidRDefault="0071087C" w:rsidP="0071087C">
      <w:pPr>
        <w:pStyle w:val="H6"/>
      </w:pPr>
      <w:r w:rsidRPr="00E6516F">
        <w:t>(5)</w:t>
      </w:r>
    </w:p>
    <w:p w14:paraId="17C960BD"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responded with a MSRP 200(OK) message to a group SDS session message with a disposition of "DELIVERY AND READ" and </w:t>
      </w:r>
      <w:r w:rsidRPr="00E6516F">
        <w:rPr>
          <w:rFonts w:eastAsia="Malgun Gothic"/>
          <w:noProof w:val="0"/>
        </w:rPr>
        <w:t>timer TDU1 (delivery and read) not yet expired</w:t>
      </w:r>
      <w:r w:rsidRPr="00E6516F">
        <w:rPr>
          <w:noProof w:val="0"/>
        </w:rPr>
        <w:t xml:space="preserve"> }</w:t>
      </w:r>
    </w:p>
    <w:p w14:paraId="2390E1F1"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0838A5A2"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UE (MCDATA Client) </w:t>
      </w:r>
      <w:r w:rsidRPr="00E6516F">
        <w:rPr>
          <w:rFonts w:eastAsia="Malgun Gothic"/>
          <w:noProof w:val="0"/>
        </w:rPr>
        <w:t>determines that the payload contained in the DATA PAYLOAD message is for user consumption</w:t>
      </w:r>
      <w:r w:rsidRPr="00E6516F">
        <w:rPr>
          <w:noProof w:val="0"/>
        </w:rPr>
        <w:t xml:space="preserve"> and before timer TDU1 (delivery and read) expires }</w:t>
      </w:r>
    </w:p>
    <w:p w14:paraId="0036EB7B"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the UE (MCDATA Client) </w:t>
      </w:r>
      <w:r w:rsidRPr="00E6516F">
        <w:rPr>
          <w:rFonts w:eastAsia="Malgun Gothic"/>
          <w:noProof w:val="0"/>
        </w:rPr>
        <w:t xml:space="preserve">renders the contents of the Payload IE to the MCDATA User </w:t>
      </w:r>
      <w:r w:rsidRPr="00E6516F">
        <w:rPr>
          <w:rFonts w:eastAsia="Malgun Gothic"/>
          <w:b/>
          <w:noProof w:val="0"/>
        </w:rPr>
        <w:t>and</w:t>
      </w:r>
      <w:r w:rsidRPr="00E6516F">
        <w:rPr>
          <w:rFonts w:eastAsia="Malgun Gothic"/>
          <w:noProof w:val="0"/>
        </w:rPr>
        <w:t xml:space="preserve"> then </w:t>
      </w:r>
      <w:r w:rsidRPr="00E6516F">
        <w:rPr>
          <w:noProof w:val="0"/>
        </w:rPr>
        <w:t>sends a MSRP SEND message with a disposition notification of "DELIVERED AND READ" }</w:t>
      </w:r>
    </w:p>
    <w:p w14:paraId="55F486EE" w14:textId="77777777" w:rsidR="0071087C" w:rsidRPr="00E6516F" w:rsidRDefault="0071087C" w:rsidP="0071087C">
      <w:pPr>
        <w:pStyle w:val="PL"/>
        <w:rPr>
          <w:noProof w:val="0"/>
        </w:rPr>
      </w:pPr>
      <w:r w:rsidRPr="00E6516F">
        <w:rPr>
          <w:noProof w:val="0"/>
        </w:rPr>
        <w:t xml:space="preserve">            }</w:t>
      </w:r>
    </w:p>
    <w:p w14:paraId="20E9299D" w14:textId="77777777" w:rsidR="0071087C" w:rsidRPr="00E6516F" w:rsidRDefault="0071087C" w:rsidP="0071087C">
      <w:pPr>
        <w:pStyle w:val="PL"/>
        <w:rPr>
          <w:noProof w:val="0"/>
        </w:rPr>
      </w:pPr>
    </w:p>
    <w:p w14:paraId="2BEE2309" w14:textId="77777777" w:rsidR="0071087C" w:rsidRPr="00E6516F" w:rsidRDefault="0071087C" w:rsidP="0071087C">
      <w:pPr>
        <w:pStyle w:val="H6"/>
      </w:pPr>
      <w:r w:rsidRPr="00E6516F">
        <w:t>(6)</w:t>
      </w:r>
    </w:p>
    <w:p w14:paraId="69C2D02E"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responded with a MSRP 200(OK) message to a group SDS session message with a disposition of "DELIVERY AND READ" and the UE (MCDATA Client) not yet </w:t>
      </w:r>
      <w:r w:rsidRPr="00E6516F">
        <w:rPr>
          <w:rFonts w:eastAsia="Malgun Gothic"/>
          <w:noProof w:val="0"/>
        </w:rPr>
        <w:t xml:space="preserve">rendering the contents of the Payload IE to the MCDATA User </w:t>
      </w:r>
      <w:r w:rsidRPr="00E6516F">
        <w:rPr>
          <w:noProof w:val="0"/>
        </w:rPr>
        <w:t>}</w:t>
      </w:r>
    </w:p>
    <w:p w14:paraId="71B97296"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726DEAB0"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timer TDU1 (delivery and read) expires }</w:t>
      </w:r>
    </w:p>
    <w:p w14:paraId="7DD14810"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MSRP SEND message with a disposition notification of "DELIVERED" </w:t>
      </w:r>
      <w:r w:rsidRPr="00E6516F">
        <w:rPr>
          <w:b/>
          <w:bCs/>
          <w:noProof w:val="0"/>
        </w:rPr>
        <w:t>and</w:t>
      </w:r>
      <w:r w:rsidRPr="00E6516F">
        <w:rPr>
          <w:noProof w:val="0"/>
        </w:rPr>
        <w:t xml:space="preserve"> then </w:t>
      </w:r>
      <w:r w:rsidRPr="00E6516F">
        <w:rPr>
          <w:rFonts w:eastAsia="Malgun Gothic"/>
          <w:noProof w:val="0"/>
        </w:rPr>
        <w:t xml:space="preserve">renders the contents of the Payload IE to the MCDATA User </w:t>
      </w:r>
      <w:r w:rsidRPr="00E6516F">
        <w:rPr>
          <w:b/>
          <w:noProof w:val="0"/>
        </w:rPr>
        <w:t>and</w:t>
      </w:r>
      <w:r w:rsidRPr="00E6516F">
        <w:rPr>
          <w:noProof w:val="0"/>
        </w:rPr>
        <w:t xml:space="preserve"> then sends a MSRP SEND message with a disposition notification of "READ" }</w:t>
      </w:r>
    </w:p>
    <w:p w14:paraId="60C67DD4" w14:textId="77777777" w:rsidR="0071087C" w:rsidRPr="00E6516F" w:rsidRDefault="0071087C" w:rsidP="0071087C">
      <w:pPr>
        <w:pStyle w:val="PL"/>
        <w:rPr>
          <w:noProof w:val="0"/>
        </w:rPr>
      </w:pPr>
      <w:r w:rsidRPr="00E6516F">
        <w:rPr>
          <w:noProof w:val="0"/>
        </w:rPr>
        <w:t xml:space="preserve">            }</w:t>
      </w:r>
    </w:p>
    <w:p w14:paraId="39D61D23" w14:textId="77777777" w:rsidR="0071087C" w:rsidRPr="00E6516F" w:rsidRDefault="0071087C" w:rsidP="0071087C">
      <w:pPr>
        <w:pStyle w:val="PL"/>
        <w:rPr>
          <w:noProof w:val="0"/>
        </w:rPr>
      </w:pPr>
    </w:p>
    <w:p w14:paraId="66288980" w14:textId="77777777" w:rsidR="0071087C" w:rsidRPr="00E6516F" w:rsidRDefault="0071087C" w:rsidP="0071087C">
      <w:pPr>
        <w:pStyle w:val="H6"/>
      </w:pPr>
      <w:r w:rsidRPr="00E6516F">
        <w:t>(7)</w:t>
      </w:r>
    </w:p>
    <w:p w14:paraId="3C2FDFC6"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established a group SDS session }</w:t>
      </w:r>
    </w:p>
    <w:p w14:paraId="13A87477"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4088C249"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release the group SDS session }</w:t>
      </w:r>
    </w:p>
    <w:p w14:paraId="5992482E"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5BE7E87F" w14:textId="77777777" w:rsidR="0071087C" w:rsidRPr="00E6516F" w:rsidRDefault="0071087C" w:rsidP="0071087C">
      <w:pPr>
        <w:pStyle w:val="PL"/>
        <w:rPr>
          <w:noProof w:val="0"/>
        </w:rPr>
      </w:pPr>
      <w:r w:rsidRPr="00E6516F">
        <w:rPr>
          <w:noProof w:val="0"/>
        </w:rPr>
        <w:t xml:space="preserve">            }</w:t>
      </w:r>
    </w:p>
    <w:p w14:paraId="6ACF3D88" w14:textId="77777777" w:rsidR="0071087C" w:rsidRPr="00E6516F" w:rsidRDefault="0071087C" w:rsidP="0071087C">
      <w:pPr>
        <w:pStyle w:val="PL"/>
        <w:rPr>
          <w:noProof w:val="0"/>
        </w:rPr>
      </w:pPr>
    </w:p>
    <w:p w14:paraId="2B786BBD" w14:textId="77777777" w:rsidR="0071087C" w:rsidRPr="00E6516F" w:rsidRDefault="0071087C" w:rsidP="0071087C">
      <w:pPr>
        <w:pStyle w:val="H6"/>
      </w:pPr>
      <w:bookmarkStart w:id="732" w:name="_Toc52782382"/>
      <w:bookmarkStart w:id="733" w:name="_Toc52782993"/>
      <w:bookmarkStart w:id="734" w:name="_Toc59042862"/>
      <w:r w:rsidRPr="00E6516F">
        <w:t>6.1.11.2</w:t>
      </w:r>
      <w:r w:rsidRPr="00E6516F">
        <w:tab/>
        <w:t>Conformance requirements</w:t>
      </w:r>
      <w:bookmarkEnd w:id="732"/>
      <w:bookmarkEnd w:id="733"/>
      <w:bookmarkEnd w:id="734"/>
    </w:p>
    <w:p w14:paraId="45CA09B3" w14:textId="77777777" w:rsidR="0071087C" w:rsidRPr="00E6516F" w:rsidRDefault="0071087C" w:rsidP="0071087C">
      <w:r w:rsidRPr="00E6516F">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2E30246" w14:textId="77777777" w:rsidR="0071087C" w:rsidRPr="00E6516F" w:rsidRDefault="0071087C" w:rsidP="0071087C">
      <w:r w:rsidRPr="00E6516F">
        <w:t>[TS 24.282, clause 9.2.4.2.3]</w:t>
      </w:r>
    </w:p>
    <w:p w14:paraId="09DB2700" w14:textId="77777777" w:rsidR="0071087C" w:rsidRPr="00E6516F" w:rsidRDefault="0071087C" w:rsidP="0071087C">
      <w:r w:rsidRPr="00E6516F">
        <w:t>The MCData client shall generate a SIP INVITE request in accordance with 3GPP TS 24.229 [5] with the clarifications given below.</w:t>
      </w:r>
    </w:p>
    <w:p w14:paraId="3773F04F" w14:textId="77777777" w:rsidR="0071087C" w:rsidRPr="00E6516F" w:rsidRDefault="0071087C" w:rsidP="0071087C">
      <w:r w:rsidRPr="00E6516F">
        <w:t>The MCData client:</w:t>
      </w:r>
    </w:p>
    <w:p w14:paraId="75D6E136" w14:textId="77777777" w:rsidR="0071087C" w:rsidRPr="00E6516F" w:rsidRDefault="0071087C" w:rsidP="0071087C">
      <w:pPr>
        <w:pStyle w:val="B10"/>
      </w:pPr>
      <w:r w:rsidRPr="00E6516F">
        <w:t>1)</w:t>
      </w:r>
      <w:r w:rsidRPr="00E6516F">
        <w:tab/>
        <w:t xml:space="preserve">shall include the g.3gpp.mcdata.sds media feature tag and the </w:t>
      </w:r>
      <w:r w:rsidRPr="00E6516F">
        <w:rPr>
          <w:lang w:eastAsia="ko-KR"/>
        </w:rPr>
        <w:t xml:space="preserve">g.3gpp.icsi-ref media feature tag with the value of "urn:urn-7:3gpp-service.ims.icsi.mcdata.sds" </w:t>
      </w:r>
      <w:r w:rsidRPr="00E6516F">
        <w:t xml:space="preserve">in the Contact header field of the SIP </w:t>
      </w:r>
      <w:r w:rsidRPr="00E6516F">
        <w:rPr>
          <w:lang w:eastAsia="zh-CN"/>
        </w:rPr>
        <w:t>INVITE</w:t>
      </w:r>
      <w:r w:rsidRPr="00E6516F">
        <w:t xml:space="preserve"> request according to IETF RFC 3840 [16];</w:t>
      </w:r>
    </w:p>
    <w:p w14:paraId="4F8ABEA4" w14:textId="77777777" w:rsidR="0071087C" w:rsidRPr="00E6516F" w:rsidRDefault="0071087C" w:rsidP="0071087C">
      <w:pPr>
        <w:pStyle w:val="B10"/>
      </w:pPr>
      <w:r w:rsidRPr="00E6516F">
        <w:t>2)</w:t>
      </w:r>
      <w:r w:rsidRPr="00E6516F">
        <w:tab/>
        <w:t>shall include an Accept-Contact header field containing the g.3gpp.mcdata.sds media feature tag along with the "require" and "explicit" header field parameters according to IETF RFC 3841 [8];</w:t>
      </w:r>
    </w:p>
    <w:p w14:paraId="18C07452" w14:textId="77777777" w:rsidR="0071087C" w:rsidRPr="00E6516F" w:rsidRDefault="0071087C" w:rsidP="0071087C">
      <w:pPr>
        <w:pStyle w:val="B10"/>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w:t>
      </w:r>
      <w:r w:rsidRPr="00E6516F">
        <w:rPr>
          <w:lang w:eastAsia="ko-KR"/>
        </w:rPr>
        <w:t>.sds</w:t>
      </w:r>
      <w:r w:rsidRPr="00E6516F">
        <w:t>" along with the "require" and "explicit" header field parameters according to IETF RFC 3841 [8];</w:t>
      </w:r>
    </w:p>
    <w:p w14:paraId="2A3B1FFE" w14:textId="77777777" w:rsidR="0071087C" w:rsidRPr="00E6516F" w:rsidRDefault="0071087C" w:rsidP="0071087C">
      <w:pPr>
        <w:pStyle w:val="B10"/>
      </w:pPr>
      <w:r w:rsidRPr="00E6516F">
        <w:t>4)</w:t>
      </w:r>
      <w:r w:rsidRPr="00E6516F">
        <w:tab/>
        <w:t>shall include the ICSI value "urn:urn-7:3gpp-service.ims.icsi.mcdata</w:t>
      </w:r>
      <w:r w:rsidRPr="00E6516F">
        <w:rPr>
          <w:lang w:eastAsia="ko-KR"/>
        </w:rPr>
        <w:t>.sds</w:t>
      </w:r>
      <w:r w:rsidRPr="00E6516F">
        <w:t>"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39472193" w14:textId="77777777" w:rsidR="0071087C" w:rsidRPr="00E6516F" w:rsidRDefault="0071087C" w:rsidP="0071087C">
      <w:pPr>
        <w:pStyle w:val="B10"/>
      </w:pPr>
      <w:r w:rsidRPr="00E6516F">
        <w:t>5)</w:t>
      </w:r>
      <w:r w:rsidRPr="00E6516F">
        <w:tab/>
        <w:t>should include the "timer" option tag in the Supported header field;</w:t>
      </w:r>
    </w:p>
    <w:p w14:paraId="78DFD71F" w14:textId="77777777" w:rsidR="0071087C" w:rsidRPr="00E6516F" w:rsidRDefault="0071087C" w:rsidP="0071087C">
      <w:pPr>
        <w:pStyle w:val="B10"/>
      </w:pPr>
      <w:r w:rsidRPr="00E6516F">
        <w:t>6)</w:t>
      </w:r>
      <w:r w:rsidRPr="00E6516F">
        <w:tab/>
        <w:t>should include the Session-Expires header field according to IETF RFC 4028 [38]. It is recommended that the "refresher" header field parameter is omitted. If included, the "refresher" header field parameter shall be set to "uac";</w:t>
      </w:r>
    </w:p>
    <w:p w14:paraId="3E4CAE7B" w14:textId="77777777" w:rsidR="0071087C" w:rsidRPr="00E6516F" w:rsidRDefault="0071087C" w:rsidP="0071087C">
      <w:r w:rsidRPr="00E6516F">
        <w:t>…</w:t>
      </w:r>
    </w:p>
    <w:p w14:paraId="1ECE8605" w14:textId="77777777" w:rsidR="0071087C" w:rsidRPr="00E6516F" w:rsidRDefault="0071087C" w:rsidP="0071087C">
      <w:pPr>
        <w:pStyle w:val="B10"/>
      </w:pPr>
      <w:r w:rsidRPr="00E6516F">
        <w:t>8)</w:t>
      </w:r>
      <w:r w:rsidRPr="00E6516F">
        <w:tab/>
        <w:t xml:space="preserve">if a group SDS session is requested: </w:t>
      </w:r>
    </w:p>
    <w:p w14:paraId="73F81F6B" w14:textId="77777777" w:rsidR="0071087C" w:rsidRPr="00E6516F" w:rsidRDefault="0071087C" w:rsidP="0071087C">
      <w:pPr>
        <w:pStyle w:val="B2"/>
      </w:pPr>
      <w:r w:rsidRPr="00E6516F">
        <w:t>a)</w:t>
      </w:r>
      <w:r w:rsidRPr="00E6516F">
        <w:tab/>
        <w:t>if the "/</w:t>
      </w:r>
      <w:r w:rsidRPr="00E6516F">
        <w:rPr>
          <w:i/>
          <w:iCs/>
        </w:rPr>
        <w:t>&lt;x&gt;</w:t>
      </w:r>
      <w:r w:rsidRPr="00E6516F">
        <w:t xml:space="preserve">/&lt;x&gt;/Common/MCData/AllowedSDS" </w:t>
      </w:r>
      <w:r w:rsidRPr="00E6516F">
        <w:rPr>
          <w:lang w:eastAsia="ko-KR"/>
        </w:rPr>
        <w:t>leaf node</w:t>
      </w:r>
      <w:r w:rsidRPr="00E6516F">
        <w:t xml:space="preserve"> present in the group document of the requested MCData group, configured on the group management client as specified in </w:t>
      </w:r>
      <w:r w:rsidRPr="00E6516F">
        <w:rPr>
          <w:rFonts w:eastAsia="Gulim"/>
          <w:lang w:eastAsia="ko-KR"/>
        </w:rPr>
        <w:t xml:space="preserve">3GPP TS 24.483 [42] is set to "false", </w:t>
      </w:r>
      <w:r w:rsidRPr="00E6516F">
        <w:t>shall reject the request to send SDS and not continue with the rest of the steps in this subclause; and</w:t>
      </w:r>
    </w:p>
    <w:p w14:paraId="10DA2F27" w14:textId="77777777" w:rsidR="0071087C" w:rsidRPr="00E6516F" w:rsidRDefault="0071087C" w:rsidP="0071087C">
      <w:pPr>
        <w:pStyle w:val="B2"/>
      </w:pPr>
      <w:r w:rsidRPr="00E6516F">
        <w:t>b)</w:t>
      </w:r>
      <w:r w:rsidRPr="00E6516F">
        <w:tab/>
        <w:t>shall contain in an application/vnd.3gpp.mcdata-info+xml MIME body with the &lt;mcdatainfo&gt; element containing the &lt;mcdata-Params&gt; element with:</w:t>
      </w:r>
    </w:p>
    <w:p w14:paraId="1D4FB892" w14:textId="77777777" w:rsidR="0071087C" w:rsidRPr="00E6516F" w:rsidRDefault="0071087C" w:rsidP="0071087C">
      <w:pPr>
        <w:pStyle w:val="B3"/>
      </w:pPr>
      <w:r w:rsidRPr="00E6516F">
        <w:t>i)</w:t>
      </w:r>
      <w:r w:rsidRPr="00E6516F">
        <w:tab/>
        <w:t>the &lt;request-type&gt; element set to a value of "group-sds-session";</w:t>
      </w:r>
    </w:p>
    <w:p w14:paraId="166884DF" w14:textId="77777777" w:rsidR="0071087C" w:rsidRPr="00E6516F" w:rsidRDefault="0071087C" w:rsidP="0071087C">
      <w:pPr>
        <w:pStyle w:val="B3"/>
      </w:pPr>
      <w:r w:rsidRPr="00E6516F">
        <w:t>ii)</w:t>
      </w:r>
      <w:r w:rsidRPr="00E6516F">
        <w:tab/>
        <w:t>the &lt;mcdata-request-uri&gt; element set to the MCData group identity; and</w:t>
      </w:r>
    </w:p>
    <w:p w14:paraId="42BE0B98" w14:textId="77777777" w:rsidR="0071087C" w:rsidRPr="00E6516F" w:rsidRDefault="0071087C" w:rsidP="0071087C">
      <w:pPr>
        <w:pStyle w:val="B3"/>
      </w:pPr>
      <w:r w:rsidRPr="00E6516F">
        <w:t>iii)</w:t>
      </w:r>
      <w:r w:rsidRPr="00E6516F">
        <w:tab/>
        <w:t>the &lt;mcdata-client-id&gt; element set to the MCData client ID of the originating MCData client;</w:t>
      </w:r>
    </w:p>
    <w:p w14:paraId="0FCFA2FC" w14:textId="77777777" w:rsidR="0071087C" w:rsidRPr="00E6516F" w:rsidRDefault="0071087C" w:rsidP="0071087C">
      <w:pPr>
        <w:pStyle w:val="NO"/>
      </w:pPr>
      <w:r w:rsidRPr="00E6516F">
        <w:t>NOTE 1:</w:t>
      </w:r>
      <w:r w:rsidRPr="00E6516F">
        <w:tab/>
        <w:t>The MCData client does not include the MCData ID of the originating MCData user in the body, as this will be inserted into the body of the SIP INVITE request that is sent from the originating participating MCData function.</w:t>
      </w:r>
    </w:p>
    <w:p w14:paraId="2BAC4C14" w14:textId="77777777" w:rsidR="0071087C" w:rsidRPr="00E6516F" w:rsidRDefault="0071087C" w:rsidP="0071087C">
      <w:pPr>
        <w:pStyle w:val="B10"/>
      </w:pPr>
      <w:r w:rsidRPr="00E6516F">
        <w:t>9)</w:t>
      </w:r>
      <w:r w:rsidRPr="00E6516F">
        <w:tab/>
        <w:t>shall set the Request-URI of the SIP INVITE request to the public service identity identifying the participating MCData function serving the MCData user;</w:t>
      </w:r>
    </w:p>
    <w:p w14:paraId="0BEF6D64" w14:textId="77777777" w:rsidR="0071087C" w:rsidRPr="00E6516F" w:rsidRDefault="0071087C" w:rsidP="0071087C">
      <w:pPr>
        <w:pStyle w:val="NO"/>
      </w:pPr>
      <w:r w:rsidRPr="00E6516F">
        <w:t>NOTE 2:</w:t>
      </w:r>
      <w:r w:rsidRPr="00E6516F">
        <w:tab/>
        <w:t>The MCData client is configured with public service identity identifying the participating MCData function serving the MCData user.</w:t>
      </w:r>
    </w:p>
    <w:p w14:paraId="7B444BCC" w14:textId="77777777" w:rsidR="0071087C" w:rsidRPr="00E6516F" w:rsidRDefault="0071087C" w:rsidP="0071087C">
      <w:pPr>
        <w:pStyle w:val="B10"/>
      </w:pPr>
      <w:r w:rsidRPr="00E6516F">
        <w:t>10)</w:t>
      </w:r>
      <w:r w:rsidRPr="00E6516F">
        <w:tab/>
        <w:t>may include a P-Preferred-Identity header field in the SIP INVITE request containing a public user identity as specified in 3GPP TS 24.229 [5];</w:t>
      </w:r>
    </w:p>
    <w:p w14:paraId="061CD357" w14:textId="77777777" w:rsidR="0071087C" w:rsidRPr="00E6516F" w:rsidRDefault="0071087C" w:rsidP="0071087C">
      <w:pPr>
        <w:pStyle w:val="B10"/>
      </w:pPr>
      <w:r w:rsidRPr="00E6516F">
        <w:t>11)</w:t>
      </w:r>
      <w:r w:rsidRPr="00E6516F">
        <w:tab/>
        <w:t>shall include an SDP offer according to 3GPP TS 24.229 [5] with the clarifications given in subclause 9.2.4.2.1; and</w:t>
      </w:r>
    </w:p>
    <w:p w14:paraId="1AE45865" w14:textId="77777777" w:rsidR="0071087C" w:rsidRPr="00E6516F" w:rsidRDefault="0071087C" w:rsidP="0071087C">
      <w:pPr>
        <w:pStyle w:val="B10"/>
      </w:pPr>
      <w:r w:rsidRPr="00E6516F">
        <w:t>12)</w:t>
      </w:r>
      <w:r w:rsidRPr="00E6516F">
        <w:tab/>
        <w:t>shall send the SIP INVITE request towards the MCData server according to 3GPP TS 24.229 [5].</w:t>
      </w:r>
    </w:p>
    <w:p w14:paraId="451FDF7A" w14:textId="77777777" w:rsidR="0071087C" w:rsidRPr="00E6516F" w:rsidRDefault="0071087C" w:rsidP="0071087C">
      <w:r w:rsidRPr="00E6516F">
        <w:t>On receipt of a SIP 2xx response to the SIP INVITE request, the MCData client:</w:t>
      </w:r>
    </w:p>
    <w:p w14:paraId="72CD1B6A" w14:textId="77777777" w:rsidR="0071087C" w:rsidRPr="00E6516F" w:rsidRDefault="0071087C" w:rsidP="0071087C">
      <w:pPr>
        <w:pStyle w:val="B10"/>
      </w:pPr>
      <w:r w:rsidRPr="00E6516F">
        <w:t>1)</w:t>
      </w:r>
      <w:r w:rsidRPr="00E6516F">
        <w:tab/>
        <w:t xml:space="preserve">shall send a SIP ACK request as specified in 3GPP TS 24.229 [5]; </w:t>
      </w:r>
    </w:p>
    <w:p w14:paraId="41A1B861" w14:textId="77777777" w:rsidR="0071087C" w:rsidRPr="00E6516F" w:rsidRDefault="0071087C" w:rsidP="0071087C">
      <w:pPr>
        <w:pStyle w:val="B10"/>
      </w:pPr>
      <w:r w:rsidRPr="00E6516F">
        <w:t>2)</w:t>
      </w:r>
      <w:r w:rsidRPr="00E6516F">
        <w:tab/>
        <w:t>shall start the SIP Session timer according to rules and procedures of IETF RFC 4028 [38]; and</w:t>
      </w:r>
    </w:p>
    <w:p w14:paraId="742B3947" w14:textId="77777777" w:rsidR="0071087C" w:rsidRPr="00E6516F" w:rsidRDefault="0071087C" w:rsidP="0071087C">
      <w:pPr>
        <w:pStyle w:val="B10"/>
      </w:pPr>
      <w:r w:rsidRPr="00E6516F">
        <w:t>3)</w:t>
      </w:r>
      <w:r w:rsidRPr="00E6516F">
        <w:tab/>
        <w:t>shall interact with the media plane as specified in 3GPP TS 24.582 [15] subclause 6.1.2.2.</w:t>
      </w:r>
    </w:p>
    <w:p w14:paraId="3941430B" w14:textId="77777777" w:rsidR="0071087C" w:rsidRPr="00E6516F" w:rsidRDefault="0071087C" w:rsidP="0071087C">
      <w:r w:rsidRPr="00E6516F">
        <w:t>[TS 24.282, clause 9.2.4.2.1]</w:t>
      </w:r>
    </w:p>
    <w:p w14:paraId="17B5C65B" w14:textId="77777777" w:rsidR="0071087C" w:rsidRPr="00E6516F" w:rsidRDefault="0071087C" w:rsidP="0071087C">
      <w:r w:rsidRPr="00E6516F">
        <w:t>When composing an SDP offer according to 3GPP TS 24.229 [5], IETF RFC 4975 [17], IETF RFC 6135 [19] and IETF RFC 6714 [20] the MCData client:</w:t>
      </w:r>
    </w:p>
    <w:p w14:paraId="33873DDE" w14:textId="77777777" w:rsidR="0071087C" w:rsidRPr="00E6516F" w:rsidRDefault="0071087C" w:rsidP="0071087C">
      <w:pPr>
        <w:pStyle w:val="B10"/>
      </w:pPr>
      <w:r w:rsidRPr="00E6516F">
        <w:t>1)</w:t>
      </w:r>
      <w:r w:rsidRPr="00E6516F">
        <w:tab/>
        <w:t>shall include an "m=message" media-level section for the MCData media stream consisting of:</w:t>
      </w:r>
    </w:p>
    <w:p w14:paraId="665D38F3" w14:textId="77777777" w:rsidR="0071087C" w:rsidRPr="00E6516F" w:rsidRDefault="0071087C" w:rsidP="0071087C">
      <w:pPr>
        <w:pStyle w:val="B2"/>
      </w:pPr>
      <w:r w:rsidRPr="00E6516F">
        <w:t>a)</w:t>
      </w:r>
      <w:r w:rsidRPr="00E6516F">
        <w:tab/>
        <w:t>the port number;</w:t>
      </w:r>
    </w:p>
    <w:p w14:paraId="215EB12C" w14:textId="77777777" w:rsidR="0071087C" w:rsidRPr="00E6516F" w:rsidRDefault="0071087C" w:rsidP="0071087C">
      <w:pPr>
        <w:pStyle w:val="B2"/>
      </w:pPr>
      <w:r w:rsidRPr="00E6516F">
        <w:t>b)</w:t>
      </w:r>
      <w:r w:rsidRPr="00E6516F">
        <w:tab/>
        <w:t>a protocol field value of "TCP/MSRP" or "TCP/TLS/MSRP" for TLS;</w:t>
      </w:r>
    </w:p>
    <w:p w14:paraId="48BFB83B" w14:textId="77777777" w:rsidR="0071087C" w:rsidRPr="00E6516F" w:rsidRDefault="0071087C" w:rsidP="0071087C">
      <w:pPr>
        <w:pStyle w:val="B2"/>
      </w:pPr>
      <w:r w:rsidRPr="00E6516F">
        <w:t>c)</w:t>
      </w:r>
      <w:r w:rsidRPr="00E6516F">
        <w:tab/>
        <w:t>an "a=sendrecv" attribute;</w:t>
      </w:r>
    </w:p>
    <w:p w14:paraId="7E0B81B4" w14:textId="77777777" w:rsidR="0071087C" w:rsidRPr="00E6516F" w:rsidRDefault="0071087C" w:rsidP="0071087C">
      <w:pPr>
        <w:pStyle w:val="B2"/>
      </w:pPr>
      <w:r w:rsidRPr="00E6516F">
        <w:t>d)</w:t>
      </w:r>
      <w:r w:rsidRPr="00E6516F">
        <w:tab/>
        <w:t>an "a=path" attribute containing its own MSRP URI;</w:t>
      </w:r>
    </w:p>
    <w:p w14:paraId="1A7BC12B" w14:textId="77777777" w:rsidR="0071087C" w:rsidRPr="00E6516F" w:rsidRDefault="0071087C" w:rsidP="0071087C">
      <w:pPr>
        <w:pStyle w:val="B2"/>
        <w:rPr>
          <w:lang w:eastAsia="ko-KR"/>
        </w:rPr>
      </w:pPr>
      <w:r w:rsidRPr="00E6516F">
        <w:t>e)</w:t>
      </w:r>
      <w:r w:rsidRPr="00E6516F">
        <w:tab/>
      </w:r>
      <w:r w:rsidRPr="00E6516F">
        <w:rPr>
          <w:lang w:eastAsia="ko-KR"/>
        </w:rPr>
        <w:t xml:space="preserve">set the content type as "a=accept-types:application/vnd.3gpp.mcdata-signalling </w:t>
      </w:r>
      <w:r w:rsidRPr="00E6516F">
        <w:t>application/vnd.3gpp.mcdata-payload"</w:t>
      </w:r>
      <w:r w:rsidRPr="00E6516F">
        <w:rPr>
          <w:lang w:eastAsia="ko-KR"/>
        </w:rPr>
        <w:t>; and</w:t>
      </w:r>
    </w:p>
    <w:p w14:paraId="18AE3BF5" w14:textId="77777777" w:rsidR="0071087C" w:rsidRPr="00E6516F" w:rsidRDefault="0071087C" w:rsidP="0071087C">
      <w:pPr>
        <w:pStyle w:val="B2"/>
        <w:rPr>
          <w:lang w:eastAsia="ko-KR"/>
        </w:rPr>
      </w:pPr>
      <w:r w:rsidRPr="00E6516F">
        <w:t>f)</w:t>
      </w:r>
      <w:r w:rsidRPr="00E6516F">
        <w:rPr>
          <w:lang w:eastAsia="ko-KR"/>
        </w:rPr>
        <w:tab/>
        <w:t>set the a=setup attribute as "actpass"; and</w:t>
      </w:r>
    </w:p>
    <w:p w14:paraId="6F3ED55B" w14:textId="77777777" w:rsidR="0071087C" w:rsidRPr="00E6516F" w:rsidRDefault="0071087C" w:rsidP="0071087C">
      <w:pPr>
        <w:pStyle w:val="B10"/>
      </w:pPr>
      <w:r w:rsidRPr="00E6516F">
        <w:t>2)</w:t>
      </w:r>
      <w:r w:rsidRPr="00E6516F">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588BFC78" w14:textId="77777777" w:rsidR="0071087C" w:rsidRPr="00E6516F" w:rsidRDefault="0071087C" w:rsidP="0071087C">
      <w:r w:rsidRPr="00E6516F">
        <w:t>[TS 24.282, clause 13.2.2.2.2.1]</w:t>
      </w:r>
    </w:p>
    <w:p w14:paraId="0D615D8A" w14:textId="77777777" w:rsidR="0071087C" w:rsidRPr="00E6516F" w:rsidRDefault="0071087C" w:rsidP="0071087C">
      <w:pPr>
        <w:rPr>
          <w:lang w:eastAsia="ko-KR"/>
        </w:rPr>
      </w:pPr>
      <w:r w:rsidRPr="00E6516F">
        <w:rPr>
          <w:lang w:eastAsia="ko-KR"/>
        </w:rPr>
        <w:t>When the MCData client wants to release a MCData communication established over the media plane, the MCData client:</w:t>
      </w:r>
    </w:p>
    <w:p w14:paraId="6B4E37B8" w14:textId="77777777" w:rsidR="0071087C" w:rsidRPr="00E6516F" w:rsidRDefault="0071087C" w:rsidP="0071087C">
      <w:pPr>
        <w:pStyle w:val="B10"/>
      </w:pPr>
      <w:r w:rsidRPr="00E6516F">
        <w:rPr>
          <w:lang w:eastAsia="ko-KR"/>
        </w:rPr>
        <w:t>1)</w:t>
      </w:r>
      <w:r w:rsidRPr="00E6516F">
        <w:rPr>
          <w:lang w:eastAsia="ko-KR"/>
        </w:rPr>
        <w:tab/>
        <w:t>shall generate a SIP BYE request according to 3GPP TS 24.229 [5];</w:t>
      </w:r>
    </w:p>
    <w:p w14:paraId="32BC7DB6" w14:textId="77777777" w:rsidR="0071087C" w:rsidRPr="00E6516F" w:rsidRDefault="0071087C" w:rsidP="0071087C">
      <w:pPr>
        <w:pStyle w:val="B10"/>
      </w:pPr>
      <w:r w:rsidRPr="00E6516F">
        <w:rPr>
          <w:lang w:eastAsia="ko-KR"/>
        </w:rPr>
        <w:t>2)</w:t>
      </w:r>
      <w:r w:rsidRPr="00E6516F">
        <w:rPr>
          <w:lang w:eastAsia="ko-KR"/>
        </w:rPr>
        <w:tab/>
        <w:t>shall set the Request-URI to the MCData session identity to be released; and</w:t>
      </w:r>
    </w:p>
    <w:p w14:paraId="042F904E" w14:textId="77777777" w:rsidR="0071087C" w:rsidRPr="00E6516F" w:rsidRDefault="0071087C" w:rsidP="0071087C">
      <w:pPr>
        <w:pStyle w:val="B10"/>
      </w:pPr>
      <w:r w:rsidRPr="00E6516F">
        <w:rPr>
          <w:lang w:eastAsia="ko-KR"/>
        </w:rPr>
        <w:t>3)</w:t>
      </w:r>
      <w:r w:rsidRPr="00E6516F">
        <w:rPr>
          <w:lang w:eastAsia="ko-KR"/>
        </w:rPr>
        <w:tab/>
        <w:t>shall send the SIP BYE request towards MCData server according to 3GPP TS 24.229 [5].</w:t>
      </w:r>
    </w:p>
    <w:p w14:paraId="2FBFA401" w14:textId="77777777" w:rsidR="0071087C" w:rsidRPr="00E6516F" w:rsidRDefault="0071087C" w:rsidP="0071087C">
      <w:pPr>
        <w:rPr>
          <w:lang w:eastAsia="ko-KR"/>
        </w:rPr>
      </w:pPr>
      <w:r w:rsidRPr="00E6516F">
        <w:t xml:space="preserve">Upon receiving a SIP 200 </w:t>
      </w:r>
      <w:r w:rsidRPr="00E6516F">
        <w:rPr>
          <w:lang w:eastAsia="ko-KR"/>
        </w:rPr>
        <w:t>(</w:t>
      </w:r>
      <w:r w:rsidRPr="00E6516F">
        <w:t>OK</w:t>
      </w:r>
      <w:r w:rsidRPr="00E6516F">
        <w:rPr>
          <w:lang w:eastAsia="ko-KR"/>
        </w:rPr>
        <w:t>)</w:t>
      </w:r>
      <w:r w:rsidRPr="00E6516F">
        <w:t xml:space="preserve"> response to the SIP BYE request, the MCData client shall </w:t>
      </w:r>
      <w:r w:rsidRPr="00E6516F">
        <w:rPr>
          <w:rFonts w:ascii="TimesNewRoman" w:hAnsi="TimesNewRoman" w:cs="TimesNewRoman"/>
        </w:rPr>
        <w:t>release all media plane resources corresponding to the MCData communication being released.</w:t>
      </w:r>
    </w:p>
    <w:p w14:paraId="66037F85" w14:textId="77777777" w:rsidR="0071087C" w:rsidRPr="00E6516F" w:rsidRDefault="0071087C" w:rsidP="0071087C">
      <w:r w:rsidRPr="00E6516F">
        <w:t>[TS 24.582, clause 6.1.2.2.1]</w:t>
      </w:r>
    </w:p>
    <w:p w14:paraId="2F400442" w14:textId="77777777" w:rsidR="0071087C" w:rsidRPr="00E6516F" w:rsidRDefault="0071087C" w:rsidP="0071087C">
      <w:r w:rsidRPr="00E6516F">
        <w:t>Upon receiving an indication to establish MSRP connection for SDS session as the originating MCData client, the MCData client:</w:t>
      </w:r>
    </w:p>
    <w:p w14:paraId="45F023E1" w14:textId="77777777" w:rsidR="0071087C" w:rsidRPr="00E6516F" w:rsidRDefault="0071087C" w:rsidP="0071087C">
      <w:pPr>
        <w:pStyle w:val="B10"/>
      </w:pPr>
      <w:r w:rsidRPr="00E6516F">
        <w:t>1.</w:t>
      </w:r>
      <w:r w:rsidRPr="00E6516F">
        <w:tab/>
        <w:t>shall act as an MSRP client according to IETF RFC 6135 [12];</w:t>
      </w:r>
    </w:p>
    <w:p w14:paraId="289D48A7" w14:textId="77777777" w:rsidR="0071087C" w:rsidRPr="00E6516F" w:rsidRDefault="0071087C" w:rsidP="0071087C">
      <w:pPr>
        <w:pStyle w:val="B10"/>
      </w:pPr>
      <w:r w:rsidRPr="00E6516F">
        <w:t>2.</w:t>
      </w:r>
      <w:r w:rsidRPr="00E6516F">
        <w:tab/>
        <w:t>shall act according to IETF RFC 6135 [12], as:</w:t>
      </w:r>
    </w:p>
    <w:p w14:paraId="34F9074F" w14:textId="77777777" w:rsidR="0071087C" w:rsidRPr="00E6516F" w:rsidRDefault="0071087C" w:rsidP="0071087C">
      <w:pPr>
        <w:pStyle w:val="B2"/>
      </w:pPr>
      <w:r w:rsidRPr="00E6516F">
        <w:t>a.</w:t>
      </w:r>
      <w:r w:rsidRPr="00E6516F">
        <w:tab/>
        <w:t>an "active" endpoint, if a=setup attribute in the received SDP answer is set to "passive"; and</w:t>
      </w:r>
    </w:p>
    <w:p w14:paraId="509A36F8" w14:textId="77777777" w:rsidR="0071087C" w:rsidRPr="00E6516F" w:rsidRDefault="0071087C" w:rsidP="0071087C">
      <w:pPr>
        <w:pStyle w:val="B2"/>
      </w:pPr>
      <w:r w:rsidRPr="00E6516F">
        <w:t>b.</w:t>
      </w:r>
      <w:r w:rsidRPr="00E6516F">
        <w:tab/>
        <w:t>an "passive" endpoint, if a=setup attribute in the received SDP answer is set to "active";</w:t>
      </w:r>
    </w:p>
    <w:p w14:paraId="473B96B2" w14:textId="77777777" w:rsidR="0071087C" w:rsidRPr="00E6516F" w:rsidRDefault="0071087C" w:rsidP="0071087C">
      <w:pPr>
        <w:pStyle w:val="B10"/>
      </w:pPr>
      <w:r w:rsidRPr="00E6516F">
        <w:t>3.</w:t>
      </w:r>
      <w:r w:rsidRPr="00E6516F">
        <w:tab/>
        <w:t>shall establish the MSRP connection according to the MSRP connection parameters in the SDP answer received in the SIP 200 (OK) response according to IETF RFC 4975 [11];</w:t>
      </w:r>
    </w:p>
    <w:p w14:paraId="5410F2E5" w14:textId="77777777" w:rsidR="0071087C" w:rsidRPr="00E6516F" w:rsidRDefault="0071087C" w:rsidP="0071087C">
      <w:pPr>
        <w:pStyle w:val="B10"/>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294318EE" w14:textId="77777777" w:rsidR="0071087C" w:rsidRPr="00E6516F" w:rsidRDefault="0071087C" w:rsidP="0071087C">
      <w:pPr>
        <w:pStyle w:val="B10"/>
      </w:pPr>
      <w:r w:rsidRPr="00E6516F">
        <w:t>Once the MSRP session is established, the MCData client:</w:t>
      </w:r>
    </w:p>
    <w:p w14:paraId="0E201EDB" w14:textId="77777777" w:rsidR="0071087C" w:rsidRPr="00E6516F" w:rsidRDefault="0071087C" w:rsidP="0071087C">
      <w:pPr>
        <w:pStyle w:val="B10"/>
      </w:pPr>
      <w:r w:rsidRPr="00E6516F">
        <w:t>1.</w:t>
      </w:r>
      <w:r w:rsidRPr="00E6516F">
        <w:tab/>
        <w:t>on receipt of an MSRP request in the MSRP session, shall follow the rules and procedures defined in IETF RFC 4975 [11] and in IETF RFC 6714 [13];</w:t>
      </w:r>
    </w:p>
    <w:p w14:paraId="014C7A79" w14:textId="77777777" w:rsidR="0071087C" w:rsidRPr="00E6516F" w:rsidRDefault="0071087C" w:rsidP="0071087C">
      <w:pPr>
        <w:pStyle w:val="B10"/>
      </w:pPr>
      <w:r w:rsidRPr="00E6516F">
        <w:t>2.</w:t>
      </w:r>
      <w:r w:rsidRPr="00E6516F">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E032F4C" w14:textId="77777777" w:rsidR="0071087C" w:rsidRPr="00E6516F" w:rsidRDefault="0071087C" w:rsidP="0071087C">
      <w:pPr>
        <w:pStyle w:val="B10"/>
      </w:pPr>
      <w:r w:rsidRPr="00E6516F">
        <w:t>3.</w:t>
      </w:r>
      <w:r w:rsidRPr="00E6516F">
        <w:tab/>
        <w:t>shall handle the received content as described in subclause 6.1.2.6.</w:t>
      </w:r>
    </w:p>
    <w:p w14:paraId="0B3A716C" w14:textId="77777777" w:rsidR="0071087C" w:rsidRPr="00E6516F" w:rsidRDefault="0071087C" w:rsidP="0071087C">
      <w:pPr>
        <w:rPr>
          <w:rFonts w:ascii="TimesNewRoman" w:hAnsi="TimesNewRoman" w:cs="TimesNewRoman"/>
        </w:rPr>
      </w:pPr>
      <w:r w:rsidRPr="00E6516F">
        <w:rPr>
          <w:rFonts w:ascii="TimesNewRoman" w:hAnsi="TimesNewRoman" w:cs="TimesNewRoman"/>
        </w:rPr>
        <w:t xml:space="preserve">On receiving MSRP 200 </w:t>
      </w:r>
      <w:r w:rsidRPr="00E6516F">
        <w:t xml:space="preserve">(OK) </w:t>
      </w:r>
      <w:r w:rsidRPr="00E6516F">
        <w:rPr>
          <w:rFonts w:ascii="TimesNewRoman"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5C1DF029" w14:textId="77777777" w:rsidR="0071087C" w:rsidRPr="00E6516F" w:rsidRDefault="0071087C" w:rsidP="0071087C">
      <w:r w:rsidRPr="00E6516F">
        <w:t>Received content and disposition requests shall be handled as specified in subclause 6.1.2.6.</w:t>
      </w:r>
    </w:p>
    <w:p w14:paraId="03932A04" w14:textId="77777777" w:rsidR="0071087C" w:rsidRPr="00E6516F" w:rsidRDefault="0071087C" w:rsidP="0071087C">
      <w:r w:rsidRPr="00E6516F">
        <w:t>[TS 24.582, clause 6.1.2.3.1]</w:t>
      </w:r>
    </w:p>
    <w:p w14:paraId="3FBF9C1E" w14:textId="77777777" w:rsidR="0071087C" w:rsidRPr="00E6516F" w:rsidRDefault="0071087C" w:rsidP="0071087C">
      <w:r w:rsidRPr="00E6516F">
        <w:t>Upon receiving an indication to establish MSRP connection for SDS session as the terminating MCData client, the MCData client:</w:t>
      </w:r>
    </w:p>
    <w:p w14:paraId="34D4FB5F" w14:textId="77777777" w:rsidR="0071087C" w:rsidRPr="00E6516F" w:rsidRDefault="0071087C" w:rsidP="0071087C">
      <w:pPr>
        <w:pStyle w:val="B10"/>
      </w:pPr>
      <w:r w:rsidRPr="00E6516F">
        <w:t>1.</w:t>
      </w:r>
      <w:r w:rsidRPr="00E6516F">
        <w:tab/>
        <w:t>shall act as an MSRP client according to IETF RFC 6135 [12];</w:t>
      </w:r>
    </w:p>
    <w:p w14:paraId="69BC487F" w14:textId="77777777" w:rsidR="0071087C" w:rsidRPr="00E6516F" w:rsidRDefault="0071087C" w:rsidP="0071087C">
      <w:pPr>
        <w:pStyle w:val="B10"/>
      </w:pPr>
      <w:r w:rsidRPr="00E6516F">
        <w:t>2.</w:t>
      </w:r>
      <w:r w:rsidRPr="00E6516F">
        <w:tab/>
        <w:t>shall act either as an active endpoint or as an passive endpoint to open the transport connection, according to IETF RFC 6135 [12];</w:t>
      </w:r>
    </w:p>
    <w:p w14:paraId="773619EF" w14:textId="77777777" w:rsidR="0071087C" w:rsidRPr="00E6516F" w:rsidRDefault="0071087C" w:rsidP="0071087C">
      <w:pPr>
        <w:pStyle w:val="B10"/>
      </w:pPr>
      <w:r w:rsidRPr="00E6516F">
        <w:t>3.</w:t>
      </w:r>
      <w:r w:rsidRPr="00E6516F">
        <w:tab/>
        <w:t>shall establish the MSRP connection according to the MSRP connection parameters in the SDP offer received in the SIP INVITE request according to IETF RFC 4975 [11];</w:t>
      </w:r>
    </w:p>
    <w:p w14:paraId="718DD1F1" w14:textId="77777777" w:rsidR="0071087C" w:rsidRPr="00E6516F" w:rsidRDefault="0071087C" w:rsidP="0071087C">
      <w:pPr>
        <w:pStyle w:val="B10"/>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68BC0EF2" w14:textId="77777777" w:rsidR="0071087C" w:rsidRPr="00E6516F" w:rsidRDefault="0071087C" w:rsidP="0071087C">
      <w:pPr>
        <w:ind w:left="568" w:hanging="284"/>
        <w:rPr>
          <w:lang w:eastAsia="x-none"/>
        </w:rPr>
      </w:pPr>
      <w:r w:rsidRPr="00E6516F">
        <w:rPr>
          <w:lang w:eastAsia="x-none"/>
        </w:rPr>
        <w:t>Once the MSRP session is established, the MCData client:</w:t>
      </w:r>
    </w:p>
    <w:p w14:paraId="1196589F" w14:textId="77777777" w:rsidR="0071087C" w:rsidRPr="00E6516F" w:rsidRDefault="0071087C" w:rsidP="0071087C">
      <w:pPr>
        <w:pStyle w:val="B10"/>
      </w:pPr>
      <w:r w:rsidRPr="00E6516F">
        <w:t>1.</w:t>
      </w:r>
      <w:r w:rsidRPr="00E6516F">
        <w:tab/>
        <w:t>on receipt of an MSRP request in the MSRP session, shall follow the rules and procedures defined in IETF RFC 4975 [11] and in IETF RFC 6714 [13];</w:t>
      </w:r>
    </w:p>
    <w:p w14:paraId="4FD28528" w14:textId="77777777" w:rsidR="0071087C" w:rsidRPr="00E6516F" w:rsidRDefault="0071087C" w:rsidP="0071087C">
      <w:pPr>
        <w:pStyle w:val="B10"/>
      </w:pPr>
      <w:r w:rsidRPr="00E6516F">
        <w:t>2.</w:t>
      </w:r>
      <w:r w:rsidRPr="00E6516F">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5A4B2E9D" w14:textId="77777777" w:rsidR="0071087C" w:rsidRPr="00E6516F" w:rsidRDefault="0071087C" w:rsidP="0071087C">
      <w:pPr>
        <w:pStyle w:val="B10"/>
      </w:pPr>
      <w:r w:rsidRPr="00E6516F">
        <w:t>3.</w:t>
      </w:r>
      <w:r w:rsidRPr="00E6516F">
        <w:tab/>
        <w:t>shall handle the received content as described in subclause 6.1.2.6.</w:t>
      </w:r>
    </w:p>
    <w:p w14:paraId="11482A22" w14:textId="77777777" w:rsidR="0071087C" w:rsidRPr="00E6516F" w:rsidRDefault="0071087C" w:rsidP="0071087C">
      <w:pPr>
        <w:rPr>
          <w:rFonts w:ascii="TimesNewRoman" w:hAnsi="TimesNewRoman" w:cs="TimesNewRoman"/>
        </w:rPr>
      </w:pPr>
      <w:r w:rsidRPr="00E6516F">
        <w:rPr>
          <w:rFonts w:ascii="TimesNewRoman" w:hAnsi="TimesNewRoman" w:cs="TimesNewRoman"/>
        </w:rPr>
        <w:t xml:space="preserve">On receiving MSRP 200 </w:t>
      </w:r>
      <w:r w:rsidRPr="00E6516F">
        <w:t xml:space="preserve">(OK) </w:t>
      </w:r>
      <w:r w:rsidRPr="00E6516F">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18851FD0" w14:textId="77777777" w:rsidR="0071087C" w:rsidRPr="00E6516F" w:rsidRDefault="0071087C" w:rsidP="0071087C">
      <w:pPr>
        <w:rPr>
          <w:rFonts w:ascii="TimesNewRoman" w:hAnsi="TimesNewRoman" w:cs="TimesNewRoman"/>
        </w:rPr>
      </w:pPr>
      <w:r w:rsidRPr="00E6516F">
        <w:rPr>
          <w:rFonts w:ascii="TimesNewRoman" w:hAnsi="TimesNewRoman" w:cs="TimesNewRoman"/>
        </w:rPr>
        <w:t>Received content and disposition requests shall be handled as specified in subclause 6.1.2.6.</w:t>
      </w:r>
    </w:p>
    <w:p w14:paraId="462230A6" w14:textId="77777777" w:rsidR="0071087C" w:rsidRPr="00E6516F" w:rsidRDefault="0071087C" w:rsidP="0071087C">
      <w:r w:rsidRPr="00E6516F">
        <w:t>[TS 24.582, clause 6.1.2.4]</w:t>
      </w:r>
    </w:p>
    <w:p w14:paraId="28B13216" w14:textId="77777777" w:rsidR="0071087C" w:rsidRPr="00E6516F" w:rsidRDefault="0071087C" w:rsidP="0071087C">
      <w:pPr>
        <w:rPr>
          <w:rFonts w:ascii="TimesNewRoman" w:hAnsi="TimesNewRoman" w:cs="TimesNewRoman"/>
        </w:rPr>
      </w:pPr>
      <w:r w:rsidRPr="00E6516F">
        <w:rPr>
          <w:rFonts w:ascii="TimesNewRoman" w:hAnsi="TimesNewRoman" w:cs="TimesNewRoman"/>
        </w:rPr>
        <w:t xml:space="preserve">An MCData client is allowed to send an one-to-one SDS message only if </w:t>
      </w:r>
    </w:p>
    <w:p w14:paraId="30DB5168" w14:textId="77777777" w:rsidR="0071087C" w:rsidRPr="00E6516F" w:rsidRDefault="0071087C" w:rsidP="0071087C">
      <w:pPr>
        <w:pStyle w:val="B10"/>
      </w:pPr>
      <w:r w:rsidRPr="00E6516F">
        <w:t>1.</w:t>
      </w:r>
      <w:r w:rsidRPr="00E6516F">
        <w:tab/>
        <w:t>the &lt;allow-transmit-data&gt; element of an &lt;actions&gt; element is present with a value "true" (see the MCData user profile document in 3GPP TS 24.484 [7]);</w:t>
      </w:r>
    </w:p>
    <w:p w14:paraId="68CECD55" w14:textId="77777777" w:rsidR="0071087C" w:rsidRPr="00E6516F" w:rsidRDefault="0071087C" w:rsidP="0071087C">
      <w:pPr>
        <w:pStyle w:val="B10"/>
      </w:pPr>
      <w:r w:rsidRPr="00E6516F">
        <w:t>2.</w:t>
      </w:r>
      <w:r w:rsidRPr="00E6516F">
        <w:tab/>
        <w:t xml:space="preserve">the size of the SDS message is less than or equal to the value of the &lt;max-data-size-sds-bytes&gt; element in the MCData service configuration document as specified in 3GPP TS 24.484 [7]; and </w:t>
      </w:r>
    </w:p>
    <w:p w14:paraId="60A82BD0" w14:textId="77777777" w:rsidR="0071087C" w:rsidRPr="00E6516F" w:rsidRDefault="0071087C" w:rsidP="0071087C">
      <w:pPr>
        <w:pStyle w:val="B10"/>
      </w:pPr>
      <w:r w:rsidRPr="00E6516F">
        <w:t>3.</w:t>
      </w:r>
      <w:r w:rsidRPr="00E6516F">
        <w:tab/>
        <w:t xml:space="preserve">the size of the SDS message is less than or equal to the value of &lt;MaxData1To1&gt; element of the MCData user profile document (see the MCData user profile document in 3GPP TS 24.484 [7]). </w:t>
      </w:r>
    </w:p>
    <w:p w14:paraId="2EA5C705" w14:textId="77777777" w:rsidR="0071087C" w:rsidRPr="00E6516F" w:rsidRDefault="0071087C" w:rsidP="0071087C">
      <w:pPr>
        <w:rPr>
          <w:rFonts w:ascii="TimesNewRoman" w:hAnsi="TimesNewRoman" w:cs="TimesNewRoman"/>
        </w:rPr>
      </w:pPr>
      <w:r w:rsidRPr="00E6516F">
        <w:rPr>
          <w:rFonts w:ascii="TimesNewRoman" w:hAnsi="TimesNewRoman" w:cs="TimesNewRoman"/>
        </w:rPr>
        <w:t xml:space="preserve">An MCData client is allowed to send a group SDS message only if </w:t>
      </w:r>
    </w:p>
    <w:p w14:paraId="28D0D958" w14:textId="77777777" w:rsidR="0071087C" w:rsidRPr="00E6516F" w:rsidRDefault="0071087C" w:rsidP="0071087C">
      <w:pPr>
        <w:pStyle w:val="B10"/>
      </w:pPr>
      <w:r w:rsidRPr="00E6516F">
        <w:t>1.</w:t>
      </w:r>
      <w:r w:rsidRPr="00E6516F">
        <w:tab/>
        <w:t>the &lt;mcdata-allow-transmit-data-in-this-group&gt; element of an &lt;action&gt; element is present with a value "true" as defined in the MCData group document for this MCData group as specified in 3GPP TS 24.481 [4];</w:t>
      </w:r>
    </w:p>
    <w:p w14:paraId="6F2EC63B" w14:textId="77777777" w:rsidR="0071087C" w:rsidRPr="00E6516F" w:rsidRDefault="0071087C" w:rsidP="0071087C">
      <w:pPr>
        <w:pStyle w:val="B10"/>
      </w:pPr>
      <w:r w:rsidRPr="00E6516F">
        <w:t>2.</w:t>
      </w:r>
      <w:r w:rsidRPr="00E6516F">
        <w:tab/>
        <w:t>the size of the SDS message is less than or equal to the value contained in the &lt;mcdata-on-network-max-data-size-for-SDS&gt; as defined in the MCData group document for this MCData group as specified in 3GPP TS 24.481 [4]; and</w:t>
      </w:r>
    </w:p>
    <w:p w14:paraId="7077A74A" w14:textId="77777777" w:rsidR="0071087C" w:rsidRPr="00E6516F" w:rsidRDefault="0071087C" w:rsidP="0071087C">
      <w:pPr>
        <w:pStyle w:val="B10"/>
      </w:pPr>
      <w:r w:rsidRPr="00E6516F">
        <w:t>3.</w:t>
      </w:r>
      <w:r w:rsidRPr="00E6516F">
        <w:tab/>
        <w:t>the size of the SDS message is less than or equal to the value contained in the &lt;mcdata-max-data-in-single-request&gt; element of the &lt;entry&gt; element of the MCData group document for this MCData group as specified in 3GPP TS 24.481 [11].</w:t>
      </w:r>
    </w:p>
    <w:p w14:paraId="3959A46A" w14:textId="77777777" w:rsidR="0071087C" w:rsidRPr="00E6516F" w:rsidRDefault="0071087C" w:rsidP="0071087C">
      <w:pPr>
        <w:pStyle w:val="B10"/>
        <w:ind w:left="0" w:firstLine="0"/>
        <w:rPr>
          <w:rFonts w:eastAsia="Calibri"/>
        </w:rPr>
      </w:pPr>
      <w:r w:rsidRPr="00E6516F">
        <w:rPr>
          <w:rFonts w:eastAsia="Calibri"/>
        </w:rPr>
        <w:t>If the above mentioned conditions satisfy, the MCData client:</w:t>
      </w:r>
    </w:p>
    <w:p w14:paraId="3F054AF4" w14:textId="77777777" w:rsidR="0071087C" w:rsidRPr="00E6516F" w:rsidRDefault="0071087C" w:rsidP="0071087C">
      <w:pPr>
        <w:pStyle w:val="B10"/>
        <w:rPr>
          <w:rFonts w:eastAsia="Calibri"/>
        </w:rPr>
      </w:pPr>
      <w:r w:rsidRPr="00E6516F">
        <w:rPr>
          <w:rFonts w:eastAsia="Calibri"/>
        </w:rPr>
        <w:t>1.</w:t>
      </w:r>
      <w:r w:rsidRPr="00E6516F">
        <w:rPr>
          <w:rFonts w:eastAsia="Calibri"/>
        </w:rPr>
        <w:tab/>
        <w:t>shall generate a SDS SIGNALLING PAYLOAD as specified in subclause 6.1.1.2.2;</w:t>
      </w:r>
    </w:p>
    <w:p w14:paraId="49194151" w14:textId="77777777" w:rsidR="0071087C" w:rsidRPr="00E6516F" w:rsidRDefault="0071087C" w:rsidP="0071087C">
      <w:pPr>
        <w:pStyle w:val="B10"/>
        <w:rPr>
          <w:rFonts w:eastAsia="Calibri"/>
        </w:rPr>
      </w:pPr>
      <w:r w:rsidRPr="00E6516F">
        <w:rPr>
          <w:rFonts w:eastAsia="Calibri"/>
        </w:rPr>
        <w:t>2.</w:t>
      </w:r>
      <w:r w:rsidRPr="00E6516F">
        <w:rPr>
          <w:rFonts w:eastAsia="Calibri"/>
        </w:rPr>
        <w:tab/>
        <w:t>shall generate a SDS DATA PAYLOAD as specified in subclause 6.1.1.2.3;</w:t>
      </w:r>
    </w:p>
    <w:p w14:paraId="68EB8F9F" w14:textId="77777777" w:rsidR="0071087C" w:rsidRPr="00E6516F" w:rsidRDefault="0071087C" w:rsidP="0071087C">
      <w:pPr>
        <w:pStyle w:val="B10"/>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with the following clarification;</w:t>
      </w:r>
    </w:p>
    <w:p w14:paraId="2FF1C6BE" w14:textId="77777777" w:rsidR="0071087C" w:rsidRPr="00E6516F" w:rsidRDefault="0071087C" w:rsidP="0071087C">
      <w:pPr>
        <w:pStyle w:val="B2"/>
        <w:rPr>
          <w:rFonts w:eastAsia="Calibri"/>
        </w:rPr>
      </w:pPr>
      <w:r w:rsidRPr="00E6516F">
        <w:rPr>
          <w:rFonts w:eastAsia="Calibri"/>
        </w:rPr>
        <w:t>a.</w:t>
      </w:r>
      <w:r w:rsidRPr="00E6516F">
        <w:rPr>
          <w:rFonts w:eastAsia="Calibri"/>
        </w:rPr>
        <w:tab/>
        <w:t>shall set To-Path header according to the MSRP URI in the received SDP; and</w:t>
      </w:r>
    </w:p>
    <w:p w14:paraId="696223CA" w14:textId="77777777" w:rsidR="0071087C" w:rsidRPr="00E6516F" w:rsidRDefault="0071087C" w:rsidP="0071087C">
      <w:pPr>
        <w:pStyle w:val="B10"/>
        <w:rPr>
          <w:rFonts w:eastAsia="Calibri"/>
        </w:rPr>
      </w:pPr>
      <w:r w:rsidRPr="00E6516F">
        <w:rPr>
          <w:rFonts w:eastAsia="Calibri"/>
        </w:rPr>
        <w:t>4.</w:t>
      </w:r>
      <w:r w:rsidRPr="00E6516F">
        <w:rPr>
          <w:rFonts w:eastAsia="Calibri"/>
        </w:rPr>
        <w:tab/>
        <w:t>shall send the MSRP SEND request on the established MSRP connection.</w:t>
      </w:r>
    </w:p>
    <w:p w14:paraId="7503E222" w14:textId="77777777" w:rsidR="0071087C" w:rsidRPr="00E6516F" w:rsidRDefault="0071087C" w:rsidP="0071087C">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310725D1" w14:textId="77777777" w:rsidR="0071087C" w:rsidRPr="00E6516F" w:rsidRDefault="0071087C" w:rsidP="0071087C">
      <w:r w:rsidRPr="00E6516F">
        <w:t>[TS 24.582, clause 6.1.2.5.1]</w:t>
      </w:r>
    </w:p>
    <w:p w14:paraId="7A429951" w14:textId="77777777" w:rsidR="0071087C" w:rsidRPr="00E6516F" w:rsidRDefault="0071087C" w:rsidP="0071087C">
      <w:pPr>
        <w:rPr>
          <w:lang w:eastAsia="x-none"/>
        </w:rPr>
      </w:pPr>
      <w:r w:rsidRPr="00E6516F">
        <w:rPr>
          <w:lang w:eastAsia="x-none"/>
        </w:rPr>
        <w:t>To send an SDS disposition notification, the MCData client:</w:t>
      </w:r>
    </w:p>
    <w:p w14:paraId="6800A2D2" w14:textId="77777777" w:rsidR="0071087C" w:rsidRPr="00E6516F" w:rsidRDefault="0071087C" w:rsidP="0071087C">
      <w:pPr>
        <w:pStyle w:val="B10"/>
      </w:pPr>
      <w:r w:rsidRPr="00E6516F">
        <w:t>1.</w:t>
      </w:r>
      <w:r w:rsidRPr="00E6516F">
        <w:tab/>
        <w:t>shall generate a SDS NOTIFICATION as specified in subclause 6.1.2.5.2;</w:t>
      </w:r>
    </w:p>
    <w:p w14:paraId="7B734FCA" w14:textId="77777777" w:rsidR="0071087C" w:rsidRPr="00E6516F" w:rsidRDefault="0071087C" w:rsidP="0071087C">
      <w:pPr>
        <w:pStyle w:val="B10"/>
      </w:pPr>
      <w:r w:rsidRPr="00E6516F">
        <w:t>2.</w:t>
      </w:r>
      <w:r w:rsidRPr="00E6516F">
        <w:tab/>
        <w:t>shall include the SDS NOTIFICATION in an MSRP SEND request as specified in subclause 6.1.2.5.3, with the following clarification;</w:t>
      </w:r>
    </w:p>
    <w:p w14:paraId="11C9021B" w14:textId="77777777" w:rsidR="0071087C" w:rsidRPr="00E6516F" w:rsidRDefault="0071087C" w:rsidP="0071087C">
      <w:pPr>
        <w:pStyle w:val="B10"/>
      </w:pPr>
      <w:r w:rsidRPr="00E6516F">
        <w:t>a.</w:t>
      </w:r>
      <w:r w:rsidRPr="00E6516F">
        <w:tab/>
        <w:t>shall set To-Path header according to the MSRP URI in the received SDP; and</w:t>
      </w:r>
    </w:p>
    <w:p w14:paraId="676273E3" w14:textId="77777777" w:rsidR="0071087C" w:rsidRPr="00E6516F" w:rsidRDefault="0071087C" w:rsidP="0071087C">
      <w:pPr>
        <w:pStyle w:val="B10"/>
      </w:pPr>
      <w:r w:rsidRPr="00E6516F">
        <w:t>3.</w:t>
      </w:r>
      <w:r w:rsidRPr="00E6516F">
        <w:tab/>
        <w:t>shall send the MSRP SEND request on the established MSRP connection.</w:t>
      </w:r>
    </w:p>
    <w:p w14:paraId="4704C081" w14:textId="77777777" w:rsidR="0071087C" w:rsidRPr="00E6516F" w:rsidRDefault="0071087C" w:rsidP="0071087C">
      <w:r w:rsidRPr="00E6516F">
        <w:t>If MSRP chunking is used, the MCData client:</w:t>
      </w:r>
    </w:p>
    <w:p w14:paraId="1C59E411" w14:textId="77777777" w:rsidR="0071087C" w:rsidRPr="00E6516F" w:rsidRDefault="0071087C" w:rsidP="0071087C">
      <w:pPr>
        <w:pStyle w:val="B10"/>
      </w:pPr>
      <w:r w:rsidRPr="00E6516F">
        <w:t>1.</w:t>
      </w:r>
      <w:r w:rsidRPr="00E6516F">
        <w:tab/>
        <w:t>shall send further MSRP SEND requests as necessary.</w:t>
      </w:r>
    </w:p>
    <w:p w14:paraId="3F8F136D" w14:textId="77777777" w:rsidR="0071087C" w:rsidRPr="00E6516F" w:rsidRDefault="0071087C" w:rsidP="0071087C">
      <w:r w:rsidRPr="00E6516F">
        <w:rPr>
          <w:rFonts w:ascii="TimesNewRoman" w:hAnsi="TimesNewRoman" w:cs="TimesNewRoman"/>
        </w:rPr>
        <w:t xml:space="preserve">On receiving a non-200 MSRP response to the MSRP SEND request the MCData client shall </w:t>
      </w:r>
      <w:r w:rsidRPr="00E6516F">
        <w:t>handle the error as specified in IETF RFC 4975 [11].</w:t>
      </w:r>
      <w:r w:rsidRPr="00E6516F">
        <w:rPr>
          <w:rFonts w:ascii="TimesNewRoman" w:hAnsi="TimesNewRoman" w:cs="TimesNewRoman"/>
        </w:rPr>
        <w:t xml:space="preserve"> To terminate the MSRP session, the MCData client:</w:t>
      </w:r>
    </w:p>
    <w:p w14:paraId="6EE91FBA" w14:textId="77777777" w:rsidR="0071087C" w:rsidRPr="00E6516F" w:rsidRDefault="0071087C" w:rsidP="0071087C">
      <w:pPr>
        <w:pStyle w:val="B10"/>
      </w:pPr>
      <w:r w:rsidRPr="00E6516F">
        <w:t>1.</w:t>
      </w:r>
      <w:r w:rsidRPr="00E6516F">
        <w:tab/>
        <w:t>if there are further MSRP chunks to send, shall abort transmission of these further MSRP chunks; and</w:t>
      </w:r>
    </w:p>
    <w:p w14:paraId="00730854" w14:textId="77777777" w:rsidR="0071087C" w:rsidRPr="00E6516F" w:rsidRDefault="0071087C" w:rsidP="0071087C">
      <w:pPr>
        <w:pStyle w:val="B10"/>
      </w:pPr>
      <w:r w:rsidRPr="00E6516F">
        <w:t>2.</w:t>
      </w:r>
      <w:r w:rsidRPr="00E6516F">
        <w:tab/>
        <w:t>shall indicate to MCData user that the SDS message or the SDS disposition notification could not be sent.</w:t>
      </w:r>
    </w:p>
    <w:p w14:paraId="58132567" w14:textId="77777777" w:rsidR="0071087C" w:rsidRPr="00E6516F" w:rsidRDefault="0071087C" w:rsidP="0071087C">
      <w:r w:rsidRPr="00E6516F">
        <w:t>[TS 24.582, clause 6.1.2.5.2]</w:t>
      </w:r>
    </w:p>
    <w:p w14:paraId="718EC4AC" w14:textId="77777777" w:rsidR="0071087C" w:rsidRPr="00E6516F" w:rsidRDefault="0071087C" w:rsidP="0071087C">
      <w:r w:rsidRPr="00E6516F">
        <w:t>In order to generate an SDS notification, the MCData client:</w:t>
      </w:r>
    </w:p>
    <w:p w14:paraId="0D1BE124" w14:textId="77777777" w:rsidR="0071087C" w:rsidRPr="00E6516F" w:rsidRDefault="0071087C" w:rsidP="0071087C">
      <w:pPr>
        <w:pStyle w:val="B10"/>
      </w:pPr>
      <w:r w:rsidRPr="00E6516F">
        <w:t>1.</w:t>
      </w:r>
      <w:r w:rsidRPr="00E6516F">
        <w:tab/>
        <w:t>shall generate an SDS NOTIFICATION message as specified in 3GPP TS 24.282 [8]; and</w:t>
      </w:r>
    </w:p>
    <w:p w14:paraId="0198CFDD" w14:textId="77777777" w:rsidR="0071087C" w:rsidRPr="00E6516F" w:rsidRDefault="0071087C" w:rsidP="0071087C">
      <w:pPr>
        <w:pStyle w:val="B10"/>
      </w:pPr>
      <w:r w:rsidRPr="00E6516F">
        <w:t>2.</w:t>
      </w:r>
      <w:r w:rsidRPr="00E6516F">
        <w:tab/>
        <w:t>shall include the SDS NOTIFICATION message in an application/vnd.3gpp.mcdata-signalling MIME body as specified in 3GPP TS 24.282 [8].</w:t>
      </w:r>
    </w:p>
    <w:p w14:paraId="5E6B0416" w14:textId="77777777" w:rsidR="0071087C" w:rsidRPr="00E6516F" w:rsidRDefault="0071087C" w:rsidP="0071087C">
      <w:r w:rsidRPr="00E6516F">
        <w:t>When generating an SDS NOTIFICATION message, the MCData client:</w:t>
      </w:r>
    </w:p>
    <w:p w14:paraId="4A889FAD" w14:textId="77777777" w:rsidR="0071087C" w:rsidRPr="00E6516F" w:rsidRDefault="0071087C" w:rsidP="0071087C">
      <w:pPr>
        <w:pStyle w:val="B10"/>
      </w:pPr>
      <w:r w:rsidRPr="00E6516F">
        <w:t>1.</w:t>
      </w:r>
      <w:r w:rsidRPr="00E6516F">
        <w:tab/>
        <w:t>if sending a delivered notification, shall set the SDS disposition notification type IE as "DELIVERED";</w:t>
      </w:r>
    </w:p>
    <w:p w14:paraId="7662936D" w14:textId="77777777" w:rsidR="0071087C" w:rsidRPr="00E6516F" w:rsidRDefault="0071087C" w:rsidP="0071087C">
      <w:pPr>
        <w:pStyle w:val="B10"/>
      </w:pPr>
      <w:r w:rsidRPr="00E6516F">
        <w:t>2.</w:t>
      </w:r>
      <w:r w:rsidRPr="00E6516F">
        <w:tab/>
        <w:t>if sending a read notification, shall set the SDS disposition notification type IE as "READ";</w:t>
      </w:r>
    </w:p>
    <w:p w14:paraId="3EBEA5CC" w14:textId="77777777" w:rsidR="0071087C" w:rsidRPr="00E6516F" w:rsidRDefault="0071087C" w:rsidP="0071087C">
      <w:pPr>
        <w:pStyle w:val="B10"/>
      </w:pPr>
      <w:r w:rsidRPr="00E6516F">
        <w:t>3.</w:t>
      </w:r>
      <w:r w:rsidRPr="00E6516F">
        <w:tab/>
        <w:t>if sending a delivered and read notification, shall set the SDS disposition notification type IE as "DELIVERED AND READ";</w:t>
      </w:r>
    </w:p>
    <w:p w14:paraId="32EB5DD9" w14:textId="77777777" w:rsidR="0071087C" w:rsidRPr="00E6516F" w:rsidRDefault="0071087C" w:rsidP="0071087C">
      <w:pPr>
        <w:pStyle w:val="B10"/>
      </w:pPr>
      <w:r w:rsidRPr="00E6516F">
        <w:t>4.</w:t>
      </w:r>
      <w:r w:rsidRPr="00E6516F">
        <w:tab/>
        <w:t>if the SDS message could not be delivered to the user or application (e.g. due to lack of storage), shall set the SDS disposition notification type IE as "UNDELIVERED";</w:t>
      </w:r>
    </w:p>
    <w:p w14:paraId="0A7C2667" w14:textId="77777777" w:rsidR="0071087C" w:rsidRPr="00E6516F" w:rsidRDefault="0071087C" w:rsidP="0071087C">
      <w:pPr>
        <w:pStyle w:val="B10"/>
      </w:pPr>
      <w:r w:rsidRPr="00E6516F">
        <w:t>5.</w:t>
      </w:r>
      <w:r w:rsidRPr="00E6516F">
        <w:tab/>
        <w:t>shall set the Date and time IE to the current time;</w:t>
      </w:r>
    </w:p>
    <w:p w14:paraId="57D9E55B" w14:textId="77777777" w:rsidR="0071087C" w:rsidRPr="00E6516F" w:rsidRDefault="0071087C" w:rsidP="0071087C">
      <w:pPr>
        <w:pStyle w:val="B10"/>
      </w:pPr>
      <w:r w:rsidRPr="00E6516F">
        <w:t>6.</w:t>
      </w:r>
      <w:r w:rsidRPr="00E6516F">
        <w:tab/>
        <w:t>shall set the Conversation ID to the value of the Conversation ID that was received in the SDS message;</w:t>
      </w:r>
    </w:p>
    <w:p w14:paraId="5D40A6C7" w14:textId="77777777" w:rsidR="0071087C" w:rsidRPr="00E6516F" w:rsidRDefault="0071087C" w:rsidP="0071087C">
      <w:pPr>
        <w:pStyle w:val="B10"/>
      </w:pPr>
      <w:r w:rsidRPr="00E6516F">
        <w:t>7.</w:t>
      </w:r>
      <w:r w:rsidRPr="00E6516F">
        <w:tab/>
        <w:t>shall set the Message ID to the value of the Message ID that was received in the SDS message;</w:t>
      </w:r>
    </w:p>
    <w:p w14:paraId="144B0E84" w14:textId="77777777" w:rsidR="0071087C" w:rsidRPr="00E6516F" w:rsidRDefault="0071087C" w:rsidP="0071087C">
      <w:pPr>
        <w:pStyle w:val="B10"/>
      </w:pPr>
      <w:r w:rsidRPr="00E6516F">
        <w:t>8.</w:t>
      </w:r>
      <w:r w:rsidRPr="00E6516F">
        <w:tab/>
        <w:t>if the SDS message was destined for the user, shall not include an Application ID IE; and</w:t>
      </w:r>
    </w:p>
    <w:p w14:paraId="1E7898D9" w14:textId="77777777" w:rsidR="0071087C" w:rsidRPr="00E6516F" w:rsidRDefault="0071087C" w:rsidP="0071087C">
      <w:pPr>
        <w:pStyle w:val="B10"/>
      </w:pPr>
      <w:r w:rsidRPr="00E6516F">
        <w:t>9.</w:t>
      </w:r>
      <w:r w:rsidRPr="00E6516F">
        <w:tab/>
        <w:t>if the SDS message was destined for an application, shall include an Application ID IE set to the value of the Application ID that was included in the SDS message.</w:t>
      </w:r>
    </w:p>
    <w:p w14:paraId="138C8DD5" w14:textId="77777777" w:rsidR="0071087C" w:rsidRPr="00E6516F" w:rsidRDefault="0071087C" w:rsidP="0071087C">
      <w:r w:rsidRPr="00E6516F">
        <w:t>[TS 24.582, clause 6.1.2.6]</w:t>
      </w:r>
    </w:p>
    <w:p w14:paraId="1229E56B" w14:textId="77777777" w:rsidR="0071087C" w:rsidRPr="00E6516F" w:rsidRDefault="0071087C" w:rsidP="0071087C">
      <w:pPr>
        <w:rPr>
          <w:rFonts w:eastAsia="Malgun Gothic"/>
        </w:rPr>
      </w:pPr>
      <w:r w:rsidRPr="00E6516F">
        <w:rPr>
          <w:rFonts w:ascii="TimesNewRoman" w:hAnsi="TimesNewRoman" w:cs="TimesNewRoman"/>
        </w:rPr>
        <w:t>Upon receiving an SDS message, the MCData client:</w:t>
      </w:r>
    </w:p>
    <w:p w14:paraId="6C5306D2"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shall follow the procedure defined in subclause 6.1.1.3.2, with the following clarification:</w:t>
      </w:r>
    </w:p>
    <w:p w14:paraId="48399508" w14:textId="77777777" w:rsidR="0071087C" w:rsidRPr="00E6516F" w:rsidRDefault="0071087C" w:rsidP="0071087C">
      <w:pPr>
        <w:pStyle w:val="B2"/>
        <w:rPr>
          <w:lang w:eastAsia="ko-KR"/>
        </w:rPr>
      </w:pPr>
      <w:r w:rsidRPr="00E6516F">
        <w:t>a.</w:t>
      </w:r>
      <w:r w:rsidRPr="00E6516F">
        <w:tab/>
        <w:t xml:space="preserve">if SDS Disposition request type IE is present in the received SDS SIGNALLING PAYLOAD message then, shall send an SDS </w:t>
      </w:r>
      <w:r w:rsidRPr="00E6516F">
        <w:rPr>
          <w:lang w:eastAsia="ko-KR"/>
        </w:rPr>
        <w:t>disposition notification as described in subclause 6.1.2.5.</w:t>
      </w:r>
    </w:p>
    <w:p w14:paraId="64173FBA" w14:textId="77777777" w:rsidR="0071087C" w:rsidRPr="00E6516F" w:rsidRDefault="0071087C" w:rsidP="0071087C">
      <w:pPr>
        <w:rPr>
          <w:rFonts w:eastAsia="Malgun Gothic"/>
        </w:rPr>
      </w:pPr>
      <w:r w:rsidRPr="00E6516F">
        <w:rPr>
          <w:rFonts w:ascii="TimesNewRoman" w:hAnsi="TimesNewRoman" w:cs="TimesNewRoman"/>
        </w:rPr>
        <w:t>Upon receiving an SDS disposition notification, the MCData client:</w:t>
      </w:r>
    </w:p>
    <w:p w14:paraId="6AF4AB05"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4751C099"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26568912" w14:textId="77777777" w:rsidR="0071087C" w:rsidRPr="00E6516F" w:rsidRDefault="0071087C" w:rsidP="0071087C">
      <w:pPr>
        <w:pStyle w:val="H6"/>
      </w:pPr>
      <w:bookmarkStart w:id="735" w:name="_Toc52782383"/>
      <w:bookmarkStart w:id="736" w:name="_Toc52782994"/>
      <w:bookmarkStart w:id="737" w:name="_Toc59042863"/>
      <w:r w:rsidRPr="00E6516F">
        <w:t>6.1.11.3</w:t>
      </w:r>
      <w:r w:rsidRPr="00E6516F">
        <w:tab/>
        <w:t>Test description</w:t>
      </w:r>
      <w:bookmarkEnd w:id="735"/>
      <w:bookmarkEnd w:id="736"/>
      <w:bookmarkEnd w:id="737"/>
    </w:p>
    <w:p w14:paraId="60D5490F" w14:textId="77777777" w:rsidR="0071087C" w:rsidRPr="00E6516F" w:rsidRDefault="0071087C" w:rsidP="0071087C">
      <w:pPr>
        <w:pStyle w:val="H6"/>
      </w:pPr>
      <w:bookmarkStart w:id="738" w:name="_Toc52782384"/>
      <w:bookmarkStart w:id="739" w:name="_Toc52782995"/>
      <w:bookmarkStart w:id="740" w:name="_Toc59042864"/>
      <w:r w:rsidRPr="00E6516F">
        <w:t>6.1.11.3.1</w:t>
      </w:r>
      <w:r w:rsidRPr="00E6516F">
        <w:tab/>
        <w:t>Pre-test conditions</w:t>
      </w:r>
      <w:bookmarkEnd w:id="738"/>
      <w:bookmarkEnd w:id="739"/>
      <w:bookmarkEnd w:id="740"/>
    </w:p>
    <w:p w14:paraId="7160B643" w14:textId="77777777" w:rsidR="0071087C" w:rsidRPr="00E6516F" w:rsidRDefault="0071087C" w:rsidP="0071087C">
      <w:pPr>
        <w:pStyle w:val="H6"/>
      </w:pPr>
      <w:r w:rsidRPr="00E6516F">
        <w:t>System Simulator:</w:t>
      </w:r>
    </w:p>
    <w:p w14:paraId="263D252C" w14:textId="77777777" w:rsidR="0071087C" w:rsidRPr="00E6516F" w:rsidRDefault="0071087C" w:rsidP="0071087C">
      <w:pPr>
        <w:pStyle w:val="B10"/>
      </w:pPr>
      <w:r w:rsidRPr="00E6516F">
        <w:t>-</w:t>
      </w:r>
      <w:r w:rsidRPr="00E6516F">
        <w:tab/>
        <w:t>SS (MCDATA Server)</w:t>
      </w:r>
    </w:p>
    <w:p w14:paraId="12C7D424"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72223AD" w14:textId="77777777" w:rsidR="0071087C" w:rsidRPr="00E6516F" w:rsidRDefault="0071087C" w:rsidP="0071087C">
      <w:pPr>
        <w:pStyle w:val="H6"/>
      </w:pPr>
      <w:r w:rsidRPr="00E6516F">
        <w:t>IUT:</w:t>
      </w:r>
    </w:p>
    <w:p w14:paraId="13BF58FA" w14:textId="77777777" w:rsidR="0071087C" w:rsidRPr="00E6516F" w:rsidRDefault="0071087C" w:rsidP="0071087C">
      <w:pPr>
        <w:pStyle w:val="B10"/>
      </w:pPr>
      <w:r w:rsidRPr="00E6516F">
        <w:t>-</w:t>
      </w:r>
      <w:r w:rsidRPr="00E6516F">
        <w:tab/>
        <w:t>UE (MCDATA Client)</w:t>
      </w:r>
    </w:p>
    <w:p w14:paraId="2EC519FB" w14:textId="77777777" w:rsidR="0071087C" w:rsidRPr="00E6516F" w:rsidRDefault="0071087C" w:rsidP="0071087C">
      <w:pPr>
        <w:pStyle w:val="B10"/>
      </w:pPr>
      <w:r w:rsidRPr="00E6516F">
        <w:t>-</w:t>
      </w:r>
      <w:r w:rsidRPr="00E6516F">
        <w:tab/>
        <w:t>The test USIM set as defined in TS 36.579-1 [2], subclause 5.5.10 is inserted.</w:t>
      </w:r>
    </w:p>
    <w:p w14:paraId="5A827DA3" w14:textId="77777777" w:rsidR="0071087C" w:rsidRPr="00E6516F" w:rsidRDefault="0071087C" w:rsidP="0071087C">
      <w:pPr>
        <w:pStyle w:val="H6"/>
      </w:pPr>
      <w:r w:rsidRPr="00E6516F">
        <w:t>Preamble:</w:t>
      </w:r>
    </w:p>
    <w:p w14:paraId="5B1AACAE"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295F8094"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4FD480C9" w14:textId="77777777" w:rsidR="0071087C" w:rsidRPr="00E6516F" w:rsidRDefault="0071087C" w:rsidP="0071087C">
      <w:pPr>
        <w:pStyle w:val="B10"/>
      </w:pPr>
      <w:r w:rsidRPr="00E6516F">
        <w:t>-</w:t>
      </w:r>
      <w:r w:rsidRPr="00E6516F">
        <w:tab/>
        <w:t>UE States at the end of the preamble</w:t>
      </w:r>
    </w:p>
    <w:p w14:paraId="265D82C0" w14:textId="77777777" w:rsidR="0071087C" w:rsidRPr="00E6516F" w:rsidRDefault="0071087C" w:rsidP="0071087C">
      <w:pPr>
        <w:pStyle w:val="B2"/>
      </w:pPr>
      <w:r w:rsidRPr="00E6516F">
        <w:t>-</w:t>
      </w:r>
      <w:r w:rsidRPr="00E6516F">
        <w:tab/>
        <w:t>The UE is in E-UTRA Registered, Idle Mode state.</w:t>
      </w:r>
    </w:p>
    <w:p w14:paraId="6C6DD085"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4BE5772D" w14:textId="77777777" w:rsidR="0071087C" w:rsidRPr="00E6516F" w:rsidRDefault="0071087C" w:rsidP="0071087C">
      <w:pPr>
        <w:pStyle w:val="H6"/>
      </w:pPr>
      <w:bookmarkStart w:id="741" w:name="_Toc52782385"/>
      <w:bookmarkStart w:id="742" w:name="_Toc52782996"/>
      <w:bookmarkStart w:id="743" w:name="_Toc59042865"/>
      <w:r w:rsidRPr="00E6516F">
        <w:t>6.1.11.3.2</w:t>
      </w:r>
      <w:r w:rsidRPr="00E6516F">
        <w:tab/>
        <w:t>Test procedure sequence</w:t>
      </w:r>
      <w:bookmarkEnd w:id="741"/>
      <w:bookmarkEnd w:id="742"/>
      <w:bookmarkEnd w:id="743"/>
    </w:p>
    <w:p w14:paraId="3D19D2BD" w14:textId="77777777" w:rsidR="0071087C" w:rsidRPr="00E6516F" w:rsidRDefault="0071087C" w:rsidP="0071087C">
      <w:pPr>
        <w:pStyle w:val="TH"/>
      </w:pPr>
      <w:r w:rsidRPr="00E6516F">
        <w:t>Table 6.1.11.3.2-1: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346606E1" w14:textId="77777777" w:rsidTr="00174677">
        <w:tc>
          <w:tcPr>
            <w:tcW w:w="648" w:type="dxa"/>
            <w:tcBorders>
              <w:bottom w:val="nil"/>
            </w:tcBorders>
          </w:tcPr>
          <w:p w14:paraId="22B66AE3" w14:textId="77777777" w:rsidR="0071087C" w:rsidRPr="00E6516F" w:rsidRDefault="0071087C" w:rsidP="00174677">
            <w:pPr>
              <w:pStyle w:val="TAH"/>
            </w:pPr>
            <w:r w:rsidRPr="00E6516F">
              <w:t>St</w:t>
            </w:r>
          </w:p>
        </w:tc>
        <w:tc>
          <w:tcPr>
            <w:tcW w:w="3969" w:type="dxa"/>
            <w:tcBorders>
              <w:bottom w:val="nil"/>
            </w:tcBorders>
          </w:tcPr>
          <w:p w14:paraId="4B2F5238" w14:textId="77777777" w:rsidR="0071087C" w:rsidRPr="00E6516F" w:rsidRDefault="0071087C" w:rsidP="00174677">
            <w:pPr>
              <w:pStyle w:val="TAH"/>
            </w:pPr>
            <w:r w:rsidRPr="00E6516F">
              <w:t>Procedure</w:t>
            </w:r>
          </w:p>
        </w:tc>
        <w:tc>
          <w:tcPr>
            <w:tcW w:w="3686" w:type="dxa"/>
            <w:gridSpan w:val="2"/>
          </w:tcPr>
          <w:p w14:paraId="7171FA51" w14:textId="77777777" w:rsidR="0071087C" w:rsidRPr="00E6516F" w:rsidRDefault="0071087C" w:rsidP="00174677">
            <w:pPr>
              <w:pStyle w:val="TAH"/>
            </w:pPr>
            <w:r w:rsidRPr="00E6516F">
              <w:t>Message Sequence</w:t>
            </w:r>
          </w:p>
        </w:tc>
        <w:tc>
          <w:tcPr>
            <w:tcW w:w="567" w:type="dxa"/>
            <w:tcBorders>
              <w:bottom w:val="nil"/>
            </w:tcBorders>
          </w:tcPr>
          <w:p w14:paraId="3C9CFCAC" w14:textId="77777777" w:rsidR="0071087C" w:rsidRPr="00E6516F" w:rsidRDefault="0071087C" w:rsidP="00174677">
            <w:pPr>
              <w:pStyle w:val="TAH"/>
            </w:pPr>
            <w:r w:rsidRPr="00E6516F">
              <w:t>TP</w:t>
            </w:r>
          </w:p>
        </w:tc>
        <w:tc>
          <w:tcPr>
            <w:tcW w:w="892" w:type="dxa"/>
            <w:tcBorders>
              <w:bottom w:val="nil"/>
            </w:tcBorders>
          </w:tcPr>
          <w:p w14:paraId="6D962713" w14:textId="77777777" w:rsidR="0071087C" w:rsidRPr="00E6516F" w:rsidRDefault="0071087C" w:rsidP="00174677">
            <w:pPr>
              <w:pStyle w:val="TAH"/>
            </w:pPr>
            <w:r w:rsidRPr="00E6516F">
              <w:t>Verdict</w:t>
            </w:r>
          </w:p>
        </w:tc>
      </w:tr>
      <w:tr w:rsidR="0071087C" w:rsidRPr="00E6516F" w14:paraId="5B56E23D" w14:textId="77777777" w:rsidTr="00174677">
        <w:tc>
          <w:tcPr>
            <w:tcW w:w="648" w:type="dxa"/>
            <w:tcBorders>
              <w:top w:val="nil"/>
            </w:tcBorders>
          </w:tcPr>
          <w:p w14:paraId="4922ACB2" w14:textId="77777777" w:rsidR="0071087C" w:rsidRPr="00E6516F" w:rsidRDefault="0071087C" w:rsidP="00174677">
            <w:pPr>
              <w:pStyle w:val="TAH"/>
            </w:pPr>
          </w:p>
        </w:tc>
        <w:tc>
          <w:tcPr>
            <w:tcW w:w="3969" w:type="dxa"/>
            <w:tcBorders>
              <w:top w:val="nil"/>
            </w:tcBorders>
          </w:tcPr>
          <w:p w14:paraId="52480307" w14:textId="77777777" w:rsidR="0071087C" w:rsidRPr="00E6516F" w:rsidRDefault="0071087C" w:rsidP="00174677">
            <w:pPr>
              <w:pStyle w:val="TAH"/>
            </w:pPr>
          </w:p>
        </w:tc>
        <w:tc>
          <w:tcPr>
            <w:tcW w:w="709" w:type="dxa"/>
          </w:tcPr>
          <w:p w14:paraId="2FA8FFA2" w14:textId="77777777" w:rsidR="0071087C" w:rsidRPr="00E6516F" w:rsidRDefault="0071087C" w:rsidP="00174677">
            <w:pPr>
              <w:pStyle w:val="TAH"/>
            </w:pPr>
            <w:r w:rsidRPr="00E6516F">
              <w:t>U - S</w:t>
            </w:r>
          </w:p>
        </w:tc>
        <w:tc>
          <w:tcPr>
            <w:tcW w:w="2977" w:type="dxa"/>
          </w:tcPr>
          <w:p w14:paraId="0163A666" w14:textId="77777777" w:rsidR="0071087C" w:rsidRPr="00E6516F" w:rsidRDefault="0071087C" w:rsidP="00174677">
            <w:pPr>
              <w:pStyle w:val="TAH"/>
            </w:pPr>
            <w:r w:rsidRPr="00E6516F">
              <w:t>Message</w:t>
            </w:r>
          </w:p>
        </w:tc>
        <w:tc>
          <w:tcPr>
            <w:tcW w:w="567" w:type="dxa"/>
            <w:tcBorders>
              <w:top w:val="nil"/>
            </w:tcBorders>
          </w:tcPr>
          <w:p w14:paraId="66F34189" w14:textId="77777777" w:rsidR="0071087C" w:rsidRPr="00E6516F" w:rsidRDefault="0071087C" w:rsidP="00174677">
            <w:pPr>
              <w:pStyle w:val="TAH"/>
            </w:pPr>
          </w:p>
        </w:tc>
        <w:tc>
          <w:tcPr>
            <w:tcW w:w="892" w:type="dxa"/>
            <w:tcBorders>
              <w:top w:val="nil"/>
            </w:tcBorders>
          </w:tcPr>
          <w:p w14:paraId="1D26249A" w14:textId="77777777" w:rsidR="0071087C" w:rsidRPr="00E6516F" w:rsidRDefault="0071087C" w:rsidP="00174677">
            <w:pPr>
              <w:pStyle w:val="TAH"/>
            </w:pPr>
          </w:p>
        </w:tc>
      </w:tr>
      <w:tr w:rsidR="0071087C" w:rsidRPr="00E6516F" w:rsidDel="00241C54" w14:paraId="4B8A71C0" w14:textId="77777777" w:rsidTr="00174677">
        <w:tc>
          <w:tcPr>
            <w:tcW w:w="648" w:type="dxa"/>
            <w:shd w:val="clear" w:color="auto" w:fill="auto"/>
          </w:tcPr>
          <w:p w14:paraId="2552D3A1" w14:textId="77777777" w:rsidR="0071087C" w:rsidRPr="00E6516F" w:rsidDel="00241C54" w:rsidRDefault="0071087C" w:rsidP="00174677">
            <w:pPr>
              <w:pStyle w:val="TAC"/>
            </w:pPr>
            <w:r w:rsidRPr="00E6516F">
              <w:t>1</w:t>
            </w:r>
          </w:p>
        </w:tc>
        <w:tc>
          <w:tcPr>
            <w:tcW w:w="3969" w:type="dxa"/>
            <w:shd w:val="clear" w:color="auto" w:fill="auto"/>
          </w:tcPr>
          <w:p w14:paraId="758D8EBE" w14:textId="77777777" w:rsidR="0071087C" w:rsidRPr="00E6516F" w:rsidRDefault="0071087C" w:rsidP="00174677">
            <w:pPr>
              <w:pStyle w:val="TAL"/>
            </w:pPr>
            <w:r w:rsidRPr="00E6516F">
              <w:t>Make the MCData User request to send a group session SDS message with disposition request "</w:t>
            </w:r>
            <w:r w:rsidRPr="00E6516F">
              <w:rPr>
                <w:b/>
                <w:bCs/>
              </w:rPr>
              <w:t>DELIVERY</w:t>
            </w:r>
            <w:r w:rsidRPr="00E6516F">
              <w:t>".</w:t>
            </w:r>
          </w:p>
          <w:p w14:paraId="52AA0542" w14:textId="77777777" w:rsidR="0071087C" w:rsidRPr="00E6516F" w:rsidDel="00241C54" w:rsidRDefault="0071087C" w:rsidP="00174677">
            <w:pPr>
              <w:pStyle w:val="TAL"/>
            </w:pPr>
            <w:r w:rsidRPr="00E6516F">
              <w:t>(NOTE 1)</w:t>
            </w:r>
          </w:p>
        </w:tc>
        <w:tc>
          <w:tcPr>
            <w:tcW w:w="709" w:type="dxa"/>
            <w:shd w:val="clear" w:color="auto" w:fill="auto"/>
          </w:tcPr>
          <w:p w14:paraId="5F98A717" w14:textId="77777777" w:rsidR="0071087C" w:rsidRPr="00E6516F" w:rsidDel="00241C54" w:rsidRDefault="0071087C" w:rsidP="00174677">
            <w:pPr>
              <w:pStyle w:val="TAC"/>
            </w:pPr>
            <w:r w:rsidRPr="00E6516F">
              <w:t>-</w:t>
            </w:r>
          </w:p>
        </w:tc>
        <w:tc>
          <w:tcPr>
            <w:tcW w:w="2977" w:type="dxa"/>
            <w:shd w:val="clear" w:color="auto" w:fill="auto"/>
          </w:tcPr>
          <w:p w14:paraId="7E4F0FB1" w14:textId="77777777" w:rsidR="0071087C" w:rsidRPr="00E6516F" w:rsidDel="00241C54" w:rsidRDefault="0071087C" w:rsidP="00174677">
            <w:pPr>
              <w:pStyle w:val="TAL"/>
            </w:pPr>
            <w:r w:rsidRPr="00E6516F">
              <w:t>-</w:t>
            </w:r>
          </w:p>
        </w:tc>
        <w:tc>
          <w:tcPr>
            <w:tcW w:w="567" w:type="dxa"/>
            <w:shd w:val="clear" w:color="auto" w:fill="auto"/>
          </w:tcPr>
          <w:p w14:paraId="3A1A008C" w14:textId="77777777" w:rsidR="0071087C" w:rsidRPr="00E6516F" w:rsidDel="00241C54" w:rsidRDefault="0071087C" w:rsidP="00174677">
            <w:pPr>
              <w:pStyle w:val="TAC"/>
            </w:pPr>
            <w:r w:rsidRPr="00E6516F">
              <w:t>-</w:t>
            </w:r>
          </w:p>
        </w:tc>
        <w:tc>
          <w:tcPr>
            <w:tcW w:w="892" w:type="dxa"/>
            <w:shd w:val="clear" w:color="auto" w:fill="auto"/>
          </w:tcPr>
          <w:p w14:paraId="1293CF75" w14:textId="77777777" w:rsidR="0071087C" w:rsidRPr="00E6516F" w:rsidDel="00241C54" w:rsidRDefault="0071087C" w:rsidP="00174677">
            <w:pPr>
              <w:pStyle w:val="TAC"/>
            </w:pPr>
            <w:r w:rsidRPr="00E6516F">
              <w:t>-</w:t>
            </w:r>
          </w:p>
        </w:tc>
      </w:tr>
      <w:tr w:rsidR="0071087C" w:rsidRPr="00E6516F" w:rsidDel="00241C54" w14:paraId="1E22D260" w14:textId="77777777" w:rsidTr="00174677">
        <w:tc>
          <w:tcPr>
            <w:tcW w:w="648" w:type="dxa"/>
            <w:shd w:val="clear" w:color="auto" w:fill="auto"/>
          </w:tcPr>
          <w:p w14:paraId="75D961C2" w14:textId="77777777" w:rsidR="0071087C" w:rsidRPr="00E6516F" w:rsidDel="00241C54" w:rsidRDefault="0071087C" w:rsidP="00174677">
            <w:pPr>
              <w:pStyle w:val="TAC"/>
              <w:rPr>
                <w:rFonts w:cs="Arial"/>
              </w:rPr>
            </w:pPr>
            <w:r w:rsidRPr="00E6516F">
              <w:t>2</w:t>
            </w:r>
          </w:p>
        </w:tc>
        <w:tc>
          <w:tcPr>
            <w:tcW w:w="3969" w:type="dxa"/>
            <w:shd w:val="clear" w:color="auto" w:fill="auto"/>
          </w:tcPr>
          <w:p w14:paraId="2F8850F4" w14:textId="77777777" w:rsidR="0071087C" w:rsidRPr="00E6516F" w:rsidDel="00241C54" w:rsidRDefault="0071087C" w:rsidP="00174677">
            <w:pPr>
              <w:pStyle w:val="TAL"/>
            </w:pPr>
            <w:r w:rsidRPr="00E6516F">
              <w:t xml:space="preserve">Check: Does the UE (MCData Client) perform the procedure for </w:t>
            </w:r>
            <w:r w:rsidRPr="00E6516F">
              <w:rPr>
                <w:b/>
                <w:bCs/>
              </w:rPr>
              <w:t xml:space="preserve">CO MCData Call Establishment </w:t>
            </w:r>
            <w:r w:rsidRPr="00E6516F">
              <w:t>specified in TS 36.579-1 [2] Table 5.3C.2.3-1?</w:t>
            </w:r>
          </w:p>
        </w:tc>
        <w:tc>
          <w:tcPr>
            <w:tcW w:w="709" w:type="dxa"/>
            <w:shd w:val="clear" w:color="auto" w:fill="auto"/>
          </w:tcPr>
          <w:p w14:paraId="1B9675B0" w14:textId="77777777" w:rsidR="0071087C" w:rsidRPr="00E6516F" w:rsidDel="00241C54" w:rsidRDefault="0071087C" w:rsidP="00174677">
            <w:pPr>
              <w:pStyle w:val="TAC"/>
            </w:pPr>
            <w:r w:rsidRPr="00E6516F">
              <w:t>-</w:t>
            </w:r>
          </w:p>
        </w:tc>
        <w:tc>
          <w:tcPr>
            <w:tcW w:w="2977" w:type="dxa"/>
            <w:shd w:val="clear" w:color="auto" w:fill="auto"/>
          </w:tcPr>
          <w:p w14:paraId="762D9AA1" w14:textId="77777777" w:rsidR="0071087C" w:rsidRPr="00E6516F" w:rsidDel="00241C54" w:rsidRDefault="0071087C" w:rsidP="00174677">
            <w:pPr>
              <w:pStyle w:val="TAL"/>
            </w:pPr>
            <w:r w:rsidRPr="00E6516F">
              <w:t>-</w:t>
            </w:r>
          </w:p>
        </w:tc>
        <w:tc>
          <w:tcPr>
            <w:tcW w:w="567" w:type="dxa"/>
            <w:shd w:val="clear" w:color="auto" w:fill="auto"/>
          </w:tcPr>
          <w:p w14:paraId="4E920D72" w14:textId="77777777" w:rsidR="0071087C" w:rsidRPr="00E6516F" w:rsidDel="00241C54" w:rsidRDefault="0071087C" w:rsidP="00174677">
            <w:pPr>
              <w:pStyle w:val="TAC"/>
            </w:pPr>
            <w:r w:rsidRPr="00E6516F">
              <w:t>1,2</w:t>
            </w:r>
          </w:p>
        </w:tc>
        <w:tc>
          <w:tcPr>
            <w:tcW w:w="892" w:type="dxa"/>
            <w:shd w:val="clear" w:color="auto" w:fill="auto"/>
          </w:tcPr>
          <w:p w14:paraId="541AAB19" w14:textId="77777777" w:rsidR="0071087C" w:rsidRPr="00E6516F" w:rsidDel="00241C54" w:rsidRDefault="0071087C" w:rsidP="00174677">
            <w:pPr>
              <w:pStyle w:val="TAC"/>
            </w:pPr>
            <w:r w:rsidRPr="00E6516F">
              <w:t>P</w:t>
            </w:r>
          </w:p>
        </w:tc>
      </w:tr>
      <w:tr w:rsidR="0071087C" w:rsidRPr="00E6516F" w:rsidDel="00241C54" w14:paraId="4C28899F" w14:textId="77777777" w:rsidTr="00174677">
        <w:tc>
          <w:tcPr>
            <w:tcW w:w="648" w:type="dxa"/>
            <w:shd w:val="clear" w:color="auto" w:fill="auto"/>
          </w:tcPr>
          <w:p w14:paraId="38ED5CC1" w14:textId="77777777" w:rsidR="0071087C" w:rsidRPr="00E6516F" w:rsidDel="00241C54" w:rsidRDefault="0071087C" w:rsidP="00174677">
            <w:pPr>
              <w:pStyle w:val="TAC"/>
              <w:rPr>
                <w:rFonts w:cs="Arial"/>
              </w:rPr>
            </w:pPr>
            <w:r w:rsidRPr="00E6516F">
              <w:t>3-6</w:t>
            </w:r>
          </w:p>
        </w:tc>
        <w:tc>
          <w:tcPr>
            <w:tcW w:w="3969" w:type="dxa"/>
            <w:shd w:val="clear" w:color="auto" w:fill="auto"/>
          </w:tcPr>
          <w:p w14:paraId="050C3494" w14:textId="77777777" w:rsidR="0071087C" w:rsidRPr="00E6516F" w:rsidDel="00241C54" w:rsidRDefault="0071087C" w:rsidP="00174677">
            <w:pPr>
              <w:pStyle w:val="TAL"/>
            </w:pPr>
            <w:r w:rsidRPr="00E6516F">
              <w:t>Void</w:t>
            </w:r>
          </w:p>
        </w:tc>
        <w:tc>
          <w:tcPr>
            <w:tcW w:w="709" w:type="dxa"/>
            <w:shd w:val="clear" w:color="auto" w:fill="auto"/>
          </w:tcPr>
          <w:p w14:paraId="4049CAC9" w14:textId="77777777" w:rsidR="0071087C" w:rsidRPr="00E6516F" w:rsidDel="00241C54" w:rsidRDefault="0071087C" w:rsidP="00174677">
            <w:pPr>
              <w:pStyle w:val="TAC"/>
            </w:pPr>
            <w:r w:rsidRPr="00E6516F">
              <w:t>-</w:t>
            </w:r>
          </w:p>
        </w:tc>
        <w:tc>
          <w:tcPr>
            <w:tcW w:w="2977" w:type="dxa"/>
            <w:shd w:val="clear" w:color="auto" w:fill="auto"/>
          </w:tcPr>
          <w:p w14:paraId="69F5639F" w14:textId="77777777" w:rsidR="0071087C" w:rsidRPr="00E6516F" w:rsidDel="00241C54" w:rsidRDefault="0071087C" w:rsidP="00174677">
            <w:pPr>
              <w:pStyle w:val="TAL"/>
            </w:pPr>
            <w:r w:rsidRPr="00E6516F">
              <w:t>-</w:t>
            </w:r>
          </w:p>
        </w:tc>
        <w:tc>
          <w:tcPr>
            <w:tcW w:w="567" w:type="dxa"/>
            <w:shd w:val="clear" w:color="auto" w:fill="auto"/>
          </w:tcPr>
          <w:p w14:paraId="05FBCC77" w14:textId="77777777" w:rsidR="0071087C" w:rsidRPr="00E6516F" w:rsidDel="00241C54" w:rsidRDefault="0071087C" w:rsidP="00174677">
            <w:pPr>
              <w:pStyle w:val="TAC"/>
            </w:pPr>
            <w:r w:rsidRPr="00E6516F">
              <w:t>-</w:t>
            </w:r>
          </w:p>
        </w:tc>
        <w:tc>
          <w:tcPr>
            <w:tcW w:w="892" w:type="dxa"/>
            <w:shd w:val="clear" w:color="auto" w:fill="auto"/>
          </w:tcPr>
          <w:p w14:paraId="27DFB4D1" w14:textId="77777777" w:rsidR="0071087C" w:rsidRPr="00E6516F" w:rsidDel="00241C54" w:rsidRDefault="0071087C" w:rsidP="00174677">
            <w:pPr>
              <w:pStyle w:val="TAC"/>
            </w:pPr>
            <w:r w:rsidRPr="00E6516F">
              <w:t>-</w:t>
            </w:r>
          </w:p>
        </w:tc>
      </w:tr>
      <w:tr w:rsidR="0071087C" w:rsidRPr="00E6516F" w:rsidDel="00241C54" w14:paraId="0E384883" w14:textId="77777777" w:rsidTr="00174677">
        <w:tc>
          <w:tcPr>
            <w:tcW w:w="648" w:type="dxa"/>
            <w:shd w:val="clear" w:color="auto" w:fill="auto"/>
          </w:tcPr>
          <w:p w14:paraId="58CA408F" w14:textId="77777777" w:rsidR="0071087C" w:rsidRPr="00E6516F" w:rsidDel="00241C54" w:rsidRDefault="0071087C" w:rsidP="00174677">
            <w:pPr>
              <w:pStyle w:val="TAC"/>
            </w:pPr>
            <w:r w:rsidRPr="00E6516F">
              <w:t>7</w:t>
            </w:r>
          </w:p>
        </w:tc>
        <w:tc>
          <w:tcPr>
            <w:tcW w:w="3969" w:type="dxa"/>
            <w:shd w:val="clear" w:color="auto" w:fill="auto"/>
          </w:tcPr>
          <w:p w14:paraId="621B8F5B" w14:textId="77777777" w:rsidR="0071087C" w:rsidRPr="00E6516F" w:rsidDel="00241C54" w:rsidRDefault="0071087C" w:rsidP="00174677">
            <w:pPr>
              <w:pStyle w:val="TAL"/>
            </w:pPr>
            <w:r w:rsidRPr="00E6516F">
              <w:t xml:space="preserve">Check: Does the UE (MCData Client) perform the procedure for </w:t>
            </w:r>
            <w:r w:rsidRPr="00E6516F">
              <w:rPr>
                <w:b/>
                <w:bCs/>
              </w:rPr>
              <w:t>CO MSRP message transfer</w:t>
            </w:r>
            <w:r w:rsidRPr="00E6516F">
              <w:t xml:space="preserve"> specified in TS 36.579-1 [2] Table 5.3C.4.3-1 </w:t>
            </w:r>
            <w:r w:rsidRPr="00E6516F">
              <w:rPr>
                <w:b/>
                <w:bCs/>
              </w:rPr>
              <w:t>to send an SDS message with disposition notification type "DELIVERY"</w:t>
            </w:r>
            <w:r w:rsidRPr="00E6516F">
              <w:t>?</w:t>
            </w:r>
          </w:p>
        </w:tc>
        <w:tc>
          <w:tcPr>
            <w:tcW w:w="709" w:type="dxa"/>
            <w:shd w:val="clear" w:color="auto" w:fill="auto"/>
          </w:tcPr>
          <w:p w14:paraId="565774FE" w14:textId="77777777" w:rsidR="0071087C" w:rsidRPr="00E6516F" w:rsidDel="00241C54" w:rsidRDefault="0071087C" w:rsidP="00174677">
            <w:pPr>
              <w:pStyle w:val="TAC"/>
            </w:pPr>
            <w:r w:rsidRPr="00E6516F">
              <w:t>-</w:t>
            </w:r>
          </w:p>
        </w:tc>
        <w:tc>
          <w:tcPr>
            <w:tcW w:w="2977" w:type="dxa"/>
            <w:shd w:val="clear" w:color="auto" w:fill="auto"/>
          </w:tcPr>
          <w:p w14:paraId="7430136E" w14:textId="77777777" w:rsidR="0071087C" w:rsidRPr="00E6516F" w:rsidDel="00241C54" w:rsidRDefault="0071087C" w:rsidP="00174677">
            <w:pPr>
              <w:pStyle w:val="TAL"/>
            </w:pPr>
            <w:r w:rsidRPr="00E6516F">
              <w:t>-</w:t>
            </w:r>
          </w:p>
        </w:tc>
        <w:tc>
          <w:tcPr>
            <w:tcW w:w="567" w:type="dxa"/>
            <w:shd w:val="clear" w:color="auto" w:fill="auto"/>
          </w:tcPr>
          <w:p w14:paraId="73665706" w14:textId="77777777" w:rsidR="0071087C" w:rsidRPr="00E6516F" w:rsidDel="00241C54" w:rsidRDefault="0071087C" w:rsidP="00174677">
            <w:pPr>
              <w:pStyle w:val="TAC"/>
            </w:pPr>
            <w:r w:rsidRPr="00E6516F">
              <w:t>2</w:t>
            </w:r>
          </w:p>
        </w:tc>
        <w:tc>
          <w:tcPr>
            <w:tcW w:w="892" w:type="dxa"/>
            <w:shd w:val="clear" w:color="auto" w:fill="auto"/>
          </w:tcPr>
          <w:p w14:paraId="382568F5" w14:textId="77777777" w:rsidR="0071087C" w:rsidRPr="00E6516F" w:rsidDel="00241C54" w:rsidRDefault="0071087C" w:rsidP="00174677">
            <w:pPr>
              <w:pStyle w:val="TAC"/>
            </w:pPr>
            <w:r w:rsidRPr="00E6516F">
              <w:t>P</w:t>
            </w:r>
          </w:p>
        </w:tc>
      </w:tr>
      <w:tr w:rsidR="0071087C" w:rsidRPr="00E6516F" w:rsidDel="00241C54" w14:paraId="44BD0AD3" w14:textId="77777777" w:rsidTr="00174677">
        <w:tc>
          <w:tcPr>
            <w:tcW w:w="648" w:type="dxa"/>
            <w:shd w:val="clear" w:color="auto" w:fill="auto"/>
          </w:tcPr>
          <w:p w14:paraId="08E1200F" w14:textId="77777777" w:rsidR="0071087C" w:rsidRPr="00E6516F" w:rsidDel="00241C54" w:rsidRDefault="0071087C" w:rsidP="00174677">
            <w:pPr>
              <w:pStyle w:val="TAC"/>
              <w:rPr>
                <w:rFonts w:cs="Arial"/>
              </w:rPr>
            </w:pPr>
            <w:r w:rsidRPr="00E6516F">
              <w:rPr>
                <w:rFonts w:cs="Arial"/>
              </w:rPr>
              <w:t>8</w:t>
            </w:r>
          </w:p>
        </w:tc>
        <w:tc>
          <w:tcPr>
            <w:tcW w:w="3969" w:type="dxa"/>
            <w:shd w:val="clear" w:color="auto" w:fill="auto"/>
          </w:tcPr>
          <w:p w14:paraId="3F979FA0" w14:textId="77777777" w:rsidR="0071087C" w:rsidRPr="00E6516F" w:rsidDel="00241C54" w:rsidRDefault="0071087C" w:rsidP="00174677">
            <w:pPr>
              <w:pStyle w:val="TAL"/>
            </w:pPr>
            <w:r w:rsidRPr="00E6516F">
              <w:t xml:space="preserve">Check: Does the UE (MCData Client) perform the procedure for </w:t>
            </w:r>
            <w:r w:rsidRPr="00E6516F">
              <w:rPr>
                <w:b/>
                <w:bCs/>
              </w:rPr>
              <w:t xml:space="preserve">CT MSRP message transfer </w:t>
            </w:r>
            <w:r w:rsidRPr="00E6516F">
              <w:t xml:space="preserve">specified in TS 36.579-1 [2] Table 5.3C.5.3-1 </w:t>
            </w:r>
            <w:r w:rsidRPr="00E6516F">
              <w:rPr>
                <w:b/>
                <w:bCs/>
              </w:rPr>
              <w:t>to receive the disposition notification</w:t>
            </w:r>
            <w:r w:rsidRPr="00E6516F">
              <w:t xml:space="preserve"> for the SDS message sent at step 7?</w:t>
            </w:r>
          </w:p>
        </w:tc>
        <w:tc>
          <w:tcPr>
            <w:tcW w:w="709" w:type="dxa"/>
            <w:shd w:val="clear" w:color="auto" w:fill="auto"/>
          </w:tcPr>
          <w:p w14:paraId="36D399DA" w14:textId="77777777" w:rsidR="0071087C" w:rsidRPr="00E6516F" w:rsidDel="00241C54" w:rsidRDefault="0071087C" w:rsidP="00174677">
            <w:pPr>
              <w:pStyle w:val="TAC"/>
              <w:rPr>
                <w:szCs w:val="18"/>
              </w:rPr>
            </w:pPr>
            <w:r w:rsidRPr="00E6516F">
              <w:t>-</w:t>
            </w:r>
          </w:p>
        </w:tc>
        <w:tc>
          <w:tcPr>
            <w:tcW w:w="2977" w:type="dxa"/>
            <w:shd w:val="clear" w:color="auto" w:fill="auto"/>
          </w:tcPr>
          <w:p w14:paraId="6EC1FE62" w14:textId="77777777" w:rsidR="0071087C" w:rsidRPr="00E6516F" w:rsidDel="00241C54" w:rsidRDefault="0071087C" w:rsidP="00174677">
            <w:pPr>
              <w:pStyle w:val="TAL"/>
            </w:pPr>
            <w:r w:rsidRPr="00E6516F">
              <w:t>-</w:t>
            </w:r>
          </w:p>
        </w:tc>
        <w:tc>
          <w:tcPr>
            <w:tcW w:w="567" w:type="dxa"/>
            <w:shd w:val="clear" w:color="auto" w:fill="auto"/>
          </w:tcPr>
          <w:p w14:paraId="2348ECAA" w14:textId="77777777" w:rsidR="0071087C" w:rsidRPr="00E6516F" w:rsidDel="00241C54" w:rsidRDefault="0071087C" w:rsidP="00174677">
            <w:pPr>
              <w:pStyle w:val="TAC"/>
            </w:pPr>
            <w:r w:rsidRPr="00E6516F">
              <w:t>3</w:t>
            </w:r>
          </w:p>
        </w:tc>
        <w:tc>
          <w:tcPr>
            <w:tcW w:w="892" w:type="dxa"/>
            <w:shd w:val="clear" w:color="auto" w:fill="auto"/>
          </w:tcPr>
          <w:p w14:paraId="3FAC015C" w14:textId="77777777" w:rsidR="0071087C" w:rsidRPr="00E6516F" w:rsidDel="00241C54" w:rsidRDefault="0071087C" w:rsidP="00174677">
            <w:pPr>
              <w:pStyle w:val="TAC"/>
            </w:pPr>
            <w:r w:rsidRPr="00E6516F">
              <w:t>P</w:t>
            </w:r>
          </w:p>
        </w:tc>
      </w:tr>
      <w:tr w:rsidR="0071087C" w:rsidRPr="00E6516F" w:rsidDel="00241C54" w14:paraId="081A965C" w14:textId="77777777" w:rsidTr="00174677">
        <w:tc>
          <w:tcPr>
            <w:tcW w:w="648" w:type="dxa"/>
            <w:shd w:val="clear" w:color="auto" w:fill="auto"/>
          </w:tcPr>
          <w:p w14:paraId="235529C7" w14:textId="77777777" w:rsidR="0071087C" w:rsidRPr="00E6516F" w:rsidDel="00241C54" w:rsidRDefault="0071087C" w:rsidP="00174677">
            <w:pPr>
              <w:pStyle w:val="TAC"/>
              <w:rPr>
                <w:rFonts w:cs="Arial"/>
              </w:rPr>
            </w:pPr>
            <w:r w:rsidRPr="00E6516F">
              <w:t>9</w:t>
            </w:r>
          </w:p>
        </w:tc>
        <w:tc>
          <w:tcPr>
            <w:tcW w:w="3969" w:type="dxa"/>
            <w:shd w:val="clear" w:color="auto" w:fill="auto"/>
          </w:tcPr>
          <w:p w14:paraId="15308B11" w14:textId="77777777" w:rsidR="0071087C" w:rsidRPr="00E6516F" w:rsidDel="00241C54" w:rsidRDefault="0071087C" w:rsidP="00174677">
            <w:pPr>
              <w:pStyle w:val="TAL"/>
            </w:pPr>
            <w:r w:rsidRPr="00E6516F">
              <w:t>Void</w:t>
            </w:r>
          </w:p>
        </w:tc>
        <w:tc>
          <w:tcPr>
            <w:tcW w:w="709" w:type="dxa"/>
            <w:shd w:val="clear" w:color="auto" w:fill="auto"/>
          </w:tcPr>
          <w:p w14:paraId="0253C181" w14:textId="77777777" w:rsidR="0071087C" w:rsidRPr="00E6516F" w:rsidDel="00241C54" w:rsidRDefault="0071087C" w:rsidP="00174677">
            <w:pPr>
              <w:pStyle w:val="TAC"/>
              <w:rPr>
                <w:szCs w:val="18"/>
              </w:rPr>
            </w:pPr>
            <w:r w:rsidRPr="00E6516F">
              <w:t>-</w:t>
            </w:r>
          </w:p>
        </w:tc>
        <w:tc>
          <w:tcPr>
            <w:tcW w:w="2977" w:type="dxa"/>
            <w:shd w:val="clear" w:color="auto" w:fill="auto"/>
          </w:tcPr>
          <w:p w14:paraId="6233196C" w14:textId="77777777" w:rsidR="0071087C" w:rsidRPr="00E6516F" w:rsidDel="00241C54" w:rsidRDefault="0071087C" w:rsidP="00174677">
            <w:pPr>
              <w:pStyle w:val="TAL"/>
            </w:pPr>
            <w:r w:rsidRPr="00E6516F">
              <w:t>-</w:t>
            </w:r>
          </w:p>
        </w:tc>
        <w:tc>
          <w:tcPr>
            <w:tcW w:w="567" w:type="dxa"/>
            <w:shd w:val="clear" w:color="auto" w:fill="auto"/>
          </w:tcPr>
          <w:p w14:paraId="5D6340D7" w14:textId="77777777" w:rsidR="0071087C" w:rsidRPr="00E6516F" w:rsidDel="00241C54" w:rsidRDefault="0071087C" w:rsidP="00174677">
            <w:pPr>
              <w:pStyle w:val="TAC"/>
            </w:pPr>
            <w:r w:rsidRPr="00E6516F">
              <w:t>-</w:t>
            </w:r>
          </w:p>
        </w:tc>
        <w:tc>
          <w:tcPr>
            <w:tcW w:w="892" w:type="dxa"/>
            <w:shd w:val="clear" w:color="auto" w:fill="auto"/>
          </w:tcPr>
          <w:p w14:paraId="43BB6B92" w14:textId="77777777" w:rsidR="0071087C" w:rsidRPr="00E6516F" w:rsidDel="00241C54" w:rsidRDefault="0071087C" w:rsidP="00174677">
            <w:pPr>
              <w:pStyle w:val="TAC"/>
            </w:pPr>
            <w:r w:rsidRPr="00E6516F">
              <w:t>-</w:t>
            </w:r>
          </w:p>
        </w:tc>
      </w:tr>
      <w:tr w:rsidR="0071087C" w:rsidRPr="00E6516F" w14:paraId="70FF55C7" w14:textId="77777777" w:rsidTr="00174677">
        <w:tc>
          <w:tcPr>
            <w:tcW w:w="648" w:type="dxa"/>
            <w:shd w:val="clear" w:color="auto" w:fill="auto"/>
          </w:tcPr>
          <w:p w14:paraId="7F07047C" w14:textId="77777777" w:rsidR="0071087C" w:rsidRPr="00E6516F" w:rsidRDefault="0071087C" w:rsidP="00174677">
            <w:pPr>
              <w:pStyle w:val="TAC"/>
              <w:rPr>
                <w:rFonts w:cs="Arial"/>
              </w:rPr>
            </w:pPr>
            <w:r w:rsidRPr="00E6516F">
              <w:rPr>
                <w:rFonts w:cs="Arial"/>
              </w:rPr>
              <w:t>10</w:t>
            </w:r>
          </w:p>
        </w:tc>
        <w:tc>
          <w:tcPr>
            <w:tcW w:w="3969" w:type="dxa"/>
            <w:shd w:val="clear" w:color="auto" w:fill="auto"/>
          </w:tcPr>
          <w:p w14:paraId="4B440AAC" w14:textId="7924DB69" w:rsidR="0071087C" w:rsidRPr="00E6516F" w:rsidRDefault="0071087C" w:rsidP="00174677">
            <w:pPr>
              <w:pStyle w:val="TAL"/>
              <w:rPr>
                <w:lang w:eastAsia="ko-KR"/>
              </w:rPr>
            </w:pPr>
            <w:r w:rsidRPr="00E6516F">
              <w:t>Check: Does the UE (</w:t>
            </w:r>
            <w:r w:rsidRPr="00E6516F">
              <w:rPr>
                <w:lang w:eastAsia="ko-KR"/>
              </w:rPr>
              <w:t>MCDATA Client) deliver the notification to the MCData User?</w:t>
            </w:r>
            <w:r w:rsidR="0050124B" w:rsidRPr="00E6516F">
              <w:rPr>
                <w:lang w:eastAsia="ko-KR"/>
              </w:rPr>
              <w:t xml:space="preserve"> </w:t>
            </w:r>
          </w:p>
          <w:p w14:paraId="7F13ABC9" w14:textId="5B85B2BA" w:rsidR="0071087C" w:rsidRPr="00E6516F" w:rsidRDefault="0071087C" w:rsidP="00174677">
            <w:pPr>
              <w:pStyle w:val="TAL"/>
            </w:pPr>
            <w:r w:rsidRPr="00E6516F">
              <w:rPr>
                <w:lang w:eastAsia="ko-KR"/>
              </w:rPr>
              <w:t>(NOTE 1)</w:t>
            </w:r>
          </w:p>
        </w:tc>
        <w:tc>
          <w:tcPr>
            <w:tcW w:w="709" w:type="dxa"/>
            <w:shd w:val="clear" w:color="auto" w:fill="auto"/>
          </w:tcPr>
          <w:p w14:paraId="30B2317C" w14:textId="77777777" w:rsidR="0071087C" w:rsidRPr="00E6516F" w:rsidRDefault="0071087C" w:rsidP="00174677">
            <w:pPr>
              <w:pStyle w:val="TAC"/>
            </w:pPr>
            <w:r w:rsidRPr="00E6516F">
              <w:t>-</w:t>
            </w:r>
          </w:p>
        </w:tc>
        <w:tc>
          <w:tcPr>
            <w:tcW w:w="2977" w:type="dxa"/>
            <w:shd w:val="clear" w:color="auto" w:fill="auto"/>
          </w:tcPr>
          <w:p w14:paraId="3F213871" w14:textId="77777777" w:rsidR="0071087C" w:rsidRPr="00E6516F" w:rsidRDefault="0071087C" w:rsidP="00174677">
            <w:pPr>
              <w:pStyle w:val="TAL"/>
            </w:pPr>
            <w:r w:rsidRPr="00E6516F">
              <w:t>-</w:t>
            </w:r>
          </w:p>
        </w:tc>
        <w:tc>
          <w:tcPr>
            <w:tcW w:w="567" w:type="dxa"/>
            <w:shd w:val="clear" w:color="auto" w:fill="auto"/>
          </w:tcPr>
          <w:p w14:paraId="787F0B15" w14:textId="77777777" w:rsidR="0071087C" w:rsidRPr="00E6516F" w:rsidRDefault="0071087C" w:rsidP="00174677">
            <w:pPr>
              <w:pStyle w:val="TAC"/>
            </w:pPr>
            <w:r w:rsidRPr="00E6516F">
              <w:t>3</w:t>
            </w:r>
          </w:p>
        </w:tc>
        <w:tc>
          <w:tcPr>
            <w:tcW w:w="892" w:type="dxa"/>
            <w:shd w:val="clear" w:color="auto" w:fill="auto"/>
          </w:tcPr>
          <w:p w14:paraId="3CD92222" w14:textId="77777777" w:rsidR="0071087C" w:rsidRPr="00E6516F" w:rsidRDefault="0071087C" w:rsidP="00174677">
            <w:pPr>
              <w:pStyle w:val="TAC"/>
            </w:pPr>
            <w:r w:rsidRPr="00E6516F">
              <w:t>P</w:t>
            </w:r>
          </w:p>
        </w:tc>
      </w:tr>
      <w:tr w:rsidR="0071087C" w:rsidRPr="00E6516F" w:rsidDel="000821E7" w14:paraId="56E813A3" w14:textId="77777777" w:rsidTr="00174677">
        <w:tc>
          <w:tcPr>
            <w:tcW w:w="648" w:type="dxa"/>
            <w:shd w:val="clear" w:color="auto" w:fill="auto"/>
          </w:tcPr>
          <w:p w14:paraId="7F119BC5" w14:textId="77777777" w:rsidR="0071087C" w:rsidRPr="00E6516F" w:rsidDel="000821E7" w:rsidRDefault="0071087C" w:rsidP="00174677">
            <w:pPr>
              <w:pStyle w:val="TAC"/>
              <w:rPr>
                <w:rFonts w:cs="Arial"/>
              </w:rPr>
            </w:pPr>
            <w:r w:rsidRPr="00E6516F">
              <w:rPr>
                <w:rFonts w:cs="Arial"/>
              </w:rPr>
              <w:t>11</w:t>
            </w:r>
          </w:p>
        </w:tc>
        <w:tc>
          <w:tcPr>
            <w:tcW w:w="3969" w:type="dxa"/>
            <w:shd w:val="clear" w:color="auto" w:fill="auto"/>
          </w:tcPr>
          <w:p w14:paraId="6191CD93" w14:textId="77777777" w:rsidR="0071087C" w:rsidRPr="00E6516F" w:rsidRDefault="0071087C" w:rsidP="00174677">
            <w:pPr>
              <w:pStyle w:val="TAL"/>
            </w:pPr>
            <w:r w:rsidRPr="00E6516F">
              <w:t xml:space="preserve">Check: Does the UE (MCData Client) perform the procedure for </w:t>
            </w:r>
            <w:r w:rsidRPr="00E6516F">
              <w:rPr>
                <w:b/>
                <w:bCs/>
              </w:rPr>
              <w:t>CT MSRP message transfer</w:t>
            </w:r>
            <w:r w:rsidRPr="00E6516F">
              <w:t xml:space="preserve"> specified in TS 36.579-1 [2] Table 5.3C.5.3-1 </w:t>
            </w:r>
            <w:r w:rsidRPr="00E6516F">
              <w:rPr>
                <w:b/>
                <w:bCs/>
              </w:rPr>
              <w:t>to receive an SDS message with disposition notification type "DELIVERY AND READ"</w:t>
            </w:r>
            <w:r w:rsidRPr="00E6516F">
              <w:t>?</w:t>
            </w:r>
          </w:p>
          <w:p w14:paraId="318867BB" w14:textId="77777777" w:rsidR="0071087C" w:rsidRPr="00E6516F" w:rsidDel="000821E7" w:rsidRDefault="0071087C" w:rsidP="00174677">
            <w:pPr>
              <w:pStyle w:val="TAL"/>
            </w:pPr>
            <w:r w:rsidRPr="00E6516F">
              <w:t>(NOTE 3)</w:t>
            </w:r>
          </w:p>
        </w:tc>
        <w:tc>
          <w:tcPr>
            <w:tcW w:w="709" w:type="dxa"/>
            <w:shd w:val="clear" w:color="auto" w:fill="auto"/>
          </w:tcPr>
          <w:p w14:paraId="590036EA" w14:textId="77777777" w:rsidR="0071087C" w:rsidRPr="00E6516F" w:rsidDel="000821E7" w:rsidRDefault="0071087C" w:rsidP="00174677">
            <w:pPr>
              <w:pStyle w:val="TAC"/>
              <w:rPr>
                <w:szCs w:val="18"/>
              </w:rPr>
            </w:pPr>
            <w:r w:rsidRPr="00E6516F">
              <w:t>-</w:t>
            </w:r>
          </w:p>
        </w:tc>
        <w:tc>
          <w:tcPr>
            <w:tcW w:w="2977" w:type="dxa"/>
            <w:shd w:val="clear" w:color="auto" w:fill="auto"/>
          </w:tcPr>
          <w:p w14:paraId="7847A1DF" w14:textId="77777777" w:rsidR="0071087C" w:rsidRPr="00E6516F" w:rsidDel="000821E7" w:rsidRDefault="0071087C" w:rsidP="00174677">
            <w:pPr>
              <w:pStyle w:val="TAL"/>
            </w:pPr>
            <w:r w:rsidRPr="00E6516F">
              <w:t>-</w:t>
            </w:r>
          </w:p>
        </w:tc>
        <w:tc>
          <w:tcPr>
            <w:tcW w:w="567" w:type="dxa"/>
            <w:shd w:val="clear" w:color="auto" w:fill="auto"/>
          </w:tcPr>
          <w:p w14:paraId="6F19D34E" w14:textId="77777777" w:rsidR="0071087C" w:rsidRPr="00E6516F" w:rsidDel="000821E7" w:rsidRDefault="0071087C" w:rsidP="00174677">
            <w:pPr>
              <w:pStyle w:val="TAC"/>
            </w:pPr>
            <w:r w:rsidRPr="00E6516F">
              <w:t>4</w:t>
            </w:r>
          </w:p>
        </w:tc>
        <w:tc>
          <w:tcPr>
            <w:tcW w:w="892" w:type="dxa"/>
            <w:shd w:val="clear" w:color="auto" w:fill="auto"/>
          </w:tcPr>
          <w:p w14:paraId="4CCC5BBC" w14:textId="77777777" w:rsidR="0071087C" w:rsidRPr="00E6516F" w:rsidDel="000821E7" w:rsidRDefault="0071087C" w:rsidP="00174677">
            <w:pPr>
              <w:pStyle w:val="TAC"/>
            </w:pPr>
            <w:r w:rsidRPr="00E6516F">
              <w:t>P</w:t>
            </w:r>
          </w:p>
        </w:tc>
      </w:tr>
      <w:tr w:rsidR="0071087C" w:rsidRPr="00E6516F" w:rsidDel="000821E7" w14:paraId="68CBF38E" w14:textId="77777777" w:rsidTr="00174677">
        <w:tc>
          <w:tcPr>
            <w:tcW w:w="648" w:type="dxa"/>
            <w:shd w:val="clear" w:color="auto" w:fill="auto"/>
          </w:tcPr>
          <w:p w14:paraId="204633FA" w14:textId="77777777" w:rsidR="0071087C" w:rsidRPr="00E6516F" w:rsidDel="000821E7" w:rsidRDefault="0071087C" w:rsidP="00174677">
            <w:pPr>
              <w:pStyle w:val="TAC"/>
              <w:rPr>
                <w:rFonts w:cs="Arial"/>
              </w:rPr>
            </w:pPr>
            <w:r w:rsidRPr="00E6516F">
              <w:t>12</w:t>
            </w:r>
          </w:p>
        </w:tc>
        <w:tc>
          <w:tcPr>
            <w:tcW w:w="3969" w:type="dxa"/>
            <w:shd w:val="clear" w:color="auto" w:fill="auto"/>
          </w:tcPr>
          <w:p w14:paraId="4044B68B" w14:textId="77777777" w:rsidR="0071087C" w:rsidRPr="00E6516F" w:rsidDel="000821E7" w:rsidRDefault="0071087C" w:rsidP="00174677">
            <w:pPr>
              <w:pStyle w:val="TAL"/>
            </w:pPr>
            <w:r w:rsidRPr="00E6516F">
              <w:t>Void</w:t>
            </w:r>
          </w:p>
        </w:tc>
        <w:tc>
          <w:tcPr>
            <w:tcW w:w="709" w:type="dxa"/>
            <w:shd w:val="clear" w:color="auto" w:fill="auto"/>
          </w:tcPr>
          <w:p w14:paraId="271BB93B" w14:textId="77777777" w:rsidR="0071087C" w:rsidRPr="00E6516F" w:rsidDel="000821E7" w:rsidRDefault="0071087C" w:rsidP="00174677">
            <w:pPr>
              <w:pStyle w:val="TAC"/>
              <w:rPr>
                <w:szCs w:val="18"/>
              </w:rPr>
            </w:pPr>
            <w:r w:rsidRPr="00E6516F">
              <w:t>-</w:t>
            </w:r>
          </w:p>
        </w:tc>
        <w:tc>
          <w:tcPr>
            <w:tcW w:w="2977" w:type="dxa"/>
            <w:shd w:val="clear" w:color="auto" w:fill="auto"/>
          </w:tcPr>
          <w:p w14:paraId="6D9DD1E4" w14:textId="77777777" w:rsidR="0071087C" w:rsidRPr="00E6516F" w:rsidDel="000821E7" w:rsidRDefault="0071087C" w:rsidP="00174677">
            <w:pPr>
              <w:pStyle w:val="TAL"/>
            </w:pPr>
            <w:r w:rsidRPr="00E6516F">
              <w:t>-</w:t>
            </w:r>
          </w:p>
        </w:tc>
        <w:tc>
          <w:tcPr>
            <w:tcW w:w="567" w:type="dxa"/>
            <w:shd w:val="clear" w:color="auto" w:fill="auto"/>
          </w:tcPr>
          <w:p w14:paraId="5A8A0047" w14:textId="77777777" w:rsidR="0071087C" w:rsidRPr="00E6516F" w:rsidDel="000821E7" w:rsidRDefault="0071087C" w:rsidP="00174677">
            <w:pPr>
              <w:pStyle w:val="TAC"/>
            </w:pPr>
            <w:r w:rsidRPr="00E6516F">
              <w:t>-</w:t>
            </w:r>
          </w:p>
        </w:tc>
        <w:tc>
          <w:tcPr>
            <w:tcW w:w="892" w:type="dxa"/>
            <w:shd w:val="clear" w:color="auto" w:fill="auto"/>
          </w:tcPr>
          <w:p w14:paraId="7B3985B9" w14:textId="77777777" w:rsidR="0071087C" w:rsidRPr="00E6516F" w:rsidDel="000821E7" w:rsidRDefault="0071087C" w:rsidP="00174677">
            <w:pPr>
              <w:pStyle w:val="TAC"/>
            </w:pPr>
            <w:r w:rsidRPr="00E6516F">
              <w:t>-</w:t>
            </w:r>
          </w:p>
        </w:tc>
      </w:tr>
      <w:tr w:rsidR="0071087C" w:rsidRPr="00E6516F" w:rsidDel="000821E7" w14:paraId="5DF282B2" w14:textId="77777777" w:rsidTr="00174677">
        <w:tc>
          <w:tcPr>
            <w:tcW w:w="648" w:type="dxa"/>
            <w:shd w:val="clear" w:color="auto" w:fill="auto"/>
          </w:tcPr>
          <w:p w14:paraId="7F8A3F0B" w14:textId="77777777" w:rsidR="0071087C" w:rsidRPr="00E6516F" w:rsidDel="000821E7" w:rsidRDefault="0071087C" w:rsidP="00174677">
            <w:pPr>
              <w:pStyle w:val="TAC"/>
              <w:rPr>
                <w:rFonts w:cs="Arial"/>
              </w:rPr>
            </w:pPr>
            <w:r w:rsidRPr="00E6516F">
              <w:t>-</w:t>
            </w:r>
          </w:p>
        </w:tc>
        <w:tc>
          <w:tcPr>
            <w:tcW w:w="3969" w:type="dxa"/>
            <w:shd w:val="clear" w:color="auto" w:fill="auto"/>
          </w:tcPr>
          <w:p w14:paraId="75A18E24" w14:textId="77777777" w:rsidR="0071087C" w:rsidRPr="00E6516F" w:rsidRDefault="0071087C" w:rsidP="004312E8">
            <w:pPr>
              <w:pStyle w:val="TAL"/>
            </w:pPr>
            <w:r w:rsidRPr="00E6516F">
              <w:t>EXCEPTION: In parallel to the event described in step 13 the events described in Table 6.1.11.3.2-2 take place.</w:t>
            </w:r>
          </w:p>
          <w:p w14:paraId="51D6F2BD" w14:textId="77777777" w:rsidR="0071087C" w:rsidRPr="00E6516F" w:rsidDel="000821E7" w:rsidRDefault="0071087C" w:rsidP="00174677">
            <w:pPr>
              <w:pStyle w:val="TAL"/>
            </w:pPr>
            <w:r w:rsidRPr="00E6516F">
              <w:t>(NOTE 2)</w:t>
            </w:r>
          </w:p>
        </w:tc>
        <w:tc>
          <w:tcPr>
            <w:tcW w:w="709" w:type="dxa"/>
            <w:shd w:val="clear" w:color="auto" w:fill="auto"/>
          </w:tcPr>
          <w:p w14:paraId="3E2B19A6" w14:textId="77777777" w:rsidR="0071087C" w:rsidRPr="00E6516F" w:rsidDel="000821E7" w:rsidRDefault="0071087C" w:rsidP="00174677">
            <w:pPr>
              <w:pStyle w:val="TAC"/>
            </w:pPr>
            <w:r w:rsidRPr="00E6516F">
              <w:t>-</w:t>
            </w:r>
          </w:p>
        </w:tc>
        <w:tc>
          <w:tcPr>
            <w:tcW w:w="2977" w:type="dxa"/>
            <w:shd w:val="clear" w:color="auto" w:fill="auto"/>
          </w:tcPr>
          <w:p w14:paraId="1683B8BE" w14:textId="77777777" w:rsidR="0071087C" w:rsidRPr="00E6516F" w:rsidDel="000821E7" w:rsidRDefault="0071087C" w:rsidP="00174677">
            <w:pPr>
              <w:pStyle w:val="TAL"/>
            </w:pPr>
            <w:r w:rsidRPr="00E6516F">
              <w:t>-</w:t>
            </w:r>
          </w:p>
        </w:tc>
        <w:tc>
          <w:tcPr>
            <w:tcW w:w="567" w:type="dxa"/>
            <w:shd w:val="clear" w:color="auto" w:fill="auto"/>
          </w:tcPr>
          <w:p w14:paraId="565316C8" w14:textId="77777777" w:rsidR="0071087C" w:rsidRPr="00E6516F" w:rsidDel="000821E7" w:rsidRDefault="0071087C" w:rsidP="00174677">
            <w:pPr>
              <w:pStyle w:val="TAC"/>
            </w:pPr>
            <w:r w:rsidRPr="00E6516F">
              <w:t>-</w:t>
            </w:r>
          </w:p>
        </w:tc>
        <w:tc>
          <w:tcPr>
            <w:tcW w:w="892" w:type="dxa"/>
            <w:shd w:val="clear" w:color="auto" w:fill="auto"/>
          </w:tcPr>
          <w:p w14:paraId="4C9DD49E" w14:textId="77777777" w:rsidR="0071087C" w:rsidRPr="00E6516F" w:rsidDel="000821E7" w:rsidRDefault="0071087C" w:rsidP="00174677">
            <w:pPr>
              <w:pStyle w:val="TAC"/>
            </w:pPr>
            <w:r w:rsidRPr="00E6516F">
              <w:t>-</w:t>
            </w:r>
          </w:p>
        </w:tc>
      </w:tr>
      <w:tr w:rsidR="0071087C" w:rsidRPr="00E6516F" w:rsidDel="000821E7" w14:paraId="1AE678D6" w14:textId="77777777" w:rsidTr="00174677">
        <w:tc>
          <w:tcPr>
            <w:tcW w:w="648" w:type="dxa"/>
            <w:shd w:val="clear" w:color="auto" w:fill="auto"/>
          </w:tcPr>
          <w:p w14:paraId="3B8CC393" w14:textId="77777777" w:rsidR="0071087C" w:rsidRPr="00E6516F" w:rsidDel="000821E7" w:rsidRDefault="0071087C" w:rsidP="00174677">
            <w:pPr>
              <w:pStyle w:val="TAC"/>
              <w:rPr>
                <w:rFonts w:cs="Arial"/>
              </w:rPr>
            </w:pPr>
            <w:r w:rsidRPr="00E6516F">
              <w:rPr>
                <w:rFonts w:cs="Arial"/>
              </w:rPr>
              <w:t>13</w:t>
            </w:r>
          </w:p>
        </w:tc>
        <w:tc>
          <w:tcPr>
            <w:tcW w:w="3969" w:type="dxa"/>
            <w:shd w:val="clear" w:color="auto" w:fill="auto"/>
          </w:tcPr>
          <w:p w14:paraId="2237C13C" w14:textId="77777777" w:rsidR="0071087C" w:rsidRPr="00E6516F" w:rsidRDefault="0071087C" w:rsidP="00174677">
            <w:pPr>
              <w:pStyle w:val="TAL"/>
              <w:rPr>
                <w:rFonts w:eastAsia="Malgun Gothic"/>
              </w:rPr>
            </w:pPr>
            <w:r w:rsidRPr="00E6516F">
              <w:t>Check: Does the UE (</w:t>
            </w:r>
            <w:r w:rsidRPr="00E6516F">
              <w:rPr>
                <w:lang w:eastAsia="ko-KR"/>
              </w:rPr>
              <w:t xml:space="preserve">MCDATA Client) </w:t>
            </w:r>
            <w:r w:rsidRPr="00E6516F">
              <w:rPr>
                <w:rFonts w:eastAsia="Malgun Gothic"/>
              </w:rPr>
              <w:t>render the contents of the Payload IE to the MCData User?</w:t>
            </w:r>
          </w:p>
          <w:p w14:paraId="4FFCE4AD" w14:textId="77777777" w:rsidR="0071087C" w:rsidRPr="00E6516F" w:rsidDel="000821E7" w:rsidRDefault="0071087C" w:rsidP="00174677">
            <w:pPr>
              <w:pStyle w:val="TAL"/>
            </w:pPr>
            <w:r w:rsidRPr="00E6516F">
              <w:rPr>
                <w:rFonts w:eastAsia="Malgun Gothic"/>
              </w:rPr>
              <w:t>(NOTE 1)</w:t>
            </w:r>
          </w:p>
        </w:tc>
        <w:tc>
          <w:tcPr>
            <w:tcW w:w="709" w:type="dxa"/>
            <w:shd w:val="clear" w:color="auto" w:fill="auto"/>
          </w:tcPr>
          <w:p w14:paraId="33DD9E6F" w14:textId="77777777" w:rsidR="0071087C" w:rsidRPr="00E6516F" w:rsidDel="000821E7" w:rsidRDefault="0071087C" w:rsidP="00174677">
            <w:pPr>
              <w:pStyle w:val="TAC"/>
            </w:pPr>
            <w:r w:rsidRPr="00E6516F">
              <w:t>-</w:t>
            </w:r>
          </w:p>
        </w:tc>
        <w:tc>
          <w:tcPr>
            <w:tcW w:w="2977" w:type="dxa"/>
            <w:shd w:val="clear" w:color="auto" w:fill="auto"/>
          </w:tcPr>
          <w:p w14:paraId="5813DD24" w14:textId="77777777" w:rsidR="0071087C" w:rsidRPr="00E6516F" w:rsidDel="000821E7" w:rsidRDefault="0071087C" w:rsidP="00174677">
            <w:pPr>
              <w:pStyle w:val="TAL"/>
            </w:pPr>
            <w:r w:rsidRPr="00E6516F">
              <w:t>-</w:t>
            </w:r>
          </w:p>
        </w:tc>
        <w:tc>
          <w:tcPr>
            <w:tcW w:w="567" w:type="dxa"/>
            <w:shd w:val="clear" w:color="auto" w:fill="auto"/>
          </w:tcPr>
          <w:p w14:paraId="0D179F99" w14:textId="77777777" w:rsidR="0071087C" w:rsidRPr="00E6516F" w:rsidDel="000821E7" w:rsidRDefault="0071087C" w:rsidP="00174677">
            <w:pPr>
              <w:pStyle w:val="TAC"/>
            </w:pPr>
            <w:r w:rsidRPr="00E6516F">
              <w:t>4</w:t>
            </w:r>
          </w:p>
        </w:tc>
        <w:tc>
          <w:tcPr>
            <w:tcW w:w="892" w:type="dxa"/>
            <w:shd w:val="clear" w:color="auto" w:fill="auto"/>
          </w:tcPr>
          <w:p w14:paraId="5E526B2D" w14:textId="77777777" w:rsidR="0071087C" w:rsidRPr="00E6516F" w:rsidDel="000821E7" w:rsidRDefault="0071087C" w:rsidP="00174677">
            <w:pPr>
              <w:pStyle w:val="TAC"/>
            </w:pPr>
            <w:r w:rsidRPr="00E6516F">
              <w:t>P</w:t>
            </w:r>
          </w:p>
        </w:tc>
      </w:tr>
      <w:tr w:rsidR="0071087C" w:rsidRPr="00E6516F" w14:paraId="6E718946" w14:textId="77777777" w:rsidTr="00174677">
        <w:tc>
          <w:tcPr>
            <w:tcW w:w="648" w:type="dxa"/>
            <w:shd w:val="clear" w:color="auto" w:fill="auto"/>
          </w:tcPr>
          <w:p w14:paraId="16B67B44" w14:textId="77777777" w:rsidR="0071087C" w:rsidRPr="00E6516F" w:rsidRDefault="0071087C" w:rsidP="00174677">
            <w:pPr>
              <w:pStyle w:val="TAC"/>
              <w:rPr>
                <w:rFonts w:cs="Arial"/>
              </w:rPr>
            </w:pPr>
            <w:r w:rsidRPr="00E6516F">
              <w:rPr>
                <w:rFonts w:cs="Arial"/>
              </w:rPr>
              <w:t>14</w:t>
            </w:r>
          </w:p>
        </w:tc>
        <w:tc>
          <w:tcPr>
            <w:tcW w:w="3969" w:type="dxa"/>
            <w:shd w:val="clear" w:color="auto" w:fill="auto"/>
          </w:tcPr>
          <w:p w14:paraId="71A3AB27" w14:textId="77777777" w:rsidR="0071087C" w:rsidRPr="00E6516F" w:rsidRDefault="0071087C" w:rsidP="00174677">
            <w:pPr>
              <w:pStyle w:val="TAL"/>
            </w:pPr>
            <w:r w:rsidRPr="00E6516F">
              <w:t>Make the MCDATA User request to release the group session SDS message over the media plane.</w:t>
            </w:r>
          </w:p>
          <w:p w14:paraId="60426F27" w14:textId="1FD223E4" w:rsidR="0071087C" w:rsidRPr="00E6516F" w:rsidRDefault="0071087C" w:rsidP="00174677">
            <w:pPr>
              <w:pStyle w:val="TAL"/>
            </w:pPr>
            <w:r w:rsidRPr="00E6516F">
              <w:t>(NOTE 1)</w:t>
            </w:r>
          </w:p>
        </w:tc>
        <w:tc>
          <w:tcPr>
            <w:tcW w:w="709" w:type="dxa"/>
            <w:shd w:val="clear" w:color="auto" w:fill="auto"/>
          </w:tcPr>
          <w:p w14:paraId="6FAF0C1F" w14:textId="77777777" w:rsidR="0071087C" w:rsidRPr="00E6516F" w:rsidRDefault="0071087C" w:rsidP="00174677">
            <w:pPr>
              <w:pStyle w:val="TAC"/>
              <w:rPr>
                <w:szCs w:val="18"/>
              </w:rPr>
            </w:pPr>
            <w:r w:rsidRPr="00E6516F">
              <w:t>-</w:t>
            </w:r>
          </w:p>
        </w:tc>
        <w:tc>
          <w:tcPr>
            <w:tcW w:w="2977" w:type="dxa"/>
            <w:shd w:val="clear" w:color="auto" w:fill="auto"/>
          </w:tcPr>
          <w:p w14:paraId="2971031D" w14:textId="77777777" w:rsidR="0071087C" w:rsidRPr="00E6516F" w:rsidRDefault="0071087C" w:rsidP="00174677">
            <w:pPr>
              <w:pStyle w:val="TAL"/>
            </w:pPr>
            <w:r w:rsidRPr="00E6516F">
              <w:t>-</w:t>
            </w:r>
          </w:p>
        </w:tc>
        <w:tc>
          <w:tcPr>
            <w:tcW w:w="567" w:type="dxa"/>
            <w:shd w:val="clear" w:color="auto" w:fill="auto"/>
          </w:tcPr>
          <w:p w14:paraId="6F914121" w14:textId="77777777" w:rsidR="0071087C" w:rsidRPr="00E6516F" w:rsidRDefault="0071087C" w:rsidP="00174677">
            <w:pPr>
              <w:pStyle w:val="TAC"/>
            </w:pPr>
            <w:r w:rsidRPr="00E6516F">
              <w:t>-</w:t>
            </w:r>
          </w:p>
        </w:tc>
        <w:tc>
          <w:tcPr>
            <w:tcW w:w="892" w:type="dxa"/>
            <w:shd w:val="clear" w:color="auto" w:fill="auto"/>
          </w:tcPr>
          <w:p w14:paraId="327C87C6" w14:textId="77777777" w:rsidR="0071087C" w:rsidRPr="00E6516F" w:rsidRDefault="0071087C" w:rsidP="00174677">
            <w:pPr>
              <w:pStyle w:val="TAC"/>
            </w:pPr>
            <w:r w:rsidRPr="00E6516F">
              <w:t>-</w:t>
            </w:r>
          </w:p>
        </w:tc>
      </w:tr>
      <w:tr w:rsidR="0071087C" w:rsidRPr="00E6516F" w:rsidDel="000821E7" w14:paraId="22DFC763" w14:textId="77777777" w:rsidTr="00174677">
        <w:trPr>
          <w:trHeight w:val="467"/>
        </w:trPr>
        <w:tc>
          <w:tcPr>
            <w:tcW w:w="648" w:type="dxa"/>
            <w:shd w:val="clear" w:color="auto" w:fill="auto"/>
          </w:tcPr>
          <w:p w14:paraId="12E43F9A" w14:textId="77777777" w:rsidR="0071087C" w:rsidRPr="00E6516F" w:rsidDel="000821E7" w:rsidRDefault="0071087C" w:rsidP="00174677">
            <w:pPr>
              <w:pStyle w:val="TAC"/>
            </w:pPr>
            <w:r w:rsidRPr="00E6516F">
              <w:rPr>
                <w:rFonts w:cs="Arial"/>
              </w:rPr>
              <w:t>15</w:t>
            </w:r>
          </w:p>
        </w:tc>
        <w:tc>
          <w:tcPr>
            <w:tcW w:w="3969" w:type="dxa"/>
            <w:shd w:val="clear" w:color="auto" w:fill="auto"/>
          </w:tcPr>
          <w:p w14:paraId="5968BE20" w14:textId="77777777" w:rsidR="0071087C" w:rsidRPr="00E6516F" w:rsidDel="000821E7" w:rsidRDefault="0071087C" w:rsidP="00174677">
            <w:pPr>
              <w:pStyle w:val="TAL"/>
            </w:pPr>
            <w:r w:rsidRPr="00E6516F">
              <w:t>Check: Does the UE (MCData Client) perform the procedure for CO MCData call release specified in TS 36.579-1 [2] Table 5.3C.6.3-1?</w:t>
            </w:r>
          </w:p>
        </w:tc>
        <w:tc>
          <w:tcPr>
            <w:tcW w:w="709" w:type="dxa"/>
            <w:shd w:val="clear" w:color="auto" w:fill="auto"/>
          </w:tcPr>
          <w:p w14:paraId="2252C0E5" w14:textId="77777777" w:rsidR="0071087C" w:rsidRPr="00E6516F" w:rsidDel="000821E7" w:rsidRDefault="0071087C" w:rsidP="00174677">
            <w:pPr>
              <w:pStyle w:val="TAC"/>
            </w:pPr>
            <w:r w:rsidRPr="00E6516F">
              <w:t>-</w:t>
            </w:r>
          </w:p>
        </w:tc>
        <w:tc>
          <w:tcPr>
            <w:tcW w:w="2977" w:type="dxa"/>
            <w:shd w:val="clear" w:color="auto" w:fill="auto"/>
          </w:tcPr>
          <w:p w14:paraId="5BBEE0EA" w14:textId="77777777" w:rsidR="0071087C" w:rsidRPr="00E6516F" w:rsidDel="000821E7" w:rsidRDefault="0071087C" w:rsidP="00174677">
            <w:pPr>
              <w:pStyle w:val="TAL"/>
            </w:pPr>
            <w:r w:rsidRPr="00E6516F">
              <w:t>-</w:t>
            </w:r>
          </w:p>
        </w:tc>
        <w:tc>
          <w:tcPr>
            <w:tcW w:w="567" w:type="dxa"/>
            <w:shd w:val="clear" w:color="auto" w:fill="auto"/>
          </w:tcPr>
          <w:p w14:paraId="44C7550A" w14:textId="77777777" w:rsidR="0071087C" w:rsidRPr="00E6516F" w:rsidDel="000821E7" w:rsidRDefault="0071087C" w:rsidP="00174677">
            <w:pPr>
              <w:pStyle w:val="TAC"/>
            </w:pPr>
            <w:r w:rsidRPr="00E6516F">
              <w:t>3</w:t>
            </w:r>
          </w:p>
        </w:tc>
        <w:tc>
          <w:tcPr>
            <w:tcW w:w="892" w:type="dxa"/>
            <w:shd w:val="clear" w:color="auto" w:fill="auto"/>
          </w:tcPr>
          <w:p w14:paraId="2E1626EB" w14:textId="77777777" w:rsidR="0071087C" w:rsidRPr="00E6516F" w:rsidDel="000821E7" w:rsidRDefault="0071087C" w:rsidP="00174677">
            <w:pPr>
              <w:pStyle w:val="TAC"/>
            </w:pPr>
            <w:r w:rsidRPr="00E6516F">
              <w:t>P</w:t>
            </w:r>
          </w:p>
        </w:tc>
      </w:tr>
      <w:tr w:rsidR="0071087C" w:rsidRPr="00E6516F" w:rsidDel="000821E7" w14:paraId="565747BC" w14:textId="77777777" w:rsidTr="004312E8">
        <w:tc>
          <w:tcPr>
            <w:tcW w:w="648" w:type="dxa"/>
            <w:shd w:val="clear" w:color="auto" w:fill="auto"/>
          </w:tcPr>
          <w:p w14:paraId="7DF0D569" w14:textId="77777777" w:rsidR="0071087C" w:rsidRPr="00E6516F" w:rsidDel="000821E7" w:rsidRDefault="0071087C" w:rsidP="00174677">
            <w:pPr>
              <w:pStyle w:val="TAC"/>
            </w:pPr>
            <w:r w:rsidRPr="00E6516F">
              <w:rPr>
                <w:rFonts w:cs="Arial"/>
              </w:rPr>
              <w:t>16</w:t>
            </w:r>
          </w:p>
        </w:tc>
        <w:tc>
          <w:tcPr>
            <w:tcW w:w="3969" w:type="dxa"/>
            <w:shd w:val="clear" w:color="auto" w:fill="auto"/>
          </w:tcPr>
          <w:p w14:paraId="1B38230B" w14:textId="77777777" w:rsidR="0071087C" w:rsidRPr="00E6516F" w:rsidDel="000821E7" w:rsidRDefault="0071087C" w:rsidP="00174677">
            <w:pPr>
              <w:pStyle w:val="TAL"/>
            </w:pPr>
            <w:r w:rsidRPr="00E6516F">
              <w:t>The SS releases the RRC connection</w:t>
            </w:r>
          </w:p>
        </w:tc>
        <w:tc>
          <w:tcPr>
            <w:tcW w:w="709" w:type="dxa"/>
            <w:shd w:val="clear" w:color="auto" w:fill="auto"/>
          </w:tcPr>
          <w:p w14:paraId="53A52740" w14:textId="77777777" w:rsidR="0071087C" w:rsidRPr="00E6516F" w:rsidDel="000821E7" w:rsidRDefault="0071087C" w:rsidP="00174677">
            <w:pPr>
              <w:pStyle w:val="TAC"/>
            </w:pPr>
            <w:r w:rsidRPr="00E6516F">
              <w:rPr>
                <w:szCs w:val="18"/>
              </w:rPr>
              <w:t>-</w:t>
            </w:r>
          </w:p>
        </w:tc>
        <w:tc>
          <w:tcPr>
            <w:tcW w:w="2977" w:type="dxa"/>
            <w:shd w:val="clear" w:color="auto" w:fill="auto"/>
          </w:tcPr>
          <w:p w14:paraId="01DF9C51" w14:textId="77777777" w:rsidR="0071087C" w:rsidRPr="00E6516F" w:rsidDel="000821E7" w:rsidRDefault="0071087C" w:rsidP="00174677">
            <w:pPr>
              <w:pStyle w:val="TAL"/>
            </w:pPr>
            <w:r w:rsidRPr="00E6516F">
              <w:t>-</w:t>
            </w:r>
          </w:p>
        </w:tc>
        <w:tc>
          <w:tcPr>
            <w:tcW w:w="567" w:type="dxa"/>
            <w:shd w:val="clear" w:color="auto" w:fill="auto"/>
          </w:tcPr>
          <w:p w14:paraId="7A7C8FA3" w14:textId="77777777" w:rsidR="0071087C" w:rsidRPr="00E6516F" w:rsidDel="000821E7" w:rsidRDefault="0071087C" w:rsidP="00174677">
            <w:pPr>
              <w:pStyle w:val="TAC"/>
            </w:pPr>
            <w:r w:rsidRPr="00E6516F">
              <w:t>-</w:t>
            </w:r>
          </w:p>
        </w:tc>
        <w:tc>
          <w:tcPr>
            <w:tcW w:w="892" w:type="dxa"/>
            <w:shd w:val="clear" w:color="auto" w:fill="auto"/>
          </w:tcPr>
          <w:p w14:paraId="179F539C" w14:textId="77777777" w:rsidR="0071087C" w:rsidRPr="00E6516F" w:rsidDel="000821E7" w:rsidRDefault="0071087C" w:rsidP="00174677">
            <w:pPr>
              <w:pStyle w:val="TAC"/>
            </w:pPr>
            <w:r w:rsidRPr="00E6516F">
              <w:t>-</w:t>
            </w:r>
          </w:p>
        </w:tc>
      </w:tr>
      <w:tr w:rsidR="0071087C" w:rsidRPr="00E6516F" w14:paraId="17A81896" w14:textId="77777777" w:rsidTr="00174677">
        <w:tc>
          <w:tcPr>
            <w:tcW w:w="9762" w:type="dxa"/>
            <w:gridSpan w:val="6"/>
            <w:shd w:val="clear" w:color="auto" w:fill="auto"/>
          </w:tcPr>
          <w:p w14:paraId="6D67DCBF" w14:textId="77777777" w:rsidR="0071087C" w:rsidRPr="00E6516F" w:rsidRDefault="0071087C" w:rsidP="00174677">
            <w:pPr>
              <w:pStyle w:val="TAN"/>
            </w:pPr>
            <w:r w:rsidRPr="00E6516F">
              <w:t>NOTE 1:</w:t>
            </w:r>
            <w:r w:rsidRPr="00E6516F">
              <w:tab/>
              <w:t>This is expected to be done via a suitable implementation dependent MMI.</w:t>
            </w:r>
          </w:p>
          <w:p w14:paraId="448C8957" w14:textId="77777777" w:rsidR="0071087C" w:rsidRPr="00E6516F" w:rsidRDefault="0071087C" w:rsidP="00174677">
            <w:pPr>
              <w:pStyle w:val="TAN"/>
            </w:pPr>
            <w:r w:rsidRPr="00E6516F">
              <w:t>NOTE 2:</w:t>
            </w:r>
            <w:r w:rsidRPr="00E6516F">
              <w:tab/>
              <w:t>The behaviour is handled through parallel actions to allow for implementations which first indicate to the user that there is a message available, but render the message to the user only after the user takes an action to open the message.</w:t>
            </w:r>
          </w:p>
          <w:p w14:paraId="5E7DB57B" w14:textId="77777777" w:rsidR="0071087C" w:rsidRPr="00E6516F" w:rsidRDefault="0071087C" w:rsidP="00174677">
            <w:pPr>
              <w:pStyle w:val="TAN"/>
            </w:pPr>
            <w:r w:rsidRPr="00E6516F">
              <w:t>NOTE 3:</w:t>
            </w:r>
            <w:r w:rsidRPr="00E6516F">
              <w:tab/>
              <w:t>Timer TDU1 (delivery and read) is started upon receipt of the SIP MESSAGE message that contains a "DELIVERY AND READ" disposition request. Timer TDU1 (delivery and read)=120ms according to the default value defined in TS 24.282 [31].</w:t>
            </w:r>
          </w:p>
        </w:tc>
      </w:tr>
    </w:tbl>
    <w:p w14:paraId="26C3F15C" w14:textId="77777777" w:rsidR="0071087C" w:rsidRPr="00E6516F" w:rsidRDefault="0071087C" w:rsidP="0071087C"/>
    <w:p w14:paraId="460F191C" w14:textId="77777777" w:rsidR="0071087C" w:rsidRPr="00E6516F" w:rsidRDefault="0071087C" w:rsidP="0071087C">
      <w:pPr>
        <w:pStyle w:val="TH"/>
      </w:pPr>
      <w:r w:rsidRPr="00E6516F">
        <w:t>Table 6.1.11.3.2-2: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41485611" w14:textId="77777777" w:rsidTr="00174677">
        <w:tc>
          <w:tcPr>
            <w:tcW w:w="648" w:type="dxa"/>
            <w:tcBorders>
              <w:bottom w:val="nil"/>
            </w:tcBorders>
          </w:tcPr>
          <w:p w14:paraId="4C4313F9" w14:textId="77777777" w:rsidR="0071087C" w:rsidRPr="00E6516F" w:rsidRDefault="0071087C" w:rsidP="00174677">
            <w:pPr>
              <w:pStyle w:val="TAH"/>
            </w:pPr>
            <w:r w:rsidRPr="00E6516F">
              <w:t>St</w:t>
            </w:r>
          </w:p>
        </w:tc>
        <w:tc>
          <w:tcPr>
            <w:tcW w:w="3969" w:type="dxa"/>
            <w:tcBorders>
              <w:bottom w:val="nil"/>
            </w:tcBorders>
          </w:tcPr>
          <w:p w14:paraId="44621844" w14:textId="77777777" w:rsidR="0071087C" w:rsidRPr="00E6516F" w:rsidRDefault="0071087C" w:rsidP="00174677">
            <w:pPr>
              <w:pStyle w:val="TAH"/>
            </w:pPr>
            <w:r w:rsidRPr="00E6516F">
              <w:t>Procedure</w:t>
            </w:r>
          </w:p>
        </w:tc>
        <w:tc>
          <w:tcPr>
            <w:tcW w:w="3686" w:type="dxa"/>
            <w:gridSpan w:val="2"/>
          </w:tcPr>
          <w:p w14:paraId="0249B642" w14:textId="77777777" w:rsidR="0071087C" w:rsidRPr="00E6516F" w:rsidRDefault="0071087C" w:rsidP="00174677">
            <w:pPr>
              <w:pStyle w:val="TAH"/>
            </w:pPr>
            <w:r w:rsidRPr="00E6516F">
              <w:t>Message Sequence</w:t>
            </w:r>
          </w:p>
        </w:tc>
        <w:tc>
          <w:tcPr>
            <w:tcW w:w="567" w:type="dxa"/>
            <w:tcBorders>
              <w:bottom w:val="nil"/>
            </w:tcBorders>
          </w:tcPr>
          <w:p w14:paraId="60E1B560" w14:textId="77777777" w:rsidR="0071087C" w:rsidRPr="00E6516F" w:rsidRDefault="0071087C" w:rsidP="00174677">
            <w:pPr>
              <w:pStyle w:val="TAH"/>
            </w:pPr>
            <w:r w:rsidRPr="00E6516F">
              <w:t>TP</w:t>
            </w:r>
          </w:p>
        </w:tc>
        <w:tc>
          <w:tcPr>
            <w:tcW w:w="892" w:type="dxa"/>
            <w:tcBorders>
              <w:bottom w:val="nil"/>
            </w:tcBorders>
          </w:tcPr>
          <w:p w14:paraId="4DF814F2" w14:textId="77777777" w:rsidR="0071087C" w:rsidRPr="00E6516F" w:rsidRDefault="0071087C" w:rsidP="00174677">
            <w:pPr>
              <w:pStyle w:val="TAH"/>
            </w:pPr>
            <w:r w:rsidRPr="00E6516F">
              <w:t>Verdict</w:t>
            </w:r>
          </w:p>
        </w:tc>
      </w:tr>
      <w:tr w:rsidR="0071087C" w:rsidRPr="00E6516F" w14:paraId="16FD613D" w14:textId="77777777" w:rsidTr="00174677">
        <w:tc>
          <w:tcPr>
            <w:tcW w:w="648" w:type="dxa"/>
            <w:tcBorders>
              <w:top w:val="nil"/>
            </w:tcBorders>
          </w:tcPr>
          <w:p w14:paraId="0F1A8EF7" w14:textId="77777777" w:rsidR="0071087C" w:rsidRPr="00E6516F" w:rsidRDefault="0071087C" w:rsidP="00174677">
            <w:pPr>
              <w:pStyle w:val="TAH"/>
            </w:pPr>
          </w:p>
        </w:tc>
        <w:tc>
          <w:tcPr>
            <w:tcW w:w="3969" w:type="dxa"/>
            <w:tcBorders>
              <w:top w:val="nil"/>
            </w:tcBorders>
          </w:tcPr>
          <w:p w14:paraId="08EB4378" w14:textId="77777777" w:rsidR="0071087C" w:rsidRPr="00E6516F" w:rsidRDefault="0071087C" w:rsidP="00174677">
            <w:pPr>
              <w:pStyle w:val="TAH"/>
            </w:pPr>
          </w:p>
        </w:tc>
        <w:tc>
          <w:tcPr>
            <w:tcW w:w="709" w:type="dxa"/>
          </w:tcPr>
          <w:p w14:paraId="44880CBD" w14:textId="77777777" w:rsidR="0071087C" w:rsidRPr="00E6516F" w:rsidRDefault="0071087C" w:rsidP="00174677">
            <w:pPr>
              <w:pStyle w:val="TAH"/>
            </w:pPr>
            <w:r w:rsidRPr="00E6516F">
              <w:t>U - S</w:t>
            </w:r>
          </w:p>
        </w:tc>
        <w:tc>
          <w:tcPr>
            <w:tcW w:w="2977" w:type="dxa"/>
          </w:tcPr>
          <w:p w14:paraId="325D86B4" w14:textId="77777777" w:rsidR="0071087C" w:rsidRPr="00E6516F" w:rsidRDefault="0071087C" w:rsidP="00174677">
            <w:pPr>
              <w:pStyle w:val="TAH"/>
            </w:pPr>
            <w:r w:rsidRPr="00E6516F">
              <w:t>Message</w:t>
            </w:r>
          </w:p>
        </w:tc>
        <w:tc>
          <w:tcPr>
            <w:tcW w:w="567" w:type="dxa"/>
            <w:tcBorders>
              <w:top w:val="nil"/>
            </w:tcBorders>
          </w:tcPr>
          <w:p w14:paraId="49056B47" w14:textId="77777777" w:rsidR="0071087C" w:rsidRPr="00E6516F" w:rsidRDefault="0071087C" w:rsidP="00174677">
            <w:pPr>
              <w:pStyle w:val="TAH"/>
            </w:pPr>
          </w:p>
        </w:tc>
        <w:tc>
          <w:tcPr>
            <w:tcW w:w="892" w:type="dxa"/>
            <w:tcBorders>
              <w:top w:val="nil"/>
            </w:tcBorders>
          </w:tcPr>
          <w:p w14:paraId="6FF14BFF" w14:textId="77777777" w:rsidR="0071087C" w:rsidRPr="00E6516F" w:rsidRDefault="0071087C" w:rsidP="00174677">
            <w:pPr>
              <w:pStyle w:val="TAH"/>
            </w:pPr>
          </w:p>
        </w:tc>
      </w:tr>
      <w:tr w:rsidR="0071087C" w:rsidRPr="00E6516F" w:rsidDel="00241C54" w14:paraId="2CC16F31" w14:textId="77777777" w:rsidTr="00174677">
        <w:tc>
          <w:tcPr>
            <w:tcW w:w="648" w:type="dxa"/>
            <w:tcBorders>
              <w:top w:val="single" w:sz="4" w:space="0" w:color="auto"/>
              <w:left w:val="single" w:sz="4" w:space="0" w:color="auto"/>
              <w:bottom w:val="single" w:sz="4" w:space="0" w:color="auto"/>
              <w:right w:val="single" w:sz="4" w:space="0" w:color="auto"/>
            </w:tcBorders>
          </w:tcPr>
          <w:p w14:paraId="11880E58" w14:textId="77777777" w:rsidR="0071087C" w:rsidRPr="00E6516F" w:rsidDel="00241C54" w:rsidRDefault="0071087C" w:rsidP="00174677">
            <w:pPr>
              <w:pStyle w:val="TAC"/>
            </w:pPr>
            <w:r w:rsidRPr="00E6516F">
              <w:t>-</w:t>
            </w:r>
          </w:p>
        </w:tc>
        <w:tc>
          <w:tcPr>
            <w:tcW w:w="3969" w:type="dxa"/>
            <w:tcBorders>
              <w:top w:val="single" w:sz="4" w:space="0" w:color="auto"/>
              <w:left w:val="single" w:sz="4" w:space="0" w:color="auto"/>
              <w:bottom w:val="single" w:sz="4" w:space="0" w:color="auto"/>
              <w:right w:val="single" w:sz="4" w:space="0" w:color="auto"/>
            </w:tcBorders>
          </w:tcPr>
          <w:p w14:paraId="2B9B0DC0" w14:textId="77777777" w:rsidR="0071087C" w:rsidRPr="00E6516F" w:rsidDel="00241C54" w:rsidRDefault="0071087C" w:rsidP="00174677">
            <w:pPr>
              <w:pStyle w:val="TAL"/>
            </w:pPr>
            <w:r w:rsidRPr="00E6516F">
              <w:t>EXCEPTION: Steps 1a1-1b2 describe behaviour that depends on the timing of UE execution; the "lower case letter" identifies a step sequence that takes place if the UE receives a display indication before (step 1a1) or after (steps 1b1-1b2) timer TDU1 (delivery and read) expires.</w:t>
            </w:r>
          </w:p>
        </w:tc>
        <w:tc>
          <w:tcPr>
            <w:tcW w:w="709" w:type="dxa"/>
            <w:tcBorders>
              <w:top w:val="single" w:sz="4" w:space="0" w:color="auto"/>
              <w:left w:val="single" w:sz="4" w:space="0" w:color="auto"/>
              <w:bottom w:val="single" w:sz="4" w:space="0" w:color="auto"/>
              <w:right w:val="single" w:sz="4" w:space="0" w:color="auto"/>
            </w:tcBorders>
          </w:tcPr>
          <w:p w14:paraId="766B5909" w14:textId="77777777" w:rsidR="0071087C" w:rsidRPr="00E6516F" w:rsidDel="00241C54" w:rsidRDefault="0071087C" w:rsidP="00174677">
            <w:pPr>
              <w:pStyle w:val="TAC"/>
            </w:pPr>
            <w:r w:rsidRPr="00E6516F">
              <w:t>-</w:t>
            </w:r>
          </w:p>
        </w:tc>
        <w:tc>
          <w:tcPr>
            <w:tcW w:w="2977" w:type="dxa"/>
            <w:tcBorders>
              <w:top w:val="single" w:sz="4" w:space="0" w:color="auto"/>
              <w:left w:val="single" w:sz="4" w:space="0" w:color="auto"/>
              <w:bottom w:val="single" w:sz="4" w:space="0" w:color="auto"/>
              <w:right w:val="single" w:sz="4" w:space="0" w:color="auto"/>
            </w:tcBorders>
          </w:tcPr>
          <w:p w14:paraId="0F43A9C1" w14:textId="77777777" w:rsidR="0071087C" w:rsidRPr="00E6516F" w:rsidDel="00241C54" w:rsidRDefault="0071087C" w:rsidP="00174677">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tcPr>
          <w:p w14:paraId="31D411C7" w14:textId="77777777" w:rsidR="0071087C" w:rsidRPr="00E6516F" w:rsidDel="00241C54" w:rsidRDefault="0071087C" w:rsidP="00174677">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tcPr>
          <w:p w14:paraId="2FBACFC4" w14:textId="77777777" w:rsidR="0071087C" w:rsidRPr="00E6516F" w:rsidDel="00241C54" w:rsidRDefault="0071087C" w:rsidP="00174677">
            <w:pPr>
              <w:pStyle w:val="TAC"/>
            </w:pPr>
            <w:r w:rsidRPr="00E6516F">
              <w:t>-</w:t>
            </w:r>
          </w:p>
        </w:tc>
      </w:tr>
      <w:tr w:rsidR="0071087C" w:rsidRPr="00E6516F" w:rsidDel="00241C54" w14:paraId="3D7E37F8" w14:textId="77777777" w:rsidTr="00174677">
        <w:tc>
          <w:tcPr>
            <w:tcW w:w="648" w:type="dxa"/>
            <w:shd w:val="clear" w:color="auto" w:fill="auto"/>
          </w:tcPr>
          <w:p w14:paraId="13D36E3D" w14:textId="77777777" w:rsidR="0071087C" w:rsidRPr="00E6516F" w:rsidRDefault="0071087C" w:rsidP="00174677">
            <w:pPr>
              <w:pStyle w:val="TAC"/>
            </w:pPr>
            <w:r w:rsidRPr="00E6516F">
              <w:t>1a1</w:t>
            </w:r>
          </w:p>
        </w:tc>
        <w:tc>
          <w:tcPr>
            <w:tcW w:w="3969" w:type="dxa"/>
            <w:shd w:val="clear" w:color="auto" w:fill="auto"/>
          </w:tcPr>
          <w:p w14:paraId="3138DFEB" w14:textId="77777777" w:rsidR="0071087C" w:rsidRPr="00E6516F" w:rsidDel="00241C54" w:rsidRDefault="0071087C" w:rsidP="00174677">
            <w:pPr>
              <w:pStyle w:val="TAL"/>
            </w:pPr>
            <w:r w:rsidRPr="00E6516F">
              <w:t xml:space="preserve">Check: Does the UE (MCData Client) perform the procedure for </w:t>
            </w:r>
            <w:r w:rsidRPr="00E6516F">
              <w:rPr>
                <w:b/>
                <w:bCs/>
              </w:rPr>
              <w:t xml:space="preserve">CO MSRP message transfer </w:t>
            </w:r>
            <w:r w:rsidRPr="00E6516F">
              <w:t xml:space="preserve">specified in TS 36.579-1 [2] Table 5.3C.4.3-1 </w:t>
            </w:r>
            <w:r w:rsidRPr="00E6516F">
              <w:rPr>
                <w:b/>
                <w:bCs/>
              </w:rPr>
              <w:t>to send a disposition notification of "DELIVERED AND READ"</w:t>
            </w:r>
            <w:r w:rsidRPr="00E6516F">
              <w:t>?</w:t>
            </w:r>
          </w:p>
        </w:tc>
        <w:tc>
          <w:tcPr>
            <w:tcW w:w="709" w:type="dxa"/>
            <w:shd w:val="clear" w:color="auto" w:fill="auto"/>
          </w:tcPr>
          <w:p w14:paraId="6DF31854" w14:textId="77777777" w:rsidR="0071087C" w:rsidRPr="00E6516F" w:rsidRDefault="0071087C" w:rsidP="00174677">
            <w:pPr>
              <w:pStyle w:val="TAC"/>
            </w:pPr>
            <w:r w:rsidRPr="00E6516F">
              <w:rPr>
                <w:szCs w:val="18"/>
              </w:rPr>
              <w:t>-</w:t>
            </w:r>
          </w:p>
        </w:tc>
        <w:tc>
          <w:tcPr>
            <w:tcW w:w="2977" w:type="dxa"/>
            <w:shd w:val="clear" w:color="auto" w:fill="auto"/>
          </w:tcPr>
          <w:p w14:paraId="21F9462E" w14:textId="77777777" w:rsidR="0071087C" w:rsidRPr="00E6516F" w:rsidRDefault="0071087C" w:rsidP="00174677">
            <w:pPr>
              <w:pStyle w:val="TAL"/>
            </w:pPr>
            <w:r w:rsidRPr="00E6516F">
              <w:t>-</w:t>
            </w:r>
          </w:p>
        </w:tc>
        <w:tc>
          <w:tcPr>
            <w:tcW w:w="567" w:type="dxa"/>
            <w:shd w:val="clear" w:color="auto" w:fill="auto"/>
          </w:tcPr>
          <w:p w14:paraId="73060955" w14:textId="77777777" w:rsidR="0071087C" w:rsidRPr="00E6516F" w:rsidRDefault="0071087C" w:rsidP="00174677">
            <w:pPr>
              <w:pStyle w:val="TAC"/>
            </w:pPr>
            <w:r w:rsidRPr="00E6516F">
              <w:t>3</w:t>
            </w:r>
          </w:p>
        </w:tc>
        <w:tc>
          <w:tcPr>
            <w:tcW w:w="892" w:type="dxa"/>
            <w:shd w:val="clear" w:color="auto" w:fill="auto"/>
          </w:tcPr>
          <w:p w14:paraId="49A0EBAD" w14:textId="77777777" w:rsidR="0071087C" w:rsidRPr="00E6516F" w:rsidRDefault="0071087C" w:rsidP="00174677">
            <w:pPr>
              <w:pStyle w:val="TAC"/>
            </w:pPr>
            <w:r w:rsidRPr="00E6516F">
              <w:t>P</w:t>
            </w:r>
          </w:p>
        </w:tc>
      </w:tr>
      <w:tr w:rsidR="0071087C" w:rsidRPr="00E6516F" w:rsidDel="00241C54" w14:paraId="65E125D2" w14:textId="77777777" w:rsidTr="00174677">
        <w:tc>
          <w:tcPr>
            <w:tcW w:w="648" w:type="dxa"/>
            <w:shd w:val="clear" w:color="auto" w:fill="auto"/>
          </w:tcPr>
          <w:p w14:paraId="2E36030E" w14:textId="77777777" w:rsidR="0071087C" w:rsidRPr="00E6516F" w:rsidRDefault="0071087C" w:rsidP="00174677">
            <w:pPr>
              <w:pStyle w:val="TAC"/>
            </w:pPr>
            <w:r w:rsidRPr="00E6516F">
              <w:t>1b1</w:t>
            </w:r>
          </w:p>
        </w:tc>
        <w:tc>
          <w:tcPr>
            <w:tcW w:w="3969" w:type="dxa"/>
            <w:shd w:val="clear" w:color="auto" w:fill="auto"/>
          </w:tcPr>
          <w:p w14:paraId="69200162" w14:textId="77777777" w:rsidR="0071087C" w:rsidRPr="00E6516F" w:rsidDel="00241C54" w:rsidRDefault="0071087C" w:rsidP="00174677">
            <w:pPr>
              <w:pStyle w:val="TAL"/>
            </w:pPr>
            <w:r w:rsidRPr="00E6516F">
              <w:t xml:space="preserve">Check: Does the UE (MCData Client) perform the procedure for </w:t>
            </w:r>
            <w:r w:rsidRPr="00E6516F">
              <w:rPr>
                <w:b/>
                <w:bCs/>
              </w:rPr>
              <w:t xml:space="preserve">CO MSRP message transfer </w:t>
            </w:r>
            <w:r w:rsidRPr="00E6516F">
              <w:t xml:space="preserve">specified in TS 36.579-1 [2] Table 5.3C.4.3-1 </w:t>
            </w:r>
            <w:r w:rsidRPr="00E6516F">
              <w:rPr>
                <w:b/>
                <w:bCs/>
              </w:rPr>
              <w:t>to send a disposition notification of "DELIVERED"</w:t>
            </w:r>
            <w:r w:rsidRPr="00E6516F">
              <w:t>?</w:t>
            </w:r>
          </w:p>
        </w:tc>
        <w:tc>
          <w:tcPr>
            <w:tcW w:w="709" w:type="dxa"/>
            <w:shd w:val="clear" w:color="auto" w:fill="auto"/>
          </w:tcPr>
          <w:p w14:paraId="0BE1E984" w14:textId="77777777" w:rsidR="0071087C" w:rsidRPr="00E6516F" w:rsidRDefault="0071087C" w:rsidP="00174677">
            <w:pPr>
              <w:pStyle w:val="TAC"/>
            </w:pPr>
            <w:r w:rsidRPr="00E6516F">
              <w:rPr>
                <w:szCs w:val="18"/>
              </w:rPr>
              <w:t>-</w:t>
            </w:r>
          </w:p>
        </w:tc>
        <w:tc>
          <w:tcPr>
            <w:tcW w:w="2977" w:type="dxa"/>
            <w:shd w:val="clear" w:color="auto" w:fill="auto"/>
          </w:tcPr>
          <w:p w14:paraId="74C8296B" w14:textId="77777777" w:rsidR="0071087C" w:rsidRPr="00E6516F" w:rsidRDefault="0071087C" w:rsidP="00174677">
            <w:pPr>
              <w:pStyle w:val="TAL"/>
            </w:pPr>
            <w:r w:rsidRPr="00E6516F">
              <w:t>-</w:t>
            </w:r>
          </w:p>
        </w:tc>
        <w:tc>
          <w:tcPr>
            <w:tcW w:w="567" w:type="dxa"/>
            <w:shd w:val="clear" w:color="auto" w:fill="auto"/>
          </w:tcPr>
          <w:p w14:paraId="3DE9DE1D" w14:textId="77777777" w:rsidR="0071087C" w:rsidRPr="00E6516F" w:rsidRDefault="0071087C" w:rsidP="00174677">
            <w:pPr>
              <w:pStyle w:val="TAC"/>
            </w:pPr>
            <w:r w:rsidRPr="00E6516F">
              <w:t>3</w:t>
            </w:r>
          </w:p>
        </w:tc>
        <w:tc>
          <w:tcPr>
            <w:tcW w:w="892" w:type="dxa"/>
            <w:shd w:val="clear" w:color="auto" w:fill="auto"/>
          </w:tcPr>
          <w:p w14:paraId="4FFADC45" w14:textId="77777777" w:rsidR="0071087C" w:rsidRPr="00E6516F" w:rsidRDefault="0071087C" w:rsidP="00174677">
            <w:pPr>
              <w:pStyle w:val="TAC"/>
            </w:pPr>
            <w:r w:rsidRPr="00E6516F">
              <w:t>P</w:t>
            </w:r>
          </w:p>
        </w:tc>
      </w:tr>
      <w:tr w:rsidR="0071087C" w:rsidRPr="00E6516F" w:rsidDel="00241C54" w14:paraId="0A295A12" w14:textId="77777777" w:rsidTr="00174677">
        <w:tc>
          <w:tcPr>
            <w:tcW w:w="648" w:type="dxa"/>
            <w:shd w:val="clear" w:color="auto" w:fill="auto"/>
          </w:tcPr>
          <w:p w14:paraId="0974D291" w14:textId="77777777" w:rsidR="0071087C" w:rsidRPr="00E6516F" w:rsidRDefault="0071087C" w:rsidP="00174677">
            <w:pPr>
              <w:pStyle w:val="TAC"/>
            </w:pPr>
            <w:r w:rsidRPr="00E6516F">
              <w:t>1b2</w:t>
            </w:r>
          </w:p>
        </w:tc>
        <w:tc>
          <w:tcPr>
            <w:tcW w:w="3969" w:type="dxa"/>
            <w:shd w:val="clear" w:color="auto" w:fill="auto"/>
          </w:tcPr>
          <w:p w14:paraId="61BEC004" w14:textId="77777777" w:rsidR="0071087C" w:rsidRPr="00E6516F" w:rsidDel="00241C54" w:rsidRDefault="0071087C" w:rsidP="00174677">
            <w:pPr>
              <w:pStyle w:val="TAL"/>
            </w:pPr>
            <w:r w:rsidRPr="00E6516F">
              <w:t xml:space="preserve">Check: Does the UE (MCData Client) perform the procedure for </w:t>
            </w:r>
            <w:r w:rsidRPr="00E6516F">
              <w:rPr>
                <w:b/>
                <w:bCs/>
              </w:rPr>
              <w:t xml:space="preserve">CO MSRP message transfer </w:t>
            </w:r>
            <w:r w:rsidRPr="00E6516F">
              <w:t xml:space="preserve">specified in TS 36.579-1 [2] Table 5.3C.4.3-1 </w:t>
            </w:r>
            <w:r w:rsidRPr="00E6516F">
              <w:rPr>
                <w:b/>
                <w:bCs/>
              </w:rPr>
              <w:t>to send a disposition notification of "READ"</w:t>
            </w:r>
            <w:r w:rsidRPr="00E6516F">
              <w:t>?</w:t>
            </w:r>
          </w:p>
        </w:tc>
        <w:tc>
          <w:tcPr>
            <w:tcW w:w="709" w:type="dxa"/>
            <w:shd w:val="clear" w:color="auto" w:fill="auto"/>
          </w:tcPr>
          <w:p w14:paraId="6DD95442" w14:textId="77777777" w:rsidR="0071087C" w:rsidRPr="00E6516F" w:rsidRDefault="0071087C" w:rsidP="00174677">
            <w:pPr>
              <w:pStyle w:val="TAC"/>
            </w:pPr>
            <w:r w:rsidRPr="00E6516F">
              <w:rPr>
                <w:szCs w:val="18"/>
              </w:rPr>
              <w:t>-</w:t>
            </w:r>
          </w:p>
        </w:tc>
        <w:tc>
          <w:tcPr>
            <w:tcW w:w="2977" w:type="dxa"/>
            <w:shd w:val="clear" w:color="auto" w:fill="auto"/>
          </w:tcPr>
          <w:p w14:paraId="45825D04" w14:textId="77777777" w:rsidR="0071087C" w:rsidRPr="00E6516F" w:rsidRDefault="0071087C" w:rsidP="00174677">
            <w:pPr>
              <w:pStyle w:val="TAL"/>
            </w:pPr>
            <w:r w:rsidRPr="00E6516F">
              <w:t>-</w:t>
            </w:r>
          </w:p>
        </w:tc>
        <w:tc>
          <w:tcPr>
            <w:tcW w:w="567" w:type="dxa"/>
            <w:shd w:val="clear" w:color="auto" w:fill="auto"/>
          </w:tcPr>
          <w:p w14:paraId="353731CE" w14:textId="77777777" w:rsidR="0071087C" w:rsidRPr="00E6516F" w:rsidRDefault="0071087C" w:rsidP="00174677">
            <w:pPr>
              <w:pStyle w:val="TAC"/>
            </w:pPr>
            <w:r w:rsidRPr="00E6516F">
              <w:t>3</w:t>
            </w:r>
          </w:p>
        </w:tc>
        <w:tc>
          <w:tcPr>
            <w:tcW w:w="892" w:type="dxa"/>
            <w:shd w:val="clear" w:color="auto" w:fill="auto"/>
          </w:tcPr>
          <w:p w14:paraId="217E6D07" w14:textId="77777777" w:rsidR="0071087C" w:rsidRPr="00E6516F" w:rsidRDefault="0071087C" w:rsidP="00174677">
            <w:pPr>
              <w:pStyle w:val="TAC"/>
            </w:pPr>
            <w:r w:rsidRPr="00E6516F">
              <w:t>P</w:t>
            </w:r>
          </w:p>
        </w:tc>
      </w:tr>
    </w:tbl>
    <w:p w14:paraId="6F7124AD" w14:textId="77777777" w:rsidR="0071087C" w:rsidRPr="00E6516F" w:rsidRDefault="0071087C" w:rsidP="0071087C"/>
    <w:p w14:paraId="6298ED44" w14:textId="77777777" w:rsidR="0071087C" w:rsidRPr="00E6516F" w:rsidRDefault="0071087C" w:rsidP="0071087C">
      <w:pPr>
        <w:pStyle w:val="H6"/>
      </w:pPr>
      <w:bookmarkStart w:id="744" w:name="_Toc52782386"/>
      <w:bookmarkStart w:id="745" w:name="_Toc52782997"/>
      <w:bookmarkStart w:id="746" w:name="_Toc59042866"/>
      <w:r w:rsidRPr="00E6516F">
        <w:t>6.1.11.3.3</w:t>
      </w:r>
      <w:r w:rsidRPr="00E6516F">
        <w:tab/>
        <w:t>Specific message contents</w:t>
      </w:r>
      <w:bookmarkEnd w:id="744"/>
      <w:bookmarkEnd w:id="745"/>
      <w:bookmarkEnd w:id="746"/>
    </w:p>
    <w:p w14:paraId="1FD3439D" w14:textId="77777777" w:rsidR="0071087C" w:rsidRPr="00E6516F" w:rsidRDefault="0071087C" w:rsidP="0071087C">
      <w:pPr>
        <w:pStyle w:val="TH"/>
      </w:pPr>
      <w:bookmarkStart w:id="747" w:name="_Toc25610662"/>
      <w:r w:rsidRPr="00E6516F">
        <w:t>Table 6.1.11.3.3-1: SIP INVITE (step 2, Table 6.1.11.3.2-1;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4D471D37" w14:textId="77777777" w:rsidTr="00174677">
        <w:trPr>
          <w:tblHeader/>
        </w:trPr>
        <w:tc>
          <w:tcPr>
            <w:tcW w:w="9639" w:type="dxa"/>
            <w:gridSpan w:val="5"/>
          </w:tcPr>
          <w:p w14:paraId="06D5A5D2" w14:textId="5BB7B659" w:rsidR="0071087C" w:rsidRPr="00E6516F" w:rsidRDefault="0071087C" w:rsidP="00174677">
            <w:pPr>
              <w:pStyle w:val="TAH"/>
              <w:jc w:val="left"/>
              <w:rPr>
                <w:b w:val="0"/>
              </w:rPr>
            </w:pPr>
            <w:r w:rsidRPr="00E6516F">
              <w:rPr>
                <w:rFonts w:cs="Arial"/>
                <w:b w:val="0"/>
                <w:szCs w:val="18"/>
              </w:rPr>
              <w:t>Derivation Path: TS 36.579-1 [2], Table 5.5.2.5.1-1, condition MCDATA_SDS</w:t>
            </w:r>
          </w:p>
        </w:tc>
      </w:tr>
      <w:tr w:rsidR="0071087C" w:rsidRPr="00E6516F" w14:paraId="03749851" w14:textId="77777777" w:rsidTr="00174677">
        <w:trPr>
          <w:tblHeader/>
        </w:trPr>
        <w:tc>
          <w:tcPr>
            <w:tcW w:w="2835" w:type="dxa"/>
          </w:tcPr>
          <w:p w14:paraId="3C389C19" w14:textId="77777777" w:rsidR="0071087C" w:rsidRPr="00E6516F" w:rsidRDefault="0071087C" w:rsidP="00174677">
            <w:pPr>
              <w:pStyle w:val="TAH"/>
              <w:rPr>
                <w:bCs/>
              </w:rPr>
            </w:pPr>
            <w:r w:rsidRPr="00E6516F">
              <w:rPr>
                <w:bCs/>
              </w:rPr>
              <w:t>Information Element</w:t>
            </w:r>
          </w:p>
        </w:tc>
        <w:tc>
          <w:tcPr>
            <w:tcW w:w="2126" w:type="dxa"/>
          </w:tcPr>
          <w:p w14:paraId="62C9521B"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605FCCA5" w14:textId="77777777" w:rsidR="0071087C" w:rsidRPr="00E6516F" w:rsidRDefault="0071087C" w:rsidP="00174677">
            <w:pPr>
              <w:pStyle w:val="TAH"/>
              <w:rPr>
                <w:bCs/>
              </w:rPr>
            </w:pPr>
            <w:r w:rsidRPr="00E6516F">
              <w:rPr>
                <w:bCs/>
              </w:rPr>
              <w:t>Comment</w:t>
            </w:r>
          </w:p>
        </w:tc>
        <w:tc>
          <w:tcPr>
            <w:tcW w:w="1418" w:type="dxa"/>
          </w:tcPr>
          <w:p w14:paraId="563AB2ED" w14:textId="77777777" w:rsidR="0071087C" w:rsidRPr="00E6516F" w:rsidRDefault="0071087C" w:rsidP="00174677">
            <w:pPr>
              <w:pStyle w:val="TAH"/>
              <w:rPr>
                <w:bCs/>
              </w:rPr>
            </w:pPr>
            <w:r w:rsidRPr="00E6516F">
              <w:rPr>
                <w:bCs/>
              </w:rPr>
              <w:t>Reference</w:t>
            </w:r>
          </w:p>
        </w:tc>
        <w:tc>
          <w:tcPr>
            <w:tcW w:w="1134" w:type="dxa"/>
          </w:tcPr>
          <w:p w14:paraId="24EF17E6" w14:textId="77777777" w:rsidR="0071087C" w:rsidRPr="00E6516F" w:rsidRDefault="0071087C" w:rsidP="00174677">
            <w:pPr>
              <w:pStyle w:val="TAH"/>
              <w:rPr>
                <w:bCs/>
              </w:rPr>
            </w:pPr>
            <w:r w:rsidRPr="00E6516F">
              <w:rPr>
                <w:bCs/>
              </w:rPr>
              <w:t>Condition</w:t>
            </w:r>
          </w:p>
        </w:tc>
      </w:tr>
      <w:tr w:rsidR="0071087C" w:rsidRPr="00E6516F" w14:paraId="010CA497" w14:textId="77777777" w:rsidTr="00174677">
        <w:trPr>
          <w:tblHeader/>
        </w:trPr>
        <w:tc>
          <w:tcPr>
            <w:tcW w:w="2835" w:type="dxa"/>
            <w:vAlign w:val="center"/>
          </w:tcPr>
          <w:p w14:paraId="2B041306" w14:textId="77777777" w:rsidR="0071087C" w:rsidRPr="00E6516F" w:rsidRDefault="0071087C" w:rsidP="00174677">
            <w:pPr>
              <w:pStyle w:val="TAL"/>
            </w:pPr>
            <w:r w:rsidRPr="00E6516F">
              <w:rPr>
                <w:b/>
                <w:bCs/>
              </w:rPr>
              <w:t>Message-body</w:t>
            </w:r>
          </w:p>
        </w:tc>
        <w:tc>
          <w:tcPr>
            <w:tcW w:w="2126" w:type="dxa"/>
          </w:tcPr>
          <w:p w14:paraId="565A9E7A" w14:textId="77777777" w:rsidR="0071087C" w:rsidRPr="00E6516F" w:rsidRDefault="0071087C" w:rsidP="00174677">
            <w:pPr>
              <w:pStyle w:val="TAL"/>
            </w:pPr>
          </w:p>
        </w:tc>
        <w:tc>
          <w:tcPr>
            <w:tcW w:w="2126" w:type="dxa"/>
            <w:tcBorders>
              <w:bottom w:val="single" w:sz="4" w:space="0" w:color="auto"/>
            </w:tcBorders>
          </w:tcPr>
          <w:p w14:paraId="6D7E8B3B" w14:textId="77777777" w:rsidR="0071087C" w:rsidRPr="00E6516F" w:rsidRDefault="0071087C" w:rsidP="00174677">
            <w:pPr>
              <w:pStyle w:val="TAL"/>
            </w:pPr>
          </w:p>
        </w:tc>
        <w:tc>
          <w:tcPr>
            <w:tcW w:w="1418" w:type="dxa"/>
          </w:tcPr>
          <w:p w14:paraId="2AB03944" w14:textId="77777777" w:rsidR="0071087C" w:rsidRPr="00E6516F" w:rsidRDefault="0071087C" w:rsidP="00174677">
            <w:pPr>
              <w:pStyle w:val="TAL"/>
            </w:pPr>
          </w:p>
        </w:tc>
        <w:tc>
          <w:tcPr>
            <w:tcW w:w="1134" w:type="dxa"/>
            <w:vAlign w:val="bottom"/>
          </w:tcPr>
          <w:p w14:paraId="4591AFA8" w14:textId="77777777" w:rsidR="0071087C" w:rsidRPr="00E6516F" w:rsidRDefault="0071087C" w:rsidP="00174677">
            <w:pPr>
              <w:pStyle w:val="TAL"/>
            </w:pPr>
          </w:p>
        </w:tc>
      </w:tr>
      <w:tr w:rsidR="0071087C" w:rsidRPr="00E6516F" w14:paraId="61218422" w14:textId="77777777" w:rsidTr="004312E8">
        <w:trPr>
          <w:tblHeader/>
        </w:trPr>
        <w:tc>
          <w:tcPr>
            <w:tcW w:w="2835" w:type="dxa"/>
            <w:vAlign w:val="center"/>
          </w:tcPr>
          <w:p w14:paraId="5D12DF30" w14:textId="77777777" w:rsidR="0071087C" w:rsidRPr="00E6516F" w:rsidRDefault="0071087C" w:rsidP="00174677">
            <w:pPr>
              <w:pStyle w:val="TAL"/>
              <w:rPr>
                <w:b/>
                <w:bCs/>
              </w:rPr>
            </w:pPr>
            <w:r w:rsidRPr="00E6516F">
              <w:t xml:space="preserve">  MIME body part</w:t>
            </w:r>
          </w:p>
        </w:tc>
        <w:tc>
          <w:tcPr>
            <w:tcW w:w="2126" w:type="dxa"/>
          </w:tcPr>
          <w:p w14:paraId="38092655" w14:textId="77777777" w:rsidR="0071087C" w:rsidRPr="00E6516F" w:rsidRDefault="0071087C" w:rsidP="00174677">
            <w:pPr>
              <w:pStyle w:val="TAL"/>
            </w:pPr>
          </w:p>
        </w:tc>
        <w:tc>
          <w:tcPr>
            <w:tcW w:w="2126" w:type="dxa"/>
          </w:tcPr>
          <w:p w14:paraId="52104D6A" w14:textId="77777777" w:rsidR="0071087C" w:rsidRPr="00E6516F" w:rsidRDefault="0071087C" w:rsidP="00174677">
            <w:pPr>
              <w:pStyle w:val="TAL"/>
            </w:pPr>
            <w:r w:rsidRPr="00E6516F">
              <w:rPr>
                <w:b/>
              </w:rPr>
              <w:t>SDP message</w:t>
            </w:r>
          </w:p>
        </w:tc>
        <w:tc>
          <w:tcPr>
            <w:tcW w:w="1418" w:type="dxa"/>
          </w:tcPr>
          <w:p w14:paraId="5676C0BC" w14:textId="77777777" w:rsidR="0071087C" w:rsidRPr="00E6516F" w:rsidRDefault="0071087C" w:rsidP="00174677">
            <w:pPr>
              <w:pStyle w:val="TAL"/>
            </w:pPr>
          </w:p>
        </w:tc>
        <w:tc>
          <w:tcPr>
            <w:tcW w:w="1134" w:type="dxa"/>
            <w:vAlign w:val="bottom"/>
          </w:tcPr>
          <w:p w14:paraId="24CCD559" w14:textId="77777777" w:rsidR="0071087C" w:rsidRPr="00E6516F" w:rsidRDefault="0071087C" w:rsidP="00174677">
            <w:pPr>
              <w:pStyle w:val="TAL"/>
            </w:pPr>
          </w:p>
        </w:tc>
      </w:tr>
      <w:tr w:rsidR="0071087C" w:rsidRPr="00E6516F" w14:paraId="41D23A8A" w14:textId="77777777" w:rsidTr="004312E8">
        <w:trPr>
          <w:tblHeader/>
        </w:trPr>
        <w:tc>
          <w:tcPr>
            <w:tcW w:w="2835" w:type="dxa"/>
          </w:tcPr>
          <w:p w14:paraId="5DD6ED28" w14:textId="77777777" w:rsidR="0071087C" w:rsidRPr="00E6516F" w:rsidRDefault="0071087C" w:rsidP="00174677">
            <w:pPr>
              <w:pStyle w:val="TAL"/>
              <w:rPr>
                <w:b/>
                <w:bCs/>
              </w:rPr>
            </w:pPr>
            <w:r w:rsidRPr="00E6516F">
              <w:t xml:space="preserve">    MIME-part-body</w:t>
            </w:r>
          </w:p>
        </w:tc>
        <w:tc>
          <w:tcPr>
            <w:tcW w:w="2126" w:type="dxa"/>
          </w:tcPr>
          <w:p w14:paraId="19550B73" w14:textId="77777777" w:rsidR="0071087C" w:rsidRPr="00E6516F" w:rsidRDefault="0071087C" w:rsidP="00174677">
            <w:pPr>
              <w:pStyle w:val="TAL"/>
            </w:pPr>
            <w:r w:rsidRPr="00E6516F">
              <w:t>As described in Table 6.1.11.3.3-1A</w:t>
            </w:r>
          </w:p>
        </w:tc>
        <w:tc>
          <w:tcPr>
            <w:tcW w:w="2126" w:type="dxa"/>
          </w:tcPr>
          <w:p w14:paraId="6EA4EE2D" w14:textId="77777777" w:rsidR="0071087C" w:rsidRPr="00E6516F" w:rsidRDefault="0071087C" w:rsidP="00174677">
            <w:pPr>
              <w:pStyle w:val="TAL"/>
            </w:pPr>
          </w:p>
        </w:tc>
        <w:tc>
          <w:tcPr>
            <w:tcW w:w="1418" w:type="dxa"/>
          </w:tcPr>
          <w:p w14:paraId="4852256A" w14:textId="77777777" w:rsidR="0071087C" w:rsidRPr="00E6516F" w:rsidRDefault="0071087C" w:rsidP="00174677">
            <w:pPr>
              <w:pStyle w:val="TAL"/>
            </w:pPr>
          </w:p>
        </w:tc>
        <w:tc>
          <w:tcPr>
            <w:tcW w:w="1134" w:type="dxa"/>
            <w:vAlign w:val="bottom"/>
          </w:tcPr>
          <w:p w14:paraId="12723119" w14:textId="77777777" w:rsidR="0071087C" w:rsidRPr="00E6516F" w:rsidRDefault="0071087C" w:rsidP="00174677">
            <w:pPr>
              <w:pStyle w:val="TAL"/>
            </w:pPr>
          </w:p>
        </w:tc>
      </w:tr>
      <w:tr w:rsidR="0071087C" w:rsidRPr="00E6516F" w14:paraId="2FDC22DD" w14:textId="77777777" w:rsidTr="00174677">
        <w:trPr>
          <w:tblHeader/>
        </w:trPr>
        <w:tc>
          <w:tcPr>
            <w:tcW w:w="2835" w:type="dxa"/>
            <w:vAlign w:val="center"/>
          </w:tcPr>
          <w:p w14:paraId="391C8B49" w14:textId="77777777" w:rsidR="0071087C" w:rsidRPr="00E6516F" w:rsidRDefault="0071087C" w:rsidP="00174677">
            <w:pPr>
              <w:pStyle w:val="TAL"/>
            </w:pPr>
            <w:r w:rsidRPr="00E6516F">
              <w:t xml:space="preserve">  MIME body part</w:t>
            </w:r>
          </w:p>
        </w:tc>
        <w:tc>
          <w:tcPr>
            <w:tcW w:w="2126" w:type="dxa"/>
            <w:vAlign w:val="center"/>
          </w:tcPr>
          <w:p w14:paraId="1718507B" w14:textId="77777777" w:rsidR="0071087C" w:rsidRPr="00E6516F" w:rsidRDefault="0071087C" w:rsidP="00174677">
            <w:pPr>
              <w:pStyle w:val="TAL"/>
            </w:pPr>
          </w:p>
        </w:tc>
        <w:tc>
          <w:tcPr>
            <w:tcW w:w="2126" w:type="dxa"/>
            <w:tcBorders>
              <w:bottom w:val="single" w:sz="4" w:space="0" w:color="auto"/>
            </w:tcBorders>
          </w:tcPr>
          <w:p w14:paraId="1AD433CF" w14:textId="3ECC8441" w:rsidR="0071087C" w:rsidRPr="00E6516F" w:rsidRDefault="0071087C" w:rsidP="00174677">
            <w:pPr>
              <w:pStyle w:val="TAL"/>
              <w:rPr>
                <w:b/>
                <w:bCs/>
              </w:rPr>
            </w:pPr>
            <w:r w:rsidRPr="00E6516F">
              <w:rPr>
                <w:b/>
                <w:bCs/>
              </w:rPr>
              <w:t>MCData-Info</w:t>
            </w:r>
          </w:p>
        </w:tc>
        <w:tc>
          <w:tcPr>
            <w:tcW w:w="1418" w:type="dxa"/>
          </w:tcPr>
          <w:p w14:paraId="59D45DB8" w14:textId="77777777" w:rsidR="0071087C" w:rsidRPr="00E6516F" w:rsidRDefault="0071087C" w:rsidP="00174677">
            <w:pPr>
              <w:pStyle w:val="TAL"/>
            </w:pPr>
          </w:p>
        </w:tc>
        <w:tc>
          <w:tcPr>
            <w:tcW w:w="1134" w:type="dxa"/>
          </w:tcPr>
          <w:p w14:paraId="431C4DA9" w14:textId="77777777" w:rsidR="0071087C" w:rsidRPr="00E6516F" w:rsidRDefault="0071087C" w:rsidP="00174677">
            <w:pPr>
              <w:pStyle w:val="TAL"/>
            </w:pPr>
          </w:p>
        </w:tc>
      </w:tr>
      <w:tr w:rsidR="0071087C" w:rsidRPr="00E6516F" w14:paraId="41E9D428" w14:textId="77777777" w:rsidTr="00174677">
        <w:trPr>
          <w:tblHeader/>
        </w:trPr>
        <w:tc>
          <w:tcPr>
            <w:tcW w:w="2835" w:type="dxa"/>
          </w:tcPr>
          <w:p w14:paraId="2B32434A" w14:textId="77777777" w:rsidR="0071087C" w:rsidRPr="00E6516F" w:rsidRDefault="0071087C" w:rsidP="00174677">
            <w:pPr>
              <w:pStyle w:val="TAL"/>
            </w:pPr>
            <w:r w:rsidRPr="00E6516F">
              <w:t xml:space="preserve">    MIME-part-body</w:t>
            </w:r>
          </w:p>
        </w:tc>
        <w:tc>
          <w:tcPr>
            <w:tcW w:w="2126" w:type="dxa"/>
          </w:tcPr>
          <w:p w14:paraId="424C40E7" w14:textId="77777777" w:rsidR="0071087C" w:rsidRPr="00E6516F" w:rsidRDefault="0071087C" w:rsidP="00174677">
            <w:pPr>
              <w:pStyle w:val="TAL"/>
            </w:pPr>
            <w:r w:rsidRPr="00E6516F">
              <w:t>MCData-Info as described in Table 6.1.11.3.3-2</w:t>
            </w:r>
          </w:p>
        </w:tc>
        <w:tc>
          <w:tcPr>
            <w:tcW w:w="2126" w:type="dxa"/>
            <w:tcBorders>
              <w:bottom w:val="single" w:sz="4" w:space="0" w:color="auto"/>
            </w:tcBorders>
          </w:tcPr>
          <w:p w14:paraId="0262C1A7" w14:textId="77777777" w:rsidR="0071087C" w:rsidRPr="00E6516F" w:rsidRDefault="0071087C" w:rsidP="00174677">
            <w:pPr>
              <w:pStyle w:val="TAL"/>
            </w:pPr>
          </w:p>
        </w:tc>
        <w:tc>
          <w:tcPr>
            <w:tcW w:w="1418" w:type="dxa"/>
          </w:tcPr>
          <w:p w14:paraId="21ABCE14" w14:textId="77777777" w:rsidR="0071087C" w:rsidRPr="00E6516F" w:rsidRDefault="0071087C" w:rsidP="00174677">
            <w:pPr>
              <w:pStyle w:val="TAL"/>
            </w:pPr>
          </w:p>
        </w:tc>
        <w:tc>
          <w:tcPr>
            <w:tcW w:w="1134" w:type="dxa"/>
          </w:tcPr>
          <w:p w14:paraId="570DA7C3" w14:textId="77777777" w:rsidR="0071087C" w:rsidRPr="00E6516F" w:rsidRDefault="0071087C" w:rsidP="00174677">
            <w:pPr>
              <w:pStyle w:val="TAL"/>
            </w:pPr>
          </w:p>
        </w:tc>
      </w:tr>
    </w:tbl>
    <w:p w14:paraId="427CE716" w14:textId="77777777" w:rsidR="0071087C" w:rsidRPr="00E6516F" w:rsidRDefault="0071087C" w:rsidP="0071087C"/>
    <w:p w14:paraId="4CBA07B1" w14:textId="77777777" w:rsidR="0071087C" w:rsidRPr="00E6516F" w:rsidRDefault="0071087C" w:rsidP="004312E8">
      <w:pPr>
        <w:pStyle w:val="TH"/>
      </w:pPr>
      <w:r w:rsidRPr="00E6516F">
        <w:t>Table 6.1.11.3.3-1A: SDP for SIP INVITE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1CB58E74" w14:textId="77777777" w:rsidTr="00174677">
        <w:trPr>
          <w:cantSplit/>
        </w:trPr>
        <w:tc>
          <w:tcPr>
            <w:tcW w:w="9639" w:type="dxa"/>
          </w:tcPr>
          <w:p w14:paraId="17C5DCD5" w14:textId="77777777" w:rsidR="0071087C" w:rsidRPr="00E6516F" w:rsidRDefault="0071087C" w:rsidP="004312E8">
            <w:pPr>
              <w:pStyle w:val="TAL"/>
            </w:pPr>
            <w:r w:rsidRPr="00E6516F">
              <w:t>Derivation Path: TS 36.579-1 [2], Table 5.5.3.1.1-3, condition MCDATA_SDS, SDP_OFFER, SDS_SESSION</w:t>
            </w:r>
          </w:p>
        </w:tc>
      </w:tr>
    </w:tbl>
    <w:p w14:paraId="7C26BF05" w14:textId="77777777" w:rsidR="0071087C" w:rsidRPr="00E6516F" w:rsidRDefault="0071087C" w:rsidP="0071087C"/>
    <w:p w14:paraId="757B1C92" w14:textId="77777777" w:rsidR="0071087C" w:rsidRPr="00E6516F" w:rsidRDefault="0071087C" w:rsidP="0071087C">
      <w:pPr>
        <w:pStyle w:val="TH"/>
      </w:pPr>
      <w:r w:rsidRPr="00E6516F">
        <w:t>Table 6.1.11.3.3-2: MCDATA-Info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2A740A26" w14:textId="77777777" w:rsidTr="00174677">
        <w:trPr>
          <w:cantSplit/>
        </w:trPr>
        <w:tc>
          <w:tcPr>
            <w:tcW w:w="9639" w:type="dxa"/>
            <w:gridSpan w:val="5"/>
          </w:tcPr>
          <w:p w14:paraId="0F0413B0"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5.5.3.2.1-3, condition MCD_grp</w:t>
            </w:r>
          </w:p>
        </w:tc>
      </w:tr>
      <w:tr w:rsidR="0071087C" w:rsidRPr="00E6516F" w14:paraId="14B43D09" w14:textId="77777777" w:rsidTr="00174677">
        <w:tc>
          <w:tcPr>
            <w:tcW w:w="2835" w:type="dxa"/>
          </w:tcPr>
          <w:p w14:paraId="40B62B06" w14:textId="77777777" w:rsidR="0071087C" w:rsidRPr="00E6516F" w:rsidRDefault="0071087C" w:rsidP="00174677">
            <w:pPr>
              <w:pStyle w:val="TAH"/>
              <w:rPr>
                <w:bCs/>
              </w:rPr>
            </w:pPr>
            <w:r w:rsidRPr="00E6516F">
              <w:rPr>
                <w:bCs/>
              </w:rPr>
              <w:t>Information Element</w:t>
            </w:r>
          </w:p>
        </w:tc>
        <w:tc>
          <w:tcPr>
            <w:tcW w:w="2126" w:type="dxa"/>
          </w:tcPr>
          <w:p w14:paraId="279D4924"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580BBA40" w14:textId="77777777" w:rsidR="0071087C" w:rsidRPr="00E6516F" w:rsidRDefault="0071087C" w:rsidP="00174677">
            <w:pPr>
              <w:pStyle w:val="TAH"/>
              <w:rPr>
                <w:bCs/>
              </w:rPr>
            </w:pPr>
            <w:r w:rsidRPr="00E6516F">
              <w:rPr>
                <w:bCs/>
              </w:rPr>
              <w:t>Comment</w:t>
            </w:r>
          </w:p>
        </w:tc>
        <w:tc>
          <w:tcPr>
            <w:tcW w:w="1418" w:type="dxa"/>
          </w:tcPr>
          <w:p w14:paraId="54F510BA" w14:textId="77777777" w:rsidR="0071087C" w:rsidRPr="00E6516F" w:rsidRDefault="0071087C" w:rsidP="00174677">
            <w:pPr>
              <w:pStyle w:val="TAH"/>
              <w:rPr>
                <w:bCs/>
              </w:rPr>
            </w:pPr>
            <w:r w:rsidRPr="00E6516F">
              <w:rPr>
                <w:bCs/>
              </w:rPr>
              <w:t>Reference</w:t>
            </w:r>
          </w:p>
        </w:tc>
        <w:tc>
          <w:tcPr>
            <w:tcW w:w="1134" w:type="dxa"/>
          </w:tcPr>
          <w:p w14:paraId="588F837D" w14:textId="77777777" w:rsidR="0071087C" w:rsidRPr="00E6516F" w:rsidRDefault="0071087C" w:rsidP="00174677">
            <w:pPr>
              <w:pStyle w:val="TAH"/>
              <w:rPr>
                <w:bCs/>
              </w:rPr>
            </w:pPr>
            <w:r w:rsidRPr="00E6516F">
              <w:rPr>
                <w:bCs/>
              </w:rPr>
              <w:t>Condition</w:t>
            </w:r>
          </w:p>
        </w:tc>
      </w:tr>
      <w:tr w:rsidR="0071087C" w:rsidRPr="00E6516F" w14:paraId="44C77D3E" w14:textId="77777777" w:rsidTr="00174677">
        <w:tc>
          <w:tcPr>
            <w:tcW w:w="2835" w:type="dxa"/>
          </w:tcPr>
          <w:p w14:paraId="619647F3" w14:textId="77777777" w:rsidR="0071087C" w:rsidRPr="00E6516F" w:rsidRDefault="0071087C" w:rsidP="00174677">
            <w:pPr>
              <w:pStyle w:val="TAL"/>
              <w:rPr>
                <w:rFonts w:cs="Arial"/>
                <w:szCs w:val="18"/>
              </w:rPr>
            </w:pPr>
            <w:r w:rsidRPr="00E6516F">
              <w:t>mcdata-info</w:t>
            </w:r>
          </w:p>
        </w:tc>
        <w:tc>
          <w:tcPr>
            <w:tcW w:w="2126" w:type="dxa"/>
          </w:tcPr>
          <w:p w14:paraId="5D5332A2" w14:textId="77777777" w:rsidR="0071087C" w:rsidRPr="00E6516F" w:rsidRDefault="0071087C" w:rsidP="00174677">
            <w:pPr>
              <w:pStyle w:val="TAL"/>
            </w:pPr>
          </w:p>
        </w:tc>
        <w:tc>
          <w:tcPr>
            <w:tcW w:w="2126" w:type="dxa"/>
            <w:tcBorders>
              <w:bottom w:val="single" w:sz="4" w:space="0" w:color="auto"/>
            </w:tcBorders>
          </w:tcPr>
          <w:p w14:paraId="5BCA4645" w14:textId="77777777" w:rsidR="0071087C" w:rsidRPr="00E6516F" w:rsidRDefault="0071087C" w:rsidP="00174677">
            <w:pPr>
              <w:pStyle w:val="TAL"/>
            </w:pPr>
          </w:p>
        </w:tc>
        <w:tc>
          <w:tcPr>
            <w:tcW w:w="1418" w:type="dxa"/>
          </w:tcPr>
          <w:p w14:paraId="79F6A19A" w14:textId="77777777" w:rsidR="0071087C" w:rsidRPr="00E6516F" w:rsidRDefault="0071087C" w:rsidP="00174677">
            <w:pPr>
              <w:pStyle w:val="TAL"/>
            </w:pPr>
          </w:p>
        </w:tc>
        <w:tc>
          <w:tcPr>
            <w:tcW w:w="1134" w:type="dxa"/>
          </w:tcPr>
          <w:p w14:paraId="05A2774D" w14:textId="77777777" w:rsidR="0071087C" w:rsidRPr="00E6516F" w:rsidRDefault="0071087C" w:rsidP="00174677">
            <w:pPr>
              <w:pStyle w:val="TAL"/>
            </w:pPr>
          </w:p>
        </w:tc>
      </w:tr>
      <w:tr w:rsidR="0071087C" w:rsidRPr="00E6516F" w14:paraId="721A5C5D" w14:textId="77777777" w:rsidTr="00174677">
        <w:tc>
          <w:tcPr>
            <w:tcW w:w="2835" w:type="dxa"/>
          </w:tcPr>
          <w:p w14:paraId="341C9D2C" w14:textId="77777777" w:rsidR="0071087C" w:rsidRPr="00E6516F" w:rsidRDefault="0071087C" w:rsidP="00174677">
            <w:pPr>
              <w:pStyle w:val="TAL"/>
              <w:rPr>
                <w:rFonts w:cs="Arial"/>
                <w:szCs w:val="18"/>
              </w:rPr>
            </w:pPr>
            <w:r w:rsidRPr="00E6516F">
              <w:t xml:space="preserve">  mcdata-Params</w:t>
            </w:r>
          </w:p>
        </w:tc>
        <w:tc>
          <w:tcPr>
            <w:tcW w:w="2126" w:type="dxa"/>
          </w:tcPr>
          <w:p w14:paraId="48C67F2B" w14:textId="77777777" w:rsidR="0071087C" w:rsidRPr="00E6516F" w:rsidRDefault="0071087C" w:rsidP="00174677">
            <w:pPr>
              <w:pStyle w:val="TAL"/>
            </w:pPr>
          </w:p>
        </w:tc>
        <w:tc>
          <w:tcPr>
            <w:tcW w:w="2126" w:type="dxa"/>
            <w:tcBorders>
              <w:top w:val="single" w:sz="4" w:space="0" w:color="auto"/>
              <w:bottom w:val="single" w:sz="4" w:space="0" w:color="auto"/>
            </w:tcBorders>
          </w:tcPr>
          <w:p w14:paraId="02097AD4" w14:textId="77777777" w:rsidR="0071087C" w:rsidRPr="00E6516F" w:rsidRDefault="0071087C" w:rsidP="00174677">
            <w:pPr>
              <w:pStyle w:val="TAL"/>
            </w:pPr>
          </w:p>
        </w:tc>
        <w:tc>
          <w:tcPr>
            <w:tcW w:w="1418" w:type="dxa"/>
          </w:tcPr>
          <w:p w14:paraId="40B9C133" w14:textId="77777777" w:rsidR="0071087C" w:rsidRPr="00E6516F" w:rsidRDefault="0071087C" w:rsidP="00174677">
            <w:pPr>
              <w:pStyle w:val="TAL"/>
            </w:pPr>
          </w:p>
        </w:tc>
        <w:tc>
          <w:tcPr>
            <w:tcW w:w="1134" w:type="dxa"/>
          </w:tcPr>
          <w:p w14:paraId="3135A57C" w14:textId="77777777" w:rsidR="0071087C" w:rsidRPr="00E6516F" w:rsidRDefault="0071087C" w:rsidP="00174677">
            <w:pPr>
              <w:pStyle w:val="TAL"/>
            </w:pPr>
          </w:p>
        </w:tc>
      </w:tr>
      <w:tr w:rsidR="0071087C" w:rsidRPr="00E6516F" w14:paraId="645BB5B9" w14:textId="77777777" w:rsidTr="00174677">
        <w:tc>
          <w:tcPr>
            <w:tcW w:w="2835" w:type="dxa"/>
          </w:tcPr>
          <w:p w14:paraId="78563F36" w14:textId="77777777" w:rsidR="0071087C" w:rsidRPr="00E6516F" w:rsidRDefault="0071087C" w:rsidP="00174677">
            <w:pPr>
              <w:pStyle w:val="TAL"/>
              <w:rPr>
                <w:rFonts w:cs="Arial"/>
                <w:szCs w:val="18"/>
              </w:rPr>
            </w:pPr>
            <w:r w:rsidRPr="00E6516F">
              <w:t xml:space="preserve">    request-type</w:t>
            </w:r>
          </w:p>
        </w:tc>
        <w:tc>
          <w:tcPr>
            <w:tcW w:w="2126" w:type="dxa"/>
          </w:tcPr>
          <w:p w14:paraId="1FC3FC52" w14:textId="77777777" w:rsidR="0071087C" w:rsidRPr="00E6516F" w:rsidRDefault="0071087C" w:rsidP="00174677">
            <w:pPr>
              <w:pStyle w:val="TAL"/>
            </w:pPr>
            <w:r w:rsidRPr="00E6516F">
              <w:rPr>
                <w:lang w:eastAsia="ko-KR"/>
              </w:rPr>
              <w:t>"group-sds-session"</w:t>
            </w:r>
          </w:p>
        </w:tc>
        <w:tc>
          <w:tcPr>
            <w:tcW w:w="2126" w:type="dxa"/>
            <w:tcBorders>
              <w:top w:val="single" w:sz="4" w:space="0" w:color="auto"/>
              <w:bottom w:val="single" w:sz="4" w:space="0" w:color="auto"/>
            </w:tcBorders>
          </w:tcPr>
          <w:p w14:paraId="3CB39973" w14:textId="77777777" w:rsidR="0071087C" w:rsidRPr="00E6516F" w:rsidRDefault="0071087C" w:rsidP="00174677">
            <w:pPr>
              <w:pStyle w:val="TAL"/>
            </w:pPr>
          </w:p>
        </w:tc>
        <w:tc>
          <w:tcPr>
            <w:tcW w:w="1418" w:type="dxa"/>
          </w:tcPr>
          <w:p w14:paraId="5112AB71" w14:textId="77777777" w:rsidR="0071087C" w:rsidRPr="00E6516F" w:rsidRDefault="0071087C" w:rsidP="00174677">
            <w:pPr>
              <w:pStyle w:val="TAL"/>
            </w:pPr>
          </w:p>
        </w:tc>
        <w:tc>
          <w:tcPr>
            <w:tcW w:w="1134" w:type="dxa"/>
          </w:tcPr>
          <w:p w14:paraId="5447DFA6" w14:textId="77777777" w:rsidR="0071087C" w:rsidRPr="00E6516F" w:rsidRDefault="0071087C" w:rsidP="00174677">
            <w:pPr>
              <w:pStyle w:val="TAL"/>
            </w:pPr>
          </w:p>
        </w:tc>
      </w:tr>
    </w:tbl>
    <w:p w14:paraId="2D5772EB" w14:textId="77777777" w:rsidR="0071087C" w:rsidRPr="00E6516F" w:rsidRDefault="0071087C" w:rsidP="0071087C"/>
    <w:p w14:paraId="0EE06CC1" w14:textId="44B1C6E6" w:rsidR="0071087C" w:rsidRPr="00E6516F" w:rsidRDefault="0071087C" w:rsidP="0071087C">
      <w:pPr>
        <w:pStyle w:val="TH"/>
      </w:pPr>
      <w:r w:rsidRPr="00E6516F">
        <w:t>Table 6.1.11.3.3-3: SIP 200 (OK) (step 2, Table 6.1.11.3.2-1;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17405361" w14:textId="77777777" w:rsidTr="00174677">
        <w:trPr>
          <w:cantSplit/>
        </w:trPr>
        <w:tc>
          <w:tcPr>
            <w:tcW w:w="9644" w:type="dxa"/>
            <w:gridSpan w:val="5"/>
          </w:tcPr>
          <w:p w14:paraId="52B8D140" w14:textId="73283F8A" w:rsidR="0071087C" w:rsidRPr="00E6516F" w:rsidRDefault="0071087C" w:rsidP="00174677">
            <w:pPr>
              <w:pStyle w:val="TAL"/>
              <w:rPr>
                <w:rFonts w:cs="Arial"/>
                <w:szCs w:val="18"/>
              </w:rPr>
            </w:pPr>
            <w:r w:rsidRPr="00E6516F">
              <w:rPr>
                <w:rFonts w:cs="Arial"/>
                <w:szCs w:val="18"/>
              </w:rPr>
              <w:t>Derivation Path: TS 36.579-1 [2], Table 5.5.2.17.1.2-1, condition INVITE-RSP</w:t>
            </w:r>
          </w:p>
        </w:tc>
      </w:tr>
      <w:tr w:rsidR="0071087C" w:rsidRPr="00E6516F" w14:paraId="32EA9268" w14:textId="77777777" w:rsidTr="00174677">
        <w:tc>
          <w:tcPr>
            <w:tcW w:w="2836" w:type="dxa"/>
          </w:tcPr>
          <w:p w14:paraId="19CB5C86" w14:textId="77777777" w:rsidR="0071087C" w:rsidRPr="00E6516F" w:rsidRDefault="0071087C" w:rsidP="00174677">
            <w:pPr>
              <w:pStyle w:val="TAH"/>
              <w:rPr>
                <w:bCs/>
              </w:rPr>
            </w:pPr>
            <w:r w:rsidRPr="00E6516F">
              <w:rPr>
                <w:bCs/>
              </w:rPr>
              <w:t>Information Element</w:t>
            </w:r>
          </w:p>
        </w:tc>
        <w:tc>
          <w:tcPr>
            <w:tcW w:w="2127" w:type="dxa"/>
          </w:tcPr>
          <w:p w14:paraId="29A94192"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5D453D0D" w14:textId="77777777" w:rsidR="0071087C" w:rsidRPr="00E6516F" w:rsidRDefault="0071087C" w:rsidP="00174677">
            <w:pPr>
              <w:pStyle w:val="TAH"/>
              <w:rPr>
                <w:bCs/>
              </w:rPr>
            </w:pPr>
            <w:r w:rsidRPr="00E6516F">
              <w:rPr>
                <w:bCs/>
              </w:rPr>
              <w:t>Comment</w:t>
            </w:r>
          </w:p>
        </w:tc>
        <w:tc>
          <w:tcPr>
            <w:tcW w:w="1419" w:type="dxa"/>
          </w:tcPr>
          <w:p w14:paraId="444412B5" w14:textId="77777777" w:rsidR="0071087C" w:rsidRPr="00E6516F" w:rsidRDefault="0071087C" w:rsidP="00174677">
            <w:pPr>
              <w:pStyle w:val="TAH"/>
              <w:rPr>
                <w:bCs/>
              </w:rPr>
            </w:pPr>
            <w:r w:rsidRPr="00E6516F">
              <w:rPr>
                <w:bCs/>
              </w:rPr>
              <w:t>Reference</w:t>
            </w:r>
          </w:p>
        </w:tc>
        <w:tc>
          <w:tcPr>
            <w:tcW w:w="1135" w:type="dxa"/>
          </w:tcPr>
          <w:p w14:paraId="028E94AE" w14:textId="77777777" w:rsidR="0071087C" w:rsidRPr="00E6516F" w:rsidRDefault="0071087C" w:rsidP="00174677">
            <w:pPr>
              <w:pStyle w:val="TAH"/>
              <w:rPr>
                <w:bCs/>
              </w:rPr>
            </w:pPr>
            <w:r w:rsidRPr="00E6516F">
              <w:rPr>
                <w:bCs/>
              </w:rPr>
              <w:t>Condition</w:t>
            </w:r>
          </w:p>
        </w:tc>
      </w:tr>
      <w:tr w:rsidR="0071087C" w:rsidRPr="00E6516F" w14:paraId="5F188A3A" w14:textId="77777777" w:rsidTr="00174677">
        <w:tc>
          <w:tcPr>
            <w:tcW w:w="2836" w:type="dxa"/>
            <w:vAlign w:val="center"/>
          </w:tcPr>
          <w:p w14:paraId="494D27F9" w14:textId="77777777" w:rsidR="0071087C" w:rsidRPr="00E6516F" w:rsidRDefault="0071087C" w:rsidP="00174677">
            <w:pPr>
              <w:pStyle w:val="TAL"/>
              <w:rPr>
                <w:rFonts w:cs="Arial"/>
                <w:b/>
                <w:bCs/>
                <w:szCs w:val="18"/>
              </w:rPr>
            </w:pPr>
            <w:r w:rsidRPr="00E6516F">
              <w:rPr>
                <w:b/>
                <w:bCs/>
              </w:rPr>
              <w:t>Message-body</w:t>
            </w:r>
          </w:p>
        </w:tc>
        <w:tc>
          <w:tcPr>
            <w:tcW w:w="2127" w:type="dxa"/>
          </w:tcPr>
          <w:p w14:paraId="30035D51" w14:textId="77777777" w:rsidR="0071087C" w:rsidRPr="00E6516F" w:rsidRDefault="0071087C" w:rsidP="00174677">
            <w:pPr>
              <w:pStyle w:val="TAL"/>
            </w:pPr>
          </w:p>
        </w:tc>
        <w:tc>
          <w:tcPr>
            <w:tcW w:w="2127" w:type="dxa"/>
            <w:tcBorders>
              <w:top w:val="single" w:sz="4" w:space="0" w:color="auto"/>
              <w:bottom w:val="single" w:sz="4" w:space="0" w:color="auto"/>
            </w:tcBorders>
          </w:tcPr>
          <w:p w14:paraId="0C1FA872" w14:textId="77777777" w:rsidR="0071087C" w:rsidRPr="00E6516F" w:rsidRDefault="0071087C" w:rsidP="00174677">
            <w:pPr>
              <w:pStyle w:val="TAL"/>
            </w:pPr>
          </w:p>
        </w:tc>
        <w:tc>
          <w:tcPr>
            <w:tcW w:w="1419" w:type="dxa"/>
          </w:tcPr>
          <w:p w14:paraId="358DE3D9" w14:textId="77777777" w:rsidR="0071087C" w:rsidRPr="00E6516F" w:rsidRDefault="0071087C" w:rsidP="00174677">
            <w:pPr>
              <w:pStyle w:val="TAL"/>
            </w:pPr>
          </w:p>
        </w:tc>
        <w:tc>
          <w:tcPr>
            <w:tcW w:w="1135" w:type="dxa"/>
            <w:vAlign w:val="bottom"/>
          </w:tcPr>
          <w:p w14:paraId="1F6ACBC8" w14:textId="77777777" w:rsidR="0071087C" w:rsidRPr="00E6516F" w:rsidRDefault="0071087C" w:rsidP="00174677">
            <w:pPr>
              <w:pStyle w:val="TAL"/>
            </w:pPr>
          </w:p>
        </w:tc>
      </w:tr>
      <w:tr w:rsidR="0071087C" w:rsidRPr="00E6516F" w14:paraId="138EB5AC" w14:textId="77777777" w:rsidTr="004312E8">
        <w:tc>
          <w:tcPr>
            <w:tcW w:w="2836" w:type="dxa"/>
          </w:tcPr>
          <w:p w14:paraId="4B7BB35A" w14:textId="77777777" w:rsidR="0071087C" w:rsidRPr="00E6516F" w:rsidRDefault="0071087C" w:rsidP="00174677">
            <w:pPr>
              <w:pStyle w:val="TAL"/>
              <w:rPr>
                <w:b/>
                <w:bCs/>
              </w:rPr>
            </w:pPr>
            <w:r w:rsidRPr="00E6516F">
              <w:t xml:space="preserve">  SDP message</w:t>
            </w:r>
          </w:p>
        </w:tc>
        <w:tc>
          <w:tcPr>
            <w:tcW w:w="2127" w:type="dxa"/>
          </w:tcPr>
          <w:p w14:paraId="639C6D31" w14:textId="77777777" w:rsidR="0071087C" w:rsidRPr="00E6516F" w:rsidRDefault="0071087C" w:rsidP="00174677">
            <w:pPr>
              <w:pStyle w:val="TAL"/>
            </w:pPr>
            <w:r w:rsidRPr="00E6516F">
              <w:t>As described in Table 6.1.11.3.3-4</w:t>
            </w:r>
          </w:p>
        </w:tc>
        <w:tc>
          <w:tcPr>
            <w:tcW w:w="2127" w:type="dxa"/>
            <w:tcBorders>
              <w:top w:val="single" w:sz="4" w:space="0" w:color="auto"/>
              <w:bottom w:val="single" w:sz="4" w:space="0" w:color="auto"/>
            </w:tcBorders>
          </w:tcPr>
          <w:p w14:paraId="0315E76B" w14:textId="77777777" w:rsidR="0071087C" w:rsidRPr="00E6516F" w:rsidRDefault="0071087C" w:rsidP="00174677">
            <w:pPr>
              <w:pStyle w:val="TAL"/>
            </w:pPr>
          </w:p>
        </w:tc>
        <w:tc>
          <w:tcPr>
            <w:tcW w:w="1419" w:type="dxa"/>
          </w:tcPr>
          <w:p w14:paraId="7A5B9596" w14:textId="77777777" w:rsidR="0071087C" w:rsidRPr="00E6516F" w:rsidRDefault="0071087C" w:rsidP="00174677">
            <w:pPr>
              <w:pStyle w:val="TAL"/>
            </w:pPr>
          </w:p>
        </w:tc>
        <w:tc>
          <w:tcPr>
            <w:tcW w:w="1135" w:type="dxa"/>
            <w:vAlign w:val="bottom"/>
          </w:tcPr>
          <w:p w14:paraId="268691A9" w14:textId="77777777" w:rsidR="0071087C" w:rsidRPr="00E6516F" w:rsidRDefault="0071087C" w:rsidP="00174677">
            <w:pPr>
              <w:pStyle w:val="TAL"/>
            </w:pPr>
          </w:p>
        </w:tc>
      </w:tr>
    </w:tbl>
    <w:p w14:paraId="53857A37" w14:textId="77777777" w:rsidR="0071087C" w:rsidRPr="00E6516F" w:rsidRDefault="0071087C" w:rsidP="0071087C"/>
    <w:p w14:paraId="42AE74E9" w14:textId="77777777" w:rsidR="0071087C" w:rsidRPr="00E6516F" w:rsidRDefault="0071087C" w:rsidP="0071087C">
      <w:pPr>
        <w:pStyle w:val="TH"/>
      </w:pPr>
      <w:r w:rsidRPr="00E6516F">
        <w:t>Table 6.1.11.3.3-4: SDP for SIP 200 (OK) (Table 6.1.11.3.3-3)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4348E493" w14:textId="77777777" w:rsidTr="00174677">
        <w:trPr>
          <w:cantSplit/>
        </w:trPr>
        <w:tc>
          <w:tcPr>
            <w:tcW w:w="9644" w:type="dxa"/>
          </w:tcPr>
          <w:p w14:paraId="39C7DBD2"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5.5.3.1.2-3, condition MCDATA_SDS, SDP_ANSWER, SDS_SESSION</w:t>
            </w:r>
          </w:p>
        </w:tc>
      </w:tr>
    </w:tbl>
    <w:p w14:paraId="6B7554A4" w14:textId="77777777" w:rsidR="0071087C" w:rsidRPr="00E6516F" w:rsidRDefault="0071087C" w:rsidP="0071087C"/>
    <w:p w14:paraId="0F3D172F" w14:textId="6A1A971A" w:rsidR="0071087C" w:rsidRPr="00E6516F" w:rsidRDefault="0071087C" w:rsidP="0071087C">
      <w:pPr>
        <w:pStyle w:val="TH"/>
      </w:pPr>
      <w:r w:rsidRPr="00E6516F">
        <w:t>Table 6.1.11.3.3-5: MSRP SEND (step 7, Table 6.1.11.3.2-1;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1B6271A7" w14:textId="77777777" w:rsidTr="00174677">
        <w:trPr>
          <w:cantSplit/>
        </w:trPr>
        <w:tc>
          <w:tcPr>
            <w:tcW w:w="9644" w:type="dxa"/>
            <w:gridSpan w:val="5"/>
          </w:tcPr>
          <w:p w14:paraId="35AF2670"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5.5.12.1-1</w:t>
            </w:r>
          </w:p>
        </w:tc>
      </w:tr>
      <w:tr w:rsidR="0071087C" w:rsidRPr="00E6516F" w14:paraId="1437F7D3" w14:textId="77777777" w:rsidTr="00174677">
        <w:tc>
          <w:tcPr>
            <w:tcW w:w="2836" w:type="dxa"/>
          </w:tcPr>
          <w:p w14:paraId="2AAEDAC7" w14:textId="77777777" w:rsidR="0071087C" w:rsidRPr="00E6516F" w:rsidRDefault="0071087C" w:rsidP="00174677">
            <w:pPr>
              <w:pStyle w:val="TAH"/>
              <w:rPr>
                <w:bCs/>
              </w:rPr>
            </w:pPr>
            <w:r w:rsidRPr="00E6516F">
              <w:rPr>
                <w:bCs/>
              </w:rPr>
              <w:t>Information Element</w:t>
            </w:r>
          </w:p>
        </w:tc>
        <w:tc>
          <w:tcPr>
            <w:tcW w:w="2127" w:type="dxa"/>
          </w:tcPr>
          <w:p w14:paraId="110BC63C"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0BC09948" w14:textId="77777777" w:rsidR="0071087C" w:rsidRPr="00E6516F" w:rsidRDefault="0071087C" w:rsidP="00174677">
            <w:pPr>
              <w:pStyle w:val="TAH"/>
              <w:rPr>
                <w:bCs/>
              </w:rPr>
            </w:pPr>
            <w:r w:rsidRPr="00E6516F">
              <w:rPr>
                <w:bCs/>
              </w:rPr>
              <w:t>Comment</w:t>
            </w:r>
          </w:p>
        </w:tc>
        <w:tc>
          <w:tcPr>
            <w:tcW w:w="1419" w:type="dxa"/>
          </w:tcPr>
          <w:p w14:paraId="76C51C72" w14:textId="77777777" w:rsidR="0071087C" w:rsidRPr="00E6516F" w:rsidRDefault="0071087C" w:rsidP="00174677">
            <w:pPr>
              <w:pStyle w:val="TAH"/>
              <w:rPr>
                <w:bCs/>
              </w:rPr>
            </w:pPr>
            <w:r w:rsidRPr="00E6516F">
              <w:rPr>
                <w:bCs/>
              </w:rPr>
              <w:t>Reference</w:t>
            </w:r>
          </w:p>
        </w:tc>
        <w:tc>
          <w:tcPr>
            <w:tcW w:w="1135" w:type="dxa"/>
          </w:tcPr>
          <w:p w14:paraId="02E13196" w14:textId="77777777" w:rsidR="0071087C" w:rsidRPr="00E6516F" w:rsidRDefault="0071087C" w:rsidP="00174677">
            <w:pPr>
              <w:pStyle w:val="TAH"/>
              <w:rPr>
                <w:bCs/>
              </w:rPr>
            </w:pPr>
            <w:r w:rsidRPr="00E6516F">
              <w:rPr>
                <w:bCs/>
              </w:rPr>
              <w:t>Condition</w:t>
            </w:r>
          </w:p>
        </w:tc>
      </w:tr>
      <w:tr w:rsidR="0071087C" w:rsidRPr="00E6516F" w14:paraId="6586CA55" w14:textId="77777777" w:rsidTr="00174677">
        <w:tc>
          <w:tcPr>
            <w:tcW w:w="2836" w:type="dxa"/>
          </w:tcPr>
          <w:p w14:paraId="422B1333" w14:textId="77777777" w:rsidR="0071087C" w:rsidRPr="00E6516F" w:rsidRDefault="0071087C" w:rsidP="00174677">
            <w:pPr>
              <w:pStyle w:val="TAL"/>
              <w:rPr>
                <w:b/>
                <w:bCs/>
              </w:rPr>
            </w:pPr>
            <w:r w:rsidRPr="00E6516F">
              <w:rPr>
                <w:b/>
                <w:bCs/>
              </w:rPr>
              <w:t>Content-Type</w:t>
            </w:r>
          </w:p>
        </w:tc>
        <w:tc>
          <w:tcPr>
            <w:tcW w:w="2127" w:type="dxa"/>
          </w:tcPr>
          <w:p w14:paraId="098C6931" w14:textId="77777777" w:rsidR="0071087C" w:rsidRPr="00E6516F" w:rsidRDefault="0071087C" w:rsidP="00174677">
            <w:pPr>
              <w:pStyle w:val="TAL"/>
            </w:pPr>
          </w:p>
        </w:tc>
        <w:tc>
          <w:tcPr>
            <w:tcW w:w="2127" w:type="dxa"/>
            <w:tcBorders>
              <w:top w:val="single" w:sz="4" w:space="0" w:color="auto"/>
              <w:bottom w:val="single" w:sz="4" w:space="0" w:color="auto"/>
            </w:tcBorders>
          </w:tcPr>
          <w:p w14:paraId="6AAC3239" w14:textId="77777777" w:rsidR="0071087C" w:rsidRPr="00E6516F" w:rsidRDefault="0071087C" w:rsidP="00174677">
            <w:pPr>
              <w:pStyle w:val="TAL"/>
              <w:rPr>
                <w:bCs/>
              </w:rPr>
            </w:pPr>
          </w:p>
        </w:tc>
        <w:tc>
          <w:tcPr>
            <w:tcW w:w="1419" w:type="dxa"/>
          </w:tcPr>
          <w:p w14:paraId="6B0FA21A" w14:textId="77777777" w:rsidR="0071087C" w:rsidRPr="00E6516F" w:rsidRDefault="0071087C" w:rsidP="00174677">
            <w:pPr>
              <w:pStyle w:val="TAL"/>
            </w:pPr>
          </w:p>
        </w:tc>
        <w:tc>
          <w:tcPr>
            <w:tcW w:w="1135" w:type="dxa"/>
          </w:tcPr>
          <w:p w14:paraId="51CAA0C7" w14:textId="77777777" w:rsidR="0071087C" w:rsidRPr="00E6516F" w:rsidRDefault="0071087C" w:rsidP="00174677">
            <w:pPr>
              <w:pStyle w:val="TAL"/>
            </w:pPr>
          </w:p>
        </w:tc>
      </w:tr>
      <w:tr w:rsidR="0071087C" w:rsidRPr="00E6516F" w14:paraId="3ADCE410" w14:textId="77777777" w:rsidTr="00174677">
        <w:tc>
          <w:tcPr>
            <w:tcW w:w="2836" w:type="dxa"/>
          </w:tcPr>
          <w:p w14:paraId="7F0D0920" w14:textId="77777777" w:rsidR="0071087C" w:rsidRPr="00E6516F" w:rsidRDefault="0071087C" w:rsidP="00174677">
            <w:pPr>
              <w:pStyle w:val="TAL"/>
              <w:rPr>
                <w:b/>
                <w:bCs/>
              </w:rPr>
            </w:pPr>
            <w:r w:rsidRPr="00E6516F">
              <w:t xml:space="preserve">  media-type</w:t>
            </w:r>
          </w:p>
        </w:tc>
        <w:tc>
          <w:tcPr>
            <w:tcW w:w="2127" w:type="dxa"/>
          </w:tcPr>
          <w:p w14:paraId="32240032" w14:textId="77777777" w:rsidR="0071087C" w:rsidRPr="00E6516F" w:rsidRDefault="0071087C" w:rsidP="00174677">
            <w:pPr>
              <w:pStyle w:val="TAL"/>
            </w:pPr>
            <w:r w:rsidRPr="00E6516F">
              <w:rPr>
                <w:iCs/>
              </w:rPr>
              <w:t>"multipart/mixed"</w:t>
            </w:r>
          </w:p>
        </w:tc>
        <w:tc>
          <w:tcPr>
            <w:tcW w:w="2127" w:type="dxa"/>
            <w:tcBorders>
              <w:top w:val="single" w:sz="4" w:space="0" w:color="auto"/>
              <w:bottom w:val="single" w:sz="4" w:space="0" w:color="auto"/>
            </w:tcBorders>
          </w:tcPr>
          <w:p w14:paraId="2A284379" w14:textId="77777777" w:rsidR="0071087C" w:rsidRPr="00E6516F" w:rsidRDefault="0071087C" w:rsidP="00174677">
            <w:pPr>
              <w:pStyle w:val="TAL"/>
              <w:rPr>
                <w:bCs/>
              </w:rPr>
            </w:pPr>
          </w:p>
        </w:tc>
        <w:tc>
          <w:tcPr>
            <w:tcW w:w="1419" w:type="dxa"/>
          </w:tcPr>
          <w:p w14:paraId="65B15378" w14:textId="77777777" w:rsidR="0071087C" w:rsidRPr="00E6516F" w:rsidRDefault="0071087C" w:rsidP="00174677">
            <w:pPr>
              <w:pStyle w:val="TAL"/>
            </w:pPr>
          </w:p>
        </w:tc>
        <w:tc>
          <w:tcPr>
            <w:tcW w:w="1135" w:type="dxa"/>
          </w:tcPr>
          <w:p w14:paraId="5EDC0C9E" w14:textId="77777777" w:rsidR="0071087C" w:rsidRPr="00E6516F" w:rsidRDefault="0071087C" w:rsidP="00174677">
            <w:pPr>
              <w:pStyle w:val="TAL"/>
            </w:pPr>
          </w:p>
        </w:tc>
      </w:tr>
      <w:tr w:rsidR="0071087C" w:rsidRPr="00E6516F" w14:paraId="589C0AE7" w14:textId="77777777" w:rsidTr="00174677">
        <w:tc>
          <w:tcPr>
            <w:tcW w:w="2836" w:type="dxa"/>
          </w:tcPr>
          <w:p w14:paraId="47260B69" w14:textId="77777777" w:rsidR="0071087C" w:rsidRPr="00E6516F" w:rsidRDefault="0071087C" w:rsidP="00174677">
            <w:pPr>
              <w:pStyle w:val="TAL"/>
              <w:rPr>
                <w:b/>
                <w:bCs/>
              </w:rPr>
            </w:pPr>
            <w:r w:rsidRPr="00E6516F">
              <w:rPr>
                <w:b/>
                <w:bCs/>
              </w:rPr>
              <w:t>data</w:t>
            </w:r>
          </w:p>
        </w:tc>
        <w:tc>
          <w:tcPr>
            <w:tcW w:w="2127" w:type="dxa"/>
          </w:tcPr>
          <w:p w14:paraId="19908D91" w14:textId="77777777" w:rsidR="0071087C" w:rsidRPr="00E6516F" w:rsidRDefault="0071087C" w:rsidP="00174677">
            <w:pPr>
              <w:pStyle w:val="TAL"/>
            </w:pPr>
            <w:r w:rsidRPr="00E6516F">
              <w:rPr>
                <w:iCs/>
              </w:rPr>
              <w:t>Message or chunk of message as specified in table 6.1.11.3.3-5A</w:t>
            </w:r>
          </w:p>
        </w:tc>
        <w:tc>
          <w:tcPr>
            <w:tcW w:w="2127" w:type="dxa"/>
            <w:tcBorders>
              <w:top w:val="single" w:sz="4" w:space="0" w:color="auto"/>
              <w:bottom w:val="single" w:sz="4" w:space="0" w:color="auto"/>
            </w:tcBorders>
          </w:tcPr>
          <w:p w14:paraId="5993C605" w14:textId="77777777" w:rsidR="0071087C" w:rsidRPr="00E6516F" w:rsidRDefault="0071087C" w:rsidP="00174677">
            <w:pPr>
              <w:pStyle w:val="TAL"/>
              <w:rPr>
                <w:bCs/>
              </w:rPr>
            </w:pPr>
          </w:p>
        </w:tc>
        <w:tc>
          <w:tcPr>
            <w:tcW w:w="1419" w:type="dxa"/>
          </w:tcPr>
          <w:p w14:paraId="15209F8F" w14:textId="77777777" w:rsidR="0071087C" w:rsidRPr="00E6516F" w:rsidRDefault="0071087C" w:rsidP="00174677">
            <w:pPr>
              <w:pStyle w:val="TAL"/>
            </w:pPr>
          </w:p>
        </w:tc>
        <w:tc>
          <w:tcPr>
            <w:tcW w:w="1135" w:type="dxa"/>
          </w:tcPr>
          <w:p w14:paraId="1F960073" w14:textId="77777777" w:rsidR="0071087C" w:rsidRPr="00E6516F" w:rsidRDefault="0071087C" w:rsidP="00174677">
            <w:pPr>
              <w:pStyle w:val="TAL"/>
            </w:pPr>
          </w:p>
        </w:tc>
      </w:tr>
    </w:tbl>
    <w:p w14:paraId="097D371B" w14:textId="77777777" w:rsidR="0071087C" w:rsidRPr="00E6516F" w:rsidRDefault="0071087C" w:rsidP="0071087C"/>
    <w:p w14:paraId="23B7BB43" w14:textId="77777777" w:rsidR="0071087C" w:rsidRPr="00E6516F" w:rsidRDefault="0071087C" w:rsidP="0071087C">
      <w:pPr>
        <w:pStyle w:val="TH"/>
      </w:pPr>
      <w:r w:rsidRPr="00E6516F">
        <w:t>Table 6.1.11.3.3-5A: MIME Message (step 7, Table 6.1.11.3.2-1;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08A815C6" w14:textId="77777777" w:rsidTr="00174677">
        <w:trPr>
          <w:cantSplit/>
        </w:trPr>
        <w:tc>
          <w:tcPr>
            <w:tcW w:w="9644" w:type="dxa"/>
            <w:gridSpan w:val="5"/>
          </w:tcPr>
          <w:p w14:paraId="5A97B282" w14:textId="77777777" w:rsidR="0071087C" w:rsidRPr="00E6516F" w:rsidRDefault="0071087C" w:rsidP="00174677">
            <w:pPr>
              <w:pStyle w:val="TAL"/>
              <w:rPr>
                <w:rFonts w:cs="Arial"/>
                <w:szCs w:val="18"/>
              </w:rPr>
            </w:pPr>
            <w:r w:rsidRPr="00E6516F">
              <w:rPr>
                <w:rFonts w:cs="Arial"/>
                <w:szCs w:val="18"/>
              </w:rPr>
              <w:t>Derivation Path: RFC 2046 [38]</w:t>
            </w:r>
          </w:p>
        </w:tc>
      </w:tr>
      <w:tr w:rsidR="0071087C" w:rsidRPr="00E6516F" w14:paraId="40DD2FB5" w14:textId="77777777" w:rsidTr="00174677">
        <w:tc>
          <w:tcPr>
            <w:tcW w:w="2836" w:type="dxa"/>
          </w:tcPr>
          <w:p w14:paraId="3357F9AA" w14:textId="77777777" w:rsidR="0071087C" w:rsidRPr="00E6516F" w:rsidRDefault="0071087C" w:rsidP="00174677">
            <w:pPr>
              <w:pStyle w:val="TAH"/>
              <w:rPr>
                <w:bCs/>
              </w:rPr>
            </w:pPr>
            <w:r w:rsidRPr="00E6516F">
              <w:rPr>
                <w:bCs/>
              </w:rPr>
              <w:t>Information Element</w:t>
            </w:r>
          </w:p>
        </w:tc>
        <w:tc>
          <w:tcPr>
            <w:tcW w:w="2127" w:type="dxa"/>
          </w:tcPr>
          <w:p w14:paraId="5111B317"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2F106C5F" w14:textId="77777777" w:rsidR="0071087C" w:rsidRPr="00E6516F" w:rsidRDefault="0071087C" w:rsidP="00174677">
            <w:pPr>
              <w:pStyle w:val="TAH"/>
              <w:rPr>
                <w:bCs/>
              </w:rPr>
            </w:pPr>
            <w:r w:rsidRPr="00E6516F">
              <w:rPr>
                <w:bCs/>
              </w:rPr>
              <w:t>Comment</w:t>
            </w:r>
          </w:p>
        </w:tc>
        <w:tc>
          <w:tcPr>
            <w:tcW w:w="1419" w:type="dxa"/>
          </w:tcPr>
          <w:p w14:paraId="241A4B62" w14:textId="77777777" w:rsidR="0071087C" w:rsidRPr="00E6516F" w:rsidRDefault="0071087C" w:rsidP="00174677">
            <w:pPr>
              <w:pStyle w:val="TAH"/>
              <w:rPr>
                <w:bCs/>
              </w:rPr>
            </w:pPr>
            <w:r w:rsidRPr="00E6516F">
              <w:rPr>
                <w:bCs/>
              </w:rPr>
              <w:t>Reference</w:t>
            </w:r>
          </w:p>
        </w:tc>
        <w:tc>
          <w:tcPr>
            <w:tcW w:w="1135" w:type="dxa"/>
          </w:tcPr>
          <w:p w14:paraId="1FCAC466" w14:textId="77777777" w:rsidR="0071087C" w:rsidRPr="00E6516F" w:rsidRDefault="0071087C" w:rsidP="00174677">
            <w:pPr>
              <w:pStyle w:val="TAH"/>
              <w:rPr>
                <w:bCs/>
              </w:rPr>
            </w:pPr>
            <w:r w:rsidRPr="00E6516F">
              <w:rPr>
                <w:bCs/>
              </w:rPr>
              <w:t>Condition</w:t>
            </w:r>
          </w:p>
        </w:tc>
      </w:tr>
      <w:tr w:rsidR="0071087C" w:rsidRPr="00E6516F" w14:paraId="24D78216" w14:textId="77777777" w:rsidTr="00174677">
        <w:tc>
          <w:tcPr>
            <w:tcW w:w="2836" w:type="dxa"/>
          </w:tcPr>
          <w:p w14:paraId="007C0481" w14:textId="77777777" w:rsidR="0071087C" w:rsidRPr="00E6516F" w:rsidRDefault="0071087C" w:rsidP="00174677">
            <w:pPr>
              <w:pStyle w:val="TAL"/>
              <w:rPr>
                <w:rFonts w:cs="Arial"/>
                <w:b/>
                <w:bCs/>
                <w:szCs w:val="18"/>
              </w:rPr>
            </w:pPr>
            <w:r w:rsidRPr="00E6516F">
              <w:rPr>
                <w:b/>
                <w:bCs/>
              </w:rPr>
              <w:t>MIME body part</w:t>
            </w:r>
          </w:p>
        </w:tc>
        <w:tc>
          <w:tcPr>
            <w:tcW w:w="2127" w:type="dxa"/>
          </w:tcPr>
          <w:p w14:paraId="30C582DC" w14:textId="77777777" w:rsidR="0071087C" w:rsidRPr="00E6516F" w:rsidRDefault="0071087C" w:rsidP="00174677">
            <w:pPr>
              <w:pStyle w:val="TAL"/>
            </w:pPr>
          </w:p>
        </w:tc>
        <w:tc>
          <w:tcPr>
            <w:tcW w:w="2127" w:type="dxa"/>
            <w:tcBorders>
              <w:top w:val="single" w:sz="4" w:space="0" w:color="auto"/>
              <w:bottom w:val="single" w:sz="4" w:space="0" w:color="auto"/>
            </w:tcBorders>
          </w:tcPr>
          <w:p w14:paraId="2439FC07" w14:textId="77777777" w:rsidR="0071087C" w:rsidRPr="00E6516F" w:rsidRDefault="0071087C" w:rsidP="00174677">
            <w:pPr>
              <w:pStyle w:val="TAL"/>
              <w:rPr>
                <w:bCs/>
              </w:rPr>
            </w:pPr>
            <w:r w:rsidRPr="00E6516F">
              <w:rPr>
                <w:b/>
              </w:rPr>
              <w:t>MCData Data signalling message</w:t>
            </w:r>
          </w:p>
        </w:tc>
        <w:tc>
          <w:tcPr>
            <w:tcW w:w="1419" w:type="dxa"/>
          </w:tcPr>
          <w:p w14:paraId="5F86702C" w14:textId="77777777" w:rsidR="0071087C" w:rsidRPr="00E6516F" w:rsidRDefault="0071087C" w:rsidP="00174677">
            <w:pPr>
              <w:pStyle w:val="TAL"/>
            </w:pPr>
          </w:p>
        </w:tc>
        <w:tc>
          <w:tcPr>
            <w:tcW w:w="1135" w:type="dxa"/>
          </w:tcPr>
          <w:p w14:paraId="438A1F17" w14:textId="77777777" w:rsidR="0071087C" w:rsidRPr="00E6516F" w:rsidRDefault="0071087C" w:rsidP="00174677">
            <w:pPr>
              <w:pStyle w:val="TAL"/>
            </w:pPr>
          </w:p>
        </w:tc>
      </w:tr>
      <w:tr w:rsidR="0071087C" w:rsidRPr="00E6516F" w14:paraId="099BE982" w14:textId="77777777" w:rsidTr="004312E8">
        <w:tc>
          <w:tcPr>
            <w:tcW w:w="2836" w:type="dxa"/>
          </w:tcPr>
          <w:p w14:paraId="7AA63977" w14:textId="77777777" w:rsidR="0071087C" w:rsidRPr="00E6516F" w:rsidRDefault="0071087C" w:rsidP="00174677">
            <w:pPr>
              <w:pStyle w:val="TAL"/>
              <w:rPr>
                <w:rFonts w:cs="Arial"/>
                <w:b/>
                <w:szCs w:val="18"/>
              </w:rPr>
            </w:pPr>
            <w:r w:rsidRPr="00E6516F">
              <w:t xml:space="preserve">  MIME-part-headers</w:t>
            </w:r>
          </w:p>
        </w:tc>
        <w:tc>
          <w:tcPr>
            <w:tcW w:w="2127" w:type="dxa"/>
          </w:tcPr>
          <w:p w14:paraId="55F78244" w14:textId="77777777" w:rsidR="0071087C" w:rsidRPr="00E6516F" w:rsidRDefault="0071087C" w:rsidP="00174677">
            <w:pPr>
              <w:pStyle w:val="TAL"/>
            </w:pPr>
          </w:p>
        </w:tc>
        <w:tc>
          <w:tcPr>
            <w:tcW w:w="2127" w:type="dxa"/>
            <w:tcBorders>
              <w:top w:val="single" w:sz="4" w:space="0" w:color="auto"/>
              <w:bottom w:val="single" w:sz="4" w:space="0" w:color="auto"/>
            </w:tcBorders>
          </w:tcPr>
          <w:p w14:paraId="134D443F" w14:textId="77777777" w:rsidR="0071087C" w:rsidRPr="00E6516F" w:rsidRDefault="0071087C" w:rsidP="00174677">
            <w:pPr>
              <w:pStyle w:val="TAL"/>
            </w:pPr>
          </w:p>
        </w:tc>
        <w:tc>
          <w:tcPr>
            <w:tcW w:w="1419" w:type="dxa"/>
          </w:tcPr>
          <w:p w14:paraId="163FDAB0" w14:textId="77777777" w:rsidR="0071087C" w:rsidRPr="00E6516F" w:rsidRDefault="0071087C" w:rsidP="00174677">
            <w:pPr>
              <w:pStyle w:val="TAL"/>
            </w:pPr>
          </w:p>
        </w:tc>
        <w:tc>
          <w:tcPr>
            <w:tcW w:w="1135" w:type="dxa"/>
          </w:tcPr>
          <w:p w14:paraId="2AB55573" w14:textId="77777777" w:rsidR="0071087C" w:rsidRPr="00E6516F" w:rsidRDefault="0071087C" w:rsidP="00174677">
            <w:pPr>
              <w:pStyle w:val="TAL"/>
            </w:pPr>
          </w:p>
        </w:tc>
      </w:tr>
      <w:tr w:rsidR="0071087C" w:rsidRPr="00E6516F" w14:paraId="395522A5" w14:textId="77777777" w:rsidTr="004312E8">
        <w:tc>
          <w:tcPr>
            <w:tcW w:w="2836" w:type="dxa"/>
          </w:tcPr>
          <w:p w14:paraId="3D59D3B4" w14:textId="77777777" w:rsidR="0071087C" w:rsidRPr="00E6516F" w:rsidRDefault="0071087C" w:rsidP="00174677">
            <w:pPr>
              <w:pStyle w:val="TAL"/>
              <w:rPr>
                <w:rFonts w:cs="Arial"/>
                <w:b/>
                <w:szCs w:val="18"/>
              </w:rPr>
            </w:pPr>
            <w:r w:rsidRPr="00E6516F">
              <w:t xml:space="preserve">    Content-Type</w:t>
            </w:r>
          </w:p>
        </w:tc>
        <w:tc>
          <w:tcPr>
            <w:tcW w:w="2127" w:type="dxa"/>
          </w:tcPr>
          <w:p w14:paraId="3A1B7210" w14:textId="77777777" w:rsidR="0071087C" w:rsidRPr="00E6516F" w:rsidRDefault="0071087C" w:rsidP="00174677">
            <w:pPr>
              <w:pStyle w:val="TAL"/>
            </w:pPr>
            <w:r w:rsidRPr="00E6516F">
              <w:t>"application/vnd.3gpp.mcdata-signalling"</w:t>
            </w:r>
          </w:p>
        </w:tc>
        <w:tc>
          <w:tcPr>
            <w:tcW w:w="2127" w:type="dxa"/>
            <w:tcBorders>
              <w:top w:val="single" w:sz="4" w:space="0" w:color="auto"/>
              <w:bottom w:val="single" w:sz="4" w:space="0" w:color="auto"/>
            </w:tcBorders>
          </w:tcPr>
          <w:p w14:paraId="49F3A934" w14:textId="77777777" w:rsidR="0071087C" w:rsidRPr="00E6516F" w:rsidRDefault="0071087C" w:rsidP="00174677">
            <w:pPr>
              <w:pStyle w:val="TAL"/>
            </w:pPr>
          </w:p>
        </w:tc>
        <w:tc>
          <w:tcPr>
            <w:tcW w:w="1419" w:type="dxa"/>
          </w:tcPr>
          <w:p w14:paraId="23AEFE1E" w14:textId="77777777" w:rsidR="0071087C" w:rsidRPr="00E6516F" w:rsidRDefault="0071087C" w:rsidP="00174677">
            <w:pPr>
              <w:pStyle w:val="TAL"/>
            </w:pPr>
          </w:p>
        </w:tc>
        <w:tc>
          <w:tcPr>
            <w:tcW w:w="1135" w:type="dxa"/>
          </w:tcPr>
          <w:p w14:paraId="0B5790A8" w14:textId="77777777" w:rsidR="0071087C" w:rsidRPr="00E6516F" w:rsidRDefault="0071087C" w:rsidP="00174677">
            <w:pPr>
              <w:pStyle w:val="TAL"/>
            </w:pPr>
          </w:p>
        </w:tc>
      </w:tr>
      <w:tr w:rsidR="0071087C" w:rsidRPr="00E6516F" w14:paraId="56198871" w14:textId="77777777" w:rsidTr="004312E8">
        <w:tc>
          <w:tcPr>
            <w:tcW w:w="2836" w:type="dxa"/>
          </w:tcPr>
          <w:p w14:paraId="121EF4D4" w14:textId="77777777" w:rsidR="0071087C" w:rsidRPr="00E6516F" w:rsidRDefault="0071087C" w:rsidP="00174677">
            <w:pPr>
              <w:pStyle w:val="TAL"/>
              <w:rPr>
                <w:rFonts w:cs="Arial"/>
                <w:b/>
                <w:szCs w:val="18"/>
              </w:rPr>
            </w:pPr>
            <w:r w:rsidRPr="00E6516F">
              <w:t xml:space="preserve">  MIME-part-body</w:t>
            </w:r>
          </w:p>
        </w:tc>
        <w:tc>
          <w:tcPr>
            <w:tcW w:w="2127" w:type="dxa"/>
          </w:tcPr>
          <w:p w14:paraId="48A3172C" w14:textId="77777777" w:rsidR="0071087C" w:rsidRPr="00E6516F" w:rsidRDefault="0071087C" w:rsidP="00174677">
            <w:pPr>
              <w:pStyle w:val="TAL"/>
            </w:pPr>
            <w:r w:rsidRPr="00E6516F">
              <w:t>MCData Protected Payload Message containing SDS SIGNALLING PAYLOAD as described in table 6.1.11.3.3-5B</w:t>
            </w:r>
          </w:p>
        </w:tc>
        <w:tc>
          <w:tcPr>
            <w:tcW w:w="2127" w:type="dxa"/>
            <w:tcBorders>
              <w:top w:val="single" w:sz="4" w:space="0" w:color="auto"/>
              <w:bottom w:val="single" w:sz="4" w:space="0" w:color="auto"/>
            </w:tcBorders>
          </w:tcPr>
          <w:p w14:paraId="33BCC8A1" w14:textId="77777777" w:rsidR="0071087C" w:rsidRPr="00E6516F" w:rsidRDefault="0071087C" w:rsidP="00174677">
            <w:pPr>
              <w:pStyle w:val="TAL"/>
            </w:pPr>
          </w:p>
        </w:tc>
        <w:tc>
          <w:tcPr>
            <w:tcW w:w="1419" w:type="dxa"/>
          </w:tcPr>
          <w:p w14:paraId="6C699390" w14:textId="77777777" w:rsidR="0071087C" w:rsidRPr="00E6516F" w:rsidRDefault="0071087C" w:rsidP="00174677">
            <w:pPr>
              <w:pStyle w:val="TAL"/>
            </w:pPr>
          </w:p>
        </w:tc>
        <w:tc>
          <w:tcPr>
            <w:tcW w:w="1135" w:type="dxa"/>
          </w:tcPr>
          <w:p w14:paraId="294EFBAB" w14:textId="77777777" w:rsidR="0071087C" w:rsidRPr="00E6516F" w:rsidRDefault="0071087C" w:rsidP="00174677">
            <w:pPr>
              <w:pStyle w:val="TAL"/>
            </w:pPr>
          </w:p>
        </w:tc>
      </w:tr>
      <w:tr w:rsidR="0071087C" w:rsidRPr="00E6516F" w14:paraId="143CA53D" w14:textId="77777777" w:rsidTr="004312E8">
        <w:tc>
          <w:tcPr>
            <w:tcW w:w="2836" w:type="dxa"/>
          </w:tcPr>
          <w:p w14:paraId="2C942F2B" w14:textId="77777777" w:rsidR="0071087C" w:rsidRPr="00E6516F" w:rsidRDefault="0071087C" w:rsidP="00174677">
            <w:pPr>
              <w:pStyle w:val="TAL"/>
              <w:rPr>
                <w:rFonts w:cs="Arial"/>
                <w:b/>
                <w:szCs w:val="18"/>
              </w:rPr>
            </w:pPr>
            <w:r w:rsidRPr="00E6516F">
              <w:rPr>
                <w:b/>
                <w:bCs/>
              </w:rPr>
              <w:t>MIME body part</w:t>
            </w:r>
          </w:p>
        </w:tc>
        <w:tc>
          <w:tcPr>
            <w:tcW w:w="2127" w:type="dxa"/>
          </w:tcPr>
          <w:p w14:paraId="4BE24F79" w14:textId="77777777" w:rsidR="0071087C" w:rsidRPr="00E6516F" w:rsidRDefault="0071087C" w:rsidP="00174677">
            <w:pPr>
              <w:pStyle w:val="TAL"/>
            </w:pPr>
          </w:p>
        </w:tc>
        <w:tc>
          <w:tcPr>
            <w:tcW w:w="2127" w:type="dxa"/>
            <w:tcBorders>
              <w:top w:val="single" w:sz="4" w:space="0" w:color="auto"/>
              <w:bottom w:val="single" w:sz="4" w:space="0" w:color="auto"/>
            </w:tcBorders>
          </w:tcPr>
          <w:p w14:paraId="440FC067" w14:textId="77777777" w:rsidR="0071087C" w:rsidRPr="00E6516F" w:rsidRDefault="0071087C" w:rsidP="00174677">
            <w:pPr>
              <w:pStyle w:val="TAL"/>
            </w:pPr>
            <w:r w:rsidRPr="00E6516F">
              <w:rPr>
                <w:b/>
              </w:rPr>
              <w:t>MCData Data message</w:t>
            </w:r>
          </w:p>
        </w:tc>
        <w:tc>
          <w:tcPr>
            <w:tcW w:w="1419" w:type="dxa"/>
          </w:tcPr>
          <w:p w14:paraId="2B551B64" w14:textId="77777777" w:rsidR="0071087C" w:rsidRPr="00E6516F" w:rsidRDefault="0071087C" w:rsidP="00174677">
            <w:pPr>
              <w:pStyle w:val="TAL"/>
            </w:pPr>
          </w:p>
        </w:tc>
        <w:tc>
          <w:tcPr>
            <w:tcW w:w="1135" w:type="dxa"/>
          </w:tcPr>
          <w:p w14:paraId="7B089B59" w14:textId="77777777" w:rsidR="0071087C" w:rsidRPr="00E6516F" w:rsidRDefault="0071087C" w:rsidP="00174677">
            <w:pPr>
              <w:pStyle w:val="TAL"/>
            </w:pPr>
          </w:p>
        </w:tc>
      </w:tr>
      <w:tr w:rsidR="0071087C" w:rsidRPr="00E6516F" w14:paraId="695DCF35" w14:textId="77777777" w:rsidTr="004312E8">
        <w:tc>
          <w:tcPr>
            <w:tcW w:w="2836" w:type="dxa"/>
          </w:tcPr>
          <w:p w14:paraId="759BCB08" w14:textId="77777777" w:rsidR="0071087C" w:rsidRPr="00E6516F" w:rsidRDefault="0071087C" w:rsidP="00174677">
            <w:pPr>
              <w:pStyle w:val="TAL"/>
              <w:rPr>
                <w:rFonts w:cs="Arial"/>
                <w:b/>
                <w:szCs w:val="18"/>
              </w:rPr>
            </w:pPr>
            <w:r w:rsidRPr="00E6516F">
              <w:t xml:space="preserve">  MIME-part-headers</w:t>
            </w:r>
          </w:p>
        </w:tc>
        <w:tc>
          <w:tcPr>
            <w:tcW w:w="2127" w:type="dxa"/>
          </w:tcPr>
          <w:p w14:paraId="74C8E2BF" w14:textId="77777777" w:rsidR="0071087C" w:rsidRPr="00E6516F" w:rsidRDefault="0071087C" w:rsidP="00174677">
            <w:pPr>
              <w:pStyle w:val="TAL"/>
            </w:pPr>
          </w:p>
        </w:tc>
        <w:tc>
          <w:tcPr>
            <w:tcW w:w="2127" w:type="dxa"/>
            <w:tcBorders>
              <w:top w:val="single" w:sz="4" w:space="0" w:color="auto"/>
              <w:bottom w:val="single" w:sz="4" w:space="0" w:color="auto"/>
            </w:tcBorders>
          </w:tcPr>
          <w:p w14:paraId="59AFA881" w14:textId="77777777" w:rsidR="0071087C" w:rsidRPr="00E6516F" w:rsidRDefault="0071087C" w:rsidP="00174677">
            <w:pPr>
              <w:pStyle w:val="TAL"/>
            </w:pPr>
          </w:p>
        </w:tc>
        <w:tc>
          <w:tcPr>
            <w:tcW w:w="1419" w:type="dxa"/>
          </w:tcPr>
          <w:p w14:paraId="42E04517" w14:textId="77777777" w:rsidR="0071087C" w:rsidRPr="00E6516F" w:rsidRDefault="0071087C" w:rsidP="00174677">
            <w:pPr>
              <w:pStyle w:val="TAL"/>
            </w:pPr>
          </w:p>
        </w:tc>
        <w:tc>
          <w:tcPr>
            <w:tcW w:w="1135" w:type="dxa"/>
          </w:tcPr>
          <w:p w14:paraId="30C7503C" w14:textId="77777777" w:rsidR="0071087C" w:rsidRPr="00E6516F" w:rsidRDefault="0071087C" w:rsidP="00174677">
            <w:pPr>
              <w:pStyle w:val="TAL"/>
            </w:pPr>
          </w:p>
        </w:tc>
      </w:tr>
      <w:tr w:rsidR="0071087C" w:rsidRPr="00E6516F" w14:paraId="1E023898" w14:textId="77777777" w:rsidTr="004312E8">
        <w:tc>
          <w:tcPr>
            <w:tcW w:w="2836" w:type="dxa"/>
          </w:tcPr>
          <w:p w14:paraId="4EE3140C" w14:textId="77777777" w:rsidR="0071087C" w:rsidRPr="00E6516F" w:rsidRDefault="0071087C" w:rsidP="00174677">
            <w:pPr>
              <w:pStyle w:val="TAL"/>
              <w:rPr>
                <w:rFonts w:cs="Arial"/>
                <w:b/>
                <w:szCs w:val="18"/>
              </w:rPr>
            </w:pPr>
            <w:r w:rsidRPr="00E6516F">
              <w:t xml:space="preserve">    Content-Type</w:t>
            </w:r>
          </w:p>
        </w:tc>
        <w:tc>
          <w:tcPr>
            <w:tcW w:w="2127" w:type="dxa"/>
          </w:tcPr>
          <w:p w14:paraId="7884EA7F" w14:textId="77777777" w:rsidR="0071087C" w:rsidRPr="00E6516F" w:rsidRDefault="0071087C" w:rsidP="00174677">
            <w:pPr>
              <w:pStyle w:val="TAL"/>
            </w:pPr>
            <w:r w:rsidRPr="00E6516F">
              <w:t>"application/vnd.3gpp.mcdata-payload"</w:t>
            </w:r>
          </w:p>
        </w:tc>
        <w:tc>
          <w:tcPr>
            <w:tcW w:w="2127" w:type="dxa"/>
            <w:tcBorders>
              <w:top w:val="single" w:sz="4" w:space="0" w:color="auto"/>
              <w:bottom w:val="single" w:sz="4" w:space="0" w:color="auto"/>
            </w:tcBorders>
          </w:tcPr>
          <w:p w14:paraId="1E24F7AF" w14:textId="77777777" w:rsidR="0071087C" w:rsidRPr="00E6516F" w:rsidRDefault="0071087C" w:rsidP="00174677">
            <w:pPr>
              <w:pStyle w:val="TAL"/>
            </w:pPr>
          </w:p>
        </w:tc>
        <w:tc>
          <w:tcPr>
            <w:tcW w:w="1419" w:type="dxa"/>
          </w:tcPr>
          <w:p w14:paraId="0B3EBDA2" w14:textId="77777777" w:rsidR="0071087C" w:rsidRPr="00E6516F" w:rsidRDefault="0071087C" w:rsidP="00174677">
            <w:pPr>
              <w:pStyle w:val="TAL"/>
            </w:pPr>
          </w:p>
        </w:tc>
        <w:tc>
          <w:tcPr>
            <w:tcW w:w="1135" w:type="dxa"/>
          </w:tcPr>
          <w:p w14:paraId="00FDA727" w14:textId="77777777" w:rsidR="0071087C" w:rsidRPr="00E6516F" w:rsidRDefault="0071087C" w:rsidP="00174677">
            <w:pPr>
              <w:pStyle w:val="TAL"/>
            </w:pPr>
          </w:p>
        </w:tc>
      </w:tr>
      <w:tr w:rsidR="0071087C" w:rsidRPr="00E6516F" w14:paraId="015C3D9F" w14:textId="77777777" w:rsidTr="004312E8">
        <w:tc>
          <w:tcPr>
            <w:tcW w:w="2836" w:type="dxa"/>
          </w:tcPr>
          <w:p w14:paraId="5641E640" w14:textId="77777777" w:rsidR="0071087C" w:rsidRPr="00E6516F" w:rsidRDefault="0071087C" w:rsidP="00174677">
            <w:pPr>
              <w:pStyle w:val="TAL"/>
              <w:rPr>
                <w:rFonts w:cs="Arial"/>
                <w:b/>
                <w:szCs w:val="18"/>
              </w:rPr>
            </w:pPr>
            <w:r w:rsidRPr="00E6516F">
              <w:t xml:space="preserve">  MIME-part-body</w:t>
            </w:r>
          </w:p>
        </w:tc>
        <w:tc>
          <w:tcPr>
            <w:tcW w:w="2127" w:type="dxa"/>
          </w:tcPr>
          <w:p w14:paraId="392B1216" w14:textId="77777777" w:rsidR="0071087C" w:rsidRPr="00E6516F" w:rsidRDefault="0071087C" w:rsidP="00174677">
            <w:pPr>
              <w:pStyle w:val="TAL"/>
            </w:pPr>
            <w:r w:rsidRPr="00E6516F">
              <w:t>MCData Protected Payload Message containing DATA PAYLOAD as described in Table 6.1.11.3.3-6</w:t>
            </w:r>
          </w:p>
        </w:tc>
        <w:tc>
          <w:tcPr>
            <w:tcW w:w="2127" w:type="dxa"/>
            <w:tcBorders>
              <w:top w:val="single" w:sz="4" w:space="0" w:color="auto"/>
              <w:bottom w:val="single" w:sz="4" w:space="0" w:color="auto"/>
            </w:tcBorders>
          </w:tcPr>
          <w:p w14:paraId="44619648" w14:textId="77777777" w:rsidR="0071087C" w:rsidRPr="00E6516F" w:rsidRDefault="0071087C" w:rsidP="00174677">
            <w:pPr>
              <w:pStyle w:val="TAL"/>
            </w:pPr>
          </w:p>
        </w:tc>
        <w:tc>
          <w:tcPr>
            <w:tcW w:w="1419" w:type="dxa"/>
          </w:tcPr>
          <w:p w14:paraId="6ECF1C26" w14:textId="77777777" w:rsidR="0071087C" w:rsidRPr="00E6516F" w:rsidRDefault="0071087C" w:rsidP="00174677">
            <w:pPr>
              <w:pStyle w:val="TAL"/>
            </w:pPr>
          </w:p>
        </w:tc>
        <w:tc>
          <w:tcPr>
            <w:tcW w:w="1135" w:type="dxa"/>
          </w:tcPr>
          <w:p w14:paraId="1A77CF66" w14:textId="77777777" w:rsidR="0071087C" w:rsidRPr="00E6516F" w:rsidRDefault="0071087C" w:rsidP="00174677">
            <w:pPr>
              <w:pStyle w:val="TAL"/>
            </w:pPr>
          </w:p>
        </w:tc>
      </w:tr>
    </w:tbl>
    <w:p w14:paraId="4AB4ADC4" w14:textId="77777777" w:rsidR="0071087C" w:rsidRPr="00E6516F" w:rsidRDefault="0071087C" w:rsidP="0071087C"/>
    <w:p w14:paraId="107B0A1B" w14:textId="77777777" w:rsidR="0071087C" w:rsidRPr="00E6516F" w:rsidRDefault="0071087C" w:rsidP="0071087C">
      <w:pPr>
        <w:pStyle w:val="TH"/>
      </w:pPr>
      <w:r w:rsidRPr="00E6516F">
        <w:t>Table 6.1.11.3.3-5B: SDS SIGNALLING PAYLOAD (Table 6.1.11.3.3-5A)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288CCA51" w14:textId="77777777" w:rsidTr="00174677">
        <w:trPr>
          <w:cantSplit/>
        </w:trPr>
        <w:tc>
          <w:tcPr>
            <w:tcW w:w="9644" w:type="dxa"/>
          </w:tcPr>
          <w:p w14:paraId="5B3F5AD7" w14:textId="77777777" w:rsidR="0071087C" w:rsidRPr="00E6516F" w:rsidRDefault="0071087C" w:rsidP="00174677">
            <w:pPr>
              <w:pStyle w:val="TAL"/>
              <w:rPr>
                <w:rFonts w:cs="Arial"/>
                <w:szCs w:val="18"/>
              </w:rPr>
            </w:pPr>
            <w:r w:rsidRPr="00E6516F">
              <w:rPr>
                <w:rFonts w:cs="Arial"/>
                <w:szCs w:val="18"/>
              </w:rPr>
              <w:t>Derivation Path: TS 36.579-1 [2], Table 5.5.3.8.1-1, condition DELIVERED</w:t>
            </w:r>
          </w:p>
        </w:tc>
      </w:tr>
    </w:tbl>
    <w:p w14:paraId="3C3A4198" w14:textId="77777777" w:rsidR="0071087C" w:rsidRPr="00E6516F" w:rsidRDefault="0071087C" w:rsidP="0071087C"/>
    <w:p w14:paraId="21F33897" w14:textId="77777777" w:rsidR="0071087C" w:rsidRPr="00E6516F" w:rsidRDefault="0071087C" w:rsidP="0071087C">
      <w:pPr>
        <w:pStyle w:val="TH"/>
      </w:pPr>
      <w:r w:rsidRPr="00E6516F">
        <w:t>Table 6.1.11.3.3-6: Data Payload (Table 6.1.11.3.3-5A)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38BE27A2" w14:textId="77777777" w:rsidTr="00174677">
        <w:trPr>
          <w:cantSplit/>
        </w:trPr>
        <w:tc>
          <w:tcPr>
            <w:tcW w:w="9644" w:type="dxa"/>
          </w:tcPr>
          <w:p w14:paraId="0ACEC091" w14:textId="1923B7F5"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5.5.3.9.1-1</w:t>
            </w:r>
          </w:p>
        </w:tc>
      </w:tr>
    </w:tbl>
    <w:p w14:paraId="72034B17" w14:textId="77777777" w:rsidR="0071087C" w:rsidRPr="00E6516F" w:rsidRDefault="0071087C" w:rsidP="0071087C"/>
    <w:p w14:paraId="03649803" w14:textId="77777777" w:rsidR="0071087C" w:rsidRPr="00E6516F" w:rsidRDefault="0071087C" w:rsidP="0071087C">
      <w:pPr>
        <w:pStyle w:val="TH"/>
      </w:pPr>
      <w:r w:rsidRPr="00E6516F">
        <w:t>Table 6.1.11.3.3-7..8: Void</w:t>
      </w:r>
    </w:p>
    <w:p w14:paraId="65BA452C" w14:textId="77777777" w:rsidR="00B93CA2" w:rsidRPr="00E6516F" w:rsidRDefault="00B93CA2" w:rsidP="00B93CA2"/>
    <w:p w14:paraId="09F18486" w14:textId="0E324E1B" w:rsidR="0071087C" w:rsidRPr="00E6516F" w:rsidRDefault="0071087C" w:rsidP="0071087C">
      <w:pPr>
        <w:pStyle w:val="TH"/>
      </w:pPr>
      <w:r w:rsidRPr="00E6516F">
        <w:t>Table 6.1.11.3.3-9: MSRP SEND (step 8, Table 6.1.11.3.2-1;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6B0E0FBB" w14:textId="77777777" w:rsidTr="00174677">
        <w:trPr>
          <w:cantSplit/>
        </w:trPr>
        <w:tc>
          <w:tcPr>
            <w:tcW w:w="9644" w:type="dxa"/>
            <w:gridSpan w:val="5"/>
          </w:tcPr>
          <w:p w14:paraId="1175B0D8"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5.5.12.1.2-1</w:t>
            </w:r>
          </w:p>
        </w:tc>
      </w:tr>
      <w:tr w:rsidR="0071087C" w:rsidRPr="00E6516F" w14:paraId="60ABA409" w14:textId="77777777" w:rsidTr="00174677">
        <w:tc>
          <w:tcPr>
            <w:tcW w:w="2836" w:type="dxa"/>
          </w:tcPr>
          <w:p w14:paraId="157E5ACB" w14:textId="77777777" w:rsidR="0071087C" w:rsidRPr="00E6516F" w:rsidRDefault="0071087C" w:rsidP="00174677">
            <w:pPr>
              <w:pStyle w:val="TAH"/>
              <w:rPr>
                <w:bCs/>
              </w:rPr>
            </w:pPr>
            <w:r w:rsidRPr="00E6516F">
              <w:rPr>
                <w:bCs/>
              </w:rPr>
              <w:t>Information Element</w:t>
            </w:r>
          </w:p>
        </w:tc>
        <w:tc>
          <w:tcPr>
            <w:tcW w:w="2127" w:type="dxa"/>
          </w:tcPr>
          <w:p w14:paraId="2B6DD9EA" w14:textId="77777777" w:rsidR="0071087C" w:rsidRPr="00E6516F" w:rsidRDefault="0071087C" w:rsidP="00174677">
            <w:pPr>
              <w:pStyle w:val="TAH"/>
              <w:rPr>
                <w:bCs/>
              </w:rPr>
            </w:pPr>
            <w:r w:rsidRPr="00E6516F">
              <w:rPr>
                <w:bCs/>
              </w:rPr>
              <w:t>Value/remark</w:t>
            </w:r>
          </w:p>
        </w:tc>
        <w:tc>
          <w:tcPr>
            <w:tcW w:w="2127" w:type="dxa"/>
          </w:tcPr>
          <w:p w14:paraId="304DBA61" w14:textId="77777777" w:rsidR="0071087C" w:rsidRPr="00E6516F" w:rsidRDefault="0071087C" w:rsidP="00174677">
            <w:pPr>
              <w:pStyle w:val="TAH"/>
              <w:rPr>
                <w:bCs/>
              </w:rPr>
            </w:pPr>
            <w:r w:rsidRPr="00E6516F">
              <w:rPr>
                <w:bCs/>
              </w:rPr>
              <w:t>Comment</w:t>
            </w:r>
          </w:p>
        </w:tc>
        <w:tc>
          <w:tcPr>
            <w:tcW w:w="1419" w:type="dxa"/>
          </w:tcPr>
          <w:p w14:paraId="30F3E2F2" w14:textId="77777777" w:rsidR="0071087C" w:rsidRPr="00E6516F" w:rsidRDefault="0071087C" w:rsidP="00174677">
            <w:pPr>
              <w:pStyle w:val="TAH"/>
              <w:rPr>
                <w:bCs/>
              </w:rPr>
            </w:pPr>
            <w:r w:rsidRPr="00E6516F">
              <w:rPr>
                <w:bCs/>
              </w:rPr>
              <w:t>Reference</w:t>
            </w:r>
          </w:p>
        </w:tc>
        <w:tc>
          <w:tcPr>
            <w:tcW w:w="1135" w:type="dxa"/>
          </w:tcPr>
          <w:p w14:paraId="1756313D" w14:textId="77777777" w:rsidR="0071087C" w:rsidRPr="00E6516F" w:rsidRDefault="0071087C" w:rsidP="00174677">
            <w:pPr>
              <w:pStyle w:val="TAH"/>
              <w:rPr>
                <w:bCs/>
              </w:rPr>
            </w:pPr>
            <w:r w:rsidRPr="00E6516F">
              <w:rPr>
                <w:bCs/>
              </w:rPr>
              <w:t>Condition</w:t>
            </w:r>
          </w:p>
        </w:tc>
      </w:tr>
      <w:tr w:rsidR="0071087C" w:rsidRPr="00E6516F" w14:paraId="26638AEE" w14:textId="77777777" w:rsidTr="00174677">
        <w:tc>
          <w:tcPr>
            <w:tcW w:w="2836" w:type="dxa"/>
          </w:tcPr>
          <w:p w14:paraId="33C0D3EC" w14:textId="77777777" w:rsidR="0071087C" w:rsidRPr="00E6516F" w:rsidRDefault="0071087C" w:rsidP="00174677">
            <w:pPr>
              <w:pStyle w:val="TAL"/>
            </w:pPr>
            <w:r w:rsidRPr="00E6516F">
              <w:rPr>
                <w:b/>
                <w:bCs/>
              </w:rPr>
              <w:t>Content-Type</w:t>
            </w:r>
          </w:p>
        </w:tc>
        <w:tc>
          <w:tcPr>
            <w:tcW w:w="2127" w:type="dxa"/>
          </w:tcPr>
          <w:p w14:paraId="078ED8BC" w14:textId="77777777" w:rsidR="0071087C" w:rsidRPr="00E6516F" w:rsidRDefault="0071087C" w:rsidP="00174677">
            <w:pPr>
              <w:pStyle w:val="TAL"/>
            </w:pPr>
          </w:p>
        </w:tc>
        <w:tc>
          <w:tcPr>
            <w:tcW w:w="2127" w:type="dxa"/>
          </w:tcPr>
          <w:p w14:paraId="0E1D492A" w14:textId="77777777" w:rsidR="0071087C" w:rsidRPr="00E6516F" w:rsidRDefault="0071087C" w:rsidP="00174677">
            <w:pPr>
              <w:pStyle w:val="TAL"/>
            </w:pPr>
          </w:p>
        </w:tc>
        <w:tc>
          <w:tcPr>
            <w:tcW w:w="1419" w:type="dxa"/>
          </w:tcPr>
          <w:p w14:paraId="148C91D3" w14:textId="549F5752" w:rsidR="0071087C" w:rsidRPr="00E6516F" w:rsidRDefault="0071087C" w:rsidP="00174677">
            <w:pPr>
              <w:pStyle w:val="TAL"/>
            </w:pPr>
          </w:p>
        </w:tc>
        <w:tc>
          <w:tcPr>
            <w:tcW w:w="1135" w:type="dxa"/>
          </w:tcPr>
          <w:p w14:paraId="6FC2FCA7" w14:textId="77777777" w:rsidR="0071087C" w:rsidRPr="00E6516F" w:rsidRDefault="0071087C" w:rsidP="00174677">
            <w:pPr>
              <w:pStyle w:val="TAL"/>
            </w:pPr>
          </w:p>
        </w:tc>
      </w:tr>
      <w:tr w:rsidR="0071087C" w:rsidRPr="00E6516F" w14:paraId="26910260" w14:textId="77777777" w:rsidTr="00174677">
        <w:tc>
          <w:tcPr>
            <w:tcW w:w="2836" w:type="dxa"/>
          </w:tcPr>
          <w:p w14:paraId="53D59477" w14:textId="77777777" w:rsidR="0071087C" w:rsidRPr="00E6516F" w:rsidRDefault="0071087C" w:rsidP="00174677">
            <w:pPr>
              <w:pStyle w:val="TAL"/>
            </w:pPr>
            <w:r w:rsidRPr="00E6516F">
              <w:rPr>
                <w:b/>
                <w:bCs/>
              </w:rPr>
              <w:t xml:space="preserve">  </w:t>
            </w:r>
            <w:r w:rsidRPr="00E6516F">
              <w:t>media-type</w:t>
            </w:r>
          </w:p>
        </w:tc>
        <w:tc>
          <w:tcPr>
            <w:tcW w:w="2127" w:type="dxa"/>
          </w:tcPr>
          <w:p w14:paraId="43AD886D" w14:textId="77777777" w:rsidR="0071087C" w:rsidRPr="00E6516F" w:rsidRDefault="0071087C" w:rsidP="00174677">
            <w:pPr>
              <w:pStyle w:val="TAL"/>
            </w:pPr>
            <w:r w:rsidRPr="00E6516F">
              <w:rPr>
                <w:iCs/>
              </w:rPr>
              <w:t>"</w:t>
            </w:r>
            <w:r w:rsidRPr="00E6516F">
              <w:t>application/vnd.3gpp.mcdata-signalling</w:t>
            </w:r>
            <w:r w:rsidRPr="00E6516F">
              <w:rPr>
                <w:iCs/>
              </w:rPr>
              <w:t>"</w:t>
            </w:r>
          </w:p>
        </w:tc>
        <w:tc>
          <w:tcPr>
            <w:tcW w:w="2127" w:type="dxa"/>
          </w:tcPr>
          <w:p w14:paraId="7357865A" w14:textId="77777777" w:rsidR="0071087C" w:rsidRPr="00E6516F" w:rsidRDefault="0071087C" w:rsidP="00174677">
            <w:pPr>
              <w:pStyle w:val="TAL"/>
            </w:pPr>
          </w:p>
        </w:tc>
        <w:tc>
          <w:tcPr>
            <w:tcW w:w="1419" w:type="dxa"/>
          </w:tcPr>
          <w:p w14:paraId="7FCA12D8" w14:textId="77777777" w:rsidR="0071087C" w:rsidRPr="00E6516F" w:rsidRDefault="0071087C" w:rsidP="00174677">
            <w:pPr>
              <w:pStyle w:val="TAL"/>
            </w:pPr>
          </w:p>
        </w:tc>
        <w:tc>
          <w:tcPr>
            <w:tcW w:w="1135" w:type="dxa"/>
          </w:tcPr>
          <w:p w14:paraId="0641D4E5" w14:textId="77777777" w:rsidR="0071087C" w:rsidRPr="00E6516F" w:rsidRDefault="0071087C" w:rsidP="00174677">
            <w:pPr>
              <w:pStyle w:val="TAL"/>
            </w:pPr>
          </w:p>
        </w:tc>
      </w:tr>
      <w:tr w:rsidR="0071087C" w:rsidRPr="00E6516F" w14:paraId="2912A3D8" w14:textId="77777777" w:rsidTr="00174677">
        <w:tc>
          <w:tcPr>
            <w:tcW w:w="2836" w:type="dxa"/>
          </w:tcPr>
          <w:p w14:paraId="2414E4A9" w14:textId="77777777" w:rsidR="0071087C" w:rsidRPr="00E6516F" w:rsidRDefault="0071087C" w:rsidP="00174677">
            <w:pPr>
              <w:pStyle w:val="TAL"/>
              <w:rPr>
                <w:b/>
                <w:bCs/>
              </w:rPr>
            </w:pPr>
            <w:r w:rsidRPr="00E6516F">
              <w:rPr>
                <w:b/>
                <w:bCs/>
              </w:rPr>
              <w:t>data</w:t>
            </w:r>
          </w:p>
        </w:tc>
        <w:tc>
          <w:tcPr>
            <w:tcW w:w="2127" w:type="dxa"/>
          </w:tcPr>
          <w:p w14:paraId="5094DB52" w14:textId="77777777" w:rsidR="0071087C" w:rsidRPr="00E6516F" w:rsidRDefault="0071087C" w:rsidP="00174677">
            <w:pPr>
              <w:pStyle w:val="TAL"/>
              <w:rPr>
                <w:iCs/>
              </w:rPr>
            </w:pPr>
            <w:r w:rsidRPr="00E6516F">
              <w:rPr>
                <w:iCs/>
              </w:rPr>
              <w:t>MCData Protected Payload Message containing SDS NOTIFICATION as specified in table 6.1.11.3.3-10</w:t>
            </w:r>
          </w:p>
        </w:tc>
        <w:tc>
          <w:tcPr>
            <w:tcW w:w="2127" w:type="dxa"/>
          </w:tcPr>
          <w:p w14:paraId="79AEADE8" w14:textId="77777777" w:rsidR="0071087C" w:rsidRPr="00E6516F" w:rsidRDefault="0071087C" w:rsidP="00174677">
            <w:pPr>
              <w:pStyle w:val="TAL"/>
            </w:pPr>
          </w:p>
        </w:tc>
        <w:tc>
          <w:tcPr>
            <w:tcW w:w="1419" w:type="dxa"/>
          </w:tcPr>
          <w:p w14:paraId="3D52844F" w14:textId="77777777" w:rsidR="0071087C" w:rsidRPr="00E6516F" w:rsidRDefault="0071087C" w:rsidP="00174677">
            <w:pPr>
              <w:pStyle w:val="TAL"/>
            </w:pPr>
          </w:p>
        </w:tc>
        <w:tc>
          <w:tcPr>
            <w:tcW w:w="1135" w:type="dxa"/>
          </w:tcPr>
          <w:p w14:paraId="21AA9B40" w14:textId="77777777" w:rsidR="0071087C" w:rsidRPr="00E6516F" w:rsidRDefault="0071087C" w:rsidP="00174677">
            <w:pPr>
              <w:pStyle w:val="TAL"/>
            </w:pPr>
          </w:p>
        </w:tc>
      </w:tr>
    </w:tbl>
    <w:p w14:paraId="51811CC3" w14:textId="77777777" w:rsidR="0071087C" w:rsidRPr="00E6516F" w:rsidRDefault="0071087C" w:rsidP="0071087C"/>
    <w:p w14:paraId="61393323" w14:textId="77777777" w:rsidR="0071087C" w:rsidRPr="00E6516F" w:rsidRDefault="0071087C" w:rsidP="0071087C">
      <w:pPr>
        <w:pStyle w:val="TH"/>
      </w:pPr>
      <w:r w:rsidRPr="00E6516F">
        <w:t>Table 6.1.11.3.3-10: SDS NOTIFICATION (Table 6.1.11.3.3-9)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42838654" w14:textId="77777777" w:rsidTr="00174677">
        <w:trPr>
          <w:cantSplit/>
        </w:trPr>
        <w:tc>
          <w:tcPr>
            <w:tcW w:w="9639" w:type="dxa"/>
          </w:tcPr>
          <w:p w14:paraId="6A6BBECC" w14:textId="77777777" w:rsidR="0071087C" w:rsidRPr="00E6516F" w:rsidRDefault="0071087C" w:rsidP="00174677">
            <w:pPr>
              <w:pStyle w:val="TAL"/>
              <w:rPr>
                <w:rFonts w:cs="Arial"/>
                <w:szCs w:val="18"/>
              </w:rPr>
            </w:pPr>
            <w:r w:rsidRPr="00E6516F">
              <w:rPr>
                <w:rFonts w:cs="Arial"/>
                <w:szCs w:val="18"/>
              </w:rPr>
              <w:t>Derivation Path: TS 36.579-1 [2], Table 5.5.3.8.4-1, condition DELIVERED</w:t>
            </w:r>
          </w:p>
        </w:tc>
      </w:tr>
    </w:tbl>
    <w:p w14:paraId="5CB8D91E" w14:textId="77777777" w:rsidR="0071087C" w:rsidRPr="00E6516F" w:rsidRDefault="0071087C" w:rsidP="0071087C"/>
    <w:p w14:paraId="3A6E4065" w14:textId="3AEB1D27" w:rsidR="0071087C" w:rsidRPr="00E6516F" w:rsidRDefault="0071087C" w:rsidP="0071087C">
      <w:pPr>
        <w:pStyle w:val="TH"/>
      </w:pPr>
      <w:r w:rsidRPr="00E6516F">
        <w:t>Table 6.1.11.3.3-11: MSRP SEND (step 11, Table 6.1.11.3.2-1;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219AFE0C" w14:textId="77777777" w:rsidTr="00174677">
        <w:trPr>
          <w:cantSplit/>
        </w:trPr>
        <w:tc>
          <w:tcPr>
            <w:tcW w:w="9644" w:type="dxa"/>
            <w:gridSpan w:val="5"/>
          </w:tcPr>
          <w:p w14:paraId="32A93D22"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5.5.12.1.2-1</w:t>
            </w:r>
          </w:p>
        </w:tc>
      </w:tr>
      <w:tr w:rsidR="0071087C" w:rsidRPr="00E6516F" w14:paraId="1FFD8406" w14:textId="77777777" w:rsidTr="00174677">
        <w:tc>
          <w:tcPr>
            <w:tcW w:w="2836" w:type="dxa"/>
          </w:tcPr>
          <w:p w14:paraId="5210CAC8" w14:textId="77777777" w:rsidR="0071087C" w:rsidRPr="00E6516F" w:rsidRDefault="0071087C" w:rsidP="00174677">
            <w:pPr>
              <w:pStyle w:val="TAH"/>
              <w:rPr>
                <w:bCs/>
              </w:rPr>
            </w:pPr>
            <w:r w:rsidRPr="00E6516F">
              <w:rPr>
                <w:bCs/>
              </w:rPr>
              <w:t>Information Element</w:t>
            </w:r>
          </w:p>
        </w:tc>
        <w:tc>
          <w:tcPr>
            <w:tcW w:w="2127" w:type="dxa"/>
          </w:tcPr>
          <w:p w14:paraId="69402BE0" w14:textId="77777777" w:rsidR="0071087C" w:rsidRPr="00E6516F" w:rsidRDefault="0071087C" w:rsidP="00174677">
            <w:pPr>
              <w:pStyle w:val="TAH"/>
              <w:rPr>
                <w:bCs/>
              </w:rPr>
            </w:pPr>
            <w:r w:rsidRPr="00E6516F">
              <w:rPr>
                <w:bCs/>
              </w:rPr>
              <w:t>Value/remark</w:t>
            </w:r>
          </w:p>
        </w:tc>
        <w:tc>
          <w:tcPr>
            <w:tcW w:w="2127" w:type="dxa"/>
          </w:tcPr>
          <w:p w14:paraId="5DE02CAE" w14:textId="77777777" w:rsidR="0071087C" w:rsidRPr="00E6516F" w:rsidRDefault="0071087C" w:rsidP="00174677">
            <w:pPr>
              <w:pStyle w:val="TAH"/>
              <w:rPr>
                <w:bCs/>
              </w:rPr>
            </w:pPr>
            <w:r w:rsidRPr="00E6516F">
              <w:rPr>
                <w:bCs/>
              </w:rPr>
              <w:t>Comment</w:t>
            </w:r>
          </w:p>
        </w:tc>
        <w:tc>
          <w:tcPr>
            <w:tcW w:w="1419" w:type="dxa"/>
          </w:tcPr>
          <w:p w14:paraId="7C1EF629" w14:textId="77777777" w:rsidR="0071087C" w:rsidRPr="00E6516F" w:rsidRDefault="0071087C" w:rsidP="00174677">
            <w:pPr>
              <w:pStyle w:val="TAH"/>
              <w:rPr>
                <w:bCs/>
              </w:rPr>
            </w:pPr>
            <w:r w:rsidRPr="00E6516F">
              <w:rPr>
                <w:bCs/>
              </w:rPr>
              <w:t>Reference</w:t>
            </w:r>
          </w:p>
        </w:tc>
        <w:tc>
          <w:tcPr>
            <w:tcW w:w="1135" w:type="dxa"/>
          </w:tcPr>
          <w:p w14:paraId="4AD672C3" w14:textId="77777777" w:rsidR="0071087C" w:rsidRPr="00E6516F" w:rsidRDefault="0071087C" w:rsidP="00174677">
            <w:pPr>
              <w:pStyle w:val="TAH"/>
              <w:rPr>
                <w:bCs/>
              </w:rPr>
            </w:pPr>
            <w:r w:rsidRPr="00E6516F">
              <w:rPr>
                <w:bCs/>
              </w:rPr>
              <w:t>Condition</w:t>
            </w:r>
          </w:p>
        </w:tc>
      </w:tr>
      <w:tr w:rsidR="0071087C" w:rsidRPr="00E6516F" w14:paraId="4D392460" w14:textId="77777777" w:rsidTr="00174677">
        <w:tc>
          <w:tcPr>
            <w:tcW w:w="2836" w:type="dxa"/>
          </w:tcPr>
          <w:p w14:paraId="5BBEA435" w14:textId="77777777" w:rsidR="0071087C" w:rsidRPr="00E6516F" w:rsidRDefault="0071087C" w:rsidP="00174677">
            <w:pPr>
              <w:pStyle w:val="TAL"/>
              <w:rPr>
                <w:b/>
                <w:bCs/>
              </w:rPr>
            </w:pPr>
            <w:r w:rsidRPr="00E6516F">
              <w:rPr>
                <w:b/>
                <w:bCs/>
              </w:rPr>
              <w:t>Content-Type</w:t>
            </w:r>
          </w:p>
        </w:tc>
        <w:tc>
          <w:tcPr>
            <w:tcW w:w="2127" w:type="dxa"/>
          </w:tcPr>
          <w:p w14:paraId="3BAE70C7" w14:textId="77777777" w:rsidR="0071087C" w:rsidRPr="00E6516F" w:rsidRDefault="0071087C" w:rsidP="00174677">
            <w:pPr>
              <w:pStyle w:val="TAL"/>
            </w:pPr>
          </w:p>
        </w:tc>
        <w:tc>
          <w:tcPr>
            <w:tcW w:w="2127" w:type="dxa"/>
          </w:tcPr>
          <w:p w14:paraId="2E294EDF" w14:textId="77777777" w:rsidR="0071087C" w:rsidRPr="00E6516F" w:rsidRDefault="0071087C" w:rsidP="00174677">
            <w:pPr>
              <w:pStyle w:val="TAL"/>
              <w:rPr>
                <w:bCs/>
              </w:rPr>
            </w:pPr>
          </w:p>
        </w:tc>
        <w:tc>
          <w:tcPr>
            <w:tcW w:w="1419" w:type="dxa"/>
          </w:tcPr>
          <w:p w14:paraId="01C38CEB" w14:textId="77777777" w:rsidR="0071087C" w:rsidRPr="00E6516F" w:rsidRDefault="0071087C" w:rsidP="00174677">
            <w:pPr>
              <w:pStyle w:val="TAL"/>
            </w:pPr>
          </w:p>
        </w:tc>
        <w:tc>
          <w:tcPr>
            <w:tcW w:w="1135" w:type="dxa"/>
          </w:tcPr>
          <w:p w14:paraId="4601C6EC" w14:textId="77777777" w:rsidR="0071087C" w:rsidRPr="00E6516F" w:rsidRDefault="0071087C" w:rsidP="00174677">
            <w:pPr>
              <w:pStyle w:val="TAL"/>
            </w:pPr>
          </w:p>
        </w:tc>
      </w:tr>
      <w:tr w:rsidR="0071087C" w:rsidRPr="00E6516F" w14:paraId="6FA45D7B" w14:textId="77777777" w:rsidTr="00174677">
        <w:tc>
          <w:tcPr>
            <w:tcW w:w="2836" w:type="dxa"/>
          </w:tcPr>
          <w:p w14:paraId="24356326" w14:textId="77777777" w:rsidR="0071087C" w:rsidRPr="00E6516F" w:rsidRDefault="0071087C" w:rsidP="00174677">
            <w:pPr>
              <w:pStyle w:val="TAL"/>
              <w:rPr>
                <w:b/>
                <w:bCs/>
              </w:rPr>
            </w:pPr>
            <w:r w:rsidRPr="00E6516F">
              <w:t xml:space="preserve">  media-type</w:t>
            </w:r>
          </w:p>
        </w:tc>
        <w:tc>
          <w:tcPr>
            <w:tcW w:w="2127" w:type="dxa"/>
          </w:tcPr>
          <w:p w14:paraId="2F296E57" w14:textId="77777777" w:rsidR="0071087C" w:rsidRPr="00E6516F" w:rsidRDefault="0071087C" w:rsidP="00174677">
            <w:pPr>
              <w:pStyle w:val="TAL"/>
            </w:pPr>
            <w:r w:rsidRPr="00E6516F">
              <w:rPr>
                <w:iCs/>
              </w:rPr>
              <w:t>"multipart/mixed"</w:t>
            </w:r>
          </w:p>
        </w:tc>
        <w:tc>
          <w:tcPr>
            <w:tcW w:w="2127" w:type="dxa"/>
          </w:tcPr>
          <w:p w14:paraId="637AC8A9" w14:textId="77777777" w:rsidR="0071087C" w:rsidRPr="00E6516F" w:rsidRDefault="0071087C" w:rsidP="00174677">
            <w:pPr>
              <w:pStyle w:val="TAL"/>
              <w:rPr>
                <w:bCs/>
              </w:rPr>
            </w:pPr>
          </w:p>
        </w:tc>
        <w:tc>
          <w:tcPr>
            <w:tcW w:w="1419" w:type="dxa"/>
          </w:tcPr>
          <w:p w14:paraId="7870D90D" w14:textId="77777777" w:rsidR="0071087C" w:rsidRPr="00E6516F" w:rsidRDefault="0071087C" w:rsidP="00174677">
            <w:pPr>
              <w:pStyle w:val="TAL"/>
            </w:pPr>
          </w:p>
        </w:tc>
        <w:tc>
          <w:tcPr>
            <w:tcW w:w="1135" w:type="dxa"/>
          </w:tcPr>
          <w:p w14:paraId="1C43C9E0" w14:textId="77777777" w:rsidR="0071087C" w:rsidRPr="00E6516F" w:rsidRDefault="0071087C" w:rsidP="00174677">
            <w:pPr>
              <w:pStyle w:val="TAL"/>
            </w:pPr>
          </w:p>
        </w:tc>
      </w:tr>
      <w:tr w:rsidR="0071087C" w:rsidRPr="00E6516F" w14:paraId="1E692F78" w14:textId="77777777" w:rsidTr="00174677">
        <w:tc>
          <w:tcPr>
            <w:tcW w:w="2836" w:type="dxa"/>
          </w:tcPr>
          <w:p w14:paraId="0FA31FFD" w14:textId="77777777" w:rsidR="0071087C" w:rsidRPr="00E6516F" w:rsidRDefault="0071087C" w:rsidP="00174677">
            <w:pPr>
              <w:pStyle w:val="TAL"/>
              <w:rPr>
                <w:b/>
                <w:bCs/>
              </w:rPr>
            </w:pPr>
            <w:r w:rsidRPr="00E6516F">
              <w:rPr>
                <w:b/>
                <w:bCs/>
              </w:rPr>
              <w:t>data</w:t>
            </w:r>
          </w:p>
        </w:tc>
        <w:tc>
          <w:tcPr>
            <w:tcW w:w="2127" w:type="dxa"/>
          </w:tcPr>
          <w:p w14:paraId="000EDA65" w14:textId="77777777" w:rsidR="0071087C" w:rsidRPr="00E6516F" w:rsidRDefault="0071087C" w:rsidP="00174677">
            <w:pPr>
              <w:pStyle w:val="TAL"/>
            </w:pPr>
            <w:r w:rsidRPr="00E6516F">
              <w:rPr>
                <w:iCs/>
              </w:rPr>
              <w:t>Message as specified in table 6.1.11.3.3-11A</w:t>
            </w:r>
          </w:p>
        </w:tc>
        <w:tc>
          <w:tcPr>
            <w:tcW w:w="2127" w:type="dxa"/>
          </w:tcPr>
          <w:p w14:paraId="54DD11FB" w14:textId="77777777" w:rsidR="0071087C" w:rsidRPr="00E6516F" w:rsidRDefault="0071087C" w:rsidP="00174677">
            <w:pPr>
              <w:pStyle w:val="TAL"/>
              <w:rPr>
                <w:bCs/>
              </w:rPr>
            </w:pPr>
          </w:p>
        </w:tc>
        <w:tc>
          <w:tcPr>
            <w:tcW w:w="1419" w:type="dxa"/>
          </w:tcPr>
          <w:p w14:paraId="4007BA5A" w14:textId="77777777" w:rsidR="0071087C" w:rsidRPr="00E6516F" w:rsidRDefault="0071087C" w:rsidP="00174677">
            <w:pPr>
              <w:pStyle w:val="TAL"/>
            </w:pPr>
          </w:p>
        </w:tc>
        <w:tc>
          <w:tcPr>
            <w:tcW w:w="1135" w:type="dxa"/>
          </w:tcPr>
          <w:p w14:paraId="0384F2F4" w14:textId="77777777" w:rsidR="0071087C" w:rsidRPr="00E6516F" w:rsidRDefault="0071087C" w:rsidP="00174677">
            <w:pPr>
              <w:pStyle w:val="TAL"/>
            </w:pPr>
          </w:p>
        </w:tc>
      </w:tr>
    </w:tbl>
    <w:p w14:paraId="26D9BC51" w14:textId="77777777" w:rsidR="0071087C" w:rsidRPr="00E6516F" w:rsidRDefault="0071087C" w:rsidP="0071087C"/>
    <w:p w14:paraId="0A1A2A79" w14:textId="77777777" w:rsidR="0071087C" w:rsidRPr="00E6516F" w:rsidRDefault="0071087C" w:rsidP="0071087C">
      <w:pPr>
        <w:pStyle w:val="TH"/>
      </w:pPr>
      <w:r w:rsidRPr="00E6516F">
        <w:t>Table 6.1.11.3.3-11A: MIME Message (step 11, Table 6.1.11.3.2-1;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1F3F4634" w14:textId="77777777" w:rsidTr="00174677">
        <w:trPr>
          <w:cantSplit/>
        </w:trPr>
        <w:tc>
          <w:tcPr>
            <w:tcW w:w="9644" w:type="dxa"/>
            <w:gridSpan w:val="5"/>
          </w:tcPr>
          <w:p w14:paraId="28DC1C88" w14:textId="77777777" w:rsidR="0071087C" w:rsidRPr="00E6516F" w:rsidRDefault="0071087C" w:rsidP="00174677">
            <w:pPr>
              <w:pStyle w:val="TAL"/>
              <w:rPr>
                <w:rFonts w:cs="Arial"/>
                <w:szCs w:val="18"/>
              </w:rPr>
            </w:pPr>
            <w:r w:rsidRPr="00E6516F">
              <w:rPr>
                <w:rFonts w:cs="Arial"/>
                <w:szCs w:val="18"/>
              </w:rPr>
              <w:t>Derivation Path: RFC 2046 [38]</w:t>
            </w:r>
          </w:p>
        </w:tc>
      </w:tr>
      <w:tr w:rsidR="0071087C" w:rsidRPr="00E6516F" w14:paraId="7C29B32B" w14:textId="77777777" w:rsidTr="00174677">
        <w:tc>
          <w:tcPr>
            <w:tcW w:w="2836" w:type="dxa"/>
          </w:tcPr>
          <w:p w14:paraId="59750697" w14:textId="77777777" w:rsidR="0071087C" w:rsidRPr="00E6516F" w:rsidRDefault="0071087C" w:rsidP="00174677">
            <w:pPr>
              <w:pStyle w:val="TAH"/>
              <w:rPr>
                <w:bCs/>
              </w:rPr>
            </w:pPr>
            <w:r w:rsidRPr="00E6516F">
              <w:rPr>
                <w:bCs/>
              </w:rPr>
              <w:t>Information Element</w:t>
            </w:r>
          </w:p>
        </w:tc>
        <w:tc>
          <w:tcPr>
            <w:tcW w:w="2127" w:type="dxa"/>
          </w:tcPr>
          <w:p w14:paraId="798AB68E"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598A4E69" w14:textId="77777777" w:rsidR="0071087C" w:rsidRPr="00E6516F" w:rsidRDefault="0071087C" w:rsidP="00174677">
            <w:pPr>
              <w:pStyle w:val="TAH"/>
              <w:rPr>
                <w:bCs/>
              </w:rPr>
            </w:pPr>
            <w:r w:rsidRPr="00E6516F">
              <w:rPr>
                <w:bCs/>
              </w:rPr>
              <w:t>Comment</w:t>
            </w:r>
          </w:p>
        </w:tc>
        <w:tc>
          <w:tcPr>
            <w:tcW w:w="1419" w:type="dxa"/>
          </w:tcPr>
          <w:p w14:paraId="29EEF07B" w14:textId="77777777" w:rsidR="0071087C" w:rsidRPr="00E6516F" w:rsidRDefault="0071087C" w:rsidP="00174677">
            <w:pPr>
              <w:pStyle w:val="TAH"/>
              <w:rPr>
                <w:bCs/>
              </w:rPr>
            </w:pPr>
            <w:r w:rsidRPr="00E6516F">
              <w:rPr>
                <w:bCs/>
              </w:rPr>
              <w:t>Reference</w:t>
            </w:r>
          </w:p>
        </w:tc>
        <w:tc>
          <w:tcPr>
            <w:tcW w:w="1135" w:type="dxa"/>
          </w:tcPr>
          <w:p w14:paraId="4E8C6C75" w14:textId="77777777" w:rsidR="0071087C" w:rsidRPr="00E6516F" w:rsidRDefault="0071087C" w:rsidP="00174677">
            <w:pPr>
              <w:pStyle w:val="TAH"/>
              <w:rPr>
                <w:bCs/>
              </w:rPr>
            </w:pPr>
            <w:r w:rsidRPr="00E6516F">
              <w:rPr>
                <w:bCs/>
              </w:rPr>
              <w:t>Condition</w:t>
            </w:r>
          </w:p>
        </w:tc>
      </w:tr>
      <w:tr w:rsidR="0071087C" w:rsidRPr="00E6516F" w14:paraId="28CE89A7" w14:textId="77777777" w:rsidTr="00174677">
        <w:tc>
          <w:tcPr>
            <w:tcW w:w="2836" w:type="dxa"/>
          </w:tcPr>
          <w:p w14:paraId="66CB83B0" w14:textId="77777777" w:rsidR="0071087C" w:rsidRPr="00E6516F" w:rsidRDefault="0071087C" w:rsidP="00174677">
            <w:pPr>
              <w:pStyle w:val="TAL"/>
              <w:rPr>
                <w:rFonts w:cs="Arial"/>
                <w:b/>
                <w:bCs/>
                <w:szCs w:val="18"/>
              </w:rPr>
            </w:pPr>
            <w:r w:rsidRPr="00E6516F">
              <w:rPr>
                <w:b/>
                <w:bCs/>
              </w:rPr>
              <w:t>MIME body part</w:t>
            </w:r>
          </w:p>
        </w:tc>
        <w:tc>
          <w:tcPr>
            <w:tcW w:w="2127" w:type="dxa"/>
          </w:tcPr>
          <w:p w14:paraId="2887D593" w14:textId="77777777" w:rsidR="0071087C" w:rsidRPr="00E6516F" w:rsidRDefault="0071087C" w:rsidP="00174677">
            <w:pPr>
              <w:pStyle w:val="TAL"/>
            </w:pPr>
          </w:p>
        </w:tc>
        <w:tc>
          <w:tcPr>
            <w:tcW w:w="2127" w:type="dxa"/>
            <w:tcBorders>
              <w:top w:val="single" w:sz="4" w:space="0" w:color="auto"/>
              <w:bottom w:val="single" w:sz="4" w:space="0" w:color="auto"/>
            </w:tcBorders>
          </w:tcPr>
          <w:p w14:paraId="7E192BAF" w14:textId="77777777" w:rsidR="0071087C" w:rsidRPr="00E6516F" w:rsidRDefault="0071087C" w:rsidP="00174677">
            <w:pPr>
              <w:pStyle w:val="TAL"/>
              <w:rPr>
                <w:bCs/>
              </w:rPr>
            </w:pPr>
            <w:r w:rsidRPr="00E6516F">
              <w:rPr>
                <w:b/>
              </w:rPr>
              <w:t>MCData Data signalling message</w:t>
            </w:r>
          </w:p>
        </w:tc>
        <w:tc>
          <w:tcPr>
            <w:tcW w:w="1419" w:type="dxa"/>
          </w:tcPr>
          <w:p w14:paraId="26ADDD20" w14:textId="77777777" w:rsidR="0071087C" w:rsidRPr="00E6516F" w:rsidRDefault="0071087C" w:rsidP="00174677">
            <w:pPr>
              <w:pStyle w:val="TAL"/>
            </w:pPr>
          </w:p>
        </w:tc>
        <w:tc>
          <w:tcPr>
            <w:tcW w:w="1135" w:type="dxa"/>
          </w:tcPr>
          <w:p w14:paraId="7708D489" w14:textId="77777777" w:rsidR="0071087C" w:rsidRPr="00E6516F" w:rsidRDefault="0071087C" w:rsidP="00174677">
            <w:pPr>
              <w:pStyle w:val="TAL"/>
            </w:pPr>
          </w:p>
        </w:tc>
      </w:tr>
      <w:tr w:rsidR="0071087C" w:rsidRPr="00E6516F" w14:paraId="3692BEC6" w14:textId="77777777" w:rsidTr="004312E8">
        <w:tc>
          <w:tcPr>
            <w:tcW w:w="2836" w:type="dxa"/>
          </w:tcPr>
          <w:p w14:paraId="16838524" w14:textId="77777777" w:rsidR="0071087C" w:rsidRPr="00E6516F" w:rsidRDefault="0071087C" w:rsidP="00174677">
            <w:pPr>
              <w:pStyle w:val="TAL"/>
              <w:rPr>
                <w:rFonts w:cs="Arial"/>
                <w:b/>
                <w:szCs w:val="18"/>
              </w:rPr>
            </w:pPr>
            <w:r w:rsidRPr="00E6516F">
              <w:t xml:space="preserve">  MIME-part-headers</w:t>
            </w:r>
          </w:p>
        </w:tc>
        <w:tc>
          <w:tcPr>
            <w:tcW w:w="2127" w:type="dxa"/>
          </w:tcPr>
          <w:p w14:paraId="4E9775C4" w14:textId="77777777" w:rsidR="0071087C" w:rsidRPr="00E6516F" w:rsidRDefault="0071087C" w:rsidP="00174677">
            <w:pPr>
              <w:pStyle w:val="TAL"/>
            </w:pPr>
          </w:p>
        </w:tc>
        <w:tc>
          <w:tcPr>
            <w:tcW w:w="2127" w:type="dxa"/>
            <w:tcBorders>
              <w:top w:val="single" w:sz="4" w:space="0" w:color="auto"/>
              <w:bottom w:val="single" w:sz="4" w:space="0" w:color="auto"/>
            </w:tcBorders>
          </w:tcPr>
          <w:p w14:paraId="238DC92E" w14:textId="77777777" w:rsidR="0071087C" w:rsidRPr="00E6516F" w:rsidRDefault="0071087C" w:rsidP="00174677">
            <w:pPr>
              <w:pStyle w:val="TAL"/>
            </w:pPr>
          </w:p>
        </w:tc>
        <w:tc>
          <w:tcPr>
            <w:tcW w:w="1419" w:type="dxa"/>
          </w:tcPr>
          <w:p w14:paraId="116BAF8C" w14:textId="77777777" w:rsidR="0071087C" w:rsidRPr="00E6516F" w:rsidRDefault="0071087C" w:rsidP="00174677">
            <w:pPr>
              <w:pStyle w:val="TAL"/>
            </w:pPr>
          </w:p>
        </w:tc>
        <w:tc>
          <w:tcPr>
            <w:tcW w:w="1135" w:type="dxa"/>
          </w:tcPr>
          <w:p w14:paraId="6B3A4C6C" w14:textId="77777777" w:rsidR="0071087C" w:rsidRPr="00E6516F" w:rsidRDefault="0071087C" w:rsidP="00174677">
            <w:pPr>
              <w:pStyle w:val="TAL"/>
            </w:pPr>
          </w:p>
        </w:tc>
      </w:tr>
      <w:tr w:rsidR="0071087C" w:rsidRPr="00E6516F" w14:paraId="06BD91E6" w14:textId="77777777" w:rsidTr="004312E8">
        <w:tc>
          <w:tcPr>
            <w:tcW w:w="2836" w:type="dxa"/>
          </w:tcPr>
          <w:p w14:paraId="36AD8F5E" w14:textId="77777777" w:rsidR="0071087C" w:rsidRPr="00E6516F" w:rsidRDefault="0071087C" w:rsidP="00174677">
            <w:pPr>
              <w:pStyle w:val="TAL"/>
              <w:rPr>
                <w:rFonts w:cs="Arial"/>
                <w:b/>
                <w:szCs w:val="18"/>
              </w:rPr>
            </w:pPr>
            <w:r w:rsidRPr="00E6516F">
              <w:t xml:space="preserve">    Content-Type</w:t>
            </w:r>
          </w:p>
        </w:tc>
        <w:tc>
          <w:tcPr>
            <w:tcW w:w="2127" w:type="dxa"/>
          </w:tcPr>
          <w:p w14:paraId="3B61D008" w14:textId="77777777" w:rsidR="0071087C" w:rsidRPr="00E6516F" w:rsidRDefault="0071087C" w:rsidP="00174677">
            <w:pPr>
              <w:pStyle w:val="TAL"/>
            </w:pPr>
            <w:r w:rsidRPr="00E6516F">
              <w:t>"application/vnd.3gpp.mcdata-signalling"</w:t>
            </w:r>
          </w:p>
        </w:tc>
        <w:tc>
          <w:tcPr>
            <w:tcW w:w="2127" w:type="dxa"/>
            <w:tcBorders>
              <w:top w:val="single" w:sz="4" w:space="0" w:color="auto"/>
              <w:bottom w:val="single" w:sz="4" w:space="0" w:color="auto"/>
            </w:tcBorders>
          </w:tcPr>
          <w:p w14:paraId="3276964D" w14:textId="77777777" w:rsidR="0071087C" w:rsidRPr="00E6516F" w:rsidRDefault="0071087C" w:rsidP="00174677">
            <w:pPr>
              <w:pStyle w:val="TAL"/>
            </w:pPr>
          </w:p>
        </w:tc>
        <w:tc>
          <w:tcPr>
            <w:tcW w:w="1419" w:type="dxa"/>
          </w:tcPr>
          <w:p w14:paraId="0A70E82F" w14:textId="77777777" w:rsidR="0071087C" w:rsidRPr="00E6516F" w:rsidRDefault="0071087C" w:rsidP="00174677">
            <w:pPr>
              <w:pStyle w:val="TAL"/>
            </w:pPr>
          </w:p>
        </w:tc>
        <w:tc>
          <w:tcPr>
            <w:tcW w:w="1135" w:type="dxa"/>
          </w:tcPr>
          <w:p w14:paraId="28880F3E" w14:textId="77777777" w:rsidR="0071087C" w:rsidRPr="00E6516F" w:rsidRDefault="0071087C" w:rsidP="00174677">
            <w:pPr>
              <w:pStyle w:val="TAL"/>
            </w:pPr>
          </w:p>
        </w:tc>
      </w:tr>
      <w:tr w:rsidR="0071087C" w:rsidRPr="00E6516F" w14:paraId="05B8950E" w14:textId="77777777" w:rsidTr="004312E8">
        <w:tc>
          <w:tcPr>
            <w:tcW w:w="2836" w:type="dxa"/>
          </w:tcPr>
          <w:p w14:paraId="3192C5E6" w14:textId="77777777" w:rsidR="0071087C" w:rsidRPr="00E6516F" w:rsidRDefault="0071087C" w:rsidP="00174677">
            <w:pPr>
              <w:pStyle w:val="TAL"/>
              <w:rPr>
                <w:rFonts w:cs="Arial"/>
                <w:b/>
                <w:szCs w:val="18"/>
              </w:rPr>
            </w:pPr>
            <w:r w:rsidRPr="00E6516F">
              <w:t xml:space="preserve">  MIME-part-body</w:t>
            </w:r>
          </w:p>
        </w:tc>
        <w:tc>
          <w:tcPr>
            <w:tcW w:w="2127" w:type="dxa"/>
          </w:tcPr>
          <w:p w14:paraId="66BEDBDF" w14:textId="77777777" w:rsidR="0071087C" w:rsidRPr="00E6516F" w:rsidRDefault="0071087C" w:rsidP="00174677">
            <w:pPr>
              <w:pStyle w:val="TAL"/>
            </w:pPr>
            <w:r w:rsidRPr="00E6516F">
              <w:t>MCData Protected Payload Message containing SDS SIGNALLING PAYLOAD as described in table 6.1.11.3.3-12</w:t>
            </w:r>
          </w:p>
        </w:tc>
        <w:tc>
          <w:tcPr>
            <w:tcW w:w="2127" w:type="dxa"/>
            <w:tcBorders>
              <w:top w:val="single" w:sz="4" w:space="0" w:color="auto"/>
              <w:bottom w:val="single" w:sz="4" w:space="0" w:color="auto"/>
            </w:tcBorders>
          </w:tcPr>
          <w:p w14:paraId="4305F99D" w14:textId="77777777" w:rsidR="0071087C" w:rsidRPr="00E6516F" w:rsidRDefault="0071087C" w:rsidP="00174677">
            <w:pPr>
              <w:pStyle w:val="TAL"/>
            </w:pPr>
          </w:p>
        </w:tc>
        <w:tc>
          <w:tcPr>
            <w:tcW w:w="1419" w:type="dxa"/>
          </w:tcPr>
          <w:p w14:paraId="5745E2B0" w14:textId="77777777" w:rsidR="0071087C" w:rsidRPr="00E6516F" w:rsidRDefault="0071087C" w:rsidP="00174677">
            <w:pPr>
              <w:pStyle w:val="TAL"/>
            </w:pPr>
          </w:p>
        </w:tc>
        <w:tc>
          <w:tcPr>
            <w:tcW w:w="1135" w:type="dxa"/>
          </w:tcPr>
          <w:p w14:paraId="2F164DEF" w14:textId="77777777" w:rsidR="0071087C" w:rsidRPr="00E6516F" w:rsidRDefault="0071087C" w:rsidP="00174677">
            <w:pPr>
              <w:pStyle w:val="TAL"/>
            </w:pPr>
          </w:p>
        </w:tc>
      </w:tr>
      <w:tr w:rsidR="0071087C" w:rsidRPr="00E6516F" w14:paraId="7E58C5B9" w14:textId="77777777" w:rsidTr="004312E8">
        <w:tc>
          <w:tcPr>
            <w:tcW w:w="2836" w:type="dxa"/>
          </w:tcPr>
          <w:p w14:paraId="153AFBA7" w14:textId="77777777" w:rsidR="0071087C" w:rsidRPr="00E6516F" w:rsidRDefault="0071087C" w:rsidP="00174677">
            <w:pPr>
              <w:pStyle w:val="TAL"/>
              <w:rPr>
                <w:rFonts w:cs="Arial"/>
                <w:b/>
                <w:szCs w:val="18"/>
              </w:rPr>
            </w:pPr>
            <w:r w:rsidRPr="00E6516F">
              <w:rPr>
                <w:b/>
                <w:bCs/>
              </w:rPr>
              <w:t>MIME body part</w:t>
            </w:r>
          </w:p>
        </w:tc>
        <w:tc>
          <w:tcPr>
            <w:tcW w:w="2127" w:type="dxa"/>
          </w:tcPr>
          <w:p w14:paraId="12D4E6AD" w14:textId="77777777" w:rsidR="0071087C" w:rsidRPr="00E6516F" w:rsidRDefault="0071087C" w:rsidP="00174677">
            <w:pPr>
              <w:pStyle w:val="TAL"/>
            </w:pPr>
          </w:p>
        </w:tc>
        <w:tc>
          <w:tcPr>
            <w:tcW w:w="2127" w:type="dxa"/>
            <w:tcBorders>
              <w:top w:val="single" w:sz="4" w:space="0" w:color="auto"/>
              <w:bottom w:val="single" w:sz="4" w:space="0" w:color="auto"/>
            </w:tcBorders>
          </w:tcPr>
          <w:p w14:paraId="0CA22662" w14:textId="77777777" w:rsidR="0071087C" w:rsidRPr="00E6516F" w:rsidRDefault="0071087C" w:rsidP="00174677">
            <w:pPr>
              <w:pStyle w:val="TAL"/>
            </w:pPr>
            <w:r w:rsidRPr="00E6516F">
              <w:rPr>
                <w:b/>
              </w:rPr>
              <w:t>MCData Data message</w:t>
            </w:r>
          </w:p>
        </w:tc>
        <w:tc>
          <w:tcPr>
            <w:tcW w:w="1419" w:type="dxa"/>
          </w:tcPr>
          <w:p w14:paraId="43A74588" w14:textId="77777777" w:rsidR="0071087C" w:rsidRPr="00E6516F" w:rsidRDefault="0071087C" w:rsidP="00174677">
            <w:pPr>
              <w:pStyle w:val="TAL"/>
            </w:pPr>
          </w:p>
        </w:tc>
        <w:tc>
          <w:tcPr>
            <w:tcW w:w="1135" w:type="dxa"/>
          </w:tcPr>
          <w:p w14:paraId="03235AA3" w14:textId="77777777" w:rsidR="0071087C" w:rsidRPr="00E6516F" w:rsidRDefault="0071087C" w:rsidP="00174677">
            <w:pPr>
              <w:pStyle w:val="TAL"/>
            </w:pPr>
          </w:p>
        </w:tc>
      </w:tr>
      <w:tr w:rsidR="0071087C" w:rsidRPr="00E6516F" w14:paraId="7583B6F6" w14:textId="77777777" w:rsidTr="004312E8">
        <w:tc>
          <w:tcPr>
            <w:tcW w:w="2836" w:type="dxa"/>
          </w:tcPr>
          <w:p w14:paraId="2EA6585A" w14:textId="77777777" w:rsidR="0071087C" w:rsidRPr="00E6516F" w:rsidRDefault="0071087C" w:rsidP="00174677">
            <w:pPr>
              <w:pStyle w:val="TAL"/>
              <w:rPr>
                <w:rFonts w:cs="Arial"/>
                <w:b/>
                <w:szCs w:val="18"/>
              </w:rPr>
            </w:pPr>
            <w:r w:rsidRPr="00E6516F">
              <w:t xml:space="preserve">  MIME-part-headers</w:t>
            </w:r>
          </w:p>
        </w:tc>
        <w:tc>
          <w:tcPr>
            <w:tcW w:w="2127" w:type="dxa"/>
          </w:tcPr>
          <w:p w14:paraId="3E982EC4" w14:textId="77777777" w:rsidR="0071087C" w:rsidRPr="00E6516F" w:rsidRDefault="0071087C" w:rsidP="00174677">
            <w:pPr>
              <w:pStyle w:val="TAL"/>
            </w:pPr>
          </w:p>
        </w:tc>
        <w:tc>
          <w:tcPr>
            <w:tcW w:w="2127" w:type="dxa"/>
            <w:tcBorders>
              <w:top w:val="single" w:sz="4" w:space="0" w:color="auto"/>
              <w:bottom w:val="single" w:sz="4" w:space="0" w:color="auto"/>
            </w:tcBorders>
          </w:tcPr>
          <w:p w14:paraId="6F46E646" w14:textId="77777777" w:rsidR="0071087C" w:rsidRPr="00E6516F" w:rsidRDefault="0071087C" w:rsidP="00174677">
            <w:pPr>
              <w:pStyle w:val="TAL"/>
            </w:pPr>
          </w:p>
        </w:tc>
        <w:tc>
          <w:tcPr>
            <w:tcW w:w="1419" w:type="dxa"/>
          </w:tcPr>
          <w:p w14:paraId="0DFCF9CD" w14:textId="77777777" w:rsidR="0071087C" w:rsidRPr="00E6516F" w:rsidRDefault="0071087C" w:rsidP="00174677">
            <w:pPr>
              <w:pStyle w:val="TAL"/>
            </w:pPr>
          </w:p>
        </w:tc>
        <w:tc>
          <w:tcPr>
            <w:tcW w:w="1135" w:type="dxa"/>
          </w:tcPr>
          <w:p w14:paraId="3D07F661" w14:textId="77777777" w:rsidR="0071087C" w:rsidRPr="00E6516F" w:rsidRDefault="0071087C" w:rsidP="00174677">
            <w:pPr>
              <w:pStyle w:val="TAL"/>
            </w:pPr>
          </w:p>
        </w:tc>
      </w:tr>
      <w:tr w:rsidR="0071087C" w:rsidRPr="00E6516F" w14:paraId="10A4A5B8" w14:textId="77777777" w:rsidTr="004312E8">
        <w:tc>
          <w:tcPr>
            <w:tcW w:w="2836" w:type="dxa"/>
          </w:tcPr>
          <w:p w14:paraId="590EDF65" w14:textId="77777777" w:rsidR="0071087C" w:rsidRPr="00E6516F" w:rsidRDefault="0071087C" w:rsidP="00174677">
            <w:pPr>
              <w:pStyle w:val="TAL"/>
              <w:rPr>
                <w:rFonts w:cs="Arial"/>
                <w:b/>
                <w:szCs w:val="18"/>
              </w:rPr>
            </w:pPr>
            <w:r w:rsidRPr="00E6516F">
              <w:t xml:space="preserve">    Content-Type</w:t>
            </w:r>
          </w:p>
        </w:tc>
        <w:tc>
          <w:tcPr>
            <w:tcW w:w="2127" w:type="dxa"/>
          </w:tcPr>
          <w:p w14:paraId="2A9D126A" w14:textId="77777777" w:rsidR="0071087C" w:rsidRPr="00E6516F" w:rsidRDefault="0071087C" w:rsidP="00174677">
            <w:pPr>
              <w:pStyle w:val="TAL"/>
            </w:pPr>
            <w:r w:rsidRPr="00E6516F">
              <w:t>"application/vnd.3gpp.mcdata-payload"</w:t>
            </w:r>
          </w:p>
        </w:tc>
        <w:tc>
          <w:tcPr>
            <w:tcW w:w="2127" w:type="dxa"/>
            <w:tcBorders>
              <w:top w:val="single" w:sz="4" w:space="0" w:color="auto"/>
              <w:bottom w:val="single" w:sz="4" w:space="0" w:color="auto"/>
            </w:tcBorders>
          </w:tcPr>
          <w:p w14:paraId="66D8357C" w14:textId="77777777" w:rsidR="0071087C" w:rsidRPr="00E6516F" w:rsidRDefault="0071087C" w:rsidP="00174677">
            <w:pPr>
              <w:pStyle w:val="TAL"/>
            </w:pPr>
          </w:p>
        </w:tc>
        <w:tc>
          <w:tcPr>
            <w:tcW w:w="1419" w:type="dxa"/>
          </w:tcPr>
          <w:p w14:paraId="0F88D31B" w14:textId="77777777" w:rsidR="0071087C" w:rsidRPr="00E6516F" w:rsidRDefault="0071087C" w:rsidP="00174677">
            <w:pPr>
              <w:pStyle w:val="TAL"/>
            </w:pPr>
          </w:p>
        </w:tc>
        <w:tc>
          <w:tcPr>
            <w:tcW w:w="1135" w:type="dxa"/>
          </w:tcPr>
          <w:p w14:paraId="0F176C5B" w14:textId="77777777" w:rsidR="0071087C" w:rsidRPr="00E6516F" w:rsidRDefault="0071087C" w:rsidP="00174677">
            <w:pPr>
              <w:pStyle w:val="TAL"/>
            </w:pPr>
          </w:p>
        </w:tc>
      </w:tr>
      <w:tr w:rsidR="0071087C" w:rsidRPr="00E6516F" w14:paraId="64E1CF50" w14:textId="77777777" w:rsidTr="004312E8">
        <w:tc>
          <w:tcPr>
            <w:tcW w:w="2836" w:type="dxa"/>
          </w:tcPr>
          <w:p w14:paraId="17764256" w14:textId="77777777" w:rsidR="0071087C" w:rsidRPr="00E6516F" w:rsidRDefault="0071087C" w:rsidP="00174677">
            <w:pPr>
              <w:pStyle w:val="TAL"/>
              <w:rPr>
                <w:rFonts w:cs="Arial"/>
                <w:b/>
                <w:szCs w:val="18"/>
              </w:rPr>
            </w:pPr>
            <w:r w:rsidRPr="00E6516F">
              <w:t xml:space="preserve">  MIME-part-body</w:t>
            </w:r>
          </w:p>
        </w:tc>
        <w:tc>
          <w:tcPr>
            <w:tcW w:w="2127" w:type="dxa"/>
          </w:tcPr>
          <w:p w14:paraId="2EDBA374" w14:textId="77777777" w:rsidR="0071087C" w:rsidRPr="00E6516F" w:rsidRDefault="0071087C" w:rsidP="00174677">
            <w:pPr>
              <w:pStyle w:val="TAL"/>
            </w:pPr>
            <w:r w:rsidRPr="00E6516F">
              <w:t>MCData Protected Payload Message containing DATA PAYLOAD as described in Table 6.1.11.3.3-12A</w:t>
            </w:r>
          </w:p>
        </w:tc>
        <w:tc>
          <w:tcPr>
            <w:tcW w:w="2127" w:type="dxa"/>
            <w:tcBorders>
              <w:top w:val="single" w:sz="4" w:space="0" w:color="auto"/>
              <w:bottom w:val="single" w:sz="4" w:space="0" w:color="auto"/>
            </w:tcBorders>
          </w:tcPr>
          <w:p w14:paraId="3B1A542F" w14:textId="77777777" w:rsidR="0071087C" w:rsidRPr="00E6516F" w:rsidRDefault="0071087C" w:rsidP="00174677">
            <w:pPr>
              <w:pStyle w:val="TAL"/>
            </w:pPr>
          </w:p>
        </w:tc>
        <w:tc>
          <w:tcPr>
            <w:tcW w:w="1419" w:type="dxa"/>
          </w:tcPr>
          <w:p w14:paraId="7C1C6E01" w14:textId="77777777" w:rsidR="0071087C" w:rsidRPr="00E6516F" w:rsidRDefault="0071087C" w:rsidP="00174677">
            <w:pPr>
              <w:pStyle w:val="TAL"/>
            </w:pPr>
          </w:p>
        </w:tc>
        <w:tc>
          <w:tcPr>
            <w:tcW w:w="1135" w:type="dxa"/>
          </w:tcPr>
          <w:p w14:paraId="69B521E2" w14:textId="77777777" w:rsidR="0071087C" w:rsidRPr="00E6516F" w:rsidRDefault="0071087C" w:rsidP="00174677">
            <w:pPr>
              <w:pStyle w:val="TAL"/>
            </w:pPr>
          </w:p>
        </w:tc>
      </w:tr>
    </w:tbl>
    <w:p w14:paraId="45DB25B3" w14:textId="77777777" w:rsidR="0071087C" w:rsidRPr="00E6516F" w:rsidRDefault="0071087C" w:rsidP="0071087C"/>
    <w:p w14:paraId="0342249D" w14:textId="77777777" w:rsidR="0071087C" w:rsidRPr="00E6516F" w:rsidRDefault="0071087C" w:rsidP="0071087C">
      <w:pPr>
        <w:pStyle w:val="TH"/>
      </w:pPr>
      <w:r w:rsidRPr="00E6516F">
        <w:t>Table 6.1.11.3.3-12: SDS SIGNALLING PAYLOAD (Table 6.1.11.3.3-11A)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182E2058" w14:textId="77777777" w:rsidTr="00174677">
        <w:trPr>
          <w:cantSplit/>
        </w:trPr>
        <w:tc>
          <w:tcPr>
            <w:tcW w:w="9644" w:type="dxa"/>
          </w:tcPr>
          <w:p w14:paraId="1B8353AF" w14:textId="77777777" w:rsidR="0071087C" w:rsidRPr="00E6516F" w:rsidRDefault="0071087C" w:rsidP="00174677">
            <w:pPr>
              <w:pStyle w:val="TAL"/>
              <w:rPr>
                <w:rFonts w:cs="Arial"/>
                <w:szCs w:val="18"/>
              </w:rPr>
            </w:pPr>
            <w:r w:rsidRPr="00E6516F">
              <w:rPr>
                <w:rFonts w:cs="Arial"/>
                <w:szCs w:val="18"/>
              </w:rPr>
              <w:t>Derivation Path: TS 36.579-1 [2], Table 5.5.3.8.1-1, condition DELIVERED_READ</w:t>
            </w:r>
          </w:p>
        </w:tc>
      </w:tr>
    </w:tbl>
    <w:p w14:paraId="77A2DBDA" w14:textId="77777777" w:rsidR="0071087C" w:rsidRPr="00E6516F" w:rsidRDefault="0071087C" w:rsidP="0071087C"/>
    <w:p w14:paraId="3DD941E4" w14:textId="77777777" w:rsidR="0071087C" w:rsidRPr="00E6516F" w:rsidRDefault="0071087C" w:rsidP="004312E8">
      <w:pPr>
        <w:pStyle w:val="TH"/>
      </w:pPr>
      <w:r w:rsidRPr="00E6516F">
        <w:t>Table 6.1.11.3.3-12A: Data Payload (Table 6.1.11.3.3-11A)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691EF1E5" w14:textId="77777777" w:rsidTr="00174677">
        <w:trPr>
          <w:cantSplit/>
        </w:trPr>
        <w:tc>
          <w:tcPr>
            <w:tcW w:w="9644" w:type="dxa"/>
          </w:tcPr>
          <w:p w14:paraId="52C19FDE" w14:textId="77777777" w:rsidR="0071087C" w:rsidRPr="00E6516F" w:rsidRDefault="0071087C" w:rsidP="004312E8">
            <w:pPr>
              <w:pStyle w:val="TAL"/>
            </w:pPr>
            <w:r w:rsidRPr="00E6516F">
              <w:t>Derivation Path: TS 36.579-1 [2], Table 5.5.3.9.1-2</w:t>
            </w:r>
          </w:p>
        </w:tc>
      </w:tr>
    </w:tbl>
    <w:p w14:paraId="6332CDC2" w14:textId="77777777" w:rsidR="0071087C" w:rsidRPr="00E6516F" w:rsidRDefault="0071087C" w:rsidP="0071087C"/>
    <w:p w14:paraId="2F0C7713" w14:textId="2D6CE58A" w:rsidR="0071087C" w:rsidRPr="00E6516F" w:rsidRDefault="0071087C" w:rsidP="0071087C">
      <w:pPr>
        <w:pStyle w:val="TH"/>
      </w:pPr>
      <w:r w:rsidRPr="00E6516F">
        <w:t>Table 6.1.11.3.3-13: MSRP SEND (step 1a1, Table 6.1.11.3.2-2;</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30FBEE8F" w14:textId="77777777" w:rsidTr="00174677">
        <w:trPr>
          <w:cantSplit/>
        </w:trPr>
        <w:tc>
          <w:tcPr>
            <w:tcW w:w="9644" w:type="dxa"/>
            <w:gridSpan w:val="5"/>
          </w:tcPr>
          <w:p w14:paraId="0C40E773"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5.5.12.1-1</w:t>
            </w:r>
          </w:p>
        </w:tc>
      </w:tr>
      <w:tr w:rsidR="0071087C" w:rsidRPr="00E6516F" w14:paraId="10825245" w14:textId="77777777" w:rsidTr="00174677">
        <w:tc>
          <w:tcPr>
            <w:tcW w:w="2836" w:type="dxa"/>
          </w:tcPr>
          <w:p w14:paraId="4BFBBE3D" w14:textId="77777777" w:rsidR="0071087C" w:rsidRPr="00E6516F" w:rsidRDefault="0071087C" w:rsidP="00174677">
            <w:pPr>
              <w:pStyle w:val="TAH"/>
              <w:rPr>
                <w:bCs/>
              </w:rPr>
            </w:pPr>
            <w:r w:rsidRPr="00E6516F">
              <w:rPr>
                <w:bCs/>
              </w:rPr>
              <w:t>Information Element</w:t>
            </w:r>
          </w:p>
        </w:tc>
        <w:tc>
          <w:tcPr>
            <w:tcW w:w="2127" w:type="dxa"/>
          </w:tcPr>
          <w:p w14:paraId="13BDFF48" w14:textId="77777777" w:rsidR="0071087C" w:rsidRPr="00E6516F" w:rsidRDefault="0071087C" w:rsidP="00174677">
            <w:pPr>
              <w:pStyle w:val="TAH"/>
              <w:rPr>
                <w:bCs/>
              </w:rPr>
            </w:pPr>
            <w:r w:rsidRPr="00E6516F">
              <w:rPr>
                <w:bCs/>
              </w:rPr>
              <w:t>Value/remark</w:t>
            </w:r>
          </w:p>
        </w:tc>
        <w:tc>
          <w:tcPr>
            <w:tcW w:w="2127" w:type="dxa"/>
          </w:tcPr>
          <w:p w14:paraId="7AF72DD1" w14:textId="77777777" w:rsidR="0071087C" w:rsidRPr="00E6516F" w:rsidRDefault="0071087C" w:rsidP="00174677">
            <w:pPr>
              <w:pStyle w:val="TAH"/>
              <w:rPr>
                <w:bCs/>
              </w:rPr>
            </w:pPr>
            <w:r w:rsidRPr="00E6516F">
              <w:rPr>
                <w:bCs/>
              </w:rPr>
              <w:t>Comment</w:t>
            </w:r>
          </w:p>
        </w:tc>
        <w:tc>
          <w:tcPr>
            <w:tcW w:w="1419" w:type="dxa"/>
          </w:tcPr>
          <w:p w14:paraId="77A5A1C2" w14:textId="77777777" w:rsidR="0071087C" w:rsidRPr="00E6516F" w:rsidRDefault="0071087C" w:rsidP="00174677">
            <w:pPr>
              <w:pStyle w:val="TAH"/>
              <w:rPr>
                <w:bCs/>
              </w:rPr>
            </w:pPr>
            <w:r w:rsidRPr="00E6516F">
              <w:rPr>
                <w:bCs/>
              </w:rPr>
              <w:t>Reference</w:t>
            </w:r>
          </w:p>
        </w:tc>
        <w:tc>
          <w:tcPr>
            <w:tcW w:w="1135" w:type="dxa"/>
          </w:tcPr>
          <w:p w14:paraId="283B92FA" w14:textId="77777777" w:rsidR="0071087C" w:rsidRPr="00E6516F" w:rsidRDefault="0071087C" w:rsidP="00174677">
            <w:pPr>
              <w:pStyle w:val="TAH"/>
              <w:rPr>
                <w:bCs/>
              </w:rPr>
            </w:pPr>
            <w:r w:rsidRPr="00E6516F">
              <w:rPr>
                <w:bCs/>
              </w:rPr>
              <w:t>Condition</w:t>
            </w:r>
          </w:p>
        </w:tc>
      </w:tr>
      <w:tr w:rsidR="0071087C" w:rsidRPr="00E6516F" w14:paraId="223C71A8" w14:textId="77777777" w:rsidTr="00174677">
        <w:tc>
          <w:tcPr>
            <w:tcW w:w="2836" w:type="dxa"/>
          </w:tcPr>
          <w:p w14:paraId="729AE58C" w14:textId="77777777" w:rsidR="0071087C" w:rsidRPr="00E6516F" w:rsidRDefault="0071087C" w:rsidP="00174677">
            <w:pPr>
              <w:pStyle w:val="TAL"/>
            </w:pPr>
            <w:r w:rsidRPr="00E6516F">
              <w:rPr>
                <w:b/>
                <w:bCs/>
              </w:rPr>
              <w:t>Content-Type</w:t>
            </w:r>
          </w:p>
        </w:tc>
        <w:tc>
          <w:tcPr>
            <w:tcW w:w="2127" w:type="dxa"/>
          </w:tcPr>
          <w:p w14:paraId="3B652CD0" w14:textId="77777777" w:rsidR="0071087C" w:rsidRPr="00E6516F" w:rsidRDefault="0071087C" w:rsidP="00174677">
            <w:pPr>
              <w:pStyle w:val="TAL"/>
            </w:pPr>
          </w:p>
        </w:tc>
        <w:tc>
          <w:tcPr>
            <w:tcW w:w="2127" w:type="dxa"/>
          </w:tcPr>
          <w:p w14:paraId="3374F244" w14:textId="77777777" w:rsidR="0071087C" w:rsidRPr="00E6516F" w:rsidRDefault="0071087C" w:rsidP="00174677">
            <w:pPr>
              <w:pStyle w:val="TAL"/>
            </w:pPr>
          </w:p>
        </w:tc>
        <w:tc>
          <w:tcPr>
            <w:tcW w:w="1419" w:type="dxa"/>
          </w:tcPr>
          <w:p w14:paraId="287EF837" w14:textId="45AEA6B0" w:rsidR="0071087C" w:rsidRPr="00E6516F" w:rsidRDefault="0071087C" w:rsidP="00174677">
            <w:pPr>
              <w:pStyle w:val="TAL"/>
            </w:pPr>
          </w:p>
        </w:tc>
        <w:tc>
          <w:tcPr>
            <w:tcW w:w="1135" w:type="dxa"/>
          </w:tcPr>
          <w:p w14:paraId="2A0523D5" w14:textId="77777777" w:rsidR="0071087C" w:rsidRPr="00E6516F" w:rsidRDefault="0071087C" w:rsidP="00174677">
            <w:pPr>
              <w:pStyle w:val="TAL"/>
            </w:pPr>
          </w:p>
        </w:tc>
      </w:tr>
      <w:tr w:rsidR="0071087C" w:rsidRPr="00E6516F" w14:paraId="075893AE" w14:textId="77777777" w:rsidTr="00174677">
        <w:tc>
          <w:tcPr>
            <w:tcW w:w="2836" w:type="dxa"/>
          </w:tcPr>
          <w:p w14:paraId="03E0F441" w14:textId="77777777" w:rsidR="0071087C" w:rsidRPr="00E6516F" w:rsidRDefault="0071087C" w:rsidP="00174677">
            <w:pPr>
              <w:pStyle w:val="TAL"/>
            </w:pPr>
            <w:r w:rsidRPr="00E6516F">
              <w:rPr>
                <w:b/>
                <w:bCs/>
              </w:rPr>
              <w:t xml:space="preserve">  </w:t>
            </w:r>
            <w:r w:rsidRPr="00E6516F">
              <w:t>media-type</w:t>
            </w:r>
          </w:p>
        </w:tc>
        <w:tc>
          <w:tcPr>
            <w:tcW w:w="2127" w:type="dxa"/>
          </w:tcPr>
          <w:p w14:paraId="68071A42" w14:textId="77777777" w:rsidR="0071087C" w:rsidRPr="00E6516F" w:rsidRDefault="0071087C" w:rsidP="00174677">
            <w:pPr>
              <w:pStyle w:val="TAL"/>
            </w:pPr>
            <w:r w:rsidRPr="00E6516F">
              <w:rPr>
                <w:iCs/>
              </w:rPr>
              <w:t>"</w:t>
            </w:r>
            <w:r w:rsidRPr="00E6516F">
              <w:t>application/vnd.3gpp.mcdata-signalling</w:t>
            </w:r>
            <w:r w:rsidRPr="00E6516F">
              <w:rPr>
                <w:iCs/>
              </w:rPr>
              <w:t>"</w:t>
            </w:r>
          </w:p>
        </w:tc>
        <w:tc>
          <w:tcPr>
            <w:tcW w:w="2127" w:type="dxa"/>
          </w:tcPr>
          <w:p w14:paraId="73873C1A" w14:textId="77777777" w:rsidR="0071087C" w:rsidRPr="00E6516F" w:rsidRDefault="0071087C" w:rsidP="00174677">
            <w:pPr>
              <w:pStyle w:val="TAL"/>
            </w:pPr>
          </w:p>
        </w:tc>
        <w:tc>
          <w:tcPr>
            <w:tcW w:w="1419" w:type="dxa"/>
          </w:tcPr>
          <w:p w14:paraId="2619A164" w14:textId="77777777" w:rsidR="0071087C" w:rsidRPr="00E6516F" w:rsidRDefault="0071087C" w:rsidP="00174677">
            <w:pPr>
              <w:pStyle w:val="TAL"/>
            </w:pPr>
          </w:p>
        </w:tc>
        <w:tc>
          <w:tcPr>
            <w:tcW w:w="1135" w:type="dxa"/>
          </w:tcPr>
          <w:p w14:paraId="40513B31" w14:textId="77777777" w:rsidR="0071087C" w:rsidRPr="00E6516F" w:rsidRDefault="0071087C" w:rsidP="00174677">
            <w:pPr>
              <w:pStyle w:val="TAL"/>
            </w:pPr>
          </w:p>
        </w:tc>
      </w:tr>
      <w:tr w:rsidR="0071087C" w:rsidRPr="00E6516F" w14:paraId="5E2E1D8A" w14:textId="77777777" w:rsidTr="00174677">
        <w:tc>
          <w:tcPr>
            <w:tcW w:w="2836" w:type="dxa"/>
          </w:tcPr>
          <w:p w14:paraId="6C263B9F" w14:textId="77777777" w:rsidR="0071087C" w:rsidRPr="00E6516F" w:rsidRDefault="0071087C" w:rsidP="00174677">
            <w:pPr>
              <w:pStyle w:val="TAL"/>
              <w:rPr>
                <w:b/>
                <w:bCs/>
              </w:rPr>
            </w:pPr>
            <w:r w:rsidRPr="00E6516F">
              <w:rPr>
                <w:b/>
                <w:bCs/>
              </w:rPr>
              <w:t>data</w:t>
            </w:r>
          </w:p>
        </w:tc>
        <w:tc>
          <w:tcPr>
            <w:tcW w:w="2127" w:type="dxa"/>
          </w:tcPr>
          <w:p w14:paraId="11CA328F" w14:textId="77777777" w:rsidR="0071087C" w:rsidRPr="00E6516F" w:rsidRDefault="0071087C" w:rsidP="00174677">
            <w:pPr>
              <w:pStyle w:val="TAL"/>
              <w:rPr>
                <w:iCs/>
              </w:rPr>
            </w:pPr>
            <w:r w:rsidRPr="00E6516F">
              <w:rPr>
                <w:iCs/>
              </w:rPr>
              <w:t>MCData Protected Payload Message containing SDS NOTIFICATION as specified in table 6.1.11.3.3-14</w:t>
            </w:r>
          </w:p>
        </w:tc>
        <w:tc>
          <w:tcPr>
            <w:tcW w:w="2127" w:type="dxa"/>
          </w:tcPr>
          <w:p w14:paraId="15024BBA" w14:textId="77777777" w:rsidR="0071087C" w:rsidRPr="00E6516F" w:rsidRDefault="0071087C" w:rsidP="00174677">
            <w:pPr>
              <w:pStyle w:val="TAL"/>
            </w:pPr>
          </w:p>
        </w:tc>
        <w:tc>
          <w:tcPr>
            <w:tcW w:w="1419" w:type="dxa"/>
          </w:tcPr>
          <w:p w14:paraId="141FE5C1" w14:textId="77777777" w:rsidR="0071087C" w:rsidRPr="00E6516F" w:rsidRDefault="0071087C" w:rsidP="00174677">
            <w:pPr>
              <w:pStyle w:val="TAL"/>
            </w:pPr>
          </w:p>
        </w:tc>
        <w:tc>
          <w:tcPr>
            <w:tcW w:w="1135" w:type="dxa"/>
          </w:tcPr>
          <w:p w14:paraId="26BDE605" w14:textId="77777777" w:rsidR="0071087C" w:rsidRPr="00E6516F" w:rsidRDefault="0071087C" w:rsidP="00174677">
            <w:pPr>
              <w:pStyle w:val="TAL"/>
            </w:pPr>
          </w:p>
        </w:tc>
      </w:tr>
    </w:tbl>
    <w:p w14:paraId="0B147F91" w14:textId="77777777" w:rsidR="0071087C" w:rsidRPr="00E6516F" w:rsidRDefault="0071087C" w:rsidP="0071087C"/>
    <w:p w14:paraId="2C6E938D" w14:textId="77777777" w:rsidR="0071087C" w:rsidRPr="00E6516F" w:rsidRDefault="0071087C" w:rsidP="0071087C">
      <w:pPr>
        <w:pStyle w:val="TH"/>
      </w:pPr>
      <w:r w:rsidRPr="00E6516F">
        <w:t>Table 6.1.11.3.3-14: SDS NOTIFICATION (Table 6.1.11.3.3-13)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31B48BFF" w14:textId="77777777" w:rsidTr="00174677">
        <w:trPr>
          <w:cantSplit/>
        </w:trPr>
        <w:tc>
          <w:tcPr>
            <w:tcW w:w="9639" w:type="dxa"/>
          </w:tcPr>
          <w:p w14:paraId="291F52B4" w14:textId="77777777" w:rsidR="0071087C" w:rsidRPr="00E6516F" w:rsidRDefault="0071087C" w:rsidP="00174677">
            <w:pPr>
              <w:pStyle w:val="TAL"/>
              <w:rPr>
                <w:rFonts w:cs="Arial"/>
                <w:szCs w:val="18"/>
              </w:rPr>
            </w:pPr>
            <w:r w:rsidRPr="00E6516F">
              <w:rPr>
                <w:rFonts w:cs="Arial"/>
                <w:szCs w:val="18"/>
              </w:rPr>
              <w:t>Derivation Path: TS 36.579-1 [2], Table 5.5.3.8.3-1, condition DELIVERED_READ</w:t>
            </w:r>
          </w:p>
        </w:tc>
      </w:tr>
    </w:tbl>
    <w:p w14:paraId="50D1E49C" w14:textId="77777777" w:rsidR="0071087C" w:rsidRPr="00E6516F" w:rsidRDefault="0071087C" w:rsidP="0071087C"/>
    <w:p w14:paraId="1F3C224B" w14:textId="4E3DB00E" w:rsidR="0071087C" w:rsidRPr="00E6516F" w:rsidRDefault="0071087C" w:rsidP="0071087C">
      <w:pPr>
        <w:pStyle w:val="TH"/>
      </w:pPr>
      <w:r w:rsidRPr="00E6516F">
        <w:t>Table 6.1.11.3.3-15: MSRP SEND (step 1b1, Table 6.1.11.3.2-2;</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4E0CDBDD" w14:textId="77777777" w:rsidTr="00174677">
        <w:trPr>
          <w:cantSplit/>
        </w:trPr>
        <w:tc>
          <w:tcPr>
            <w:tcW w:w="9644" w:type="dxa"/>
            <w:gridSpan w:val="5"/>
          </w:tcPr>
          <w:p w14:paraId="60FC671E"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5.5.12.1-1</w:t>
            </w:r>
          </w:p>
        </w:tc>
      </w:tr>
      <w:tr w:rsidR="0071087C" w:rsidRPr="00E6516F" w14:paraId="23F33B39" w14:textId="77777777" w:rsidTr="00174677">
        <w:tc>
          <w:tcPr>
            <w:tcW w:w="2836" w:type="dxa"/>
          </w:tcPr>
          <w:p w14:paraId="5E5B91B0" w14:textId="77777777" w:rsidR="0071087C" w:rsidRPr="00E6516F" w:rsidRDefault="0071087C" w:rsidP="00174677">
            <w:pPr>
              <w:pStyle w:val="TAH"/>
              <w:rPr>
                <w:bCs/>
              </w:rPr>
            </w:pPr>
            <w:r w:rsidRPr="00E6516F">
              <w:rPr>
                <w:bCs/>
              </w:rPr>
              <w:t>Information Element</w:t>
            </w:r>
          </w:p>
        </w:tc>
        <w:tc>
          <w:tcPr>
            <w:tcW w:w="2127" w:type="dxa"/>
          </w:tcPr>
          <w:p w14:paraId="79F0F60F" w14:textId="77777777" w:rsidR="0071087C" w:rsidRPr="00E6516F" w:rsidRDefault="0071087C" w:rsidP="00174677">
            <w:pPr>
              <w:pStyle w:val="TAH"/>
              <w:rPr>
                <w:bCs/>
              </w:rPr>
            </w:pPr>
            <w:r w:rsidRPr="00E6516F">
              <w:rPr>
                <w:bCs/>
              </w:rPr>
              <w:t>Value/remark</w:t>
            </w:r>
          </w:p>
        </w:tc>
        <w:tc>
          <w:tcPr>
            <w:tcW w:w="2127" w:type="dxa"/>
          </w:tcPr>
          <w:p w14:paraId="2C1C9795" w14:textId="77777777" w:rsidR="0071087C" w:rsidRPr="00E6516F" w:rsidRDefault="0071087C" w:rsidP="00174677">
            <w:pPr>
              <w:pStyle w:val="TAH"/>
              <w:rPr>
                <w:bCs/>
              </w:rPr>
            </w:pPr>
            <w:r w:rsidRPr="00E6516F">
              <w:rPr>
                <w:bCs/>
              </w:rPr>
              <w:t>Comment</w:t>
            </w:r>
          </w:p>
        </w:tc>
        <w:tc>
          <w:tcPr>
            <w:tcW w:w="1419" w:type="dxa"/>
          </w:tcPr>
          <w:p w14:paraId="5FF00BF7" w14:textId="77777777" w:rsidR="0071087C" w:rsidRPr="00E6516F" w:rsidRDefault="0071087C" w:rsidP="00174677">
            <w:pPr>
              <w:pStyle w:val="TAH"/>
              <w:rPr>
                <w:bCs/>
              </w:rPr>
            </w:pPr>
            <w:r w:rsidRPr="00E6516F">
              <w:rPr>
                <w:bCs/>
              </w:rPr>
              <w:t>Reference</w:t>
            </w:r>
          </w:p>
        </w:tc>
        <w:tc>
          <w:tcPr>
            <w:tcW w:w="1135" w:type="dxa"/>
          </w:tcPr>
          <w:p w14:paraId="1707DE98" w14:textId="77777777" w:rsidR="0071087C" w:rsidRPr="00E6516F" w:rsidRDefault="0071087C" w:rsidP="00174677">
            <w:pPr>
              <w:pStyle w:val="TAH"/>
              <w:rPr>
                <w:bCs/>
              </w:rPr>
            </w:pPr>
            <w:r w:rsidRPr="00E6516F">
              <w:rPr>
                <w:bCs/>
              </w:rPr>
              <w:t>Condition</w:t>
            </w:r>
          </w:p>
        </w:tc>
      </w:tr>
      <w:tr w:rsidR="0071087C" w:rsidRPr="00E6516F" w14:paraId="1CDA6417" w14:textId="77777777" w:rsidTr="00174677">
        <w:tc>
          <w:tcPr>
            <w:tcW w:w="2836" w:type="dxa"/>
          </w:tcPr>
          <w:p w14:paraId="4533B08E" w14:textId="77777777" w:rsidR="0071087C" w:rsidRPr="00E6516F" w:rsidRDefault="0071087C" w:rsidP="00174677">
            <w:pPr>
              <w:pStyle w:val="TAL"/>
            </w:pPr>
            <w:r w:rsidRPr="00E6516F">
              <w:rPr>
                <w:b/>
                <w:bCs/>
              </w:rPr>
              <w:t>Content-Type</w:t>
            </w:r>
          </w:p>
        </w:tc>
        <w:tc>
          <w:tcPr>
            <w:tcW w:w="2127" w:type="dxa"/>
          </w:tcPr>
          <w:p w14:paraId="6B090FED" w14:textId="77777777" w:rsidR="0071087C" w:rsidRPr="00E6516F" w:rsidRDefault="0071087C" w:rsidP="00174677">
            <w:pPr>
              <w:pStyle w:val="TAL"/>
            </w:pPr>
          </w:p>
        </w:tc>
        <w:tc>
          <w:tcPr>
            <w:tcW w:w="2127" w:type="dxa"/>
          </w:tcPr>
          <w:p w14:paraId="55B4D6DB" w14:textId="77777777" w:rsidR="0071087C" w:rsidRPr="00E6516F" w:rsidRDefault="0071087C" w:rsidP="00174677">
            <w:pPr>
              <w:pStyle w:val="TAL"/>
            </w:pPr>
          </w:p>
        </w:tc>
        <w:tc>
          <w:tcPr>
            <w:tcW w:w="1419" w:type="dxa"/>
          </w:tcPr>
          <w:p w14:paraId="15A36ECC" w14:textId="2F97EEFD" w:rsidR="0071087C" w:rsidRPr="00E6516F" w:rsidRDefault="0071087C" w:rsidP="00174677">
            <w:pPr>
              <w:pStyle w:val="TAL"/>
            </w:pPr>
          </w:p>
        </w:tc>
        <w:tc>
          <w:tcPr>
            <w:tcW w:w="1135" w:type="dxa"/>
          </w:tcPr>
          <w:p w14:paraId="39DE366A" w14:textId="77777777" w:rsidR="0071087C" w:rsidRPr="00E6516F" w:rsidRDefault="0071087C" w:rsidP="00174677">
            <w:pPr>
              <w:pStyle w:val="TAL"/>
            </w:pPr>
          </w:p>
        </w:tc>
      </w:tr>
      <w:tr w:rsidR="0071087C" w:rsidRPr="00E6516F" w14:paraId="2B6A084A" w14:textId="77777777" w:rsidTr="00174677">
        <w:tc>
          <w:tcPr>
            <w:tcW w:w="2836" w:type="dxa"/>
          </w:tcPr>
          <w:p w14:paraId="013E8932" w14:textId="77777777" w:rsidR="0071087C" w:rsidRPr="00E6516F" w:rsidRDefault="0071087C" w:rsidP="00174677">
            <w:pPr>
              <w:pStyle w:val="TAL"/>
            </w:pPr>
            <w:r w:rsidRPr="00E6516F">
              <w:rPr>
                <w:b/>
                <w:bCs/>
              </w:rPr>
              <w:t xml:space="preserve">  </w:t>
            </w:r>
            <w:r w:rsidRPr="00E6516F">
              <w:t>media-type</w:t>
            </w:r>
          </w:p>
        </w:tc>
        <w:tc>
          <w:tcPr>
            <w:tcW w:w="2127" w:type="dxa"/>
          </w:tcPr>
          <w:p w14:paraId="5721F78A" w14:textId="77777777" w:rsidR="0071087C" w:rsidRPr="00E6516F" w:rsidRDefault="0071087C" w:rsidP="00174677">
            <w:pPr>
              <w:pStyle w:val="TAL"/>
            </w:pPr>
            <w:r w:rsidRPr="00E6516F">
              <w:rPr>
                <w:iCs/>
              </w:rPr>
              <w:t>"</w:t>
            </w:r>
            <w:r w:rsidRPr="00E6516F">
              <w:t>application/vnd.3gpp.mcdata-signalling</w:t>
            </w:r>
            <w:r w:rsidRPr="00E6516F">
              <w:rPr>
                <w:iCs/>
              </w:rPr>
              <w:t>"</w:t>
            </w:r>
          </w:p>
        </w:tc>
        <w:tc>
          <w:tcPr>
            <w:tcW w:w="2127" w:type="dxa"/>
          </w:tcPr>
          <w:p w14:paraId="4D2241B3" w14:textId="77777777" w:rsidR="0071087C" w:rsidRPr="00E6516F" w:rsidRDefault="0071087C" w:rsidP="00174677">
            <w:pPr>
              <w:pStyle w:val="TAL"/>
            </w:pPr>
          </w:p>
        </w:tc>
        <w:tc>
          <w:tcPr>
            <w:tcW w:w="1419" w:type="dxa"/>
          </w:tcPr>
          <w:p w14:paraId="363F49CB" w14:textId="77777777" w:rsidR="0071087C" w:rsidRPr="00E6516F" w:rsidRDefault="0071087C" w:rsidP="00174677">
            <w:pPr>
              <w:pStyle w:val="TAL"/>
            </w:pPr>
          </w:p>
        </w:tc>
        <w:tc>
          <w:tcPr>
            <w:tcW w:w="1135" w:type="dxa"/>
          </w:tcPr>
          <w:p w14:paraId="34FEBB73" w14:textId="77777777" w:rsidR="0071087C" w:rsidRPr="00E6516F" w:rsidRDefault="0071087C" w:rsidP="00174677">
            <w:pPr>
              <w:pStyle w:val="TAL"/>
            </w:pPr>
          </w:p>
        </w:tc>
      </w:tr>
      <w:tr w:rsidR="0071087C" w:rsidRPr="00E6516F" w14:paraId="69FCA33E" w14:textId="77777777" w:rsidTr="00174677">
        <w:tc>
          <w:tcPr>
            <w:tcW w:w="2836" w:type="dxa"/>
          </w:tcPr>
          <w:p w14:paraId="1DCCCCBC" w14:textId="77777777" w:rsidR="0071087C" w:rsidRPr="00E6516F" w:rsidRDefault="0071087C" w:rsidP="00174677">
            <w:pPr>
              <w:pStyle w:val="TAL"/>
              <w:rPr>
                <w:b/>
                <w:bCs/>
              </w:rPr>
            </w:pPr>
            <w:r w:rsidRPr="00E6516F">
              <w:rPr>
                <w:b/>
                <w:bCs/>
              </w:rPr>
              <w:t>data</w:t>
            </w:r>
          </w:p>
        </w:tc>
        <w:tc>
          <w:tcPr>
            <w:tcW w:w="2127" w:type="dxa"/>
          </w:tcPr>
          <w:p w14:paraId="54D71792" w14:textId="77777777" w:rsidR="0071087C" w:rsidRPr="00E6516F" w:rsidRDefault="0071087C" w:rsidP="00174677">
            <w:pPr>
              <w:pStyle w:val="TAL"/>
              <w:rPr>
                <w:iCs/>
              </w:rPr>
            </w:pPr>
            <w:r w:rsidRPr="00E6516F">
              <w:rPr>
                <w:iCs/>
              </w:rPr>
              <w:t>MCData Protected Payload Message containing SDS NOTIFICATION as specified in table 6.1.11.3.3-16</w:t>
            </w:r>
          </w:p>
        </w:tc>
        <w:tc>
          <w:tcPr>
            <w:tcW w:w="2127" w:type="dxa"/>
          </w:tcPr>
          <w:p w14:paraId="5AB01C9F" w14:textId="77777777" w:rsidR="0071087C" w:rsidRPr="00E6516F" w:rsidRDefault="0071087C" w:rsidP="00174677">
            <w:pPr>
              <w:pStyle w:val="TAL"/>
            </w:pPr>
          </w:p>
        </w:tc>
        <w:tc>
          <w:tcPr>
            <w:tcW w:w="1419" w:type="dxa"/>
          </w:tcPr>
          <w:p w14:paraId="3146DEC6" w14:textId="77777777" w:rsidR="0071087C" w:rsidRPr="00E6516F" w:rsidRDefault="0071087C" w:rsidP="00174677">
            <w:pPr>
              <w:pStyle w:val="TAL"/>
            </w:pPr>
          </w:p>
        </w:tc>
        <w:tc>
          <w:tcPr>
            <w:tcW w:w="1135" w:type="dxa"/>
          </w:tcPr>
          <w:p w14:paraId="06DD11B3" w14:textId="77777777" w:rsidR="0071087C" w:rsidRPr="00E6516F" w:rsidRDefault="0071087C" w:rsidP="00174677">
            <w:pPr>
              <w:pStyle w:val="TAL"/>
            </w:pPr>
          </w:p>
        </w:tc>
      </w:tr>
    </w:tbl>
    <w:p w14:paraId="00A3C7D7" w14:textId="77777777" w:rsidR="0071087C" w:rsidRPr="00E6516F" w:rsidRDefault="0071087C" w:rsidP="0071087C"/>
    <w:p w14:paraId="263621FA" w14:textId="77777777" w:rsidR="0071087C" w:rsidRPr="00E6516F" w:rsidRDefault="0071087C" w:rsidP="0071087C">
      <w:pPr>
        <w:pStyle w:val="TH"/>
      </w:pPr>
      <w:r w:rsidRPr="00E6516F">
        <w:t>Table 6.1.11.3.3-16: SDS NOTIFICATION (Table 6.1.11.3.3-15)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0938B46F" w14:textId="77777777" w:rsidTr="00174677">
        <w:trPr>
          <w:cantSplit/>
        </w:trPr>
        <w:tc>
          <w:tcPr>
            <w:tcW w:w="9639" w:type="dxa"/>
          </w:tcPr>
          <w:p w14:paraId="05C2475F" w14:textId="77777777" w:rsidR="0071087C" w:rsidRPr="00E6516F" w:rsidRDefault="0071087C" w:rsidP="00174677">
            <w:pPr>
              <w:pStyle w:val="TAL"/>
              <w:rPr>
                <w:rFonts w:cs="Arial"/>
                <w:szCs w:val="18"/>
              </w:rPr>
            </w:pPr>
            <w:r w:rsidRPr="00E6516F">
              <w:rPr>
                <w:rFonts w:cs="Arial"/>
                <w:szCs w:val="18"/>
              </w:rPr>
              <w:t>Derivation Path: TS 36.579-1 [2], Table 5.5.3.8.3-1, condition DELIVERED</w:t>
            </w:r>
          </w:p>
        </w:tc>
      </w:tr>
    </w:tbl>
    <w:p w14:paraId="663BCBF3" w14:textId="77777777" w:rsidR="0071087C" w:rsidRPr="00E6516F" w:rsidRDefault="0071087C" w:rsidP="0071087C"/>
    <w:p w14:paraId="1F0C13E7" w14:textId="20BA4A5B" w:rsidR="0071087C" w:rsidRPr="00E6516F" w:rsidRDefault="0071087C" w:rsidP="0071087C">
      <w:pPr>
        <w:pStyle w:val="TH"/>
      </w:pPr>
      <w:r w:rsidRPr="00E6516F">
        <w:t>Table 6.1.11.3.3-17: MSRP SEND (step 1b2, Table 6.1.11.3.2-2;</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7B8ECCEF" w14:textId="77777777" w:rsidTr="00174677">
        <w:trPr>
          <w:cantSplit/>
        </w:trPr>
        <w:tc>
          <w:tcPr>
            <w:tcW w:w="9644" w:type="dxa"/>
            <w:gridSpan w:val="5"/>
          </w:tcPr>
          <w:p w14:paraId="2D644A9A"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5.5.12.1-1</w:t>
            </w:r>
          </w:p>
        </w:tc>
      </w:tr>
      <w:tr w:rsidR="0071087C" w:rsidRPr="00E6516F" w14:paraId="1FF11D02" w14:textId="77777777" w:rsidTr="00174677">
        <w:tc>
          <w:tcPr>
            <w:tcW w:w="2836" w:type="dxa"/>
          </w:tcPr>
          <w:p w14:paraId="3058E89B" w14:textId="77777777" w:rsidR="0071087C" w:rsidRPr="00E6516F" w:rsidRDefault="0071087C" w:rsidP="00174677">
            <w:pPr>
              <w:pStyle w:val="TAH"/>
              <w:rPr>
                <w:bCs/>
              </w:rPr>
            </w:pPr>
            <w:r w:rsidRPr="00E6516F">
              <w:rPr>
                <w:bCs/>
              </w:rPr>
              <w:t>Information Element</w:t>
            </w:r>
          </w:p>
        </w:tc>
        <w:tc>
          <w:tcPr>
            <w:tcW w:w="2127" w:type="dxa"/>
          </w:tcPr>
          <w:p w14:paraId="5DE05ED8" w14:textId="77777777" w:rsidR="0071087C" w:rsidRPr="00E6516F" w:rsidRDefault="0071087C" w:rsidP="00174677">
            <w:pPr>
              <w:pStyle w:val="TAH"/>
              <w:rPr>
                <w:bCs/>
              </w:rPr>
            </w:pPr>
            <w:r w:rsidRPr="00E6516F">
              <w:rPr>
                <w:bCs/>
              </w:rPr>
              <w:t>Value/remark</w:t>
            </w:r>
          </w:p>
        </w:tc>
        <w:tc>
          <w:tcPr>
            <w:tcW w:w="2127" w:type="dxa"/>
          </w:tcPr>
          <w:p w14:paraId="03A36AD3" w14:textId="77777777" w:rsidR="0071087C" w:rsidRPr="00E6516F" w:rsidRDefault="0071087C" w:rsidP="00174677">
            <w:pPr>
              <w:pStyle w:val="TAH"/>
              <w:rPr>
                <w:bCs/>
              </w:rPr>
            </w:pPr>
            <w:r w:rsidRPr="00E6516F">
              <w:rPr>
                <w:bCs/>
              </w:rPr>
              <w:t>Comment</w:t>
            </w:r>
          </w:p>
        </w:tc>
        <w:tc>
          <w:tcPr>
            <w:tcW w:w="1419" w:type="dxa"/>
          </w:tcPr>
          <w:p w14:paraId="2F45D8C6" w14:textId="77777777" w:rsidR="0071087C" w:rsidRPr="00E6516F" w:rsidRDefault="0071087C" w:rsidP="00174677">
            <w:pPr>
              <w:pStyle w:val="TAH"/>
              <w:rPr>
                <w:bCs/>
              </w:rPr>
            </w:pPr>
            <w:r w:rsidRPr="00E6516F">
              <w:rPr>
                <w:bCs/>
              </w:rPr>
              <w:t>Reference</w:t>
            </w:r>
          </w:p>
        </w:tc>
        <w:tc>
          <w:tcPr>
            <w:tcW w:w="1135" w:type="dxa"/>
          </w:tcPr>
          <w:p w14:paraId="2599FFA5" w14:textId="77777777" w:rsidR="0071087C" w:rsidRPr="00E6516F" w:rsidRDefault="0071087C" w:rsidP="00174677">
            <w:pPr>
              <w:pStyle w:val="TAH"/>
              <w:rPr>
                <w:bCs/>
              </w:rPr>
            </w:pPr>
            <w:r w:rsidRPr="00E6516F">
              <w:rPr>
                <w:bCs/>
              </w:rPr>
              <w:t>Condition</w:t>
            </w:r>
          </w:p>
        </w:tc>
      </w:tr>
      <w:tr w:rsidR="0071087C" w:rsidRPr="00E6516F" w14:paraId="3C360850" w14:textId="77777777" w:rsidTr="00174677">
        <w:tc>
          <w:tcPr>
            <w:tcW w:w="2836" w:type="dxa"/>
          </w:tcPr>
          <w:p w14:paraId="7FF294D0" w14:textId="77777777" w:rsidR="0071087C" w:rsidRPr="00E6516F" w:rsidRDefault="0071087C" w:rsidP="00174677">
            <w:pPr>
              <w:pStyle w:val="TAL"/>
            </w:pPr>
            <w:r w:rsidRPr="00E6516F">
              <w:rPr>
                <w:b/>
                <w:bCs/>
              </w:rPr>
              <w:t>Content-Type</w:t>
            </w:r>
          </w:p>
        </w:tc>
        <w:tc>
          <w:tcPr>
            <w:tcW w:w="2127" w:type="dxa"/>
          </w:tcPr>
          <w:p w14:paraId="1843ED85" w14:textId="77777777" w:rsidR="0071087C" w:rsidRPr="00E6516F" w:rsidRDefault="0071087C" w:rsidP="00174677">
            <w:pPr>
              <w:pStyle w:val="TAL"/>
            </w:pPr>
          </w:p>
        </w:tc>
        <w:tc>
          <w:tcPr>
            <w:tcW w:w="2127" w:type="dxa"/>
          </w:tcPr>
          <w:p w14:paraId="00FBC7D5" w14:textId="77777777" w:rsidR="0071087C" w:rsidRPr="00E6516F" w:rsidRDefault="0071087C" w:rsidP="00174677">
            <w:pPr>
              <w:pStyle w:val="TAL"/>
            </w:pPr>
          </w:p>
        </w:tc>
        <w:tc>
          <w:tcPr>
            <w:tcW w:w="1419" w:type="dxa"/>
          </w:tcPr>
          <w:p w14:paraId="562DF8EA" w14:textId="25C34307" w:rsidR="0071087C" w:rsidRPr="00E6516F" w:rsidRDefault="0071087C" w:rsidP="00174677">
            <w:pPr>
              <w:pStyle w:val="TAL"/>
            </w:pPr>
          </w:p>
        </w:tc>
        <w:tc>
          <w:tcPr>
            <w:tcW w:w="1135" w:type="dxa"/>
          </w:tcPr>
          <w:p w14:paraId="3CB30E3D" w14:textId="77777777" w:rsidR="0071087C" w:rsidRPr="00E6516F" w:rsidRDefault="0071087C" w:rsidP="00174677">
            <w:pPr>
              <w:pStyle w:val="TAL"/>
            </w:pPr>
          </w:p>
        </w:tc>
      </w:tr>
      <w:tr w:rsidR="0071087C" w:rsidRPr="00E6516F" w14:paraId="6402345A" w14:textId="77777777" w:rsidTr="00174677">
        <w:tc>
          <w:tcPr>
            <w:tcW w:w="2836" w:type="dxa"/>
          </w:tcPr>
          <w:p w14:paraId="7FE9A9D8" w14:textId="77777777" w:rsidR="0071087C" w:rsidRPr="00E6516F" w:rsidRDefault="0071087C" w:rsidP="00174677">
            <w:pPr>
              <w:pStyle w:val="TAL"/>
            </w:pPr>
            <w:r w:rsidRPr="00E6516F">
              <w:rPr>
                <w:b/>
                <w:bCs/>
              </w:rPr>
              <w:t xml:space="preserve">  </w:t>
            </w:r>
            <w:r w:rsidRPr="00E6516F">
              <w:t>media-type</w:t>
            </w:r>
          </w:p>
        </w:tc>
        <w:tc>
          <w:tcPr>
            <w:tcW w:w="2127" w:type="dxa"/>
          </w:tcPr>
          <w:p w14:paraId="4225B9EE" w14:textId="77777777" w:rsidR="0071087C" w:rsidRPr="00E6516F" w:rsidRDefault="0071087C" w:rsidP="00174677">
            <w:pPr>
              <w:pStyle w:val="TAL"/>
            </w:pPr>
            <w:r w:rsidRPr="00E6516F">
              <w:rPr>
                <w:iCs/>
              </w:rPr>
              <w:t>"</w:t>
            </w:r>
            <w:r w:rsidRPr="00E6516F">
              <w:t>application/vnd.3gpp.mcdata-signalling</w:t>
            </w:r>
            <w:r w:rsidRPr="00E6516F">
              <w:rPr>
                <w:iCs/>
              </w:rPr>
              <w:t>"</w:t>
            </w:r>
          </w:p>
        </w:tc>
        <w:tc>
          <w:tcPr>
            <w:tcW w:w="2127" w:type="dxa"/>
          </w:tcPr>
          <w:p w14:paraId="3C5AC00B" w14:textId="77777777" w:rsidR="0071087C" w:rsidRPr="00E6516F" w:rsidRDefault="0071087C" w:rsidP="00174677">
            <w:pPr>
              <w:pStyle w:val="TAL"/>
            </w:pPr>
          </w:p>
        </w:tc>
        <w:tc>
          <w:tcPr>
            <w:tcW w:w="1419" w:type="dxa"/>
          </w:tcPr>
          <w:p w14:paraId="00864502" w14:textId="77777777" w:rsidR="0071087C" w:rsidRPr="00E6516F" w:rsidRDefault="0071087C" w:rsidP="00174677">
            <w:pPr>
              <w:pStyle w:val="TAL"/>
            </w:pPr>
          </w:p>
        </w:tc>
        <w:tc>
          <w:tcPr>
            <w:tcW w:w="1135" w:type="dxa"/>
          </w:tcPr>
          <w:p w14:paraId="3A121D7E" w14:textId="77777777" w:rsidR="0071087C" w:rsidRPr="00E6516F" w:rsidRDefault="0071087C" w:rsidP="00174677">
            <w:pPr>
              <w:pStyle w:val="TAL"/>
            </w:pPr>
          </w:p>
        </w:tc>
      </w:tr>
      <w:tr w:rsidR="0071087C" w:rsidRPr="00E6516F" w14:paraId="79E366BE" w14:textId="77777777" w:rsidTr="00174677">
        <w:tc>
          <w:tcPr>
            <w:tcW w:w="2836" w:type="dxa"/>
          </w:tcPr>
          <w:p w14:paraId="439F543C" w14:textId="77777777" w:rsidR="0071087C" w:rsidRPr="00E6516F" w:rsidRDefault="0071087C" w:rsidP="00174677">
            <w:pPr>
              <w:pStyle w:val="TAL"/>
              <w:rPr>
                <w:b/>
                <w:bCs/>
              </w:rPr>
            </w:pPr>
            <w:r w:rsidRPr="00E6516F">
              <w:rPr>
                <w:b/>
                <w:bCs/>
              </w:rPr>
              <w:t>data</w:t>
            </w:r>
          </w:p>
        </w:tc>
        <w:tc>
          <w:tcPr>
            <w:tcW w:w="2127" w:type="dxa"/>
          </w:tcPr>
          <w:p w14:paraId="526F5F15" w14:textId="77777777" w:rsidR="0071087C" w:rsidRPr="00E6516F" w:rsidRDefault="0071087C" w:rsidP="00174677">
            <w:pPr>
              <w:pStyle w:val="TAL"/>
              <w:rPr>
                <w:iCs/>
              </w:rPr>
            </w:pPr>
            <w:r w:rsidRPr="00E6516F">
              <w:rPr>
                <w:iCs/>
              </w:rPr>
              <w:t>MCData Protected Payload Message containing SDS NOTIFICATION as specified in table 6.1.11.3.3-18</w:t>
            </w:r>
          </w:p>
        </w:tc>
        <w:tc>
          <w:tcPr>
            <w:tcW w:w="2127" w:type="dxa"/>
          </w:tcPr>
          <w:p w14:paraId="159F87F1" w14:textId="77777777" w:rsidR="0071087C" w:rsidRPr="00E6516F" w:rsidRDefault="0071087C" w:rsidP="00174677">
            <w:pPr>
              <w:pStyle w:val="TAL"/>
            </w:pPr>
          </w:p>
        </w:tc>
        <w:tc>
          <w:tcPr>
            <w:tcW w:w="1419" w:type="dxa"/>
          </w:tcPr>
          <w:p w14:paraId="242EDDD4" w14:textId="77777777" w:rsidR="0071087C" w:rsidRPr="00E6516F" w:rsidRDefault="0071087C" w:rsidP="00174677">
            <w:pPr>
              <w:pStyle w:val="TAL"/>
            </w:pPr>
          </w:p>
        </w:tc>
        <w:tc>
          <w:tcPr>
            <w:tcW w:w="1135" w:type="dxa"/>
          </w:tcPr>
          <w:p w14:paraId="3500C71D" w14:textId="77777777" w:rsidR="0071087C" w:rsidRPr="00E6516F" w:rsidRDefault="0071087C" w:rsidP="00174677">
            <w:pPr>
              <w:pStyle w:val="TAL"/>
            </w:pPr>
          </w:p>
        </w:tc>
      </w:tr>
    </w:tbl>
    <w:p w14:paraId="0F6B378B" w14:textId="77777777" w:rsidR="0071087C" w:rsidRPr="00E6516F" w:rsidRDefault="0071087C" w:rsidP="0071087C"/>
    <w:p w14:paraId="1F3E9375" w14:textId="77777777" w:rsidR="0071087C" w:rsidRPr="00E6516F" w:rsidRDefault="0071087C" w:rsidP="0071087C">
      <w:pPr>
        <w:pStyle w:val="TH"/>
      </w:pPr>
      <w:r w:rsidRPr="00E6516F">
        <w:t>Table 6.1.11.3.3-18: SDS NOTIFICATION (Table 6.1.11.3.3-17)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5DE53752" w14:textId="77777777" w:rsidTr="00174677">
        <w:trPr>
          <w:cantSplit/>
        </w:trPr>
        <w:tc>
          <w:tcPr>
            <w:tcW w:w="9639" w:type="dxa"/>
          </w:tcPr>
          <w:p w14:paraId="3EABBFAD" w14:textId="77777777" w:rsidR="0071087C" w:rsidRPr="00E6516F" w:rsidRDefault="0071087C" w:rsidP="00174677">
            <w:pPr>
              <w:pStyle w:val="TAL"/>
              <w:rPr>
                <w:rFonts w:cs="Arial"/>
                <w:szCs w:val="18"/>
              </w:rPr>
            </w:pPr>
            <w:r w:rsidRPr="00E6516F">
              <w:rPr>
                <w:rFonts w:cs="Arial"/>
                <w:szCs w:val="18"/>
              </w:rPr>
              <w:t>Derivation Path: TS 36.579-1 [2], Table 5.5.3.8.3-1, condition READ</w:t>
            </w:r>
          </w:p>
        </w:tc>
      </w:tr>
    </w:tbl>
    <w:p w14:paraId="4753C515" w14:textId="77777777" w:rsidR="0071087C" w:rsidRPr="00E6516F" w:rsidRDefault="0071087C" w:rsidP="0071087C"/>
    <w:p w14:paraId="73BC8FDE" w14:textId="77777777" w:rsidR="0071087C" w:rsidRPr="00E6516F" w:rsidRDefault="0071087C" w:rsidP="0071087C">
      <w:pPr>
        <w:pStyle w:val="TH"/>
      </w:pPr>
      <w:r w:rsidRPr="00E6516F">
        <w:t>Table 6.1.11.3.3-19: SIP BYE (step 15, Table 6.1.5.3.2-1;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1ADF441F" w14:textId="77777777" w:rsidTr="00174677">
        <w:trPr>
          <w:cantSplit/>
        </w:trPr>
        <w:tc>
          <w:tcPr>
            <w:tcW w:w="9644" w:type="dxa"/>
          </w:tcPr>
          <w:p w14:paraId="23E81E4D"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bl>
    <w:p w14:paraId="6855AD1E" w14:textId="77777777" w:rsidR="0071087C" w:rsidRPr="00E6516F" w:rsidRDefault="0071087C" w:rsidP="0071087C"/>
    <w:p w14:paraId="39DF3556" w14:textId="4EEF1F56" w:rsidR="0071087C" w:rsidRPr="00E6516F" w:rsidRDefault="0071087C" w:rsidP="0071087C">
      <w:pPr>
        <w:pStyle w:val="TH"/>
      </w:pPr>
      <w:r w:rsidRPr="00E6516F">
        <w:t>Table 6.1.11.3.3-20: Void</w:t>
      </w:r>
    </w:p>
    <w:p w14:paraId="674C89C7" w14:textId="77777777" w:rsidR="0071087C" w:rsidRPr="00E6516F" w:rsidRDefault="0071087C" w:rsidP="0071087C"/>
    <w:p w14:paraId="7E4E740D" w14:textId="77777777" w:rsidR="0071087C" w:rsidRPr="00E6516F" w:rsidRDefault="0071087C" w:rsidP="0071087C">
      <w:pPr>
        <w:pStyle w:val="Heading3"/>
      </w:pPr>
      <w:bookmarkStart w:id="748" w:name="_Toc42507356"/>
      <w:bookmarkStart w:id="749" w:name="_Toc52307887"/>
      <w:bookmarkStart w:id="750" w:name="_Toc52782387"/>
      <w:bookmarkStart w:id="751" w:name="_Toc52782998"/>
      <w:bookmarkStart w:id="752" w:name="_Toc59042867"/>
      <w:bookmarkStart w:id="753" w:name="_Toc75459148"/>
      <w:bookmarkStart w:id="754" w:name="_Toc90630588"/>
      <w:bookmarkStart w:id="755" w:name="_Toc100778795"/>
      <w:bookmarkStart w:id="756" w:name="_Toc101286126"/>
      <w:bookmarkStart w:id="757" w:name="_Toc106817712"/>
      <w:bookmarkStart w:id="758" w:name="_Toc106817837"/>
      <w:r w:rsidRPr="00E6516F">
        <w:t>6.1.12</w:t>
      </w:r>
      <w:r w:rsidRPr="00E6516F">
        <w:tab/>
        <w:t>On-network / Short Data Service (SDS) / SDS Session / Group SDS Session / Client Terminated (CT)</w:t>
      </w:r>
      <w:bookmarkEnd w:id="731"/>
      <w:bookmarkEnd w:id="747"/>
      <w:bookmarkEnd w:id="748"/>
      <w:bookmarkEnd w:id="749"/>
      <w:bookmarkEnd w:id="750"/>
      <w:bookmarkEnd w:id="751"/>
      <w:bookmarkEnd w:id="752"/>
      <w:bookmarkEnd w:id="753"/>
      <w:bookmarkEnd w:id="754"/>
      <w:bookmarkEnd w:id="755"/>
      <w:bookmarkEnd w:id="756"/>
      <w:bookmarkEnd w:id="757"/>
      <w:bookmarkEnd w:id="758"/>
    </w:p>
    <w:p w14:paraId="22C711FB" w14:textId="77777777" w:rsidR="0071087C" w:rsidRPr="00E6516F" w:rsidRDefault="0071087C" w:rsidP="0071087C">
      <w:pPr>
        <w:pStyle w:val="H6"/>
      </w:pPr>
      <w:bookmarkStart w:id="759" w:name="_Toc52782388"/>
      <w:bookmarkStart w:id="760" w:name="_Toc52782999"/>
      <w:bookmarkStart w:id="761" w:name="_Toc59042868"/>
      <w:r w:rsidRPr="00E6516F">
        <w:t>6.1.12.1</w:t>
      </w:r>
      <w:r w:rsidRPr="00E6516F">
        <w:tab/>
        <w:t>Test Purpose (TP)</w:t>
      </w:r>
      <w:bookmarkEnd w:id="759"/>
      <w:bookmarkEnd w:id="760"/>
      <w:bookmarkEnd w:id="761"/>
    </w:p>
    <w:p w14:paraId="4A099C61" w14:textId="77777777" w:rsidR="0071087C" w:rsidRPr="00E6516F" w:rsidRDefault="0071087C" w:rsidP="0071087C">
      <w:pPr>
        <w:pStyle w:val="H6"/>
      </w:pPr>
      <w:r w:rsidRPr="00E6516F">
        <w:t>(1)</w:t>
      </w:r>
    </w:p>
    <w:p w14:paraId="6DC1190A"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23EA92BD"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790C2B1B"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group SDS session using the media plane }</w:t>
      </w:r>
    </w:p>
    <w:p w14:paraId="62DEB1D4"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1458F825" w14:textId="77777777" w:rsidR="0071087C" w:rsidRPr="00E6516F" w:rsidRDefault="0071087C" w:rsidP="0071087C">
      <w:pPr>
        <w:pStyle w:val="PL"/>
        <w:rPr>
          <w:noProof w:val="0"/>
        </w:rPr>
      </w:pPr>
      <w:r w:rsidRPr="00E6516F">
        <w:rPr>
          <w:noProof w:val="0"/>
        </w:rPr>
        <w:t xml:space="preserve">            }</w:t>
      </w:r>
    </w:p>
    <w:p w14:paraId="34346D06" w14:textId="77777777" w:rsidR="0071087C" w:rsidRPr="00E6516F" w:rsidRDefault="0071087C" w:rsidP="0071087C">
      <w:pPr>
        <w:pStyle w:val="PL"/>
        <w:rPr>
          <w:noProof w:val="0"/>
        </w:rPr>
      </w:pPr>
    </w:p>
    <w:p w14:paraId="5A4740E4" w14:textId="77777777" w:rsidR="0071087C" w:rsidRPr="00E6516F" w:rsidRDefault="0071087C" w:rsidP="0071087C">
      <w:pPr>
        <w:pStyle w:val="H6"/>
      </w:pPr>
      <w:r w:rsidRPr="00E6516F">
        <w:t>(2)</w:t>
      </w:r>
    </w:p>
    <w:p w14:paraId="7A915021"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responded to the SIP INVITE message that initiated a group SDS session using the media plane }</w:t>
      </w:r>
    </w:p>
    <w:p w14:paraId="33BBF202"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4C3FFF7B"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w:t>
      </w:r>
    </w:p>
    <w:p w14:paraId="4E38F9D5"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MSRP 200 (OK) message </w:t>
      </w:r>
      <w:r w:rsidRPr="00E6516F">
        <w:rPr>
          <w:b/>
          <w:noProof w:val="0"/>
        </w:rPr>
        <w:t>and</w:t>
      </w:r>
      <w:r w:rsidRPr="00E6516F">
        <w:rPr>
          <w:noProof w:val="0"/>
        </w:rPr>
        <w:t xml:space="preserve"> if the MSRP SEND message is not blank, </w:t>
      </w:r>
      <w:r w:rsidRPr="00E6516F">
        <w:rPr>
          <w:rFonts w:eastAsia="Malgun Gothic"/>
          <w:noProof w:val="0"/>
        </w:rPr>
        <w:t>renders the contents of the Payload IE to the MCDATA User</w:t>
      </w:r>
      <w:r w:rsidRPr="00E6516F">
        <w:rPr>
          <w:noProof w:val="0"/>
        </w:rPr>
        <w:t xml:space="preserve"> </w:t>
      </w:r>
      <w:r w:rsidRPr="00E6516F">
        <w:rPr>
          <w:b/>
          <w:bCs/>
          <w:noProof w:val="0"/>
        </w:rPr>
        <w:t>and</w:t>
      </w:r>
      <w:r w:rsidRPr="00E6516F">
        <w:rPr>
          <w:noProof w:val="0"/>
        </w:rPr>
        <w:t xml:space="preserve"> sends a MSRP SEND message with a disposition notification of "DELIVERED" }</w:t>
      </w:r>
    </w:p>
    <w:p w14:paraId="7AD54CA6" w14:textId="77777777" w:rsidR="0071087C" w:rsidRPr="00E6516F" w:rsidRDefault="0071087C" w:rsidP="0071087C">
      <w:pPr>
        <w:pStyle w:val="PL"/>
        <w:rPr>
          <w:noProof w:val="0"/>
        </w:rPr>
      </w:pPr>
      <w:r w:rsidRPr="00E6516F">
        <w:rPr>
          <w:noProof w:val="0"/>
        </w:rPr>
        <w:t xml:space="preserve">            }</w:t>
      </w:r>
    </w:p>
    <w:p w14:paraId="63EA6833" w14:textId="77777777" w:rsidR="0071087C" w:rsidRPr="00E6516F" w:rsidRDefault="0071087C" w:rsidP="0071087C">
      <w:pPr>
        <w:pStyle w:val="PL"/>
        <w:rPr>
          <w:noProof w:val="0"/>
        </w:rPr>
      </w:pPr>
    </w:p>
    <w:p w14:paraId="32AC5BF2" w14:textId="77777777" w:rsidR="0071087C" w:rsidRPr="00E6516F" w:rsidRDefault="0071087C" w:rsidP="0071087C">
      <w:pPr>
        <w:pStyle w:val="H6"/>
      </w:pPr>
      <w:r w:rsidRPr="00E6516F">
        <w:t>(3)</w:t>
      </w:r>
    </w:p>
    <w:p w14:paraId="19503094"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being in a group SDS session initiated by the SS (MCDATA server) }</w:t>
      </w:r>
    </w:p>
    <w:p w14:paraId="34645331"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07D845D6"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SDS Session message with a disposition of "DELIVERY AND READ" }</w:t>
      </w:r>
    </w:p>
    <w:p w14:paraId="0EFBDDB7"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group session SDS message via a MSRP SEND message with a disposition of "DELIVERY AND READ" }</w:t>
      </w:r>
    </w:p>
    <w:p w14:paraId="6F756715" w14:textId="77777777" w:rsidR="0071087C" w:rsidRPr="00E6516F" w:rsidRDefault="0071087C" w:rsidP="0071087C">
      <w:pPr>
        <w:pStyle w:val="PL"/>
        <w:rPr>
          <w:noProof w:val="0"/>
        </w:rPr>
      </w:pPr>
      <w:r w:rsidRPr="00E6516F">
        <w:rPr>
          <w:noProof w:val="0"/>
        </w:rPr>
        <w:t xml:space="preserve">            }</w:t>
      </w:r>
    </w:p>
    <w:p w14:paraId="060073EA" w14:textId="77777777" w:rsidR="0071087C" w:rsidRPr="00E6516F" w:rsidRDefault="0071087C" w:rsidP="0071087C">
      <w:pPr>
        <w:pStyle w:val="PL"/>
        <w:rPr>
          <w:noProof w:val="0"/>
        </w:rPr>
      </w:pPr>
    </w:p>
    <w:p w14:paraId="5A6B7F0B" w14:textId="77777777" w:rsidR="0071087C" w:rsidRPr="00E6516F" w:rsidRDefault="0071087C" w:rsidP="0071087C">
      <w:pPr>
        <w:pStyle w:val="H6"/>
      </w:pPr>
      <w:r w:rsidRPr="00E6516F">
        <w:t>(4)</w:t>
      </w:r>
    </w:p>
    <w:p w14:paraId="68F5BB2F"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 group SDS session message using the media plane with a disposition of "DELIVERY AND READ" }</w:t>
      </w:r>
    </w:p>
    <w:p w14:paraId="361AF362"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42F7D35D"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MSRP SEND message }</w:t>
      </w:r>
    </w:p>
    <w:p w14:paraId="38746BAE"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MSRP SEND message by sending a MSRP 200 (OK) message </w:t>
      </w:r>
      <w:r w:rsidRPr="00E6516F">
        <w:rPr>
          <w:b/>
          <w:noProof w:val="0"/>
        </w:rPr>
        <w:t>and</w:t>
      </w:r>
      <w:r w:rsidRPr="00E6516F">
        <w:rPr>
          <w:noProof w:val="0"/>
        </w:rPr>
        <w:t xml:space="preserve"> delivers the notification to the MCDATA User }</w:t>
      </w:r>
    </w:p>
    <w:p w14:paraId="6553C455" w14:textId="77777777" w:rsidR="0071087C" w:rsidRPr="00E6516F" w:rsidRDefault="0071087C" w:rsidP="0071087C">
      <w:pPr>
        <w:pStyle w:val="PL"/>
        <w:rPr>
          <w:noProof w:val="0"/>
        </w:rPr>
      </w:pPr>
      <w:r w:rsidRPr="00E6516F">
        <w:rPr>
          <w:noProof w:val="0"/>
        </w:rPr>
        <w:t xml:space="preserve">            }</w:t>
      </w:r>
    </w:p>
    <w:p w14:paraId="599FCDB7" w14:textId="77777777" w:rsidR="0071087C" w:rsidRPr="00E6516F" w:rsidRDefault="0071087C" w:rsidP="0071087C">
      <w:pPr>
        <w:pStyle w:val="PL"/>
        <w:rPr>
          <w:noProof w:val="0"/>
        </w:rPr>
      </w:pPr>
    </w:p>
    <w:p w14:paraId="62A3C157" w14:textId="77777777" w:rsidR="0071087C" w:rsidRPr="00E6516F" w:rsidRDefault="0071087C" w:rsidP="0071087C">
      <w:pPr>
        <w:pStyle w:val="H6"/>
      </w:pPr>
      <w:r w:rsidRPr="00E6516F">
        <w:t>(5)</w:t>
      </w:r>
    </w:p>
    <w:p w14:paraId="3F3D1AF8"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being in a group SDS session initiated by the SS (MCDATA Server) }</w:t>
      </w:r>
    </w:p>
    <w:p w14:paraId="2640794E"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127A7DAE"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w:t>
      </w:r>
    </w:p>
    <w:p w14:paraId="0034359C"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6DF95A64" w14:textId="77777777" w:rsidR="0071087C" w:rsidRPr="00E6516F" w:rsidRDefault="0071087C" w:rsidP="0071087C">
      <w:pPr>
        <w:pStyle w:val="PL"/>
        <w:rPr>
          <w:noProof w:val="0"/>
        </w:rPr>
      </w:pPr>
      <w:r w:rsidRPr="00E6516F">
        <w:rPr>
          <w:noProof w:val="0"/>
        </w:rPr>
        <w:t xml:space="preserve">            }</w:t>
      </w:r>
    </w:p>
    <w:p w14:paraId="120D9B6E" w14:textId="77777777" w:rsidR="0071087C" w:rsidRPr="00E6516F" w:rsidRDefault="0071087C" w:rsidP="0071087C">
      <w:pPr>
        <w:pStyle w:val="PL"/>
        <w:rPr>
          <w:noProof w:val="0"/>
        </w:rPr>
      </w:pPr>
    </w:p>
    <w:p w14:paraId="2F107872" w14:textId="77777777" w:rsidR="0071087C" w:rsidRPr="00E6516F" w:rsidRDefault="0071087C" w:rsidP="0071087C">
      <w:pPr>
        <w:pStyle w:val="H6"/>
      </w:pPr>
      <w:bookmarkStart w:id="762" w:name="_Toc52782389"/>
      <w:bookmarkStart w:id="763" w:name="_Toc52783000"/>
      <w:bookmarkStart w:id="764" w:name="_Toc59042869"/>
      <w:r w:rsidRPr="00E6516F">
        <w:t>6.1.12.2</w:t>
      </w:r>
      <w:r w:rsidRPr="00E6516F">
        <w:tab/>
        <w:t>Conformance requirements</w:t>
      </w:r>
      <w:bookmarkEnd w:id="762"/>
      <w:bookmarkEnd w:id="763"/>
      <w:bookmarkEnd w:id="764"/>
    </w:p>
    <w:p w14:paraId="25E96AB5" w14:textId="77777777" w:rsidR="0071087C" w:rsidRPr="00E6516F" w:rsidRDefault="0071087C" w:rsidP="0071087C">
      <w:r w:rsidRPr="00E6516F">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6AF6B90" w14:textId="77777777" w:rsidR="0071087C" w:rsidRPr="00E6516F" w:rsidRDefault="0071087C" w:rsidP="0071087C">
      <w:r w:rsidRPr="00E6516F">
        <w:t>[TS 24.282, clause 9.2.4.2.4]</w:t>
      </w:r>
    </w:p>
    <w:p w14:paraId="12BE2392" w14:textId="77777777" w:rsidR="0071087C" w:rsidRPr="00E6516F" w:rsidRDefault="0071087C" w:rsidP="0071087C">
      <w:r w:rsidRPr="00E6516F">
        <w:t>Upon receipt of an initial SIP INVITE request, the MCData client shall follow the procedures for termination of multimedia sessions in the IM CN subsystem as specified in 3GPP TS 24.229 [5] with the clarifications below.</w:t>
      </w:r>
    </w:p>
    <w:p w14:paraId="23674A9E" w14:textId="77777777" w:rsidR="0071087C" w:rsidRPr="00E6516F" w:rsidRDefault="0071087C" w:rsidP="0071087C">
      <w:r w:rsidRPr="00E6516F">
        <w:t>The MCData client:</w:t>
      </w:r>
    </w:p>
    <w:p w14:paraId="4CA65A2D" w14:textId="77777777" w:rsidR="0071087C" w:rsidRPr="00E6516F" w:rsidRDefault="0071087C" w:rsidP="0071087C">
      <w:pPr>
        <w:ind w:left="568" w:hanging="284"/>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24DE54D4" w14:textId="77777777" w:rsidR="0071087C" w:rsidRPr="00E6516F" w:rsidRDefault="0071087C" w:rsidP="0071087C">
      <w:pPr>
        <w:ind w:left="851" w:hanging="284"/>
        <w:rPr>
          <w:lang w:eastAsia="ko-KR"/>
        </w:rPr>
      </w:pPr>
      <w:r w:rsidRPr="00E6516F">
        <w:rPr>
          <w:lang w:eastAsia="ko-KR"/>
        </w:rPr>
        <w:t>a)</w:t>
      </w:r>
      <w:r w:rsidRPr="00E6516F">
        <w:rPr>
          <w:lang w:eastAsia="ko-KR"/>
        </w:rPr>
        <w:tab/>
        <w:t>MCData client does not have enough resources to handle the call; or</w:t>
      </w:r>
    </w:p>
    <w:p w14:paraId="006912C0" w14:textId="77777777" w:rsidR="0071087C" w:rsidRPr="00E6516F" w:rsidRDefault="0071087C" w:rsidP="0071087C">
      <w:pPr>
        <w:ind w:left="851" w:hanging="284"/>
        <w:rPr>
          <w:lang w:eastAsia="ko-KR"/>
        </w:rPr>
      </w:pPr>
      <w:r w:rsidRPr="00E6516F">
        <w:rPr>
          <w:lang w:eastAsia="ko-KR"/>
        </w:rPr>
        <w:t>b)</w:t>
      </w:r>
      <w:r w:rsidRPr="00E6516F">
        <w:rPr>
          <w:lang w:eastAsia="ko-KR"/>
        </w:rPr>
        <w:tab/>
        <w:t>any other reason outside the scope of this specification;</w:t>
      </w:r>
    </w:p>
    <w:p w14:paraId="5A00F909" w14:textId="77777777" w:rsidR="0071087C" w:rsidRPr="00E6516F" w:rsidRDefault="0071087C" w:rsidP="0071087C">
      <w:pPr>
        <w:ind w:left="851" w:hanging="284"/>
        <w:rPr>
          <w:lang w:eastAsia="ko-KR"/>
        </w:rPr>
      </w:pPr>
      <w:r w:rsidRPr="00E6516F">
        <w:t>and skip the rest of the steps after step 2;</w:t>
      </w:r>
    </w:p>
    <w:p w14:paraId="725EAB54" w14:textId="77777777" w:rsidR="0071087C" w:rsidRPr="00E6516F" w:rsidRDefault="0071087C" w:rsidP="0071087C">
      <w:pPr>
        <w:ind w:left="568" w:hanging="284"/>
      </w:pPr>
      <w:r w:rsidRPr="00E6516F">
        <w:t>2)</w:t>
      </w:r>
      <w:r w:rsidRPr="00E6516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34DFB4AC" w14:textId="77777777" w:rsidR="0071087C" w:rsidRPr="00E6516F" w:rsidRDefault="0071087C" w:rsidP="0071087C">
      <w:pPr>
        <w:ind w:left="568" w:hanging="284"/>
      </w:pPr>
      <w:r w:rsidRPr="00E6516F">
        <w:t>3)</w:t>
      </w:r>
      <w:r w:rsidRPr="00E6516F">
        <w:tab/>
        <w:t>if the SDP offer of the SIP INVITE request contains an "a=key-mgmt" attribute field with a "mikey" attribute value containing a MIKEY-SAKKE I_MESSAGE:</w:t>
      </w:r>
    </w:p>
    <w:p w14:paraId="0522E768" w14:textId="77777777" w:rsidR="0071087C" w:rsidRPr="00E6516F" w:rsidRDefault="0071087C" w:rsidP="0071087C">
      <w:pPr>
        <w:ind w:left="851" w:hanging="284"/>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271427BF" w14:textId="77777777" w:rsidR="0071087C" w:rsidRPr="00E6516F" w:rsidRDefault="0071087C" w:rsidP="0071087C">
      <w:pPr>
        <w:ind w:left="851" w:hanging="284"/>
      </w:pPr>
      <w:r w:rsidRPr="00E6516F">
        <w:t>b)</w:t>
      </w:r>
      <w:r w:rsidRPr="00E6516F">
        <w:tab/>
        <w:t>shall convert the MCData ID to a UID as described in 3GPP TS 33.180 [26];</w:t>
      </w:r>
    </w:p>
    <w:p w14:paraId="4B458F3F" w14:textId="77777777" w:rsidR="0071087C" w:rsidRPr="00E6516F" w:rsidRDefault="0071087C" w:rsidP="0071087C">
      <w:pPr>
        <w:ind w:left="851" w:hanging="284"/>
      </w:pPr>
      <w:r w:rsidRPr="00E6516F">
        <w:t>c)</w:t>
      </w:r>
      <w:r w:rsidRPr="00E6516F">
        <w:tab/>
        <w:t>shall use the UID to validate the signature of the MIKEY-SAKKE I_MESSAGE as described in 3GPP TS 33.180 [26];</w:t>
      </w:r>
    </w:p>
    <w:p w14:paraId="46953AF4" w14:textId="77777777" w:rsidR="0071087C" w:rsidRPr="00E6516F" w:rsidRDefault="0071087C" w:rsidP="0071087C">
      <w:pPr>
        <w:ind w:left="851" w:hanging="284"/>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66037F06" w14:textId="77777777" w:rsidR="0071087C" w:rsidRPr="00E6516F" w:rsidRDefault="0071087C" w:rsidP="0071087C">
      <w:pPr>
        <w:ind w:left="851" w:hanging="284"/>
      </w:pPr>
      <w:r w:rsidRPr="00E6516F">
        <w:t>e)</w:t>
      </w:r>
      <w:r w:rsidRPr="00E6516F">
        <w:tab/>
        <w:t>if the signature of the MIKEY-SAKKE I_MESSAGE was successfully validated:</w:t>
      </w:r>
    </w:p>
    <w:p w14:paraId="2F2D07F6" w14:textId="77777777" w:rsidR="0071087C" w:rsidRPr="00E6516F" w:rsidRDefault="0071087C" w:rsidP="0071087C">
      <w:pPr>
        <w:ind w:left="1135" w:hanging="284"/>
      </w:pPr>
      <w:r w:rsidRPr="00E6516F">
        <w:t>i)</w:t>
      </w:r>
      <w:r w:rsidRPr="00E6516F">
        <w:tab/>
        <w:t>shall extract and decrypt the encapsulated PCK using the terminating user's (KMS provisioned) UID key as described in 3GPP TS 33.180 [26]; and</w:t>
      </w:r>
    </w:p>
    <w:p w14:paraId="6D9728BA" w14:textId="77777777" w:rsidR="0071087C" w:rsidRPr="00E6516F" w:rsidRDefault="0071087C" w:rsidP="0071087C">
      <w:pPr>
        <w:ind w:left="1135" w:hanging="284"/>
      </w:pPr>
      <w:r w:rsidRPr="00E6516F">
        <w:t>ii)</w:t>
      </w:r>
      <w:r w:rsidRPr="00E6516F">
        <w:tab/>
        <w:t>shall extract the PCK-ID, from the payload as specified in 3GPP TS 33.180 [26];</w:t>
      </w:r>
    </w:p>
    <w:p w14:paraId="5B0268E5" w14:textId="77777777" w:rsidR="0071087C" w:rsidRPr="00E6516F" w:rsidRDefault="0071087C" w:rsidP="0071087C">
      <w:pPr>
        <w:keepLines/>
        <w:ind w:left="1135" w:hanging="851"/>
      </w:pPr>
      <w:r w:rsidRPr="00E6516F">
        <w:t>NOTE:</w:t>
      </w:r>
      <w:r w:rsidRPr="00E6516F">
        <w:tab/>
        <w:t>With the PCK successfully shared between the originating MCData client and the terminating MCData client, both clients are able to create an end-to-end secure session.</w:t>
      </w:r>
    </w:p>
    <w:p w14:paraId="067F06D1" w14:textId="77777777" w:rsidR="0071087C" w:rsidRPr="00E6516F" w:rsidRDefault="0071087C" w:rsidP="0071087C">
      <w:pPr>
        <w:ind w:left="568" w:hanging="284"/>
        <w:rPr>
          <w:lang w:eastAsia="ko-KR"/>
        </w:rPr>
      </w:pPr>
      <w:r w:rsidRPr="00E6516F">
        <w:t>4)</w:t>
      </w:r>
      <w:r w:rsidRPr="00E6516F">
        <w:tab/>
        <w:t xml:space="preserve">may display to the MCData </w:t>
      </w:r>
      <w:r w:rsidRPr="00E6516F">
        <w:rPr>
          <w:lang w:eastAsia="ko-KR"/>
        </w:rPr>
        <w:t>u</w:t>
      </w:r>
      <w:r w:rsidRPr="00E6516F">
        <w:t xml:space="preserve">ser the MCData </w:t>
      </w:r>
      <w:r w:rsidRPr="00E6516F">
        <w:rPr>
          <w:lang w:eastAsia="ko-KR"/>
        </w:rPr>
        <w:t>ID</w:t>
      </w:r>
      <w:r w:rsidRPr="00E6516F">
        <w:t xml:space="preserve"> of the </w:t>
      </w:r>
      <w:r w:rsidRPr="00E6516F">
        <w:rPr>
          <w:lang w:eastAsia="ko-KR"/>
        </w:rPr>
        <w:t>i</w:t>
      </w:r>
      <w:r w:rsidRPr="00E6516F">
        <w:t xml:space="preserve">nviting MCData </w:t>
      </w:r>
      <w:r w:rsidRPr="00E6516F">
        <w:rPr>
          <w:lang w:eastAsia="ko-KR"/>
        </w:rPr>
        <w:t>u</w:t>
      </w:r>
      <w:r w:rsidRPr="00E6516F">
        <w:t>ser and the type of SDS request</w:t>
      </w:r>
      <w:r w:rsidRPr="00E6516F">
        <w:rPr>
          <w:lang w:eastAsia="ko-KR"/>
        </w:rPr>
        <w:t>;</w:t>
      </w:r>
    </w:p>
    <w:p w14:paraId="5235296F" w14:textId="77777777" w:rsidR="0071087C" w:rsidRPr="00E6516F" w:rsidRDefault="0071087C" w:rsidP="0071087C">
      <w:pPr>
        <w:ind w:left="568" w:hanging="284"/>
      </w:pPr>
      <w:r w:rsidRPr="00E6516F">
        <w:t>5</w:t>
      </w:r>
      <w:r w:rsidRPr="00E6516F">
        <w:rPr>
          <w:lang w:eastAsia="ko-KR"/>
        </w:rPr>
        <w:t>)</w:t>
      </w:r>
      <w:r w:rsidRPr="00E6516F">
        <w:tab/>
        <w:t>shall accept the SIP INVITE request and generate a SIP 200 (OK) response according to rules and procedures of 3GPP TS 24.229 [5];</w:t>
      </w:r>
    </w:p>
    <w:p w14:paraId="5C83794A" w14:textId="77777777" w:rsidR="0071087C" w:rsidRPr="00E6516F" w:rsidRDefault="0071087C" w:rsidP="0071087C">
      <w:pPr>
        <w:ind w:left="568" w:hanging="284"/>
        <w:rPr>
          <w:lang w:eastAsia="ko-KR"/>
        </w:rPr>
      </w:pPr>
      <w:r w:rsidRPr="00E6516F">
        <w:rPr>
          <w:lang w:eastAsia="ko-KR"/>
        </w:rPr>
        <w:t>6)</w:t>
      </w:r>
      <w:r w:rsidRPr="00E6516F">
        <w:rPr>
          <w:lang w:eastAsia="ko-KR"/>
        </w:rPr>
        <w:tab/>
        <w:t>shall include the option tag "timer" in a Require header field of the SIP 200 (OK) response;</w:t>
      </w:r>
    </w:p>
    <w:p w14:paraId="3AD0F04A" w14:textId="77777777" w:rsidR="0071087C" w:rsidRPr="00E6516F" w:rsidRDefault="0071087C" w:rsidP="0071087C">
      <w:pPr>
        <w:ind w:left="568" w:hanging="284"/>
      </w:pPr>
      <w:r w:rsidRPr="00E6516F">
        <w:t>7)</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"uas";</w:t>
      </w:r>
    </w:p>
    <w:p w14:paraId="7C9F09A4" w14:textId="77777777" w:rsidR="0071087C" w:rsidRPr="00E6516F" w:rsidRDefault="0071087C" w:rsidP="0071087C">
      <w:pPr>
        <w:ind w:left="568" w:hanging="284"/>
      </w:pPr>
      <w:r w:rsidRPr="00E6516F">
        <w:t>8)</w:t>
      </w:r>
      <w:r w:rsidRPr="00E6516F">
        <w:tab/>
        <w:t>shall include the g.3gpp.mcdata.sds media feature tag in the Contact header field of the SIP 200 (OK) response;</w:t>
      </w:r>
    </w:p>
    <w:p w14:paraId="7C41D2B5" w14:textId="77777777" w:rsidR="0071087C" w:rsidRPr="00E6516F" w:rsidRDefault="0071087C" w:rsidP="0071087C">
      <w:pPr>
        <w:ind w:left="568" w:hanging="284"/>
      </w:pPr>
      <w:r w:rsidRPr="00E6516F">
        <w:t>9)</w:t>
      </w:r>
      <w:r w:rsidRPr="00E6516F">
        <w:tab/>
        <w:t xml:space="preserve">shall include the </w:t>
      </w:r>
      <w:r w:rsidRPr="00E6516F">
        <w:rPr>
          <w:rFonts w:eastAsia="SimSun"/>
          <w:lang w:eastAsia="zh-CN"/>
        </w:rPr>
        <w:t>g.3gpp.icsi-ref</w:t>
      </w:r>
      <w:r w:rsidRPr="00E6516F">
        <w:t xml:space="preserve"> media feature tag containing the value of "</w:t>
      </w:r>
      <w:r w:rsidRPr="00E6516F">
        <w:rPr>
          <w:lang w:eastAsia="ko-KR"/>
        </w:rPr>
        <w:t>urn:urn-7:3gpp-service.ims.icsi.mcdata.sds</w:t>
      </w:r>
      <w:r w:rsidRPr="00E6516F">
        <w:t>" in the Contact header field of the SIP 200 (OK) response;</w:t>
      </w:r>
    </w:p>
    <w:p w14:paraId="043D6CF5" w14:textId="77777777" w:rsidR="0071087C" w:rsidRPr="00E6516F" w:rsidRDefault="0071087C" w:rsidP="0071087C">
      <w:pPr>
        <w:ind w:left="568" w:hanging="284"/>
        <w:rPr>
          <w:lang w:eastAsia="ko-KR"/>
        </w:rPr>
      </w:pPr>
      <w:r w:rsidRPr="00E6516F">
        <w:t>10)</w:t>
      </w:r>
      <w:r w:rsidRPr="00E6516F">
        <w:tab/>
        <w:t>shall include an SDP answer in the SIP 200 (OK) response to the SDP offer in the incoming SIP INVITE request according to 3GPP TS 24.229 [5] with the clarifications given in subclause 9.2.4.2.2</w:t>
      </w:r>
      <w:r w:rsidRPr="00E6516F">
        <w:rPr>
          <w:lang w:eastAsia="ko-KR"/>
        </w:rPr>
        <w:t>; and</w:t>
      </w:r>
    </w:p>
    <w:p w14:paraId="4389A894" w14:textId="77777777" w:rsidR="0071087C" w:rsidRPr="00E6516F" w:rsidRDefault="0071087C" w:rsidP="0071087C">
      <w:pPr>
        <w:ind w:left="568" w:hanging="284"/>
        <w:rPr>
          <w:lang w:eastAsia="ko-KR"/>
        </w:rPr>
      </w:pPr>
      <w:r w:rsidRPr="00E6516F">
        <w:rPr>
          <w:lang w:eastAsia="ko-KR"/>
        </w:rPr>
        <w:t>11)</w:t>
      </w:r>
      <w:r w:rsidRPr="00E6516F">
        <w:rPr>
          <w:lang w:eastAsia="ko-KR"/>
        </w:rPr>
        <w:tab/>
        <w:t>shall send the SIP 200 (OK) response towards the MCData server according to rules and procedures of 3GPP TS 24.229 [5].</w:t>
      </w:r>
    </w:p>
    <w:p w14:paraId="13150ABD" w14:textId="77777777" w:rsidR="0071087C" w:rsidRPr="00E6516F" w:rsidRDefault="0071087C" w:rsidP="0071087C">
      <w:pPr>
        <w:ind w:left="568" w:hanging="284"/>
        <w:rPr>
          <w:lang w:eastAsia="ko-KR"/>
        </w:rPr>
      </w:pPr>
      <w:r w:rsidRPr="00E6516F">
        <w:rPr>
          <w:lang w:eastAsia="ko-KR"/>
        </w:rPr>
        <w:t>On receipt of an SIP ACK message to the sent SIP 200 (OK) message, the MCData client shall:</w:t>
      </w:r>
    </w:p>
    <w:p w14:paraId="2949A763" w14:textId="77777777" w:rsidR="0071087C" w:rsidRPr="00E6516F" w:rsidRDefault="0071087C" w:rsidP="0071087C">
      <w:pPr>
        <w:ind w:left="568" w:hanging="284"/>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6.1.2.3.</w:t>
      </w:r>
    </w:p>
    <w:p w14:paraId="09A759AF" w14:textId="77777777" w:rsidR="0071087C" w:rsidRPr="00E6516F" w:rsidRDefault="0071087C" w:rsidP="0071087C">
      <w:pPr>
        <w:rPr>
          <w:lang w:eastAsia="ko-KR"/>
        </w:rPr>
      </w:pPr>
      <w:r w:rsidRPr="00E6516F">
        <w:rPr>
          <w:lang w:eastAsia="ko-KR"/>
        </w:rPr>
        <w:t>To send a disposition notification after the media plane is released, the MCData client:</w:t>
      </w:r>
    </w:p>
    <w:p w14:paraId="74284472" w14:textId="77777777" w:rsidR="0071087C" w:rsidRPr="00E6516F" w:rsidRDefault="0071087C" w:rsidP="0071087C">
      <w:pPr>
        <w:ind w:left="568" w:hanging="284"/>
        <w:rPr>
          <w:lang w:eastAsia="ko-KR"/>
        </w:rPr>
      </w:pPr>
      <w:r w:rsidRPr="00E6516F">
        <w:rPr>
          <w:lang w:eastAsia="ko-KR"/>
        </w:rPr>
        <w:t>1)</w:t>
      </w:r>
      <w:r w:rsidRPr="00E6516F">
        <w:rPr>
          <w:lang w:eastAsia="ko-KR"/>
        </w:rPr>
        <w:tab/>
        <w:t xml:space="preserve">shall </w:t>
      </w:r>
      <w:r w:rsidRPr="00E6516F">
        <w:rPr>
          <w:rFonts w:eastAsia="Malgun Gothic"/>
        </w:rPr>
        <w:t>follow the procedures described in subclause 12.2.1.1</w:t>
      </w:r>
      <w:r w:rsidRPr="00E6516F">
        <w:rPr>
          <w:lang w:eastAsia="ko-KR"/>
        </w:rPr>
        <w:t>.</w:t>
      </w:r>
    </w:p>
    <w:p w14:paraId="47D6BA42" w14:textId="77777777" w:rsidR="0071087C" w:rsidRPr="00E6516F" w:rsidRDefault="0071087C" w:rsidP="0071087C">
      <w:r w:rsidRPr="00E6516F">
        <w:t>[TS 24.282, clause 9.2.4.2.2]</w:t>
      </w:r>
    </w:p>
    <w:p w14:paraId="13B43EBC" w14:textId="77777777" w:rsidR="0071087C" w:rsidRPr="00E6516F" w:rsidRDefault="0071087C" w:rsidP="0071087C">
      <w:r w:rsidRPr="00E6516F">
        <w:t xml:space="preserve">When the MCData </w:t>
      </w:r>
      <w:r w:rsidRPr="00E6516F">
        <w:rPr>
          <w:lang w:eastAsia="ko-KR"/>
        </w:rPr>
        <w:t>c</w:t>
      </w:r>
      <w:r w:rsidRPr="00E6516F">
        <w:t>lient receives an initial SDP offer for an MCData SDS session, the MCData client shall process the SDP offer and shall compose an SDP answer according to 3GPP TS 24.229 [5] and IETF RFC 4975 [17].</w:t>
      </w:r>
    </w:p>
    <w:p w14:paraId="04D77416" w14:textId="77777777" w:rsidR="0071087C" w:rsidRPr="00E6516F" w:rsidRDefault="0071087C" w:rsidP="0071087C">
      <w:r w:rsidRPr="00E6516F">
        <w:t>When composing an SDP answer, the MCData client:</w:t>
      </w:r>
    </w:p>
    <w:p w14:paraId="588D35E6" w14:textId="77777777" w:rsidR="0071087C" w:rsidRPr="00E6516F" w:rsidRDefault="0071087C" w:rsidP="0071087C">
      <w:pPr>
        <w:ind w:left="568" w:hanging="284"/>
        <w:rPr>
          <w:lang w:eastAsia="ko-KR"/>
        </w:rPr>
      </w:pPr>
      <w:r w:rsidRPr="00E6516F">
        <w:rPr>
          <w:lang w:eastAsia="ko-KR"/>
        </w:rPr>
        <w:t>1)</w:t>
      </w:r>
      <w:r w:rsidRPr="00E6516F">
        <w:rPr>
          <w:lang w:eastAsia="ko-KR"/>
        </w:rPr>
        <w:tab/>
        <w:t>shall include an "m=message" media-level section for the accepted MCData media stream consisting of:</w:t>
      </w:r>
    </w:p>
    <w:p w14:paraId="3C59A474" w14:textId="77777777" w:rsidR="0071087C" w:rsidRPr="00E6516F" w:rsidRDefault="0071087C" w:rsidP="0071087C">
      <w:pPr>
        <w:ind w:left="851" w:hanging="284"/>
      </w:pPr>
      <w:r w:rsidRPr="00E6516F">
        <w:rPr>
          <w:lang w:eastAsia="ko-KR"/>
        </w:rPr>
        <w:t>a)</w:t>
      </w:r>
      <w:r w:rsidRPr="00E6516F">
        <w:rPr>
          <w:lang w:eastAsia="ko-KR"/>
        </w:rPr>
        <w:tab/>
      </w:r>
      <w:r w:rsidRPr="00E6516F">
        <w:t>the port number;</w:t>
      </w:r>
    </w:p>
    <w:p w14:paraId="5606BF32" w14:textId="77777777" w:rsidR="0071087C" w:rsidRPr="00E6516F" w:rsidRDefault="0071087C" w:rsidP="0071087C">
      <w:pPr>
        <w:ind w:left="851" w:hanging="284"/>
      </w:pPr>
      <w:r w:rsidRPr="00E6516F">
        <w:t>b)</w:t>
      </w:r>
      <w:r w:rsidRPr="00E6516F">
        <w:tab/>
        <w:t>a protocol field value of "TCP/MSRP" or "TCP/TLS/MSRP" for TLS according to the received SDP offer;</w:t>
      </w:r>
    </w:p>
    <w:p w14:paraId="5BE1BED3" w14:textId="77777777" w:rsidR="0071087C" w:rsidRPr="00E6516F" w:rsidRDefault="0071087C" w:rsidP="0071087C">
      <w:pPr>
        <w:ind w:left="851" w:hanging="284"/>
      </w:pPr>
      <w:r w:rsidRPr="00E6516F">
        <w:t>c)</w:t>
      </w:r>
      <w:r w:rsidRPr="00E6516F">
        <w:tab/>
        <w:t>an "a=sendrecv" attribute;</w:t>
      </w:r>
    </w:p>
    <w:p w14:paraId="7E628070" w14:textId="77777777" w:rsidR="0071087C" w:rsidRPr="00E6516F" w:rsidRDefault="0071087C" w:rsidP="0071087C">
      <w:pPr>
        <w:ind w:left="851" w:hanging="284"/>
      </w:pPr>
      <w:r w:rsidRPr="00E6516F">
        <w:t>d)</w:t>
      </w:r>
      <w:r w:rsidRPr="00E6516F">
        <w:tab/>
        <w:t>an "a=path" attribute containing its own MSRP URI;</w:t>
      </w:r>
    </w:p>
    <w:p w14:paraId="23E63616" w14:textId="77777777" w:rsidR="0071087C" w:rsidRPr="00E6516F" w:rsidRDefault="0071087C" w:rsidP="0071087C">
      <w:pPr>
        <w:ind w:left="851" w:hanging="284"/>
        <w:rPr>
          <w:lang w:eastAsia="ko-KR"/>
        </w:rPr>
      </w:pPr>
      <w:r w:rsidRPr="00E6516F">
        <w:t>e)</w:t>
      </w:r>
      <w:r w:rsidRPr="00E6516F">
        <w:tab/>
      </w:r>
      <w:r w:rsidRPr="00E6516F">
        <w:rPr>
          <w:lang w:eastAsia="ko-KR"/>
        </w:rPr>
        <w:t>set the content type as a=accept-types:</w:t>
      </w:r>
      <w:r w:rsidRPr="00E6516F">
        <w:t xml:space="preserve"> </w:t>
      </w:r>
      <w:r w:rsidRPr="00E6516F">
        <w:rPr>
          <w:lang w:eastAsia="ko-KR"/>
        </w:rPr>
        <w:t>application/vnd.3gpp.mcdata-signalling application/vnd.3gpp.mcdata-payload; and</w:t>
      </w:r>
    </w:p>
    <w:p w14:paraId="51B5A4F6" w14:textId="77777777" w:rsidR="0071087C" w:rsidRPr="00E6516F" w:rsidRDefault="0071087C" w:rsidP="0071087C">
      <w:pPr>
        <w:ind w:left="851" w:hanging="284"/>
      </w:pPr>
      <w:r w:rsidRPr="00E6516F">
        <w:t>f)</w:t>
      </w:r>
      <w:r w:rsidRPr="00E6516F">
        <w:rPr>
          <w:lang w:eastAsia="ko-KR"/>
        </w:rPr>
        <w:tab/>
        <w:t xml:space="preserve">set the a=setup attribute </w:t>
      </w:r>
      <w:r w:rsidRPr="00E6516F">
        <w:t>according to IETF RFC 6135 [19].</w:t>
      </w:r>
    </w:p>
    <w:p w14:paraId="40864955" w14:textId="77777777" w:rsidR="0071087C" w:rsidRPr="00E6516F" w:rsidRDefault="0071087C" w:rsidP="0071087C">
      <w:r w:rsidRPr="00E6516F">
        <w:t>[TS 24.282, clause 13.2.2.2.2.2]</w:t>
      </w:r>
    </w:p>
    <w:p w14:paraId="7AB82528" w14:textId="77777777" w:rsidR="0071087C" w:rsidRPr="00E6516F" w:rsidRDefault="0071087C" w:rsidP="0071087C">
      <w:r w:rsidRPr="00E6516F">
        <w:t>Upon receiving a SIP BYE request, the MCData client:</w:t>
      </w:r>
    </w:p>
    <w:p w14:paraId="05766339" w14:textId="77777777" w:rsidR="0071087C" w:rsidRPr="00E6516F" w:rsidRDefault="0071087C" w:rsidP="0071087C">
      <w:pPr>
        <w:ind w:left="568" w:hanging="284"/>
        <w:rPr>
          <w:lang w:eastAsia="ko-KR"/>
        </w:rPr>
      </w:pPr>
      <w:r w:rsidRPr="00E6516F">
        <w:rPr>
          <w:lang w:eastAsia="ko-KR"/>
        </w:rPr>
        <w:t>1)</w:t>
      </w:r>
      <w:r w:rsidRPr="00E6516F">
        <w:rPr>
          <w:lang w:eastAsia="ko-KR"/>
        </w:rPr>
        <w:tab/>
        <w:t>shall send SIP 200 (OK) response towards MCData server according to 3GPP TS 24.229 [5]; and</w:t>
      </w:r>
    </w:p>
    <w:p w14:paraId="29C94691" w14:textId="77777777" w:rsidR="0071087C" w:rsidRPr="00E6516F" w:rsidRDefault="0071087C" w:rsidP="0071087C">
      <w:pPr>
        <w:ind w:left="568" w:hanging="284"/>
        <w:rPr>
          <w:lang w:eastAsia="ko-KR"/>
        </w:rPr>
      </w:pPr>
      <w:r w:rsidRPr="00E6516F">
        <w:rPr>
          <w:lang w:eastAsia="ko-KR"/>
        </w:rPr>
        <w:t>2)</w:t>
      </w:r>
      <w:r w:rsidRPr="00E6516F">
        <w:rPr>
          <w:lang w:eastAsia="ko-KR"/>
        </w:rPr>
        <w:tab/>
        <w:t>shall release all media plane resources corresponding to the MCData communication being released.</w:t>
      </w:r>
    </w:p>
    <w:p w14:paraId="29A4FFBF" w14:textId="77777777" w:rsidR="0071087C" w:rsidRPr="00E6516F" w:rsidRDefault="0071087C" w:rsidP="0071087C">
      <w:pPr>
        <w:keepLines/>
        <w:ind w:left="1135" w:hanging="851"/>
      </w:pPr>
      <w:r w:rsidRPr="00E6516F">
        <w:t>NOTE:</w:t>
      </w:r>
      <w:r w:rsidRPr="00E6516F">
        <w:tab/>
        <w:t>Partially received data can be stored and processed.</w:t>
      </w:r>
    </w:p>
    <w:p w14:paraId="39F3F869" w14:textId="77777777" w:rsidR="0071087C" w:rsidRPr="00E6516F" w:rsidRDefault="0071087C" w:rsidP="0071087C">
      <w:r w:rsidRPr="00E6516F">
        <w:t>[TS 24.582, clause 6.1.2.3.1]</w:t>
      </w:r>
    </w:p>
    <w:p w14:paraId="5F8DAC8F" w14:textId="77777777" w:rsidR="0071087C" w:rsidRPr="00E6516F" w:rsidRDefault="0071087C" w:rsidP="0071087C">
      <w:r w:rsidRPr="00E6516F">
        <w:t>Upon receiving an indication to establish MSRP connection for SDS session as the terminating MCData client, the MCData client:</w:t>
      </w:r>
    </w:p>
    <w:p w14:paraId="5921D0AD" w14:textId="77777777" w:rsidR="0071087C" w:rsidRPr="00E6516F" w:rsidRDefault="0071087C" w:rsidP="0071087C">
      <w:pPr>
        <w:ind w:left="568" w:hanging="284"/>
        <w:rPr>
          <w:lang w:eastAsia="x-none"/>
        </w:rPr>
      </w:pPr>
      <w:r w:rsidRPr="00E6516F">
        <w:rPr>
          <w:lang w:eastAsia="x-none"/>
        </w:rPr>
        <w:t>1.</w:t>
      </w:r>
      <w:r w:rsidRPr="00E6516F">
        <w:rPr>
          <w:lang w:eastAsia="x-none"/>
        </w:rPr>
        <w:tab/>
        <w:t>shall act as an MSRP client according to IETF RFC 6135 [12];</w:t>
      </w:r>
    </w:p>
    <w:p w14:paraId="014F57D1" w14:textId="77777777" w:rsidR="0071087C" w:rsidRPr="00E6516F" w:rsidRDefault="0071087C" w:rsidP="0071087C">
      <w:pPr>
        <w:ind w:left="568" w:hanging="284"/>
        <w:rPr>
          <w:lang w:eastAsia="x-none"/>
        </w:rPr>
      </w:pPr>
      <w:r w:rsidRPr="00E6516F">
        <w:rPr>
          <w:lang w:eastAsia="x-none"/>
        </w:rPr>
        <w:t>2.</w:t>
      </w:r>
      <w:r w:rsidRPr="00E6516F">
        <w:rPr>
          <w:lang w:eastAsia="x-none"/>
        </w:rPr>
        <w:tab/>
        <w:t>shall act either as an active endpoint or as an passive endpoint to open the transport connection, according to IETF RFC 6135 [12];</w:t>
      </w:r>
    </w:p>
    <w:p w14:paraId="5BE88DAB" w14:textId="77777777" w:rsidR="0071087C" w:rsidRPr="00E6516F" w:rsidRDefault="0071087C" w:rsidP="0071087C">
      <w:pPr>
        <w:ind w:left="568" w:hanging="284"/>
        <w:rPr>
          <w:lang w:eastAsia="x-none"/>
        </w:rPr>
      </w:pPr>
      <w:r w:rsidRPr="00E6516F">
        <w:rPr>
          <w:lang w:eastAsia="x-none"/>
        </w:rPr>
        <w:t>3.</w:t>
      </w:r>
      <w:r w:rsidRPr="00E6516F">
        <w:rPr>
          <w:lang w:eastAsia="x-none"/>
        </w:rPr>
        <w:tab/>
        <w:t>shall establish the MSRP connection according to the MSRP connection parameters in the SDP offer received in the SIP INVITE request according to IETF RFC 4975 [11];</w:t>
      </w:r>
    </w:p>
    <w:p w14:paraId="038FC16D" w14:textId="77777777" w:rsidR="0071087C" w:rsidRPr="00E6516F" w:rsidRDefault="0071087C" w:rsidP="0071087C">
      <w:pPr>
        <w:ind w:left="568" w:hanging="284"/>
        <w:rPr>
          <w:lang w:eastAsia="x-none"/>
        </w:rPr>
      </w:pPr>
      <w:r w:rsidRPr="00E6516F">
        <w:rPr>
          <w:lang w:eastAsia="x-none"/>
        </w:rPr>
        <w:t>4.</w:t>
      </w:r>
      <w:r w:rsidRPr="00E6516F">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14:paraId="3CFC2B8B" w14:textId="77777777" w:rsidR="0071087C" w:rsidRPr="00E6516F" w:rsidRDefault="0071087C" w:rsidP="0071087C">
      <w:pPr>
        <w:ind w:left="568" w:hanging="284"/>
        <w:rPr>
          <w:lang w:eastAsia="x-none"/>
        </w:rPr>
      </w:pPr>
      <w:r w:rsidRPr="00E6516F">
        <w:rPr>
          <w:lang w:eastAsia="x-none"/>
        </w:rPr>
        <w:t>Once the MSRP session is established, the MCData client:</w:t>
      </w:r>
    </w:p>
    <w:p w14:paraId="311F4F22" w14:textId="77777777" w:rsidR="0071087C" w:rsidRPr="00E6516F" w:rsidRDefault="0071087C" w:rsidP="0071087C">
      <w:pPr>
        <w:ind w:left="568" w:hanging="284"/>
        <w:rPr>
          <w:lang w:eastAsia="x-none"/>
        </w:rPr>
      </w:pPr>
      <w:r w:rsidRPr="00E6516F">
        <w:rPr>
          <w:lang w:eastAsia="x-none"/>
        </w:rPr>
        <w:t>1.</w:t>
      </w:r>
      <w:r w:rsidRPr="00E6516F">
        <w:rPr>
          <w:lang w:eastAsia="x-none"/>
        </w:rPr>
        <w:tab/>
        <w:t>on receipt of an MSRP request in the MSRP session, shall follow the rules and procedures defined in IETF RFC 4975 [11] and in IETF RFC 6714 [13];</w:t>
      </w:r>
    </w:p>
    <w:p w14:paraId="192BAAD0" w14:textId="77777777" w:rsidR="0071087C" w:rsidRPr="00E6516F" w:rsidRDefault="0071087C" w:rsidP="0071087C">
      <w:pPr>
        <w:ind w:left="568" w:hanging="284"/>
        <w:rPr>
          <w:lang w:eastAsia="x-none"/>
        </w:rPr>
      </w:pPr>
      <w:r w:rsidRPr="00E6516F">
        <w:rPr>
          <w:lang w:eastAsia="x-none"/>
        </w:rPr>
        <w:t>2.</w:t>
      </w:r>
      <w:r w:rsidRPr="00E6516F">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3B44B0C6" w14:textId="77777777" w:rsidR="0071087C" w:rsidRPr="00E6516F" w:rsidRDefault="0071087C" w:rsidP="0071087C">
      <w:pPr>
        <w:ind w:left="568" w:hanging="284"/>
        <w:rPr>
          <w:lang w:eastAsia="x-none"/>
        </w:rPr>
      </w:pPr>
      <w:r w:rsidRPr="00E6516F">
        <w:rPr>
          <w:lang w:eastAsia="x-none"/>
        </w:rPr>
        <w:t>3.</w:t>
      </w:r>
      <w:r w:rsidRPr="00E6516F">
        <w:rPr>
          <w:lang w:eastAsia="x-none"/>
        </w:rPr>
        <w:tab/>
        <w:t>shall handle the received content as described in subclause 6.1.2.6.</w:t>
      </w:r>
    </w:p>
    <w:p w14:paraId="553E7325" w14:textId="77777777" w:rsidR="0071087C" w:rsidRPr="00E6516F" w:rsidRDefault="0071087C" w:rsidP="0071087C">
      <w:pPr>
        <w:rPr>
          <w:rFonts w:ascii="TimesNewRoman" w:hAnsi="TimesNewRoman" w:cs="TimesNewRoman"/>
        </w:rPr>
      </w:pPr>
      <w:r w:rsidRPr="00E6516F">
        <w:rPr>
          <w:rFonts w:ascii="TimesNewRoman" w:hAnsi="TimesNewRoman" w:cs="TimesNewRoman"/>
        </w:rPr>
        <w:t xml:space="preserve">On receiving MSRP 200 </w:t>
      </w:r>
      <w:r w:rsidRPr="00E6516F">
        <w:t xml:space="preserve">(OK) </w:t>
      </w:r>
      <w:r w:rsidRPr="00E6516F">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57D43CC3" w14:textId="77777777" w:rsidR="0071087C" w:rsidRPr="00E6516F" w:rsidRDefault="0071087C" w:rsidP="0071087C">
      <w:pPr>
        <w:rPr>
          <w:rFonts w:ascii="TimesNewRoman" w:hAnsi="TimesNewRoman" w:cs="TimesNewRoman"/>
        </w:rPr>
      </w:pPr>
      <w:r w:rsidRPr="00E6516F">
        <w:rPr>
          <w:rFonts w:ascii="TimesNewRoman" w:hAnsi="TimesNewRoman" w:cs="TimesNewRoman"/>
        </w:rPr>
        <w:t>Received content and disposition requests shall be handled as specified in subclause 6.1.2.6.</w:t>
      </w:r>
    </w:p>
    <w:p w14:paraId="042BFB61" w14:textId="77777777" w:rsidR="0071087C" w:rsidRPr="00E6516F" w:rsidRDefault="0071087C" w:rsidP="0071087C">
      <w:r w:rsidRPr="00E6516F">
        <w:t>[TS 24.582, clause 6.1.2.4]</w:t>
      </w:r>
    </w:p>
    <w:p w14:paraId="2657795A" w14:textId="77777777" w:rsidR="0071087C" w:rsidRPr="00E6516F" w:rsidRDefault="0071087C" w:rsidP="0071087C">
      <w:pPr>
        <w:rPr>
          <w:rFonts w:ascii="TimesNewRoman" w:hAnsi="TimesNewRoman" w:cs="TimesNewRoman"/>
        </w:rPr>
      </w:pPr>
      <w:r w:rsidRPr="00E6516F">
        <w:rPr>
          <w:rFonts w:ascii="TimesNewRoman" w:hAnsi="TimesNewRoman" w:cs="TimesNewRoman"/>
        </w:rPr>
        <w:t xml:space="preserve">An MCData client is allowed to send an one-to-one SDS message only if </w:t>
      </w:r>
    </w:p>
    <w:p w14:paraId="04D7459E" w14:textId="77777777" w:rsidR="0071087C" w:rsidRPr="00E6516F" w:rsidRDefault="0071087C" w:rsidP="0071087C">
      <w:pPr>
        <w:ind w:left="568" w:hanging="284"/>
        <w:rPr>
          <w:lang w:eastAsia="x-none"/>
        </w:rPr>
      </w:pPr>
      <w:r w:rsidRPr="00E6516F">
        <w:rPr>
          <w:lang w:eastAsia="x-none"/>
        </w:rPr>
        <w:t>1.</w:t>
      </w:r>
      <w:r w:rsidRPr="00E6516F">
        <w:rPr>
          <w:lang w:eastAsia="x-none"/>
        </w:rPr>
        <w:tab/>
        <w:t>the &lt;allow-transmit-data&gt; element of an &lt;actions&gt; element is present with a value "true" (see the MCData user profile document in 3GPP TS 24.484 [7]);</w:t>
      </w:r>
    </w:p>
    <w:p w14:paraId="519682A8" w14:textId="77777777" w:rsidR="0071087C" w:rsidRPr="00E6516F" w:rsidRDefault="0071087C" w:rsidP="0071087C">
      <w:pPr>
        <w:ind w:left="568" w:hanging="284"/>
        <w:rPr>
          <w:lang w:eastAsia="x-none"/>
        </w:rPr>
      </w:pPr>
      <w:r w:rsidRPr="00E6516F">
        <w:rPr>
          <w:lang w:eastAsia="x-none"/>
        </w:rPr>
        <w:t>2.</w:t>
      </w:r>
      <w:r w:rsidRPr="00E6516F">
        <w:rPr>
          <w:lang w:eastAsia="x-none"/>
        </w:rPr>
        <w:tab/>
        <w:t xml:space="preserve">the size of the SDS message is less than or equal to the value of the &lt;max-data-size-sds-bytes&gt; element in the MCData service configuration document as specified in 3GPP TS 24.484 [7]; and </w:t>
      </w:r>
    </w:p>
    <w:p w14:paraId="161F5315" w14:textId="77777777" w:rsidR="0071087C" w:rsidRPr="00E6516F" w:rsidRDefault="0071087C" w:rsidP="0071087C">
      <w:pPr>
        <w:ind w:left="568" w:hanging="284"/>
        <w:rPr>
          <w:lang w:eastAsia="x-none"/>
        </w:rPr>
      </w:pPr>
      <w:r w:rsidRPr="00E6516F">
        <w:rPr>
          <w:lang w:eastAsia="x-none"/>
        </w:rPr>
        <w:t>3.</w:t>
      </w:r>
      <w:r w:rsidRPr="00E6516F">
        <w:rPr>
          <w:lang w:eastAsia="x-none"/>
        </w:rPr>
        <w:tab/>
        <w:t xml:space="preserve">the size of the SDS message is less than or equal to the value of &lt;MaxData1To1&gt; element of the MCData user profile document (see the MCData user profile document in 3GPP TS 24.484 [7]). </w:t>
      </w:r>
    </w:p>
    <w:p w14:paraId="4AC2FD42" w14:textId="77777777" w:rsidR="0071087C" w:rsidRPr="00E6516F" w:rsidRDefault="0071087C" w:rsidP="0071087C">
      <w:pPr>
        <w:rPr>
          <w:rFonts w:ascii="TimesNewRoman" w:hAnsi="TimesNewRoman" w:cs="TimesNewRoman"/>
        </w:rPr>
      </w:pPr>
      <w:r w:rsidRPr="00E6516F">
        <w:rPr>
          <w:rFonts w:ascii="TimesNewRoman" w:hAnsi="TimesNewRoman" w:cs="TimesNewRoman"/>
        </w:rPr>
        <w:t xml:space="preserve">An MCData client is allowed to send a group SDS message only if </w:t>
      </w:r>
    </w:p>
    <w:p w14:paraId="357AA265" w14:textId="77777777" w:rsidR="0071087C" w:rsidRPr="00E6516F" w:rsidRDefault="0071087C" w:rsidP="0071087C">
      <w:pPr>
        <w:ind w:left="568" w:hanging="284"/>
        <w:rPr>
          <w:lang w:eastAsia="x-none"/>
        </w:rPr>
      </w:pPr>
      <w:r w:rsidRPr="00E6516F">
        <w:rPr>
          <w:lang w:eastAsia="x-none"/>
        </w:rPr>
        <w:t>1.</w:t>
      </w:r>
      <w:r w:rsidRPr="00E6516F">
        <w:rPr>
          <w:lang w:eastAsia="x-none"/>
        </w:rPr>
        <w:tab/>
        <w:t>the &lt;mcdata-allow-transmit-data-in-this-group&gt; element of an &lt;action&gt; element is present with a value "true" as defined in the MCData group document for this MCData group as specified in 3GPP TS 24.481 [4];</w:t>
      </w:r>
    </w:p>
    <w:p w14:paraId="3CB4D93A" w14:textId="77777777" w:rsidR="0071087C" w:rsidRPr="00E6516F" w:rsidRDefault="0071087C" w:rsidP="0071087C">
      <w:pPr>
        <w:ind w:left="568" w:hanging="284"/>
        <w:rPr>
          <w:lang w:eastAsia="x-none"/>
        </w:rPr>
      </w:pPr>
      <w:r w:rsidRPr="00E6516F">
        <w:rPr>
          <w:lang w:eastAsia="x-none"/>
        </w:rPr>
        <w:t>2.</w:t>
      </w:r>
      <w:r w:rsidRPr="00E6516F">
        <w:rPr>
          <w:lang w:eastAsia="x-none"/>
        </w:rPr>
        <w:tab/>
        <w:t>the size of the SDS message is less than or equal to the value contained in the &lt;mcdata-on-network-max-data-size-for-SDS&gt; as defined in the MCData group document for this MCData group as specified in 3GPP TS 24.481 [4]; and</w:t>
      </w:r>
    </w:p>
    <w:p w14:paraId="00FE6C6D" w14:textId="77777777" w:rsidR="0071087C" w:rsidRPr="00E6516F" w:rsidRDefault="0071087C" w:rsidP="0071087C">
      <w:pPr>
        <w:ind w:left="568" w:hanging="284"/>
        <w:rPr>
          <w:lang w:eastAsia="x-none"/>
        </w:rPr>
      </w:pPr>
      <w:r w:rsidRPr="00E6516F">
        <w:rPr>
          <w:lang w:eastAsia="x-none"/>
        </w:rPr>
        <w:t>3.</w:t>
      </w:r>
      <w:r w:rsidRPr="00E6516F">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14:paraId="3B9249B8" w14:textId="77777777" w:rsidR="0071087C" w:rsidRPr="00E6516F" w:rsidRDefault="0071087C" w:rsidP="0071087C">
      <w:pPr>
        <w:rPr>
          <w:lang w:eastAsia="x-none"/>
        </w:rPr>
      </w:pPr>
      <w:r w:rsidRPr="00E6516F">
        <w:rPr>
          <w:lang w:eastAsia="x-none"/>
        </w:rPr>
        <w:t>If the above mentioned conditions satisfy, the MCData client:</w:t>
      </w:r>
    </w:p>
    <w:p w14:paraId="7622F38E" w14:textId="77777777" w:rsidR="0071087C" w:rsidRPr="00E6516F" w:rsidRDefault="0071087C" w:rsidP="0071087C">
      <w:pPr>
        <w:ind w:left="568" w:hanging="284"/>
        <w:rPr>
          <w:lang w:eastAsia="x-none"/>
        </w:rPr>
      </w:pPr>
      <w:r w:rsidRPr="00E6516F">
        <w:rPr>
          <w:lang w:eastAsia="x-none"/>
        </w:rPr>
        <w:t>1.</w:t>
      </w:r>
      <w:r w:rsidRPr="00E6516F">
        <w:rPr>
          <w:lang w:eastAsia="x-none"/>
        </w:rPr>
        <w:tab/>
        <w:t>shall generate a SDS SIGNALLING PAYLOAD as specified in subclause 6.1.1.2.2;</w:t>
      </w:r>
    </w:p>
    <w:p w14:paraId="35E6807A" w14:textId="77777777" w:rsidR="0071087C" w:rsidRPr="00E6516F" w:rsidRDefault="0071087C" w:rsidP="0071087C">
      <w:pPr>
        <w:ind w:left="568" w:hanging="284"/>
        <w:rPr>
          <w:lang w:eastAsia="x-none"/>
        </w:rPr>
      </w:pPr>
      <w:r w:rsidRPr="00E6516F">
        <w:rPr>
          <w:lang w:eastAsia="x-none"/>
        </w:rPr>
        <w:t>2.</w:t>
      </w:r>
      <w:r w:rsidRPr="00E6516F">
        <w:rPr>
          <w:lang w:eastAsia="x-none"/>
        </w:rPr>
        <w:tab/>
        <w:t>shall generate a SDS DATA PAYLOAD as specified in subclause 6.1.1.2.3;</w:t>
      </w:r>
    </w:p>
    <w:p w14:paraId="66DBA5C1" w14:textId="77777777" w:rsidR="0071087C" w:rsidRPr="00E6516F" w:rsidRDefault="0071087C" w:rsidP="0071087C">
      <w:pPr>
        <w:ind w:left="568" w:hanging="284"/>
        <w:rPr>
          <w:lang w:eastAsia="x-none"/>
        </w:rPr>
      </w:pPr>
      <w:r w:rsidRPr="00E6516F">
        <w:rPr>
          <w:lang w:eastAsia="x-none"/>
        </w:rPr>
        <w:t>3.</w:t>
      </w:r>
      <w:r w:rsidRPr="00E6516F">
        <w:rPr>
          <w:lang w:eastAsia="x-none"/>
        </w:rPr>
        <w:tab/>
        <w:t>shall include the SDS SIGNALLING PAYLOAD and SDS DATA PAYLOAD in an MSRP SEND request as specified in subclause 6.1.1.2.4, with the following clarification;</w:t>
      </w:r>
    </w:p>
    <w:p w14:paraId="1372CA5D" w14:textId="77777777" w:rsidR="0071087C" w:rsidRPr="00E6516F" w:rsidRDefault="0071087C" w:rsidP="0071087C">
      <w:pPr>
        <w:ind w:left="851" w:hanging="284"/>
        <w:rPr>
          <w:lang w:eastAsia="x-none"/>
        </w:rPr>
      </w:pPr>
      <w:r w:rsidRPr="00E6516F">
        <w:rPr>
          <w:lang w:eastAsia="x-none"/>
        </w:rPr>
        <w:t>a.</w:t>
      </w:r>
      <w:r w:rsidRPr="00E6516F">
        <w:rPr>
          <w:lang w:eastAsia="x-none"/>
        </w:rPr>
        <w:tab/>
        <w:t>shall set To-Path header according to the MSRP URI in the received SDP; and</w:t>
      </w:r>
    </w:p>
    <w:p w14:paraId="35C9FED1" w14:textId="77777777" w:rsidR="0071087C" w:rsidRPr="00E6516F" w:rsidRDefault="0071087C" w:rsidP="0071087C">
      <w:pPr>
        <w:ind w:left="568" w:hanging="284"/>
        <w:rPr>
          <w:lang w:eastAsia="x-none"/>
        </w:rPr>
      </w:pPr>
      <w:r w:rsidRPr="00E6516F">
        <w:rPr>
          <w:lang w:eastAsia="x-none"/>
        </w:rPr>
        <w:t>4.</w:t>
      </w:r>
      <w:r w:rsidRPr="00E6516F">
        <w:rPr>
          <w:lang w:eastAsia="x-none"/>
        </w:rPr>
        <w:tab/>
        <w:t>shall send the MSRP SEND request on the established MSRP connection.</w:t>
      </w:r>
    </w:p>
    <w:p w14:paraId="21417823" w14:textId="77777777" w:rsidR="0071087C" w:rsidRPr="00E6516F" w:rsidRDefault="0071087C" w:rsidP="0071087C">
      <w:pPr>
        <w:keepLines/>
        <w:ind w:left="1135" w:hanging="851"/>
      </w:pPr>
      <w:r w:rsidRPr="00E6516F">
        <w:t>NOTE:</w:t>
      </w:r>
      <w:r w:rsidRPr="00E6516F">
        <w:tab/>
        <w:t>MSRP chunking, if needed, may affect the number of "Content Type" lines in each MSRP SEND message conveying a chunk, as also specified in subclause 6.1.1.2.4.</w:t>
      </w:r>
    </w:p>
    <w:p w14:paraId="67AA92E1" w14:textId="77777777" w:rsidR="0071087C" w:rsidRPr="00E6516F" w:rsidRDefault="0071087C" w:rsidP="0071087C">
      <w:r w:rsidRPr="00E6516F">
        <w:t>[TS 24.582, clause 6.1.2.5.1]</w:t>
      </w:r>
    </w:p>
    <w:p w14:paraId="15D1BC79" w14:textId="77777777" w:rsidR="0071087C" w:rsidRPr="00E6516F" w:rsidRDefault="0071087C" w:rsidP="0071087C">
      <w:pPr>
        <w:rPr>
          <w:lang w:eastAsia="x-none"/>
        </w:rPr>
      </w:pPr>
      <w:r w:rsidRPr="00E6516F">
        <w:rPr>
          <w:lang w:eastAsia="x-none"/>
        </w:rPr>
        <w:t>To send an SDS disposition notification, the MCData client:</w:t>
      </w:r>
    </w:p>
    <w:p w14:paraId="2A3835AA" w14:textId="77777777" w:rsidR="0071087C" w:rsidRPr="00E6516F" w:rsidRDefault="0071087C" w:rsidP="0071087C">
      <w:pPr>
        <w:ind w:left="568" w:hanging="284"/>
        <w:rPr>
          <w:lang w:eastAsia="x-none"/>
        </w:rPr>
      </w:pPr>
      <w:r w:rsidRPr="00E6516F">
        <w:rPr>
          <w:lang w:eastAsia="x-none"/>
        </w:rPr>
        <w:t>1.</w:t>
      </w:r>
      <w:r w:rsidRPr="00E6516F">
        <w:rPr>
          <w:lang w:eastAsia="x-none"/>
        </w:rPr>
        <w:tab/>
        <w:t>shall generate a SDS NOTIFICATION as specified in subclause 6.1.2.5.2;</w:t>
      </w:r>
    </w:p>
    <w:p w14:paraId="496F8E14" w14:textId="77777777" w:rsidR="0071087C" w:rsidRPr="00E6516F" w:rsidRDefault="0071087C" w:rsidP="0071087C">
      <w:pPr>
        <w:ind w:left="568" w:hanging="284"/>
        <w:rPr>
          <w:lang w:eastAsia="x-none"/>
        </w:rPr>
      </w:pPr>
      <w:r w:rsidRPr="00E6516F">
        <w:rPr>
          <w:lang w:eastAsia="x-none"/>
        </w:rPr>
        <w:t>2.</w:t>
      </w:r>
      <w:r w:rsidRPr="00E6516F">
        <w:rPr>
          <w:lang w:eastAsia="x-none"/>
        </w:rPr>
        <w:tab/>
        <w:t>shall include the SDS NOTIFICATION in an MSRP SEND request as specified in subclause 6.1.2.5.3, with the following clarification;</w:t>
      </w:r>
    </w:p>
    <w:p w14:paraId="57AA6E81" w14:textId="77777777" w:rsidR="0071087C" w:rsidRPr="00E6516F" w:rsidRDefault="0071087C" w:rsidP="0071087C">
      <w:pPr>
        <w:ind w:left="851" w:hanging="284"/>
        <w:rPr>
          <w:lang w:eastAsia="x-none"/>
        </w:rPr>
      </w:pPr>
      <w:r w:rsidRPr="00E6516F">
        <w:rPr>
          <w:lang w:eastAsia="x-none"/>
        </w:rPr>
        <w:t>a.</w:t>
      </w:r>
      <w:r w:rsidRPr="00E6516F">
        <w:rPr>
          <w:lang w:eastAsia="x-none"/>
        </w:rPr>
        <w:tab/>
        <w:t>shall set To-Path header according to the MSRP URI in the received SDP; and</w:t>
      </w:r>
    </w:p>
    <w:p w14:paraId="405E3184" w14:textId="77777777" w:rsidR="0071087C" w:rsidRPr="00E6516F" w:rsidRDefault="0071087C" w:rsidP="0071087C">
      <w:pPr>
        <w:ind w:left="568" w:hanging="284"/>
        <w:rPr>
          <w:lang w:eastAsia="x-none"/>
        </w:rPr>
      </w:pPr>
      <w:r w:rsidRPr="00E6516F">
        <w:rPr>
          <w:lang w:eastAsia="x-none"/>
        </w:rPr>
        <w:t>3.</w:t>
      </w:r>
      <w:r w:rsidRPr="00E6516F">
        <w:rPr>
          <w:lang w:eastAsia="x-none"/>
        </w:rPr>
        <w:tab/>
        <w:t>shall send the MSRP SEND request on the established MSRP connection.</w:t>
      </w:r>
    </w:p>
    <w:p w14:paraId="789E68F2" w14:textId="77777777" w:rsidR="0071087C" w:rsidRPr="00E6516F" w:rsidRDefault="0071087C" w:rsidP="0071087C">
      <w:r w:rsidRPr="00E6516F">
        <w:t>If MSRP chunking is used, the MCData client:</w:t>
      </w:r>
    </w:p>
    <w:p w14:paraId="702CFD81" w14:textId="77777777" w:rsidR="0071087C" w:rsidRPr="00E6516F" w:rsidRDefault="0071087C" w:rsidP="0071087C">
      <w:pPr>
        <w:ind w:left="568" w:hanging="284"/>
        <w:rPr>
          <w:lang w:eastAsia="x-none"/>
        </w:rPr>
      </w:pPr>
      <w:r w:rsidRPr="00E6516F">
        <w:rPr>
          <w:lang w:eastAsia="x-none"/>
        </w:rPr>
        <w:t>1.</w:t>
      </w:r>
      <w:r w:rsidRPr="00E6516F">
        <w:rPr>
          <w:lang w:eastAsia="x-none"/>
        </w:rPr>
        <w:tab/>
        <w:t>shall send further MSRP SEND requests as necessary.</w:t>
      </w:r>
    </w:p>
    <w:p w14:paraId="090625CB" w14:textId="77777777" w:rsidR="0071087C" w:rsidRPr="00E6516F" w:rsidRDefault="0071087C" w:rsidP="0071087C">
      <w:r w:rsidRPr="00E6516F">
        <w:rPr>
          <w:rFonts w:ascii="TimesNewRoman" w:hAnsi="TimesNewRoman" w:cs="TimesNewRoman"/>
        </w:rPr>
        <w:t xml:space="preserve">On receiving a non-200 MSRP response to the MSRP SEND request the MCData client shall </w:t>
      </w:r>
      <w:r w:rsidRPr="00E6516F">
        <w:t>handle the error as specified in IETF RFC 4975 [11].</w:t>
      </w:r>
      <w:r w:rsidRPr="00E6516F">
        <w:rPr>
          <w:rFonts w:ascii="TimesNewRoman" w:hAnsi="TimesNewRoman" w:cs="TimesNewRoman"/>
        </w:rPr>
        <w:t xml:space="preserve"> To terminate the MSRP session, the MCData client:</w:t>
      </w:r>
    </w:p>
    <w:p w14:paraId="4BE48DD3" w14:textId="77777777" w:rsidR="0071087C" w:rsidRPr="00E6516F" w:rsidRDefault="0071087C" w:rsidP="0071087C">
      <w:pPr>
        <w:ind w:left="568" w:hanging="284"/>
        <w:rPr>
          <w:rFonts w:ascii="TimesNewRoman" w:hAnsi="TimesNewRoman" w:cs="TimesNewRoman"/>
          <w:lang w:eastAsia="x-none"/>
        </w:rPr>
      </w:pPr>
      <w:r w:rsidRPr="00E6516F">
        <w:rPr>
          <w:rFonts w:ascii="TimesNewRoman" w:hAnsi="TimesNewRoman" w:cs="TimesNewRoman"/>
          <w:lang w:eastAsia="x-none"/>
        </w:rPr>
        <w:t>1.</w:t>
      </w:r>
      <w:r w:rsidRPr="00E6516F">
        <w:rPr>
          <w:rFonts w:ascii="TimesNewRoman" w:hAnsi="TimesNewRoman" w:cs="TimesNewRoman"/>
          <w:lang w:eastAsia="x-none"/>
        </w:rPr>
        <w:tab/>
        <w:t>if there are further MSRP chunks to send, shall abort transmission of these further MSRP chunks; and</w:t>
      </w:r>
    </w:p>
    <w:p w14:paraId="1A21B085" w14:textId="77777777" w:rsidR="0071087C" w:rsidRPr="00E6516F" w:rsidRDefault="0071087C" w:rsidP="0071087C">
      <w:pPr>
        <w:ind w:left="568" w:hanging="284"/>
        <w:rPr>
          <w:rFonts w:ascii="TimesNewRoman" w:hAnsi="TimesNewRoman" w:cs="TimesNewRoman"/>
          <w:lang w:eastAsia="x-none"/>
        </w:rPr>
      </w:pPr>
      <w:r w:rsidRPr="00E6516F">
        <w:rPr>
          <w:rFonts w:ascii="TimesNewRoman" w:hAnsi="TimesNewRoman" w:cs="TimesNewRoman"/>
          <w:lang w:eastAsia="x-none"/>
        </w:rPr>
        <w:t>2.</w:t>
      </w:r>
      <w:r w:rsidRPr="00E6516F">
        <w:rPr>
          <w:rFonts w:ascii="TimesNewRoman" w:hAnsi="TimesNewRoman" w:cs="TimesNewRoman"/>
          <w:lang w:eastAsia="x-none"/>
        </w:rPr>
        <w:tab/>
        <w:t xml:space="preserve">shall indicate to MCData user </w:t>
      </w:r>
      <w:r w:rsidRPr="00E6516F">
        <w:rPr>
          <w:lang w:eastAsia="x-none"/>
        </w:rPr>
        <w:t>that the SDS message or the SDS disposition notification could not be sent.</w:t>
      </w:r>
    </w:p>
    <w:p w14:paraId="197DA221" w14:textId="77777777" w:rsidR="0071087C" w:rsidRPr="00E6516F" w:rsidRDefault="0071087C" w:rsidP="0071087C">
      <w:r w:rsidRPr="00E6516F">
        <w:t>[TS 24.582, clause 6.1.2.5.2]</w:t>
      </w:r>
    </w:p>
    <w:p w14:paraId="03C18E3B" w14:textId="77777777" w:rsidR="0071087C" w:rsidRPr="00E6516F" w:rsidRDefault="0071087C" w:rsidP="0071087C">
      <w:r w:rsidRPr="00E6516F">
        <w:t>In order to generate an SDS notification, the MCData client:</w:t>
      </w:r>
    </w:p>
    <w:p w14:paraId="337A106D" w14:textId="77777777" w:rsidR="0071087C" w:rsidRPr="00E6516F" w:rsidRDefault="0071087C" w:rsidP="0071087C">
      <w:pPr>
        <w:ind w:left="568" w:hanging="284"/>
        <w:rPr>
          <w:lang w:eastAsia="x-none"/>
        </w:rPr>
      </w:pPr>
      <w:r w:rsidRPr="00E6516F">
        <w:rPr>
          <w:lang w:eastAsia="x-none"/>
        </w:rPr>
        <w:t>1.</w:t>
      </w:r>
      <w:r w:rsidRPr="00E6516F">
        <w:rPr>
          <w:lang w:eastAsia="x-none"/>
        </w:rPr>
        <w:tab/>
        <w:t>shall generate an SDS NOTIFICATION message as specified in 3GPP TS 24.282 [8]; and</w:t>
      </w:r>
    </w:p>
    <w:p w14:paraId="6CD4F8C4" w14:textId="77777777" w:rsidR="0071087C" w:rsidRPr="00E6516F" w:rsidRDefault="0071087C" w:rsidP="0071087C">
      <w:pPr>
        <w:ind w:left="568" w:hanging="284"/>
        <w:rPr>
          <w:lang w:eastAsia="x-none"/>
        </w:rPr>
      </w:pPr>
      <w:r w:rsidRPr="00E6516F">
        <w:rPr>
          <w:lang w:eastAsia="x-none"/>
        </w:rPr>
        <w:t>2.</w:t>
      </w:r>
      <w:r w:rsidRPr="00E6516F">
        <w:rPr>
          <w:lang w:eastAsia="x-none"/>
        </w:rPr>
        <w:tab/>
        <w:t>shall include the SDS NOTIFICATION message in an application/vnd.3gpp.mcdata-signalling MIME body as specified in 3GPP TS 24.282 [8].</w:t>
      </w:r>
    </w:p>
    <w:p w14:paraId="415868DF" w14:textId="77777777" w:rsidR="0071087C" w:rsidRPr="00E6516F" w:rsidRDefault="0071087C" w:rsidP="0071087C">
      <w:r w:rsidRPr="00E6516F">
        <w:t>When generating an SDS NOTIFICATION message, the MCData client:</w:t>
      </w:r>
    </w:p>
    <w:p w14:paraId="77BBFB9D" w14:textId="77777777" w:rsidR="0071087C" w:rsidRPr="00E6516F" w:rsidRDefault="0071087C" w:rsidP="0071087C">
      <w:pPr>
        <w:ind w:left="568" w:hanging="284"/>
        <w:rPr>
          <w:lang w:eastAsia="x-none"/>
        </w:rPr>
      </w:pPr>
      <w:r w:rsidRPr="00E6516F">
        <w:rPr>
          <w:lang w:eastAsia="x-none"/>
        </w:rPr>
        <w:t>1.</w:t>
      </w:r>
      <w:r w:rsidRPr="00E6516F">
        <w:rPr>
          <w:lang w:eastAsia="x-none"/>
        </w:rPr>
        <w:tab/>
        <w:t>if sending a delivered notification, shall set the SDS disposition notification type IE as "DELIVERED";</w:t>
      </w:r>
    </w:p>
    <w:p w14:paraId="01B0B69E" w14:textId="77777777" w:rsidR="0071087C" w:rsidRPr="00E6516F" w:rsidRDefault="0071087C" w:rsidP="0071087C">
      <w:pPr>
        <w:ind w:left="568" w:hanging="284"/>
        <w:rPr>
          <w:lang w:eastAsia="x-none"/>
        </w:rPr>
      </w:pPr>
      <w:r w:rsidRPr="00E6516F">
        <w:rPr>
          <w:lang w:eastAsia="x-none"/>
        </w:rPr>
        <w:t>2.</w:t>
      </w:r>
      <w:r w:rsidRPr="00E6516F">
        <w:rPr>
          <w:lang w:eastAsia="x-none"/>
        </w:rPr>
        <w:tab/>
        <w:t>if sending a read notification, shall set the SDS disposition notification type IE as "READ";</w:t>
      </w:r>
    </w:p>
    <w:p w14:paraId="735A732F" w14:textId="77777777" w:rsidR="0071087C" w:rsidRPr="00E6516F" w:rsidRDefault="0071087C" w:rsidP="0071087C">
      <w:pPr>
        <w:ind w:left="568" w:hanging="284"/>
        <w:rPr>
          <w:lang w:eastAsia="x-none"/>
        </w:rPr>
      </w:pPr>
      <w:r w:rsidRPr="00E6516F">
        <w:rPr>
          <w:lang w:eastAsia="x-none"/>
        </w:rPr>
        <w:t>3.</w:t>
      </w:r>
      <w:r w:rsidRPr="00E6516F">
        <w:rPr>
          <w:lang w:eastAsia="x-none"/>
        </w:rPr>
        <w:tab/>
        <w:t>if sending a delivered and read notification, shall set the SDS disposition notification type IE as "DELIVERED AND READ";</w:t>
      </w:r>
    </w:p>
    <w:p w14:paraId="7001BD39" w14:textId="77777777" w:rsidR="0071087C" w:rsidRPr="00E6516F" w:rsidRDefault="0071087C" w:rsidP="0071087C">
      <w:pPr>
        <w:ind w:left="568" w:hanging="284"/>
        <w:rPr>
          <w:lang w:eastAsia="x-none"/>
        </w:rPr>
      </w:pPr>
      <w:r w:rsidRPr="00E6516F">
        <w:rPr>
          <w:lang w:eastAsia="x-none"/>
        </w:rPr>
        <w:t>4.</w:t>
      </w:r>
      <w:r w:rsidRPr="00E6516F">
        <w:rPr>
          <w:lang w:eastAsia="x-none"/>
        </w:rPr>
        <w:tab/>
        <w:t>if the SDS message could not be delivered to the user or application (e.g. due to lack of storage), shall set the SDS disposition notification type IE as "UNDELIVERED";</w:t>
      </w:r>
    </w:p>
    <w:p w14:paraId="0DC51AE3" w14:textId="77777777" w:rsidR="0071087C" w:rsidRPr="00E6516F" w:rsidRDefault="0071087C" w:rsidP="0071087C">
      <w:pPr>
        <w:ind w:left="568" w:hanging="284"/>
        <w:rPr>
          <w:lang w:eastAsia="x-none"/>
        </w:rPr>
      </w:pPr>
      <w:r w:rsidRPr="00E6516F">
        <w:rPr>
          <w:lang w:eastAsia="x-none"/>
        </w:rPr>
        <w:t>5.</w:t>
      </w:r>
      <w:r w:rsidRPr="00E6516F">
        <w:rPr>
          <w:lang w:eastAsia="x-none"/>
        </w:rPr>
        <w:tab/>
        <w:t>shall set the Date and time IE to the current time;</w:t>
      </w:r>
    </w:p>
    <w:p w14:paraId="5DA52E96" w14:textId="77777777" w:rsidR="0071087C" w:rsidRPr="00E6516F" w:rsidRDefault="0071087C" w:rsidP="0071087C">
      <w:pPr>
        <w:ind w:left="568" w:hanging="284"/>
        <w:rPr>
          <w:lang w:eastAsia="x-none"/>
        </w:rPr>
      </w:pPr>
      <w:r w:rsidRPr="00E6516F">
        <w:rPr>
          <w:lang w:eastAsia="x-none"/>
        </w:rPr>
        <w:t>6.</w:t>
      </w:r>
      <w:r w:rsidRPr="00E6516F">
        <w:rPr>
          <w:lang w:eastAsia="x-none"/>
        </w:rPr>
        <w:tab/>
        <w:t>shall set the Conversation ID to the value of the Conversation ID that was received in the SDS message;</w:t>
      </w:r>
    </w:p>
    <w:p w14:paraId="24F90C35" w14:textId="77777777" w:rsidR="0071087C" w:rsidRPr="00E6516F" w:rsidRDefault="0071087C" w:rsidP="0071087C">
      <w:pPr>
        <w:ind w:left="568" w:hanging="284"/>
        <w:rPr>
          <w:lang w:eastAsia="x-none"/>
        </w:rPr>
      </w:pPr>
      <w:r w:rsidRPr="00E6516F">
        <w:rPr>
          <w:lang w:eastAsia="x-none"/>
        </w:rPr>
        <w:t>7.</w:t>
      </w:r>
      <w:r w:rsidRPr="00E6516F">
        <w:rPr>
          <w:lang w:eastAsia="x-none"/>
        </w:rPr>
        <w:tab/>
        <w:t>shall set the Message ID to the value of the Message ID that was received in the SDS message;</w:t>
      </w:r>
    </w:p>
    <w:p w14:paraId="01560D52" w14:textId="77777777" w:rsidR="0071087C" w:rsidRPr="00E6516F" w:rsidRDefault="0071087C" w:rsidP="0071087C">
      <w:pPr>
        <w:ind w:left="568" w:hanging="284"/>
        <w:rPr>
          <w:lang w:eastAsia="x-none"/>
        </w:rPr>
      </w:pPr>
      <w:r w:rsidRPr="00E6516F">
        <w:rPr>
          <w:lang w:eastAsia="x-none"/>
        </w:rPr>
        <w:t>8.</w:t>
      </w:r>
      <w:r w:rsidRPr="00E6516F">
        <w:rPr>
          <w:lang w:eastAsia="x-none"/>
        </w:rPr>
        <w:tab/>
        <w:t>if the SDS message was destined for the user, shall not include an Application ID IE; and</w:t>
      </w:r>
    </w:p>
    <w:p w14:paraId="5D49C1E1" w14:textId="77777777" w:rsidR="0071087C" w:rsidRPr="00E6516F" w:rsidRDefault="0071087C" w:rsidP="0071087C">
      <w:pPr>
        <w:ind w:left="568" w:hanging="284"/>
        <w:rPr>
          <w:lang w:eastAsia="x-none"/>
        </w:rPr>
      </w:pPr>
      <w:r w:rsidRPr="00E6516F">
        <w:rPr>
          <w:lang w:eastAsia="x-none"/>
        </w:rPr>
        <w:t>9.</w:t>
      </w:r>
      <w:r w:rsidRPr="00E6516F">
        <w:rPr>
          <w:lang w:eastAsia="x-none"/>
        </w:rPr>
        <w:tab/>
        <w:t>if the SDS message was destined for an application, shall include an Application ID IE set to the value of the Application ID that was included in the SDS message.</w:t>
      </w:r>
    </w:p>
    <w:p w14:paraId="719FAC54" w14:textId="77777777" w:rsidR="0071087C" w:rsidRPr="00E6516F" w:rsidRDefault="0071087C" w:rsidP="0071087C">
      <w:r w:rsidRPr="00E6516F">
        <w:t>[TS 24.582, clause 6.1.2.5.3]</w:t>
      </w:r>
    </w:p>
    <w:p w14:paraId="15A304C9" w14:textId="77777777" w:rsidR="0071087C" w:rsidRPr="00E6516F" w:rsidRDefault="0071087C" w:rsidP="0071087C">
      <w:r w:rsidRPr="00E6516F">
        <w:t>The MCData client shall generate MSRP SEND requests for SDS disposition notification according to IETF RFC 4975 [11].</w:t>
      </w:r>
    </w:p>
    <w:p w14:paraId="29FB46A6" w14:textId="77777777" w:rsidR="0071087C" w:rsidRPr="00E6516F" w:rsidRDefault="0071087C" w:rsidP="0071087C">
      <w:r w:rsidRPr="00E6516F">
        <w:t xml:space="preserve">When generating an MSRP SEND request for SDS disposition notification containing an SDS NOTIFICATION message, the MCData client </w:t>
      </w:r>
    </w:p>
    <w:p w14:paraId="27D2078D" w14:textId="77777777" w:rsidR="0071087C" w:rsidRPr="00E6516F" w:rsidRDefault="0071087C" w:rsidP="0071087C">
      <w:pPr>
        <w:ind w:left="568" w:hanging="284"/>
        <w:rPr>
          <w:lang w:eastAsia="x-none"/>
        </w:rPr>
      </w:pPr>
      <w:r w:rsidRPr="00E6516F">
        <w:rPr>
          <w:lang w:eastAsia="x-none"/>
        </w:rPr>
        <w:t>1.</w:t>
      </w:r>
      <w:r w:rsidRPr="00E6516F">
        <w:rPr>
          <w:lang w:eastAsia="x-none"/>
        </w:rPr>
        <w:tab/>
        <w:t>shall set To-Path header according to the MSRP URI(s) received in the answer SDP;</w:t>
      </w:r>
    </w:p>
    <w:p w14:paraId="3F787D5F" w14:textId="77777777" w:rsidR="0071087C" w:rsidRPr="00E6516F" w:rsidRDefault="0071087C" w:rsidP="0071087C">
      <w:pPr>
        <w:ind w:left="568" w:hanging="284"/>
        <w:rPr>
          <w:lang w:eastAsia="x-none"/>
        </w:rPr>
      </w:pPr>
      <w:r w:rsidRPr="00E6516F">
        <w:rPr>
          <w:lang w:eastAsia="x-none"/>
        </w:rPr>
        <w:t>2.</w:t>
      </w:r>
      <w:r w:rsidRPr="00E6516F">
        <w:rPr>
          <w:lang w:eastAsia="x-none"/>
        </w:rPr>
        <w:tab/>
        <w:t>shall set the content type as Content-Type = "application/vnd.3gpp.mcdata-signalling"; and</w:t>
      </w:r>
    </w:p>
    <w:p w14:paraId="0C6E747D" w14:textId="77777777" w:rsidR="0071087C" w:rsidRPr="00E6516F" w:rsidRDefault="0071087C" w:rsidP="0071087C">
      <w:pPr>
        <w:ind w:left="568" w:hanging="284"/>
        <w:rPr>
          <w:lang w:eastAsia="x-none"/>
        </w:rPr>
      </w:pPr>
      <w:r w:rsidRPr="00E6516F">
        <w:rPr>
          <w:lang w:eastAsia="x-none"/>
        </w:rPr>
        <w:t>3.</w:t>
      </w:r>
      <w:r w:rsidRPr="00E6516F">
        <w:rPr>
          <w:lang w:eastAsia="x-none"/>
        </w:rPr>
        <w:tab/>
      </w:r>
      <w:r w:rsidRPr="00E6516F">
        <w:rPr>
          <w:rFonts w:ascii="TimesNewRoman" w:hAnsi="TimesNewRoman" w:cs="TimesNewRoman"/>
          <w:lang w:eastAsia="x-none"/>
        </w:rPr>
        <w:t xml:space="preserve">shall set the body of the MSRP SEND request to the generated </w:t>
      </w:r>
      <w:r w:rsidRPr="00E6516F">
        <w:rPr>
          <w:lang w:eastAsia="x-none"/>
        </w:rPr>
        <w:t>SDS NOTIFICATION</w:t>
      </w:r>
      <w:r w:rsidRPr="00E6516F">
        <w:rPr>
          <w:lang w:eastAsia="ko-KR"/>
        </w:rPr>
        <w:t xml:space="preserve"> message</w:t>
      </w:r>
      <w:r w:rsidRPr="00E6516F">
        <w:rPr>
          <w:lang w:eastAsia="x-none"/>
        </w:rPr>
        <w:t>.</w:t>
      </w:r>
    </w:p>
    <w:p w14:paraId="0477A420" w14:textId="77777777" w:rsidR="0071087C" w:rsidRPr="00E6516F" w:rsidRDefault="0071087C" w:rsidP="0071087C">
      <w:r w:rsidRPr="00E6516F">
        <w:t>[TS 24.582, clause 6.1.2.6]</w:t>
      </w:r>
    </w:p>
    <w:p w14:paraId="7CE00263" w14:textId="77777777" w:rsidR="0071087C" w:rsidRPr="00E6516F" w:rsidRDefault="0071087C" w:rsidP="0071087C">
      <w:pPr>
        <w:rPr>
          <w:rFonts w:eastAsia="Malgun Gothic"/>
        </w:rPr>
      </w:pPr>
      <w:r w:rsidRPr="00E6516F">
        <w:rPr>
          <w:rFonts w:ascii="TimesNewRoman" w:hAnsi="TimesNewRoman" w:cs="TimesNewRoman"/>
        </w:rPr>
        <w:t>Upon receiving an SDS message, the MCData client:</w:t>
      </w:r>
    </w:p>
    <w:p w14:paraId="38C89AF5" w14:textId="77777777" w:rsidR="0071087C" w:rsidRPr="00E6516F" w:rsidRDefault="0071087C" w:rsidP="0071087C">
      <w:pPr>
        <w:ind w:left="568" w:hanging="284"/>
        <w:rPr>
          <w:rFonts w:eastAsia="Malgun Gothic"/>
          <w:lang w:eastAsia="x-none"/>
        </w:rPr>
      </w:pPr>
      <w:r w:rsidRPr="00E6516F">
        <w:rPr>
          <w:rFonts w:eastAsia="Malgun Gothic"/>
          <w:lang w:eastAsia="x-none"/>
        </w:rPr>
        <w:t>1.</w:t>
      </w:r>
      <w:r w:rsidRPr="00E6516F">
        <w:rPr>
          <w:rFonts w:eastAsia="Malgun Gothic"/>
          <w:lang w:eastAsia="x-none"/>
        </w:rPr>
        <w:tab/>
        <w:t>shall follow the procedure defined in subclause 6.1.1.3.2, with the following clarification:</w:t>
      </w:r>
    </w:p>
    <w:p w14:paraId="02ED80C0" w14:textId="77777777" w:rsidR="0071087C" w:rsidRPr="00E6516F" w:rsidRDefault="0071087C" w:rsidP="0071087C">
      <w:pPr>
        <w:ind w:left="851" w:hanging="284"/>
        <w:rPr>
          <w:lang w:eastAsia="ko-KR"/>
        </w:rPr>
      </w:pPr>
      <w:r w:rsidRPr="00E6516F">
        <w:rPr>
          <w:lang w:eastAsia="x-none"/>
        </w:rPr>
        <w:t>a.</w:t>
      </w:r>
      <w:r w:rsidRPr="00E6516F">
        <w:rPr>
          <w:lang w:eastAsia="x-none"/>
        </w:rPr>
        <w:tab/>
        <w:t xml:space="preserve">if SDS Disposition request type IE is present in the received SDS SIGNALLING PAYLOAD message then, shall send an SDS </w:t>
      </w:r>
      <w:r w:rsidRPr="00E6516F">
        <w:rPr>
          <w:lang w:eastAsia="ko-KR"/>
        </w:rPr>
        <w:t>disposition notification as described in subclause 6.1.2.5.</w:t>
      </w:r>
    </w:p>
    <w:p w14:paraId="6C70EDC2" w14:textId="77777777" w:rsidR="0071087C" w:rsidRPr="00E6516F" w:rsidRDefault="0071087C" w:rsidP="0071087C">
      <w:pPr>
        <w:rPr>
          <w:rFonts w:eastAsia="Malgun Gothic"/>
        </w:rPr>
      </w:pPr>
      <w:r w:rsidRPr="00E6516F">
        <w:rPr>
          <w:rFonts w:ascii="TimesNewRoman" w:hAnsi="TimesNewRoman" w:cs="TimesNewRoman"/>
        </w:rPr>
        <w:t>Upon receiving an SDS disposition notification, the MCData client:</w:t>
      </w:r>
    </w:p>
    <w:p w14:paraId="435E2B88" w14:textId="77777777" w:rsidR="0071087C" w:rsidRPr="00E6516F" w:rsidRDefault="0071087C" w:rsidP="0071087C">
      <w:pPr>
        <w:ind w:left="568" w:hanging="284"/>
        <w:rPr>
          <w:rFonts w:eastAsia="SimSun"/>
          <w:lang w:eastAsia="x-none"/>
        </w:rPr>
      </w:pPr>
      <w:r w:rsidRPr="00E6516F">
        <w:rPr>
          <w:rFonts w:eastAsia="SimSun"/>
          <w:lang w:eastAsia="x-none"/>
        </w:rPr>
        <w:t>1.</w:t>
      </w:r>
      <w:r w:rsidRPr="00E6516F">
        <w:rPr>
          <w:rFonts w:eastAsia="SimSun"/>
          <w:lang w:eastAsia="x-none"/>
        </w:rPr>
        <w:tab/>
        <w:t>shall decode the contents of the application/vnd.3gpp.mcdata-signalling MIME body; and</w:t>
      </w:r>
    </w:p>
    <w:p w14:paraId="0EB8DB26" w14:textId="77777777" w:rsidR="0071087C" w:rsidRPr="00E6516F" w:rsidRDefault="0071087C" w:rsidP="0071087C">
      <w:pPr>
        <w:ind w:left="568" w:hanging="284"/>
        <w:rPr>
          <w:rFonts w:eastAsia="SimSun"/>
          <w:lang w:eastAsia="x-none"/>
        </w:rPr>
      </w:pPr>
      <w:r w:rsidRPr="00E6516F">
        <w:rPr>
          <w:rFonts w:eastAsia="SimSun"/>
          <w:lang w:eastAsia="x-none"/>
        </w:rPr>
        <w:t>2.</w:t>
      </w:r>
      <w:r w:rsidRPr="00E6516F">
        <w:rPr>
          <w:rFonts w:eastAsia="SimSun"/>
          <w:lang w:eastAsia="x-none"/>
        </w:rPr>
        <w:tab/>
        <w:t>shall deliver the notification to the user or application.</w:t>
      </w:r>
    </w:p>
    <w:p w14:paraId="64BBF301" w14:textId="77777777" w:rsidR="0071087C" w:rsidRPr="00E6516F" w:rsidRDefault="0071087C" w:rsidP="0071087C">
      <w:pPr>
        <w:pStyle w:val="H6"/>
      </w:pPr>
      <w:bookmarkStart w:id="765" w:name="_Toc52782390"/>
      <w:bookmarkStart w:id="766" w:name="_Toc52783001"/>
      <w:bookmarkStart w:id="767" w:name="_Toc59042870"/>
      <w:r w:rsidRPr="00E6516F">
        <w:t>6.1.12.3</w:t>
      </w:r>
      <w:r w:rsidRPr="00E6516F">
        <w:tab/>
        <w:t>Test description</w:t>
      </w:r>
      <w:bookmarkEnd w:id="765"/>
      <w:bookmarkEnd w:id="766"/>
      <w:bookmarkEnd w:id="767"/>
    </w:p>
    <w:p w14:paraId="19666208" w14:textId="77777777" w:rsidR="0071087C" w:rsidRPr="00E6516F" w:rsidRDefault="0071087C" w:rsidP="0071087C">
      <w:pPr>
        <w:pStyle w:val="H6"/>
      </w:pPr>
      <w:bookmarkStart w:id="768" w:name="_Toc52782391"/>
      <w:bookmarkStart w:id="769" w:name="_Toc52783002"/>
      <w:bookmarkStart w:id="770" w:name="_Toc59042871"/>
      <w:r w:rsidRPr="00E6516F">
        <w:t>6.1.12.3.1</w:t>
      </w:r>
      <w:r w:rsidRPr="00E6516F">
        <w:tab/>
        <w:t>Pre-test conditions</w:t>
      </w:r>
      <w:bookmarkEnd w:id="768"/>
      <w:bookmarkEnd w:id="769"/>
      <w:bookmarkEnd w:id="770"/>
    </w:p>
    <w:p w14:paraId="07CB7944" w14:textId="77777777" w:rsidR="0071087C" w:rsidRPr="00E6516F" w:rsidRDefault="0071087C" w:rsidP="0071087C">
      <w:pPr>
        <w:pStyle w:val="H6"/>
      </w:pPr>
      <w:r w:rsidRPr="00E6516F">
        <w:t>System Simulator:</w:t>
      </w:r>
    </w:p>
    <w:p w14:paraId="23F7ED90" w14:textId="77777777" w:rsidR="0071087C" w:rsidRPr="00E6516F" w:rsidRDefault="0071087C" w:rsidP="0071087C">
      <w:pPr>
        <w:pStyle w:val="B10"/>
      </w:pPr>
      <w:r w:rsidRPr="00E6516F">
        <w:t>-</w:t>
      </w:r>
      <w:r w:rsidRPr="00E6516F">
        <w:tab/>
        <w:t>SS (MCDATA Server)</w:t>
      </w:r>
    </w:p>
    <w:p w14:paraId="79616834"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8E78A41" w14:textId="77777777" w:rsidR="0071087C" w:rsidRPr="00E6516F" w:rsidRDefault="0071087C" w:rsidP="0071087C">
      <w:pPr>
        <w:pStyle w:val="H6"/>
      </w:pPr>
      <w:r w:rsidRPr="00E6516F">
        <w:t>IUT:</w:t>
      </w:r>
    </w:p>
    <w:p w14:paraId="55AFA0BA" w14:textId="77777777" w:rsidR="0071087C" w:rsidRPr="00E6516F" w:rsidRDefault="0071087C" w:rsidP="0071087C">
      <w:pPr>
        <w:pStyle w:val="B10"/>
      </w:pPr>
      <w:r w:rsidRPr="00E6516F">
        <w:t>-</w:t>
      </w:r>
      <w:r w:rsidRPr="00E6516F">
        <w:tab/>
        <w:t>UE (MCDATA Client)</w:t>
      </w:r>
    </w:p>
    <w:p w14:paraId="4DB5D37D" w14:textId="77777777" w:rsidR="0071087C" w:rsidRPr="00E6516F" w:rsidRDefault="0071087C" w:rsidP="0071087C">
      <w:pPr>
        <w:pStyle w:val="B10"/>
      </w:pPr>
      <w:r w:rsidRPr="00E6516F">
        <w:t>-</w:t>
      </w:r>
      <w:r w:rsidRPr="00E6516F">
        <w:tab/>
        <w:t>The test USIM set as defined in TS 36.579-1 [2], subclause 5.5.10 is inserted.</w:t>
      </w:r>
    </w:p>
    <w:p w14:paraId="537F4D08" w14:textId="77777777" w:rsidR="0071087C" w:rsidRPr="00E6516F" w:rsidRDefault="0071087C" w:rsidP="0071087C">
      <w:pPr>
        <w:pStyle w:val="H6"/>
      </w:pPr>
      <w:r w:rsidRPr="00E6516F">
        <w:t>Preamble:</w:t>
      </w:r>
    </w:p>
    <w:p w14:paraId="55BB17F4"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0592C2A3"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6A419644" w14:textId="77777777" w:rsidR="0071087C" w:rsidRPr="00E6516F" w:rsidRDefault="0071087C" w:rsidP="0071087C">
      <w:pPr>
        <w:pStyle w:val="B10"/>
      </w:pPr>
      <w:r w:rsidRPr="00E6516F">
        <w:t>-</w:t>
      </w:r>
      <w:r w:rsidRPr="00E6516F">
        <w:tab/>
        <w:t>UE States at the end of the preamble</w:t>
      </w:r>
    </w:p>
    <w:p w14:paraId="712EB19A" w14:textId="77777777" w:rsidR="0071087C" w:rsidRPr="00E6516F" w:rsidRDefault="0071087C" w:rsidP="0071087C">
      <w:pPr>
        <w:pStyle w:val="B2"/>
      </w:pPr>
      <w:r w:rsidRPr="00E6516F">
        <w:t>-</w:t>
      </w:r>
      <w:r w:rsidRPr="00E6516F">
        <w:tab/>
        <w:t>The UE is in E-UTRA Registered, Idle Mode state.</w:t>
      </w:r>
    </w:p>
    <w:p w14:paraId="2760474D"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339C0D3F" w14:textId="77777777" w:rsidR="0071087C" w:rsidRPr="00E6516F" w:rsidRDefault="0071087C" w:rsidP="0071087C">
      <w:pPr>
        <w:pStyle w:val="H6"/>
      </w:pPr>
      <w:bookmarkStart w:id="771" w:name="_Toc52782392"/>
      <w:bookmarkStart w:id="772" w:name="_Toc52783003"/>
      <w:bookmarkStart w:id="773" w:name="_Toc59042872"/>
      <w:r w:rsidRPr="00E6516F">
        <w:t>6.1.12.3.2</w:t>
      </w:r>
      <w:r w:rsidRPr="00E6516F">
        <w:tab/>
        <w:t>Test procedure sequence</w:t>
      </w:r>
      <w:bookmarkEnd w:id="771"/>
      <w:bookmarkEnd w:id="772"/>
      <w:bookmarkEnd w:id="773"/>
    </w:p>
    <w:p w14:paraId="04B4ED2D" w14:textId="77777777" w:rsidR="0071087C" w:rsidRPr="00E6516F" w:rsidRDefault="0071087C" w:rsidP="0071087C">
      <w:pPr>
        <w:pStyle w:val="TH"/>
      </w:pPr>
      <w:r w:rsidRPr="00E6516F">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130A00D0" w14:textId="77777777" w:rsidTr="00174677">
        <w:tc>
          <w:tcPr>
            <w:tcW w:w="648" w:type="dxa"/>
            <w:tcBorders>
              <w:bottom w:val="nil"/>
            </w:tcBorders>
          </w:tcPr>
          <w:p w14:paraId="2BFB8F2C" w14:textId="77777777" w:rsidR="0071087C" w:rsidRPr="00E6516F" w:rsidRDefault="0071087C" w:rsidP="00174677">
            <w:pPr>
              <w:pStyle w:val="TAH"/>
            </w:pPr>
            <w:r w:rsidRPr="00E6516F">
              <w:t>St</w:t>
            </w:r>
          </w:p>
        </w:tc>
        <w:tc>
          <w:tcPr>
            <w:tcW w:w="3969" w:type="dxa"/>
            <w:tcBorders>
              <w:bottom w:val="nil"/>
            </w:tcBorders>
          </w:tcPr>
          <w:p w14:paraId="6CB04AD2" w14:textId="77777777" w:rsidR="0071087C" w:rsidRPr="00E6516F" w:rsidRDefault="0071087C" w:rsidP="00174677">
            <w:pPr>
              <w:pStyle w:val="TAH"/>
            </w:pPr>
            <w:r w:rsidRPr="00E6516F">
              <w:t>Procedure</w:t>
            </w:r>
          </w:p>
        </w:tc>
        <w:tc>
          <w:tcPr>
            <w:tcW w:w="3686" w:type="dxa"/>
            <w:gridSpan w:val="2"/>
          </w:tcPr>
          <w:p w14:paraId="42335133" w14:textId="77777777" w:rsidR="0071087C" w:rsidRPr="00E6516F" w:rsidRDefault="0071087C" w:rsidP="00174677">
            <w:pPr>
              <w:pStyle w:val="TAH"/>
            </w:pPr>
            <w:r w:rsidRPr="00E6516F">
              <w:t>Message Sequence</w:t>
            </w:r>
          </w:p>
        </w:tc>
        <w:tc>
          <w:tcPr>
            <w:tcW w:w="567" w:type="dxa"/>
            <w:tcBorders>
              <w:bottom w:val="nil"/>
            </w:tcBorders>
          </w:tcPr>
          <w:p w14:paraId="45BEF58E" w14:textId="77777777" w:rsidR="0071087C" w:rsidRPr="00E6516F" w:rsidRDefault="0071087C" w:rsidP="00174677">
            <w:pPr>
              <w:pStyle w:val="TAH"/>
            </w:pPr>
            <w:r w:rsidRPr="00E6516F">
              <w:t>TP</w:t>
            </w:r>
          </w:p>
        </w:tc>
        <w:tc>
          <w:tcPr>
            <w:tcW w:w="892" w:type="dxa"/>
            <w:tcBorders>
              <w:bottom w:val="nil"/>
            </w:tcBorders>
          </w:tcPr>
          <w:p w14:paraId="49DF353B" w14:textId="77777777" w:rsidR="0071087C" w:rsidRPr="00E6516F" w:rsidRDefault="0071087C" w:rsidP="00174677">
            <w:pPr>
              <w:pStyle w:val="TAH"/>
            </w:pPr>
            <w:r w:rsidRPr="00E6516F">
              <w:t>Verdict</w:t>
            </w:r>
          </w:p>
        </w:tc>
      </w:tr>
      <w:tr w:rsidR="0071087C" w:rsidRPr="00E6516F" w14:paraId="2AE9E07B" w14:textId="77777777" w:rsidTr="00174677">
        <w:tc>
          <w:tcPr>
            <w:tcW w:w="648" w:type="dxa"/>
            <w:tcBorders>
              <w:top w:val="nil"/>
            </w:tcBorders>
          </w:tcPr>
          <w:p w14:paraId="01CDE004" w14:textId="77777777" w:rsidR="0071087C" w:rsidRPr="00E6516F" w:rsidRDefault="0071087C" w:rsidP="00174677">
            <w:pPr>
              <w:pStyle w:val="TAH"/>
            </w:pPr>
          </w:p>
        </w:tc>
        <w:tc>
          <w:tcPr>
            <w:tcW w:w="3969" w:type="dxa"/>
            <w:tcBorders>
              <w:top w:val="nil"/>
            </w:tcBorders>
          </w:tcPr>
          <w:p w14:paraId="5217B29F" w14:textId="77777777" w:rsidR="0071087C" w:rsidRPr="00E6516F" w:rsidRDefault="0071087C" w:rsidP="00174677">
            <w:pPr>
              <w:pStyle w:val="TAH"/>
            </w:pPr>
          </w:p>
        </w:tc>
        <w:tc>
          <w:tcPr>
            <w:tcW w:w="709" w:type="dxa"/>
          </w:tcPr>
          <w:p w14:paraId="722C6E4E" w14:textId="77777777" w:rsidR="0071087C" w:rsidRPr="00E6516F" w:rsidRDefault="0071087C" w:rsidP="00174677">
            <w:pPr>
              <w:pStyle w:val="TAH"/>
            </w:pPr>
            <w:r w:rsidRPr="00E6516F">
              <w:t>U - S</w:t>
            </w:r>
          </w:p>
        </w:tc>
        <w:tc>
          <w:tcPr>
            <w:tcW w:w="2977" w:type="dxa"/>
          </w:tcPr>
          <w:p w14:paraId="2D909070" w14:textId="77777777" w:rsidR="0071087C" w:rsidRPr="00E6516F" w:rsidRDefault="0071087C" w:rsidP="00174677">
            <w:pPr>
              <w:pStyle w:val="TAH"/>
            </w:pPr>
            <w:r w:rsidRPr="00E6516F">
              <w:t>Message</w:t>
            </w:r>
          </w:p>
        </w:tc>
        <w:tc>
          <w:tcPr>
            <w:tcW w:w="567" w:type="dxa"/>
            <w:tcBorders>
              <w:top w:val="nil"/>
            </w:tcBorders>
          </w:tcPr>
          <w:p w14:paraId="1E01D3F5" w14:textId="77777777" w:rsidR="0071087C" w:rsidRPr="00E6516F" w:rsidRDefault="0071087C" w:rsidP="00174677">
            <w:pPr>
              <w:pStyle w:val="TAH"/>
            </w:pPr>
          </w:p>
        </w:tc>
        <w:tc>
          <w:tcPr>
            <w:tcW w:w="892" w:type="dxa"/>
            <w:tcBorders>
              <w:top w:val="nil"/>
            </w:tcBorders>
          </w:tcPr>
          <w:p w14:paraId="472D2B7B" w14:textId="77777777" w:rsidR="0071087C" w:rsidRPr="00E6516F" w:rsidRDefault="0071087C" w:rsidP="00174677">
            <w:pPr>
              <w:pStyle w:val="TAH"/>
            </w:pPr>
          </w:p>
        </w:tc>
      </w:tr>
      <w:tr w:rsidR="0071087C" w:rsidRPr="00E6516F" w:rsidDel="00DE5786" w14:paraId="6A934D22" w14:textId="77777777" w:rsidTr="00174677">
        <w:tc>
          <w:tcPr>
            <w:tcW w:w="648" w:type="dxa"/>
            <w:shd w:val="clear" w:color="auto" w:fill="auto"/>
          </w:tcPr>
          <w:p w14:paraId="0359F018" w14:textId="77777777" w:rsidR="0071087C" w:rsidRPr="00E6516F" w:rsidDel="00DE5786" w:rsidRDefault="0071087C" w:rsidP="00174677">
            <w:pPr>
              <w:pStyle w:val="TAC"/>
            </w:pPr>
            <w:r w:rsidRPr="00E6516F">
              <w:t>1</w:t>
            </w:r>
          </w:p>
        </w:tc>
        <w:tc>
          <w:tcPr>
            <w:tcW w:w="3969" w:type="dxa"/>
            <w:shd w:val="clear" w:color="auto" w:fill="auto"/>
          </w:tcPr>
          <w:p w14:paraId="2C5C7B86" w14:textId="77777777" w:rsidR="0071087C" w:rsidRPr="00E6516F" w:rsidDel="00DE5786" w:rsidRDefault="0071087C" w:rsidP="00174677">
            <w:pPr>
              <w:pStyle w:val="TAL"/>
            </w:pPr>
            <w:r w:rsidRPr="00E6516F">
              <w:t xml:space="preserve">Check: Does the UE (MCData Client) perform the procedure for </w:t>
            </w:r>
            <w:r w:rsidRPr="00E6516F">
              <w:rPr>
                <w:b/>
                <w:bCs/>
              </w:rPr>
              <w:t xml:space="preserve">CT MCData Call Establishment </w:t>
            </w:r>
            <w:r w:rsidRPr="00E6516F">
              <w:t>specified in TS 36.579-1 [2] Table 5.3C.3.3-1?</w:t>
            </w:r>
          </w:p>
        </w:tc>
        <w:tc>
          <w:tcPr>
            <w:tcW w:w="709" w:type="dxa"/>
            <w:shd w:val="clear" w:color="auto" w:fill="auto"/>
          </w:tcPr>
          <w:p w14:paraId="72FB7CFF" w14:textId="77777777" w:rsidR="0071087C" w:rsidRPr="00E6516F" w:rsidDel="00DE5786" w:rsidRDefault="0071087C" w:rsidP="00174677">
            <w:pPr>
              <w:pStyle w:val="TAC"/>
              <w:rPr>
                <w:szCs w:val="18"/>
              </w:rPr>
            </w:pPr>
            <w:r w:rsidRPr="00E6516F">
              <w:t>-</w:t>
            </w:r>
          </w:p>
        </w:tc>
        <w:tc>
          <w:tcPr>
            <w:tcW w:w="2977" w:type="dxa"/>
            <w:shd w:val="clear" w:color="auto" w:fill="auto"/>
          </w:tcPr>
          <w:p w14:paraId="34F7411E" w14:textId="77777777" w:rsidR="0071087C" w:rsidRPr="00E6516F" w:rsidDel="00DE5786" w:rsidRDefault="0071087C" w:rsidP="00174677">
            <w:pPr>
              <w:pStyle w:val="TAL"/>
            </w:pPr>
            <w:r w:rsidRPr="00E6516F">
              <w:t>-</w:t>
            </w:r>
          </w:p>
        </w:tc>
        <w:tc>
          <w:tcPr>
            <w:tcW w:w="567" w:type="dxa"/>
            <w:shd w:val="clear" w:color="auto" w:fill="auto"/>
          </w:tcPr>
          <w:p w14:paraId="0C89E6C1" w14:textId="77777777" w:rsidR="0071087C" w:rsidRPr="00E6516F" w:rsidDel="00DE5786" w:rsidRDefault="0071087C" w:rsidP="00174677">
            <w:pPr>
              <w:pStyle w:val="TAC"/>
            </w:pPr>
            <w:r w:rsidRPr="00E6516F">
              <w:t>1,2</w:t>
            </w:r>
          </w:p>
        </w:tc>
        <w:tc>
          <w:tcPr>
            <w:tcW w:w="892" w:type="dxa"/>
            <w:shd w:val="clear" w:color="auto" w:fill="auto"/>
          </w:tcPr>
          <w:p w14:paraId="21663F33" w14:textId="77777777" w:rsidR="0071087C" w:rsidRPr="00E6516F" w:rsidDel="00DE5786" w:rsidRDefault="0071087C" w:rsidP="00174677">
            <w:pPr>
              <w:pStyle w:val="TAC"/>
            </w:pPr>
            <w:r w:rsidRPr="00E6516F">
              <w:t>P</w:t>
            </w:r>
          </w:p>
        </w:tc>
      </w:tr>
      <w:tr w:rsidR="0071087C" w:rsidRPr="00E6516F" w:rsidDel="00DE5786" w14:paraId="2C236B5C" w14:textId="77777777" w:rsidTr="00174677">
        <w:tc>
          <w:tcPr>
            <w:tcW w:w="648" w:type="dxa"/>
            <w:shd w:val="clear" w:color="auto" w:fill="auto"/>
          </w:tcPr>
          <w:p w14:paraId="300307BD" w14:textId="77777777" w:rsidR="0071087C" w:rsidRPr="00E6516F" w:rsidDel="00DE5786" w:rsidRDefault="0071087C" w:rsidP="00174677">
            <w:pPr>
              <w:pStyle w:val="TAC"/>
            </w:pPr>
            <w:r w:rsidRPr="00E6516F">
              <w:t>2-5</w:t>
            </w:r>
          </w:p>
        </w:tc>
        <w:tc>
          <w:tcPr>
            <w:tcW w:w="3969" w:type="dxa"/>
            <w:shd w:val="clear" w:color="auto" w:fill="auto"/>
          </w:tcPr>
          <w:p w14:paraId="7F4CB732" w14:textId="77777777" w:rsidR="0071087C" w:rsidRPr="00E6516F" w:rsidDel="00DE5786" w:rsidRDefault="0071087C" w:rsidP="00174677">
            <w:pPr>
              <w:pStyle w:val="TAL"/>
            </w:pPr>
            <w:r w:rsidRPr="00E6516F">
              <w:t>Void</w:t>
            </w:r>
          </w:p>
        </w:tc>
        <w:tc>
          <w:tcPr>
            <w:tcW w:w="709" w:type="dxa"/>
            <w:shd w:val="clear" w:color="auto" w:fill="auto"/>
          </w:tcPr>
          <w:p w14:paraId="3D1CFBB1" w14:textId="77777777" w:rsidR="0071087C" w:rsidRPr="00E6516F" w:rsidDel="00DE5786" w:rsidRDefault="0071087C" w:rsidP="00174677">
            <w:pPr>
              <w:pStyle w:val="TAC"/>
              <w:rPr>
                <w:szCs w:val="18"/>
              </w:rPr>
            </w:pPr>
            <w:r w:rsidRPr="00E6516F">
              <w:t>-</w:t>
            </w:r>
          </w:p>
        </w:tc>
        <w:tc>
          <w:tcPr>
            <w:tcW w:w="2977" w:type="dxa"/>
            <w:shd w:val="clear" w:color="auto" w:fill="auto"/>
          </w:tcPr>
          <w:p w14:paraId="1BF078F7" w14:textId="77777777" w:rsidR="0071087C" w:rsidRPr="00E6516F" w:rsidDel="00DE5786" w:rsidRDefault="0071087C" w:rsidP="00174677">
            <w:pPr>
              <w:pStyle w:val="TAL"/>
            </w:pPr>
            <w:r w:rsidRPr="00E6516F">
              <w:t>-</w:t>
            </w:r>
          </w:p>
        </w:tc>
        <w:tc>
          <w:tcPr>
            <w:tcW w:w="567" w:type="dxa"/>
            <w:shd w:val="clear" w:color="auto" w:fill="auto"/>
          </w:tcPr>
          <w:p w14:paraId="735D5007" w14:textId="77777777" w:rsidR="0071087C" w:rsidRPr="00E6516F" w:rsidDel="00DE5786" w:rsidRDefault="0071087C" w:rsidP="00174677">
            <w:pPr>
              <w:pStyle w:val="TAC"/>
            </w:pPr>
            <w:r w:rsidRPr="00E6516F">
              <w:t>-</w:t>
            </w:r>
          </w:p>
        </w:tc>
        <w:tc>
          <w:tcPr>
            <w:tcW w:w="892" w:type="dxa"/>
            <w:shd w:val="clear" w:color="auto" w:fill="auto"/>
          </w:tcPr>
          <w:p w14:paraId="5DD41480" w14:textId="77777777" w:rsidR="0071087C" w:rsidRPr="00E6516F" w:rsidDel="00DE5786" w:rsidRDefault="0071087C" w:rsidP="00174677">
            <w:pPr>
              <w:pStyle w:val="TAC"/>
            </w:pPr>
            <w:r w:rsidRPr="00E6516F">
              <w:t>-</w:t>
            </w:r>
          </w:p>
        </w:tc>
      </w:tr>
      <w:tr w:rsidR="0071087C" w:rsidRPr="00E6516F" w:rsidDel="00DE5786" w14:paraId="26E9403E" w14:textId="77777777" w:rsidTr="00174677">
        <w:tc>
          <w:tcPr>
            <w:tcW w:w="648" w:type="dxa"/>
            <w:shd w:val="clear" w:color="auto" w:fill="auto"/>
          </w:tcPr>
          <w:p w14:paraId="6D2C9FF4" w14:textId="77777777" w:rsidR="0071087C" w:rsidRPr="00E6516F" w:rsidDel="00DE5786" w:rsidRDefault="0071087C" w:rsidP="00174677">
            <w:pPr>
              <w:pStyle w:val="TAC"/>
            </w:pPr>
            <w:r w:rsidRPr="00E6516F">
              <w:t>6</w:t>
            </w:r>
          </w:p>
        </w:tc>
        <w:tc>
          <w:tcPr>
            <w:tcW w:w="3969" w:type="dxa"/>
            <w:shd w:val="clear" w:color="auto" w:fill="auto"/>
          </w:tcPr>
          <w:p w14:paraId="640144B5" w14:textId="77777777" w:rsidR="0071087C" w:rsidRPr="00E6516F" w:rsidDel="00DE5786" w:rsidRDefault="0071087C" w:rsidP="00174677">
            <w:pPr>
              <w:pStyle w:val="TAL"/>
            </w:pPr>
            <w:r w:rsidRPr="00E6516F">
              <w:t xml:space="preserve">Check: Does the UE (MCData Client) perform the procedure for </w:t>
            </w:r>
            <w:r w:rsidRPr="00E6516F">
              <w:rPr>
                <w:b/>
                <w:bCs/>
              </w:rPr>
              <w:t>CT MSRP message transfer</w:t>
            </w:r>
            <w:r w:rsidRPr="00E6516F">
              <w:t xml:space="preserve"> specified in TS 36.579-1 [2] Table 5.3C.5.3-1 </w:t>
            </w:r>
            <w:r w:rsidRPr="00E6516F">
              <w:rPr>
                <w:b/>
                <w:bCs/>
              </w:rPr>
              <w:t>to receive an SDS message with disposition notification type "DELIVERY"</w:t>
            </w:r>
            <w:r w:rsidRPr="00E6516F">
              <w:t>?</w:t>
            </w:r>
          </w:p>
        </w:tc>
        <w:tc>
          <w:tcPr>
            <w:tcW w:w="709" w:type="dxa"/>
            <w:shd w:val="clear" w:color="auto" w:fill="auto"/>
          </w:tcPr>
          <w:p w14:paraId="1FB5B157" w14:textId="77777777" w:rsidR="0071087C" w:rsidRPr="00E6516F" w:rsidDel="00DE5786" w:rsidRDefault="0071087C" w:rsidP="00174677">
            <w:pPr>
              <w:pStyle w:val="TAC"/>
              <w:rPr>
                <w:szCs w:val="18"/>
              </w:rPr>
            </w:pPr>
            <w:r w:rsidRPr="00E6516F">
              <w:t>-</w:t>
            </w:r>
          </w:p>
        </w:tc>
        <w:tc>
          <w:tcPr>
            <w:tcW w:w="2977" w:type="dxa"/>
            <w:shd w:val="clear" w:color="auto" w:fill="auto"/>
          </w:tcPr>
          <w:p w14:paraId="18612B6D" w14:textId="77777777" w:rsidR="0071087C" w:rsidRPr="00E6516F" w:rsidDel="00DE5786" w:rsidRDefault="0071087C" w:rsidP="00174677">
            <w:pPr>
              <w:pStyle w:val="TAL"/>
            </w:pPr>
            <w:r w:rsidRPr="00E6516F">
              <w:t>-</w:t>
            </w:r>
          </w:p>
        </w:tc>
        <w:tc>
          <w:tcPr>
            <w:tcW w:w="567" w:type="dxa"/>
            <w:shd w:val="clear" w:color="auto" w:fill="auto"/>
          </w:tcPr>
          <w:p w14:paraId="62CBBFC0" w14:textId="77777777" w:rsidR="0071087C" w:rsidRPr="00E6516F" w:rsidDel="00DE5786" w:rsidRDefault="0071087C" w:rsidP="00174677">
            <w:pPr>
              <w:pStyle w:val="TAC"/>
            </w:pPr>
            <w:r w:rsidRPr="00E6516F">
              <w:t>2</w:t>
            </w:r>
          </w:p>
        </w:tc>
        <w:tc>
          <w:tcPr>
            <w:tcW w:w="892" w:type="dxa"/>
            <w:shd w:val="clear" w:color="auto" w:fill="auto"/>
          </w:tcPr>
          <w:p w14:paraId="3D8809B5" w14:textId="77777777" w:rsidR="0071087C" w:rsidRPr="00E6516F" w:rsidDel="00DE5786" w:rsidRDefault="0071087C" w:rsidP="00174677">
            <w:pPr>
              <w:pStyle w:val="TAC"/>
            </w:pPr>
            <w:r w:rsidRPr="00E6516F">
              <w:t>P</w:t>
            </w:r>
          </w:p>
        </w:tc>
      </w:tr>
      <w:tr w:rsidR="0071087C" w:rsidRPr="00E6516F" w:rsidDel="00DE5786" w14:paraId="1CBC142F" w14:textId="77777777" w:rsidTr="00174677">
        <w:tc>
          <w:tcPr>
            <w:tcW w:w="648" w:type="dxa"/>
            <w:shd w:val="clear" w:color="auto" w:fill="auto"/>
          </w:tcPr>
          <w:p w14:paraId="5D525C0B" w14:textId="77777777" w:rsidR="0071087C" w:rsidRPr="00E6516F" w:rsidDel="00DE5786" w:rsidRDefault="0071087C" w:rsidP="00174677">
            <w:pPr>
              <w:pStyle w:val="TAC"/>
            </w:pPr>
            <w:r w:rsidRPr="00E6516F">
              <w:t>7</w:t>
            </w:r>
          </w:p>
        </w:tc>
        <w:tc>
          <w:tcPr>
            <w:tcW w:w="3969" w:type="dxa"/>
            <w:shd w:val="clear" w:color="auto" w:fill="auto"/>
          </w:tcPr>
          <w:p w14:paraId="3BA203D0" w14:textId="77777777" w:rsidR="0071087C" w:rsidRPr="00E6516F" w:rsidDel="00DE5786" w:rsidRDefault="0071087C" w:rsidP="00174677">
            <w:pPr>
              <w:pStyle w:val="TAL"/>
            </w:pPr>
            <w:r w:rsidRPr="00E6516F">
              <w:t>Void</w:t>
            </w:r>
          </w:p>
        </w:tc>
        <w:tc>
          <w:tcPr>
            <w:tcW w:w="709" w:type="dxa"/>
            <w:shd w:val="clear" w:color="auto" w:fill="auto"/>
          </w:tcPr>
          <w:p w14:paraId="51791907" w14:textId="77777777" w:rsidR="0071087C" w:rsidRPr="00E6516F" w:rsidDel="00DE5786" w:rsidRDefault="0071087C" w:rsidP="00174677">
            <w:pPr>
              <w:pStyle w:val="TAC"/>
              <w:rPr>
                <w:szCs w:val="18"/>
              </w:rPr>
            </w:pPr>
            <w:r w:rsidRPr="00E6516F">
              <w:t>-</w:t>
            </w:r>
          </w:p>
        </w:tc>
        <w:tc>
          <w:tcPr>
            <w:tcW w:w="2977" w:type="dxa"/>
            <w:shd w:val="clear" w:color="auto" w:fill="auto"/>
          </w:tcPr>
          <w:p w14:paraId="2DC212E9" w14:textId="77777777" w:rsidR="0071087C" w:rsidRPr="00E6516F" w:rsidDel="00DE5786" w:rsidRDefault="0071087C" w:rsidP="00174677">
            <w:pPr>
              <w:pStyle w:val="TAL"/>
            </w:pPr>
            <w:r w:rsidRPr="00E6516F">
              <w:t>-</w:t>
            </w:r>
          </w:p>
        </w:tc>
        <w:tc>
          <w:tcPr>
            <w:tcW w:w="567" w:type="dxa"/>
            <w:shd w:val="clear" w:color="auto" w:fill="auto"/>
          </w:tcPr>
          <w:p w14:paraId="095C47AB" w14:textId="77777777" w:rsidR="0071087C" w:rsidRPr="00E6516F" w:rsidDel="00DE5786" w:rsidRDefault="0071087C" w:rsidP="00174677">
            <w:pPr>
              <w:pStyle w:val="TAC"/>
            </w:pPr>
            <w:r w:rsidRPr="00E6516F">
              <w:t>-</w:t>
            </w:r>
          </w:p>
        </w:tc>
        <w:tc>
          <w:tcPr>
            <w:tcW w:w="892" w:type="dxa"/>
            <w:shd w:val="clear" w:color="auto" w:fill="auto"/>
          </w:tcPr>
          <w:p w14:paraId="3436287D" w14:textId="77777777" w:rsidR="0071087C" w:rsidRPr="00E6516F" w:rsidDel="00DE5786" w:rsidRDefault="0071087C" w:rsidP="00174677">
            <w:pPr>
              <w:pStyle w:val="TAC"/>
            </w:pPr>
            <w:r w:rsidRPr="00E6516F">
              <w:t>-</w:t>
            </w:r>
          </w:p>
        </w:tc>
      </w:tr>
      <w:tr w:rsidR="0071087C" w:rsidRPr="00E6516F" w:rsidDel="00DE5786" w14:paraId="44177C2B" w14:textId="77777777" w:rsidTr="00174677">
        <w:tc>
          <w:tcPr>
            <w:tcW w:w="648" w:type="dxa"/>
            <w:shd w:val="clear" w:color="auto" w:fill="auto"/>
          </w:tcPr>
          <w:p w14:paraId="2C369C76" w14:textId="77777777" w:rsidR="0071087C" w:rsidRPr="00E6516F" w:rsidDel="00DE5786" w:rsidRDefault="0071087C" w:rsidP="00174677">
            <w:pPr>
              <w:pStyle w:val="TAC"/>
            </w:pPr>
            <w:r w:rsidRPr="00E6516F">
              <w:t>8</w:t>
            </w:r>
          </w:p>
        </w:tc>
        <w:tc>
          <w:tcPr>
            <w:tcW w:w="3969" w:type="dxa"/>
            <w:shd w:val="clear" w:color="auto" w:fill="auto"/>
          </w:tcPr>
          <w:p w14:paraId="461D20F9" w14:textId="77777777" w:rsidR="0071087C" w:rsidRPr="00E6516F" w:rsidDel="00DE5786" w:rsidRDefault="0071087C" w:rsidP="00174677">
            <w:pPr>
              <w:pStyle w:val="TAL"/>
            </w:pPr>
            <w:r w:rsidRPr="00E6516F">
              <w:t xml:space="preserve">Check: Does the UE (MCData Client) perform the procedure for </w:t>
            </w:r>
            <w:r w:rsidRPr="00E6516F">
              <w:rPr>
                <w:b/>
                <w:bCs/>
              </w:rPr>
              <w:t>CO MSRP message transfer</w:t>
            </w:r>
            <w:r w:rsidRPr="00E6516F">
              <w:t xml:space="preserve"> specified in TS 36.579-1 [2] Table 5.3C.4.3-1 </w:t>
            </w:r>
            <w:r w:rsidRPr="00E6516F">
              <w:rPr>
                <w:b/>
                <w:bCs/>
              </w:rPr>
              <w:t>to send a disposition notification of "DELIVERY"</w:t>
            </w:r>
            <w:r w:rsidRPr="00E6516F">
              <w:t>?</w:t>
            </w:r>
          </w:p>
        </w:tc>
        <w:tc>
          <w:tcPr>
            <w:tcW w:w="709" w:type="dxa"/>
            <w:shd w:val="clear" w:color="auto" w:fill="auto"/>
          </w:tcPr>
          <w:p w14:paraId="6686C37A" w14:textId="77777777" w:rsidR="0071087C" w:rsidRPr="00E6516F" w:rsidDel="00DE5786" w:rsidRDefault="0071087C" w:rsidP="00174677">
            <w:pPr>
              <w:pStyle w:val="TAC"/>
            </w:pPr>
            <w:r w:rsidRPr="00E6516F">
              <w:rPr>
                <w:szCs w:val="18"/>
              </w:rPr>
              <w:t>-</w:t>
            </w:r>
          </w:p>
        </w:tc>
        <w:tc>
          <w:tcPr>
            <w:tcW w:w="2977" w:type="dxa"/>
            <w:shd w:val="clear" w:color="auto" w:fill="auto"/>
          </w:tcPr>
          <w:p w14:paraId="5B06030C" w14:textId="77777777" w:rsidR="0071087C" w:rsidRPr="00E6516F" w:rsidDel="00DE5786" w:rsidRDefault="0071087C" w:rsidP="00174677">
            <w:pPr>
              <w:pStyle w:val="TAL"/>
            </w:pPr>
            <w:r w:rsidRPr="00E6516F">
              <w:t>-</w:t>
            </w:r>
          </w:p>
        </w:tc>
        <w:tc>
          <w:tcPr>
            <w:tcW w:w="567" w:type="dxa"/>
            <w:shd w:val="clear" w:color="auto" w:fill="auto"/>
          </w:tcPr>
          <w:p w14:paraId="10AFDA80" w14:textId="77777777" w:rsidR="0071087C" w:rsidRPr="00E6516F" w:rsidDel="00DE5786" w:rsidRDefault="0071087C" w:rsidP="00174677">
            <w:pPr>
              <w:pStyle w:val="TAC"/>
            </w:pPr>
            <w:r w:rsidRPr="00E6516F">
              <w:t>2</w:t>
            </w:r>
          </w:p>
        </w:tc>
        <w:tc>
          <w:tcPr>
            <w:tcW w:w="892" w:type="dxa"/>
            <w:shd w:val="clear" w:color="auto" w:fill="auto"/>
          </w:tcPr>
          <w:p w14:paraId="455E0CA2" w14:textId="77777777" w:rsidR="0071087C" w:rsidRPr="00E6516F" w:rsidDel="00DE5786" w:rsidRDefault="0071087C" w:rsidP="00174677">
            <w:pPr>
              <w:pStyle w:val="TAC"/>
            </w:pPr>
            <w:r w:rsidRPr="00E6516F">
              <w:t>P</w:t>
            </w:r>
          </w:p>
        </w:tc>
      </w:tr>
      <w:tr w:rsidR="0071087C" w:rsidRPr="00E6516F" w:rsidDel="00DE5786" w14:paraId="536A6377" w14:textId="77777777" w:rsidTr="00174677">
        <w:tc>
          <w:tcPr>
            <w:tcW w:w="648" w:type="dxa"/>
            <w:shd w:val="clear" w:color="auto" w:fill="auto"/>
          </w:tcPr>
          <w:p w14:paraId="540344E1" w14:textId="77777777" w:rsidR="0071087C" w:rsidRPr="00E6516F" w:rsidDel="00DE5786" w:rsidRDefault="0071087C" w:rsidP="00174677">
            <w:pPr>
              <w:pStyle w:val="TAC"/>
            </w:pPr>
            <w:r w:rsidRPr="00E6516F">
              <w:t>9</w:t>
            </w:r>
          </w:p>
        </w:tc>
        <w:tc>
          <w:tcPr>
            <w:tcW w:w="3969" w:type="dxa"/>
            <w:shd w:val="clear" w:color="auto" w:fill="auto"/>
          </w:tcPr>
          <w:p w14:paraId="1C763B9D" w14:textId="77777777" w:rsidR="0071087C" w:rsidRPr="00E6516F" w:rsidDel="00DE5786" w:rsidRDefault="0071087C" w:rsidP="00174677">
            <w:pPr>
              <w:pStyle w:val="TAL"/>
            </w:pPr>
            <w:r w:rsidRPr="00E6516F">
              <w:t>Void</w:t>
            </w:r>
          </w:p>
        </w:tc>
        <w:tc>
          <w:tcPr>
            <w:tcW w:w="709" w:type="dxa"/>
            <w:shd w:val="clear" w:color="auto" w:fill="auto"/>
          </w:tcPr>
          <w:p w14:paraId="7ED9C1A2" w14:textId="77777777" w:rsidR="0071087C" w:rsidRPr="00E6516F" w:rsidDel="00DE5786" w:rsidRDefault="0071087C" w:rsidP="00174677">
            <w:pPr>
              <w:pStyle w:val="TAC"/>
            </w:pPr>
            <w:r w:rsidRPr="00E6516F">
              <w:t>-</w:t>
            </w:r>
          </w:p>
        </w:tc>
        <w:tc>
          <w:tcPr>
            <w:tcW w:w="2977" w:type="dxa"/>
            <w:shd w:val="clear" w:color="auto" w:fill="auto"/>
          </w:tcPr>
          <w:p w14:paraId="02E66E9F" w14:textId="77777777" w:rsidR="0071087C" w:rsidRPr="00E6516F" w:rsidDel="00DE5786" w:rsidRDefault="0071087C" w:rsidP="00174677">
            <w:pPr>
              <w:pStyle w:val="TAL"/>
            </w:pPr>
            <w:r w:rsidRPr="00E6516F">
              <w:t>-</w:t>
            </w:r>
          </w:p>
        </w:tc>
        <w:tc>
          <w:tcPr>
            <w:tcW w:w="567" w:type="dxa"/>
            <w:shd w:val="clear" w:color="auto" w:fill="auto"/>
          </w:tcPr>
          <w:p w14:paraId="5D2E8C85" w14:textId="77777777" w:rsidR="0071087C" w:rsidRPr="00E6516F" w:rsidDel="00DE5786" w:rsidRDefault="0071087C" w:rsidP="00174677">
            <w:pPr>
              <w:pStyle w:val="TAC"/>
            </w:pPr>
            <w:r w:rsidRPr="00E6516F">
              <w:t>-</w:t>
            </w:r>
          </w:p>
        </w:tc>
        <w:tc>
          <w:tcPr>
            <w:tcW w:w="892" w:type="dxa"/>
            <w:shd w:val="clear" w:color="auto" w:fill="auto"/>
          </w:tcPr>
          <w:p w14:paraId="5DD1C473" w14:textId="77777777" w:rsidR="0071087C" w:rsidRPr="00E6516F" w:rsidDel="00DE5786" w:rsidRDefault="0071087C" w:rsidP="00174677">
            <w:pPr>
              <w:pStyle w:val="TAC"/>
            </w:pPr>
            <w:r w:rsidRPr="00E6516F">
              <w:t>-</w:t>
            </w:r>
          </w:p>
        </w:tc>
      </w:tr>
      <w:tr w:rsidR="0071087C" w:rsidRPr="00E6516F" w14:paraId="2EA0E9C0" w14:textId="77777777" w:rsidTr="00174677">
        <w:tc>
          <w:tcPr>
            <w:tcW w:w="648" w:type="dxa"/>
            <w:shd w:val="clear" w:color="auto" w:fill="auto"/>
          </w:tcPr>
          <w:p w14:paraId="3376B774" w14:textId="77777777" w:rsidR="0071087C" w:rsidRPr="00E6516F" w:rsidRDefault="0071087C" w:rsidP="00174677">
            <w:pPr>
              <w:pStyle w:val="TAC"/>
            </w:pPr>
            <w:r w:rsidRPr="00E6516F">
              <w:t>10</w:t>
            </w:r>
          </w:p>
        </w:tc>
        <w:tc>
          <w:tcPr>
            <w:tcW w:w="3969" w:type="dxa"/>
            <w:shd w:val="clear" w:color="auto" w:fill="auto"/>
          </w:tcPr>
          <w:p w14:paraId="6C68B434" w14:textId="77777777" w:rsidR="0071087C" w:rsidRPr="00E6516F" w:rsidRDefault="0071087C" w:rsidP="00174677">
            <w:pPr>
              <w:pStyle w:val="TAL"/>
              <w:rPr>
                <w:rFonts w:eastAsia="Malgun Gothic"/>
              </w:rPr>
            </w:pPr>
            <w:r w:rsidRPr="00E6516F">
              <w:t>Check: Does the UE (</w:t>
            </w:r>
            <w:r w:rsidRPr="00E6516F">
              <w:rPr>
                <w:lang w:eastAsia="ko-KR"/>
              </w:rPr>
              <w:t xml:space="preserve">MCDATA Client) </w:t>
            </w:r>
            <w:r w:rsidRPr="00E6516F">
              <w:rPr>
                <w:rFonts w:eastAsia="Malgun Gothic"/>
              </w:rPr>
              <w:t>render the contents of the Payload IE to the MCDATA User?</w:t>
            </w:r>
          </w:p>
          <w:p w14:paraId="3F3B3912" w14:textId="4E0A5D34" w:rsidR="0071087C" w:rsidRPr="00E6516F" w:rsidRDefault="0071087C" w:rsidP="00174677">
            <w:pPr>
              <w:pStyle w:val="TAL"/>
            </w:pPr>
            <w:r w:rsidRPr="00E6516F">
              <w:rPr>
                <w:rFonts w:eastAsia="Malgun Gothic"/>
              </w:rPr>
              <w:t>(NOTE 1)</w:t>
            </w:r>
          </w:p>
        </w:tc>
        <w:tc>
          <w:tcPr>
            <w:tcW w:w="709" w:type="dxa"/>
            <w:shd w:val="clear" w:color="auto" w:fill="auto"/>
          </w:tcPr>
          <w:p w14:paraId="5E092EDF" w14:textId="77777777" w:rsidR="0071087C" w:rsidRPr="00E6516F" w:rsidRDefault="0071087C" w:rsidP="00174677">
            <w:pPr>
              <w:pStyle w:val="TAC"/>
              <w:rPr>
                <w:szCs w:val="18"/>
              </w:rPr>
            </w:pPr>
            <w:r w:rsidRPr="00E6516F">
              <w:t>-</w:t>
            </w:r>
          </w:p>
        </w:tc>
        <w:tc>
          <w:tcPr>
            <w:tcW w:w="2977" w:type="dxa"/>
            <w:shd w:val="clear" w:color="auto" w:fill="auto"/>
          </w:tcPr>
          <w:p w14:paraId="2157F7DB" w14:textId="77777777" w:rsidR="0071087C" w:rsidRPr="00E6516F" w:rsidRDefault="0071087C" w:rsidP="00174677">
            <w:pPr>
              <w:pStyle w:val="TAL"/>
            </w:pPr>
            <w:r w:rsidRPr="00E6516F">
              <w:t>-</w:t>
            </w:r>
          </w:p>
        </w:tc>
        <w:tc>
          <w:tcPr>
            <w:tcW w:w="567" w:type="dxa"/>
            <w:shd w:val="clear" w:color="auto" w:fill="auto"/>
          </w:tcPr>
          <w:p w14:paraId="46CC540A" w14:textId="77777777" w:rsidR="0071087C" w:rsidRPr="00E6516F" w:rsidRDefault="0071087C" w:rsidP="00174677">
            <w:pPr>
              <w:pStyle w:val="TAC"/>
            </w:pPr>
            <w:r w:rsidRPr="00E6516F">
              <w:t>2</w:t>
            </w:r>
          </w:p>
        </w:tc>
        <w:tc>
          <w:tcPr>
            <w:tcW w:w="892" w:type="dxa"/>
            <w:shd w:val="clear" w:color="auto" w:fill="auto"/>
          </w:tcPr>
          <w:p w14:paraId="27C0E86A" w14:textId="77777777" w:rsidR="0071087C" w:rsidRPr="00E6516F" w:rsidRDefault="0071087C" w:rsidP="00174677">
            <w:pPr>
              <w:pStyle w:val="TAC"/>
            </w:pPr>
            <w:r w:rsidRPr="00E6516F">
              <w:t>P</w:t>
            </w:r>
          </w:p>
        </w:tc>
      </w:tr>
      <w:tr w:rsidR="0071087C" w:rsidRPr="00E6516F" w14:paraId="0D423FAD" w14:textId="77777777" w:rsidTr="00174677">
        <w:tc>
          <w:tcPr>
            <w:tcW w:w="648" w:type="dxa"/>
            <w:shd w:val="clear" w:color="auto" w:fill="auto"/>
          </w:tcPr>
          <w:p w14:paraId="6E3429E9" w14:textId="77777777" w:rsidR="0071087C" w:rsidRPr="00E6516F" w:rsidRDefault="0071087C" w:rsidP="00174677">
            <w:pPr>
              <w:pStyle w:val="TAC"/>
            </w:pPr>
            <w:r w:rsidRPr="00E6516F">
              <w:t>11</w:t>
            </w:r>
          </w:p>
        </w:tc>
        <w:tc>
          <w:tcPr>
            <w:tcW w:w="3969" w:type="dxa"/>
            <w:shd w:val="clear" w:color="auto" w:fill="auto"/>
          </w:tcPr>
          <w:p w14:paraId="6238D491" w14:textId="77777777" w:rsidR="0071087C" w:rsidRPr="00E6516F" w:rsidRDefault="0071087C" w:rsidP="00174677">
            <w:pPr>
              <w:pStyle w:val="TAL"/>
            </w:pPr>
            <w:r w:rsidRPr="00E6516F">
              <w:t>Make the MCDATA User request to send a group session SDS message over the media plane with a disposition notification type of "DELIVERY AND READ".</w:t>
            </w:r>
          </w:p>
          <w:p w14:paraId="5923C21B" w14:textId="7378A8F3" w:rsidR="0071087C" w:rsidRPr="00E6516F" w:rsidRDefault="0071087C" w:rsidP="00174677">
            <w:pPr>
              <w:pStyle w:val="TAL"/>
            </w:pPr>
            <w:r w:rsidRPr="00E6516F">
              <w:t>(NOTE 1)</w:t>
            </w:r>
          </w:p>
        </w:tc>
        <w:tc>
          <w:tcPr>
            <w:tcW w:w="709" w:type="dxa"/>
            <w:shd w:val="clear" w:color="auto" w:fill="auto"/>
          </w:tcPr>
          <w:p w14:paraId="4BDA6365" w14:textId="77777777" w:rsidR="0071087C" w:rsidRPr="00E6516F" w:rsidRDefault="0071087C" w:rsidP="00174677">
            <w:pPr>
              <w:pStyle w:val="TAC"/>
              <w:rPr>
                <w:szCs w:val="18"/>
              </w:rPr>
            </w:pPr>
            <w:r w:rsidRPr="00E6516F">
              <w:t>-</w:t>
            </w:r>
          </w:p>
        </w:tc>
        <w:tc>
          <w:tcPr>
            <w:tcW w:w="2977" w:type="dxa"/>
            <w:shd w:val="clear" w:color="auto" w:fill="auto"/>
          </w:tcPr>
          <w:p w14:paraId="1423EE83" w14:textId="77777777" w:rsidR="0071087C" w:rsidRPr="00E6516F" w:rsidRDefault="0071087C" w:rsidP="00174677">
            <w:pPr>
              <w:pStyle w:val="TAL"/>
            </w:pPr>
            <w:r w:rsidRPr="00E6516F">
              <w:t>-</w:t>
            </w:r>
          </w:p>
        </w:tc>
        <w:tc>
          <w:tcPr>
            <w:tcW w:w="567" w:type="dxa"/>
            <w:shd w:val="clear" w:color="auto" w:fill="auto"/>
          </w:tcPr>
          <w:p w14:paraId="4181E2BE" w14:textId="77777777" w:rsidR="0071087C" w:rsidRPr="00E6516F" w:rsidRDefault="0071087C" w:rsidP="00174677">
            <w:pPr>
              <w:pStyle w:val="TAC"/>
            </w:pPr>
            <w:r w:rsidRPr="00E6516F">
              <w:t>-</w:t>
            </w:r>
          </w:p>
        </w:tc>
        <w:tc>
          <w:tcPr>
            <w:tcW w:w="892" w:type="dxa"/>
            <w:shd w:val="clear" w:color="auto" w:fill="auto"/>
          </w:tcPr>
          <w:p w14:paraId="2EE473FB" w14:textId="77777777" w:rsidR="0071087C" w:rsidRPr="00E6516F" w:rsidRDefault="0071087C" w:rsidP="00174677">
            <w:pPr>
              <w:pStyle w:val="TAC"/>
            </w:pPr>
            <w:r w:rsidRPr="00E6516F">
              <w:t>-</w:t>
            </w:r>
          </w:p>
        </w:tc>
      </w:tr>
      <w:tr w:rsidR="0071087C" w:rsidRPr="00E6516F" w:rsidDel="00B92A0E" w14:paraId="286807D8" w14:textId="77777777" w:rsidTr="00174677">
        <w:tc>
          <w:tcPr>
            <w:tcW w:w="648" w:type="dxa"/>
            <w:shd w:val="clear" w:color="auto" w:fill="auto"/>
          </w:tcPr>
          <w:p w14:paraId="3A6E46B6" w14:textId="77777777" w:rsidR="0071087C" w:rsidRPr="00E6516F" w:rsidDel="00B92A0E" w:rsidRDefault="0071087C" w:rsidP="00174677">
            <w:pPr>
              <w:pStyle w:val="TAC"/>
            </w:pPr>
            <w:r w:rsidRPr="00E6516F">
              <w:t>12</w:t>
            </w:r>
          </w:p>
        </w:tc>
        <w:tc>
          <w:tcPr>
            <w:tcW w:w="3969" w:type="dxa"/>
            <w:shd w:val="clear" w:color="auto" w:fill="auto"/>
          </w:tcPr>
          <w:p w14:paraId="339B8F75" w14:textId="77777777" w:rsidR="0071087C" w:rsidRPr="00E6516F" w:rsidDel="00B92A0E" w:rsidRDefault="0071087C" w:rsidP="00174677">
            <w:pPr>
              <w:pStyle w:val="TAL"/>
            </w:pPr>
            <w:r w:rsidRPr="00E6516F">
              <w:t xml:space="preserve">Check: Does the UE (MCData Client) perform the procedure for </w:t>
            </w:r>
            <w:r w:rsidRPr="00E6516F">
              <w:rPr>
                <w:b/>
                <w:bCs/>
              </w:rPr>
              <w:t>CO MSRP message transfer</w:t>
            </w:r>
            <w:r w:rsidRPr="00E6516F">
              <w:t xml:space="preserve"> specified in TS 36.579-1 [2] Table 5.3C.4.3-1 </w:t>
            </w:r>
            <w:r w:rsidRPr="00E6516F">
              <w:rPr>
                <w:b/>
                <w:bCs/>
              </w:rPr>
              <w:t>to send an SDS message with disposition notification type "DELIVERY AND READ"</w:t>
            </w:r>
            <w:r w:rsidRPr="00E6516F">
              <w:t>?</w:t>
            </w:r>
          </w:p>
        </w:tc>
        <w:tc>
          <w:tcPr>
            <w:tcW w:w="709" w:type="dxa"/>
            <w:shd w:val="clear" w:color="auto" w:fill="auto"/>
          </w:tcPr>
          <w:p w14:paraId="71DB3F16" w14:textId="77777777" w:rsidR="0071087C" w:rsidRPr="00E6516F" w:rsidDel="00B92A0E" w:rsidRDefault="0071087C" w:rsidP="00174677">
            <w:pPr>
              <w:pStyle w:val="TAC"/>
            </w:pPr>
            <w:r w:rsidRPr="00E6516F">
              <w:t>-</w:t>
            </w:r>
          </w:p>
        </w:tc>
        <w:tc>
          <w:tcPr>
            <w:tcW w:w="2977" w:type="dxa"/>
            <w:shd w:val="clear" w:color="auto" w:fill="auto"/>
          </w:tcPr>
          <w:p w14:paraId="0310290E" w14:textId="77777777" w:rsidR="0071087C" w:rsidRPr="00E6516F" w:rsidDel="00B92A0E" w:rsidRDefault="0071087C" w:rsidP="00174677">
            <w:pPr>
              <w:pStyle w:val="TAL"/>
            </w:pPr>
            <w:r w:rsidRPr="00E6516F">
              <w:t>-</w:t>
            </w:r>
          </w:p>
        </w:tc>
        <w:tc>
          <w:tcPr>
            <w:tcW w:w="567" w:type="dxa"/>
            <w:shd w:val="clear" w:color="auto" w:fill="auto"/>
          </w:tcPr>
          <w:p w14:paraId="1E03AD85" w14:textId="77777777" w:rsidR="0071087C" w:rsidRPr="00E6516F" w:rsidDel="00B92A0E" w:rsidRDefault="0071087C" w:rsidP="00174677">
            <w:pPr>
              <w:pStyle w:val="TAC"/>
            </w:pPr>
            <w:r w:rsidRPr="00E6516F">
              <w:t>3</w:t>
            </w:r>
          </w:p>
        </w:tc>
        <w:tc>
          <w:tcPr>
            <w:tcW w:w="892" w:type="dxa"/>
            <w:shd w:val="clear" w:color="auto" w:fill="auto"/>
          </w:tcPr>
          <w:p w14:paraId="0E2479F9" w14:textId="77777777" w:rsidR="0071087C" w:rsidRPr="00E6516F" w:rsidDel="00B92A0E" w:rsidRDefault="0071087C" w:rsidP="00174677">
            <w:pPr>
              <w:pStyle w:val="TAC"/>
            </w:pPr>
            <w:r w:rsidRPr="00E6516F">
              <w:t>P</w:t>
            </w:r>
          </w:p>
        </w:tc>
      </w:tr>
      <w:tr w:rsidR="0071087C" w:rsidRPr="00E6516F" w:rsidDel="00B92A0E" w14:paraId="67E5EB7B" w14:textId="77777777" w:rsidTr="00174677">
        <w:tc>
          <w:tcPr>
            <w:tcW w:w="648" w:type="dxa"/>
            <w:shd w:val="clear" w:color="auto" w:fill="auto"/>
          </w:tcPr>
          <w:p w14:paraId="356F358E" w14:textId="77777777" w:rsidR="0071087C" w:rsidRPr="00E6516F" w:rsidDel="00B92A0E" w:rsidRDefault="0071087C" w:rsidP="00174677">
            <w:pPr>
              <w:pStyle w:val="TAC"/>
            </w:pPr>
            <w:r w:rsidRPr="00E6516F">
              <w:rPr>
                <w:rFonts w:cs="Arial"/>
              </w:rPr>
              <w:t>13</w:t>
            </w:r>
          </w:p>
        </w:tc>
        <w:tc>
          <w:tcPr>
            <w:tcW w:w="3969" w:type="dxa"/>
            <w:shd w:val="clear" w:color="auto" w:fill="auto"/>
          </w:tcPr>
          <w:p w14:paraId="06666460" w14:textId="77777777" w:rsidR="0071087C" w:rsidRPr="00E6516F" w:rsidDel="00B92A0E" w:rsidRDefault="0071087C" w:rsidP="00174677">
            <w:pPr>
              <w:pStyle w:val="TAL"/>
            </w:pPr>
            <w:r w:rsidRPr="00E6516F">
              <w:t xml:space="preserve">Check: Does the UE (MCData Client) perform the procedure for </w:t>
            </w:r>
            <w:r w:rsidRPr="00E6516F">
              <w:rPr>
                <w:b/>
                <w:bCs/>
              </w:rPr>
              <w:t>CT MSRP message transfer</w:t>
            </w:r>
            <w:r w:rsidRPr="00E6516F">
              <w:t xml:space="preserve"> specified in TS 36.579-1 [2] Table 5.3C.5.3-1 </w:t>
            </w:r>
            <w:r w:rsidRPr="00E6516F">
              <w:rPr>
                <w:b/>
                <w:bCs/>
              </w:rPr>
              <w:t>to receive the disposition notification</w:t>
            </w:r>
            <w:r w:rsidRPr="00E6516F">
              <w:t xml:space="preserve"> for the SDS message sent at step 12?</w:t>
            </w:r>
          </w:p>
        </w:tc>
        <w:tc>
          <w:tcPr>
            <w:tcW w:w="709" w:type="dxa"/>
            <w:shd w:val="clear" w:color="auto" w:fill="auto"/>
          </w:tcPr>
          <w:p w14:paraId="21257DE9" w14:textId="77777777" w:rsidR="0071087C" w:rsidRPr="00E6516F" w:rsidDel="00B92A0E" w:rsidRDefault="0071087C" w:rsidP="00174677">
            <w:pPr>
              <w:pStyle w:val="TAC"/>
              <w:rPr>
                <w:szCs w:val="18"/>
              </w:rPr>
            </w:pPr>
            <w:r w:rsidRPr="00E6516F">
              <w:t>-</w:t>
            </w:r>
          </w:p>
        </w:tc>
        <w:tc>
          <w:tcPr>
            <w:tcW w:w="2977" w:type="dxa"/>
            <w:shd w:val="clear" w:color="auto" w:fill="auto"/>
          </w:tcPr>
          <w:p w14:paraId="365C0E9D" w14:textId="77777777" w:rsidR="0071087C" w:rsidRPr="00E6516F" w:rsidDel="00B92A0E" w:rsidRDefault="0071087C" w:rsidP="00174677">
            <w:pPr>
              <w:pStyle w:val="TAL"/>
            </w:pPr>
            <w:r w:rsidRPr="00E6516F">
              <w:t>-</w:t>
            </w:r>
          </w:p>
        </w:tc>
        <w:tc>
          <w:tcPr>
            <w:tcW w:w="567" w:type="dxa"/>
            <w:shd w:val="clear" w:color="auto" w:fill="auto"/>
          </w:tcPr>
          <w:p w14:paraId="04A97501" w14:textId="77777777" w:rsidR="0071087C" w:rsidRPr="00E6516F" w:rsidDel="00B92A0E" w:rsidRDefault="0071087C" w:rsidP="00174677">
            <w:pPr>
              <w:pStyle w:val="TAC"/>
            </w:pPr>
            <w:r w:rsidRPr="00E6516F">
              <w:t>4</w:t>
            </w:r>
          </w:p>
        </w:tc>
        <w:tc>
          <w:tcPr>
            <w:tcW w:w="892" w:type="dxa"/>
            <w:shd w:val="clear" w:color="auto" w:fill="auto"/>
          </w:tcPr>
          <w:p w14:paraId="73FA6447" w14:textId="77777777" w:rsidR="0071087C" w:rsidRPr="00E6516F" w:rsidDel="00B92A0E" w:rsidRDefault="0071087C" w:rsidP="00174677">
            <w:pPr>
              <w:pStyle w:val="TAC"/>
            </w:pPr>
            <w:r w:rsidRPr="00E6516F">
              <w:t>P</w:t>
            </w:r>
          </w:p>
        </w:tc>
      </w:tr>
      <w:tr w:rsidR="0071087C" w:rsidRPr="00E6516F" w:rsidDel="00B92A0E" w14:paraId="43DD16E7" w14:textId="77777777" w:rsidTr="00174677">
        <w:tc>
          <w:tcPr>
            <w:tcW w:w="648" w:type="dxa"/>
            <w:shd w:val="clear" w:color="auto" w:fill="auto"/>
          </w:tcPr>
          <w:p w14:paraId="7A87B8E7" w14:textId="77777777" w:rsidR="0071087C" w:rsidRPr="00E6516F" w:rsidDel="00B92A0E" w:rsidRDefault="0071087C" w:rsidP="00174677">
            <w:pPr>
              <w:pStyle w:val="TAC"/>
            </w:pPr>
            <w:r w:rsidRPr="00E6516F">
              <w:t>14</w:t>
            </w:r>
          </w:p>
        </w:tc>
        <w:tc>
          <w:tcPr>
            <w:tcW w:w="3969" w:type="dxa"/>
            <w:shd w:val="clear" w:color="auto" w:fill="auto"/>
          </w:tcPr>
          <w:p w14:paraId="43CD7359" w14:textId="77777777" w:rsidR="0071087C" w:rsidRPr="00E6516F" w:rsidDel="00B92A0E" w:rsidRDefault="0071087C" w:rsidP="00174677">
            <w:pPr>
              <w:pStyle w:val="TAL"/>
            </w:pPr>
            <w:r w:rsidRPr="00E6516F">
              <w:t>Void</w:t>
            </w:r>
          </w:p>
        </w:tc>
        <w:tc>
          <w:tcPr>
            <w:tcW w:w="709" w:type="dxa"/>
            <w:shd w:val="clear" w:color="auto" w:fill="auto"/>
          </w:tcPr>
          <w:p w14:paraId="3BCEF9DE" w14:textId="77777777" w:rsidR="0071087C" w:rsidRPr="00E6516F" w:rsidDel="00B92A0E" w:rsidRDefault="0071087C" w:rsidP="00174677">
            <w:pPr>
              <w:pStyle w:val="TAC"/>
              <w:rPr>
                <w:szCs w:val="18"/>
              </w:rPr>
            </w:pPr>
            <w:r w:rsidRPr="00E6516F">
              <w:t>-</w:t>
            </w:r>
          </w:p>
        </w:tc>
        <w:tc>
          <w:tcPr>
            <w:tcW w:w="2977" w:type="dxa"/>
            <w:shd w:val="clear" w:color="auto" w:fill="auto"/>
          </w:tcPr>
          <w:p w14:paraId="0E54A001" w14:textId="77777777" w:rsidR="0071087C" w:rsidRPr="00E6516F" w:rsidDel="00B92A0E" w:rsidRDefault="0071087C" w:rsidP="00174677">
            <w:pPr>
              <w:pStyle w:val="TAL"/>
            </w:pPr>
            <w:r w:rsidRPr="00E6516F">
              <w:t>-</w:t>
            </w:r>
          </w:p>
        </w:tc>
        <w:tc>
          <w:tcPr>
            <w:tcW w:w="567" w:type="dxa"/>
            <w:shd w:val="clear" w:color="auto" w:fill="auto"/>
          </w:tcPr>
          <w:p w14:paraId="5F8AFE7C" w14:textId="77777777" w:rsidR="0071087C" w:rsidRPr="00E6516F" w:rsidDel="00B92A0E" w:rsidRDefault="0071087C" w:rsidP="00174677">
            <w:pPr>
              <w:pStyle w:val="TAC"/>
            </w:pPr>
            <w:r w:rsidRPr="00E6516F">
              <w:t>-</w:t>
            </w:r>
          </w:p>
        </w:tc>
        <w:tc>
          <w:tcPr>
            <w:tcW w:w="892" w:type="dxa"/>
            <w:shd w:val="clear" w:color="auto" w:fill="auto"/>
          </w:tcPr>
          <w:p w14:paraId="7251B6C2" w14:textId="77777777" w:rsidR="0071087C" w:rsidRPr="00E6516F" w:rsidDel="00B92A0E" w:rsidRDefault="0071087C" w:rsidP="00174677">
            <w:pPr>
              <w:pStyle w:val="TAC"/>
            </w:pPr>
            <w:r w:rsidRPr="00E6516F">
              <w:t>-</w:t>
            </w:r>
          </w:p>
        </w:tc>
      </w:tr>
      <w:tr w:rsidR="0071087C" w:rsidRPr="00E6516F" w14:paraId="2F68CECD" w14:textId="77777777" w:rsidTr="00174677">
        <w:tc>
          <w:tcPr>
            <w:tcW w:w="648" w:type="dxa"/>
            <w:shd w:val="clear" w:color="auto" w:fill="auto"/>
          </w:tcPr>
          <w:p w14:paraId="13C48173" w14:textId="77777777" w:rsidR="0071087C" w:rsidRPr="00E6516F" w:rsidRDefault="0071087C" w:rsidP="00174677">
            <w:pPr>
              <w:pStyle w:val="TAC"/>
            </w:pPr>
            <w:r w:rsidRPr="00E6516F">
              <w:t>15</w:t>
            </w:r>
          </w:p>
        </w:tc>
        <w:tc>
          <w:tcPr>
            <w:tcW w:w="3969" w:type="dxa"/>
            <w:shd w:val="clear" w:color="auto" w:fill="auto"/>
          </w:tcPr>
          <w:p w14:paraId="74A6D0F8"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to the MCData User?</w:t>
            </w:r>
          </w:p>
          <w:p w14:paraId="5E69F818" w14:textId="681F8404" w:rsidR="0071087C" w:rsidRPr="00E6516F" w:rsidRDefault="0071087C" w:rsidP="00174677">
            <w:pPr>
              <w:pStyle w:val="TAL"/>
            </w:pPr>
            <w:r w:rsidRPr="00E6516F">
              <w:rPr>
                <w:lang w:eastAsia="ko-KR"/>
              </w:rPr>
              <w:t>(NOTE 1)</w:t>
            </w:r>
          </w:p>
        </w:tc>
        <w:tc>
          <w:tcPr>
            <w:tcW w:w="709" w:type="dxa"/>
            <w:shd w:val="clear" w:color="auto" w:fill="auto"/>
          </w:tcPr>
          <w:p w14:paraId="225F9D84" w14:textId="77777777" w:rsidR="0071087C" w:rsidRPr="00E6516F" w:rsidRDefault="0071087C" w:rsidP="00174677">
            <w:pPr>
              <w:pStyle w:val="TAC"/>
              <w:rPr>
                <w:szCs w:val="18"/>
              </w:rPr>
            </w:pPr>
            <w:r w:rsidRPr="00E6516F">
              <w:t>-</w:t>
            </w:r>
          </w:p>
        </w:tc>
        <w:tc>
          <w:tcPr>
            <w:tcW w:w="2977" w:type="dxa"/>
            <w:shd w:val="clear" w:color="auto" w:fill="auto"/>
          </w:tcPr>
          <w:p w14:paraId="492AA0E7" w14:textId="77777777" w:rsidR="0071087C" w:rsidRPr="00E6516F" w:rsidRDefault="0071087C" w:rsidP="00174677">
            <w:pPr>
              <w:pStyle w:val="TAL"/>
            </w:pPr>
            <w:r w:rsidRPr="00E6516F">
              <w:t>-</w:t>
            </w:r>
          </w:p>
        </w:tc>
        <w:tc>
          <w:tcPr>
            <w:tcW w:w="567" w:type="dxa"/>
            <w:shd w:val="clear" w:color="auto" w:fill="auto"/>
          </w:tcPr>
          <w:p w14:paraId="036B907E" w14:textId="77777777" w:rsidR="0071087C" w:rsidRPr="00E6516F" w:rsidRDefault="0071087C" w:rsidP="00174677">
            <w:pPr>
              <w:pStyle w:val="TAC"/>
            </w:pPr>
            <w:r w:rsidRPr="00E6516F">
              <w:t>4</w:t>
            </w:r>
          </w:p>
        </w:tc>
        <w:tc>
          <w:tcPr>
            <w:tcW w:w="892" w:type="dxa"/>
            <w:shd w:val="clear" w:color="auto" w:fill="auto"/>
          </w:tcPr>
          <w:p w14:paraId="5092EBB1" w14:textId="77777777" w:rsidR="0071087C" w:rsidRPr="00E6516F" w:rsidRDefault="0071087C" w:rsidP="00174677">
            <w:pPr>
              <w:pStyle w:val="TAC"/>
            </w:pPr>
            <w:r w:rsidRPr="00E6516F">
              <w:t>P</w:t>
            </w:r>
          </w:p>
        </w:tc>
      </w:tr>
      <w:tr w:rsidR="0071087C" w:rsidRPr="00E6516F" w:rsidDel="00B92A0E" w14:paraId="40DF23A1" w14:textId="77777777" w:rsidTr="00174677">
        <w:tc>
          <w:tcPr>
            <w:tcW w:w="648" w:type="dxa"/>
            <w:shd w:val="clear" w:color="auto" w:fill="auto"/>
          </w:tcPr>
          <w:p w14:paraId="1658D7A8" w14:textId="77777777" w:rsidR="0071087C" w:rsidRPr="00E6516F" w:rsidDel="00B92A0E" w:rsidRDefault="0071087C" w:rsidP="00174677">
            <w:pPr>
              <w:pStyle w:val="TAC"/>
            </w:pPr>
            <w:r w:rsidRPr="00E6516F">
              <w:t>16</w:t>
            </w:r>
          </w:p>
        </w:tc>
        <w:tc>
          <w:tcPr>
            <w:tcW w:w="3969" w:type="dxa"/>
            <w:shd w:val="clear" w:color="auto" w:fill="auto"/>
          </w:tcPr>
          <w:p w14:paraId="6956101C" w14:textId="77777777" w:rsidR="0071087C" w:rsidRPr="00E6516F" w:rsidDel="00B92A0E" w:rsidRDefault="0071087C" w:rsidP="00174677">
            <w:pPr>
              <w:pStyle w:val="TAL"/>
            </w:pPr>
            <w:r w:rsidRPr="00E6516F">
              <w:t xml:space="preserve">Check: Does the UE (MCData Client) perform the procedure for </w:t>
            </w:r>
            <w:r w:rsidRPr="00E6516F">
              <w:rPr>
                <w:b/>
                <w:bCs/>
              </w:rPr>
              <w:t>CT MCData call release</w:t>
            </w:r>
            <w:r w:rsidRPr="00E6516F">
              <w:t xml:space="preserve"> specified in TS 36.579-1 [2] Table 5.3C.7.3-1?</w:t>
            </w:r>
          </w:p>
        </w:tc>
        <w:tc>
          <w:tcPr>
            <w:tcW w:w="709" w:type="dxa"/>
            <w:shd w:val="clear" w:color="auto" w:fill="auto"/>
          </w:tcPr>
          <w:p w14:paraId="25B4F856" w14:textId="77777777" w:rsidR="0071087C" w:rsidRPr="00E6516F" w:rsidDel="00B92A0E" w:rsidRDefault="0071087C" w:rsidP="00174677">
            <w:pPr>
              <w:pStyle w:val="TAC"/>
            </w:pPr>
            <w:r w:rsidRPr="00E6516F">
              <w:t>-</w:t>
            </w:r>
          </w:p>
        </w:tc>
        <w:tc>
          <w:tcPr>
            <w:tcW w:w="2977" w:type="dxa"/>
            <w:shd w:val="clear" w:color="auto" w:fill="auto"/>
          </w:tcPr>
          <w:p w14:paraId="2AA7BFE1" w14:textId="77777777" w:rsidR="0071087C" w:rsidRPr="00E6516F" w:rsidDel="00B92A0E" w:rsidRDefault="0071087C" w:rsidP="00174677">
            <w:pPr>
              <w:pStyle w:val="TAL"/>
            </w:pPr>
            <w:r w:rsidRPr="00E6516F">
              <w:t>-</w:t>
            </w:r>
          </w:p>
        </w:tc>
        <w:tc>
          <w:tcPr>
            <w:tcW w:w="567" w:type="dxa"/>
            <w:shd w:val="clear" w:color="auto" w:fill="auto"/>
          </w:tcPr>
          <w:p w14:paraId="0078DCE7" w14:textId="77777777" w:rsidR="0071087C" w:rsidRPr="00E6516F" w:rsidDel="00B92A0E" w:rsidRDefault="0071087C" w:rsidP="00174677">
            <w:pPr>
              <w:pStyle w:val="TAC"/>
            </w:pPr>
            <w:r w:rsidRPr="00E6516F">
              <w:t>5</w:t>
            </w:r>
          </w:p>
        </w:tc>
        <w:tc>
          <w:tcPr>
            <w:tcW w:w="892" w:type="dxa"/>
            <w:shd w:val="clear" w:color="auto" w:fill="auto"/>
          </w:tcPr>
          <w:p w14:paraId="37BF4C4E" w14:textId="77777777" w:rsidR="0071087C" w:rsidRPr="00E6516F" w:rsidDel="00B92A0E" w:rsidRDefault="0071087C" w:rsidP="00174677">
            <w:pPr>
              <w:pStyle w:val="TAC"/>
            </w:pPr>
            <w:r w:rsidRPr="00E6516F">
              <w:t>P</w:t>
            </w:r>
          </w:p>
        </w:tc>
      </w:tr>
      <w:tr w:rsidR="0071087C" w:rsidRPr="00E6516F" w:rsidDel="00B92A0E" w14:paraId="4864E620" w14:textId="77777777" w:rsidTr="00174677">
        <w:tc>
          <w:tcPr>
            <w:tcW w:w="648" w:type="dxa"/>
            <w:shd w:val="clear" w:color="auto" w:fill="auto"/>
          </w:tcPr>
          <w:p w14:paraId="4B66ADE1" w14:textId="77777777" w:rsidR="0071087C" w:rsidRPr="00E6516F" w:rsidDel="00B92A0E" w:rsidRDefault="0071087C" w:rsidP="00174677">
            <w:pPr>
              <w:pStyle w:val="TAC"/>
            </w:pPr>
            <w:r w:rsidRPr="00E6516F">
              <w:t>17</w:t>
            </w:r>
          </w:p>
        </w:tc>
        <w:tc>
          <w:tcPr>
            <w:tcW w:w="3969" w:type="dxa"/>
            <w:shd w:val="clear" w:color="auto" w:fill="auto"/>
          </w:tcPr>
          <w:p w14:paraId="3D297B23" w14:textId="77777777" w:rsidR="0071087C" w:rsidRPr="00E6516F" w:rsidDel="00B92A0E" w:rsidRDefault="0071087C" w:rsidP="00174677">
            <w:pPr>
              <w:pStyle w:val="TAL"/>
            </w:pPr>
            <w:r w:rsidRPr="00E6516F">
              <w:t>The SS releases the RRC connection</w:t>
            </w:r>
          </w:p>
        </w:tc>
        <w:tc>
          <w:tcPr>
            <w:tcW w:w="709" w:type="dxa"/>
            <w:shd w:val="clear" w:color="auto" w:fill="auto"/>
          </w:tcPr>
          <w:p w14:paraId="7B65C4DA" w14:textId="77777777" w:rsidR="0071087C" w:rsidRPr="00E6516F" w:rsidDel="00B92A0E" w:rsidRDefault="0071087C" w:rsidP="00174677">
            <w:pPr>
              <w:pStyle w:val="TAC"/>
            </w:pPr>
            <w:r w:rsidRPr="00E6516F">
              <w:rPr>
                <w:szCs w:val="18"/>
              </w:rPr>
              <w:t>-</w:t>
            </w:r>
          </w:p>
        </w:tc>
        <w:tc>
          <w:tcPr>
            <w:tcW w:w="2977" w:type="dxa"/>
            <w:shd w:val="clear" w:color="auto" w:fill="auto"/>
          </w:tcPr>
          <w:p w14:paraId="0A3DE8EB" w14:textId="77777777" w:rsidR="0071087C" w:rsidRPr="00E6516F" w:rsidDel="00B92A0E" w:rsidRDefault="0071087C" w:rsidP="00174677">
            <w:pPr>
              <w:pStyle w:val="TAL"/>
            </w:pPr>
            <w:r w:rsidRPr="00E6516F">
              <w:t>-</w:t>
            </w:r>
          </w:p>
        </w:tc>
        <w:tc>
          <w:tcPr>
            <w:tcW w:w="567" w:type="dxa"/>
            <w:shd w:val="clear" w:color="auto" w:fill="auto"/>
          </w:tcPr>
          <w:p w14:paraId="041D2D75" w14:textId="77777777" w:rsidR="0071087C" w:rsidRPr="00E6516F" w:rsidDel="00B92A0E" w:rsidRDefault="0071087C" w:rsidP="00174677">
            <w:pPr>
              <w:pStyle w:val="TAC"/>
            </w:pPr>
            <w:r w:rsidRPr="00E6516F">
              <w:t>-</w:t>
            </w:r>
          </w:p>
        </w:tc>
        <w:tc>
          <w:tcPr>
            <w:tcW w:w="892" w:type="dxa"/>
            <w:shd w:val="clear" w:color="auto" w:fill="auto"/>
          </w:tcPr>
          <w:p w14:paraId="6E6589D0" w14:textId="77777777" w:rsidR="0071087C" w:rsidRPr="00E6516F" w:rsidDel="00B92A0E" w:rsidRDefault="0071087C" w:rsidP="00174677">
            <w:pPr>
              <w:pStyle w:val="TAC"/>
            </w:pPr>
            <w:r w:rsidRPr="00E6516F">
              <w:t>-</w:t>
            </w:r>
          </w:p>
        </w:tc>
      </w:tr>
      <w:tr w:rsidR="0071087C" w:rsidRPr="00E6516F" w14:paraId="7E066E28" w14:textId="77777777" w:rsidTr="00174677">
        <w:tc>
          <w:tcPr>
            <w:tcW w:w="9762" w:type="dxa"/>
            <w:gridSpan w:val="6"/>
            <w:shd w:val="clear" w:color="auto" w:fill="auto"/>
          </w:tcPr>
          <w:p w14:paraId="61DD3350" w14:textId="77777777" w:rsidR="0071087C" w:rsidRPr="00E6516F" w:rsidRDefault="0071087C" w:rsidP="00174677">
            <w:pPr>
              <w:pStyle w:val="TAN"/>
            </w:pPr>
            <w:r w:rsidRPr="00E6516F">
              <w:t>NOTE 1:</w:t>
            </w:r>
            <w:r w:rsidRPr="00E6516F">
              <w:tab/>
              <w:t>This is expected to be done via a suitable implementation dependent MMI.</w:t>
            </w:r>
          </w:p>
        </w:tc>
      </w:tr>
    </w:tbl>
    <w:p w14:paraId="57BCFC86" w14:textId="77777777" w:rsidR="0071087C" w:rsidRPr="00E6516F" w:rsidRDefault="0071087C" w:rsidP="0071087C"/>
    <w:p w14:paraId="08309499" w14:textId="77777777" w:rsidR="0071087C" w:rsidRPr="00E6516F" w:rsidRDefault="0071087C" w:rsidP="0071087C">
      <w:pPr>
        <w:pStyle w:val="H6"/>
      </w:pPr>
      <w:bookmarkStart w:id="774" w:name="_Toc52782393"/>
      <w:bookmarkStart w:id="775" w:name="_Toc52783004"/>
      <w:bookmarkStart w:id="776" w:name="_Toc59042873"/>
      <w:r w:rsidRPr="00E6516F">
        <w:t>6.1.12.3.3</w:t>
      </w:r>
      <w:r w:rsidRPr="00E6516F">
        <w:tab/>
        <w:t>Specific message contents</w:t>
      </w:r>
      <w:bookmarkEnd w:id="774"/>
      <w:bookmarkEnd w:id="775"/>
      <w:bookmarkEnd w:id="776"/>
    </w:p>
    <w:p w14:paraId="4AC164FC" w14:textId="77777777" w:rsidR="0071087C" w:rsidRPr="00E6516F" w:rsidRDefault="0071087C" w:rsidP="0071087C">
      <w:pPr>
        <w:pStyle w:val="TH"/>
      </w:pPr>
      <w:r w:rsidRPr="00E6516F">
        <w:t>Table 6.1.12.3.3-1: SIP INVITE (step 1, Table 6.1.12.3.2-1;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12338EC3" w14:textId="77777777" w:rsidTr="00174677">
        <w:trPr>
          <w:cantSplit/>
        </w:trPr>
        <w:tc>
          <w:tcPr>
            <w:tcW w:w="9639" w:type="dxa"/>
            <w:gridSpan w:val="5"/>
          </w:tcPr>
          <w:p w14:paraId="784BE23F" w14:textId="77777777" w:rsidR="0071087C" w:rsidRPr="00E6516F" w:rsidRDefault="0071087C" w:rsidP="00174677">
            <w:pPr>
              <w:pStyle w:val="TAL"/>
              <w:rPr>
                <w:rFonts w:cs="Arial"/>
                <w:szCs w:val="18"/>
              </w:rPr>
            </w:pPr>
            <w:r w:rsidRPr="00E6516F">
              <w:rPr>
                <w:rFonts w:cs="Arial"/>
                <w:szCs w:val="18"/>
              </w:rPr>
              <w:t>Derivation Path: TS 36.579-1 [2], Table 5.5.2.5.2-1, condition MCDATA_SDS</w:t>
            </w:r>
          </w:p>
        </w:tc>
      </w:tr>
      <w:tr w:rsidR="0071087C" w:rsidRPr="00E6516F" w14:paraId="7D3C8D5B" w14:textId="77777777" w:rsidTr="00174677">
        <w:tc>
          <w:tcPr>
            <w:tcW w:w="2835" w:type="dxa"/>
          </w:tcPr>
          <w:p w14:paraId="5EF89CB0" w14:textId="77777777" w:rsidR="0071087C" w:rsidRPr="00E6516F" w:rsidRDefault="0071087C" w:rsidP="00174677">
            <w:pPr>
              <w:pStyle w:val="TAH"/>
              <w:rPr>
                <w:bCs/>
              </w:rPr>
            </w:pPr>
            <w:r w:rsidRPr="00E6516F">
              <w:rPr>
                <w:bCs/>
              </w:rPr>
              <w:t>Information Element</w:t>
            </w:r>
          </w:p>
        </w:tc>
        <w:tc>
          <w:tcPr>
            <w:tcW w:w="2126" w:type="dxa"/>
          </w:tcPr>
          <w:p w14:paraId="02A00194"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4F6944FC" w14:textId="77777777" w:rsidR="0071087C" w:rsidRPr="00E6516F" w:rsidRDefault="0071087C" w:rsidP="00174677">
            <w:pPr>
              <w:pStyle w:val="TAH"/>
              <w:rPr>
                <w:bCs/>
              </w:rPr>
            </w:pPr>
            <w:r w:rsidRPr="00E6516F">
              <w:rPr>
                <w:bCs/>
              </w:rPr>
              <w:t>Comment</w:t>
            </w:r>
          </w:p>
        </w:tc>
        <w:tc>
          <w:tcPr>
            <w:tcW w:w="1418" w:type="dxa"/>
          </w:tcPr>
          <w:p w14:paraId="14885690" w14:textId="77777777" w:rsidR="0071087C" w:rsidRPr="00E6516F" w:rsidRDefault="0071087C" w:rsidP="00174677">
            <w:pPr>
              <w:pStyle w:val="TAH"/>
              <w:rPr>
                <w:bCs/>
              </w:rPr>
            </w:pPr>
            <w:r w:rsidRPr="00E6516F">
              <w:rPr>
                <w:bCs/>
              </w:rPr>
              <w:t>Reference</w:t>
            </w:r>
          </w:p>
        </w:tc>
        <w:tc>
          <w:tcPr>
            <w:tcW w:w="1134" w:type="dxa"/>
          </w:tcPr>
          <w:p w14:paraId="4D6D82B7" w14:textId="77777777" w:rsidR="0071087C" w:rsidRPr="00E6516F" w:rsidRDefault="0071087C" w:rsidP="00174677">
            <w:pPr>
              <w:pStyle w:val="TAH"/>
              <w:rPr>
                <w:bCs/>
              </w:rPr>
            </w:pPr>
            <w:r w:rsidRPr="00E6516F">
              <w:rPr>
                <w:bCs/>
              </w:rPr>
              <w:t>Condition</w:t>
            </w:r>
          </w:p>
        </w:tc>
      </w:tr>
      <w:tr w:rsidR="0071087C" w:rsidRPr="00E6516F" w14:paraId="5F4B7778" w14:textId="77777777" w:rsidTr="00174677">
        <w:tc>
          <w:tcPr>
            <w:tcW w:w="2835" w:type="dxa"/>
            <w:vAlign w:val="center"/>
          </w:tcPr>
          <w:p w14:paraId="150B41CF" w14:textId="77777777" w:rsidR="0071087C" w:rsidRPr="00E6516F" w:rsidRDefault="0071087C" w:rsidP="00174677">
            <w:pPr>
              <w:pStyle w:val="TAL"/>
              <w:rPr>
                <w:b/>
                <w:bCs/>
              </w:rPr>
            </w:pPr>
            <w:r w:rsidRPr="00E6516F">
              <w:rPr>
                <w:b/>
                <w:bCs/>
              </w:rPr>
              <w:t>Message-body</w:t>
            </w:r>
          </w:p>
        </w:tc>
        <w:tc>
          <w:tcPr>
            <w:tcW w:w="2126" w:type="dxa"/>
          </w:tcPr>
          <w:p w14:paraId="6BE86B1A" w14:textId="77777777" w:rsidR="0071087C" w:rsidRPr="00E6516F" w:rsidRDefault="0071087C" w:rsidP="00174677">
            <w:pPr>
              <w:pStyle w:val="TAL"/>
              <w:rPr>
                <w:iCs/>
              </w:rPr>
            </w:pPr>
          </w:p>
        </w:tc>
        <w:tc>
          <w:tcPr>
            <w:tcW w:w="2126" w:type="dxa"/>
            <w:tcBorders>
              <w:bottom w:val="single" w:sz="4" w:space="0" w:color="auto"/>
            </w:tcBorders>
          </w:tcPr>
          <w:p w14:paraId="4E61BA88" w14:textId="77777777" w:rsidR="0071087C" w:rsidRPr="00E6516F" w:rsidRDefault="0071087C" w:rsidP="00174677">
            <w:pPr>
              <w:pStyle w:val="TAL"/>
            </w:pPr>
          </w:p>
        </w:tc>
        <w:tc>
          <w:tcPr>
            <w:tcW w:w="1418" w:type="dxa"/>
          </w:tcPr>
          <w:p w14:paraId="163DD770" w14:textId="77777777" w:rsidR="0071087C" w:rsidRPr="00E6516F" w:rsidRDefault="0071087C" w:rsidP="00174677">
            <w:pPr>
              <w:pStyle w:val="TAL"/>
            </w:pPr>
          </w:p>
        </w:tc>
        <w:tc>
          <w:tcPr>
            <w:tcW w:w="1134" w:type="dxa"/>
            <w:vAlign w:val="bottom"/>
          </w:tcPr>
          <w:p w14:paraId="5D7EA9F8" w14:textId="77777777" w:rsidR="0071087C" w:rsidRPr="00E6516F" w:rsidRDefault="0071087C" w:rsidP="00174677">
            <w:pPr>
              <w:pStyle w:val="TAL"/>
            </w:pPr>
          </w:p>
        </w:tc>
      </w:tr>
      <w:tr w:rsidR="0071087C" w:rsidRPr="00E6516F" w14:paraId="00A365C2" w14:textId="77777777" w:rsidTr="00174677">
        <w:tc>
          <w:tcPr>
            <w:tcW w:w="2835" w:type="dxa"/>
            <w:vAlign w:val="center"/>
          </w:tcPr>
          <w:p w14:paraId="6D331168" w14:textId="77777777" w:rsidR="0071087C" w:rsidRPr="00E6516F" w:rsidRDefault="0071087C" w:rsidP="00174677">
            <w:pPr>
              <w:pStyle w:val="TAL"/>
              <w:rPr>
                <w:b/>
                <w:bCs/>
              </w:rPr>
            </w:pPr>
            <w:r w:rsidRPr="00E6516F">
              <w:t xml:space="preserve">  MIME body part</w:t>
            </w:r>
          </w:p>
        </w:tc>
        <w:tc>
          <w:tcPr>
            <w:tcW w:w="2126" w:type="dxa"/>
          </w:tcPr>
          <w:p w14:paraId="5B2FA250" w14:textId="77777777" w:rsidR="0071087C" w:rsidRPr="00E6516F" w:rsidRDefault="0071087C" w:rsidP="00174677">
            <w:pPr>
              <w:pStyle w:val="TAL"/>
              <w:rPr>
                <w:iCs/>
              </w:rPr>
            </w:pPr>
          </w:p>
        </w:tc>
        <w:tc>
          <w:tcPr>
            <w:tcW w:w="2126" w:type="dxa"/>
            <w:tcBorders>
              <w:bottom w:val="single" w:sz="4" w:space="0" w:color="auto"/>
            </w:tcBorders>
          </w:tcPr>
          <w:p w14:paraId="4D72C7AE" w14:textId="77777777" w:rsidR="0071087C" w:rsidRPr="00E6516F" w:rsidRDefault="0071087C" w:rsidP="00174677">
            <w:pPr>
              <w:pStyle w:val="TAL"/>
            </w:pPr>
            <w:r w:rsidRPr="00E6516F">
              <w:rPr>
                <w:b/>
              </w:rPr>
              <w:t>SDP message</w:t>
            </w:r>
          </w:p>
        </w:tc>
        <w:tc>
          <w:tcPr>
            <w:tcW w:w="1418" w:type="dxa"/>
          </w:tcPr>
          <w:p w14:paraId="47633846" w14:textId="77777777" w:rsidR="0071087C" w:rsidRPr="00E6516F" w:rsidRDefault="0071087C" w:rsidP="00174677">
            <w:pPr>
              <w:pStyle w:val="TAL"/>
            </w:pPr>
          </w:p>
        </w:tc>
        <w:tc>
          <w:tcPr>
            <w:tcW w:w="1134" w:type="dxa"/>
            <w:vAlign w:val="bottom"/>
          </w:tcPr>
          <w:p w14:paraId="4472BC02" w14:textId="77777777" w:rsidR="0071087C" w:rsidRPr="00E6516F" w:rsidRDefault="0071087C" w:rsidP="00174677">
            <w:pPr>
              <w:pStyle w:val="TAL"/>
            </w:pPr>
          </w:p>
        </w:tc>
      </w:tr>
      <w:tr w:rsidR="0071087C" w:rsidRPr="00E6516F" w14:paraId="1D99C51F" w14:textId="77777777" w:rsidTr="004312E8">
        <w:tc>
          <w:tcPr>
            <w:tcW w:w="2835" w:type="dxa"/>
          </w:tcPr>
          <w:p w14:paraId="17836C77" w14:textId="77777777" w:rsidR="0071087C" w:rsidRPr="00E6516F" w:rsidRDefault="0071087C" w:rsidP="00174677">
            <w:pPr>
              <w:pStyle w:val="TAL"/>
              <w:rPr>
                <w:b/>
                <w:bCs/>
              </w:rPr>
            </w:pPr>
            <w:r w:rsidRPr="00E6516F">
              <w:t xml:space="preserve">    MIME-part-body</w:t>
            </w:r>
          </w:p>
        </w:tc>
        <w:tc>
          <w:tcPr>
            <w:tcW w:w="2126" w:type="dxa"/>
          </w:tcPr>
          <w:p w14:paraId="27E4D26C" w14:textId="77777777" w:rsidR="0071087C" w:rsidRPr="00E6516F" w:rsidRDefault="0071087C" w:rsidP="00174677">
            <w:pPr>
              <w:pStyle w:val="TAL"/>
              <w:rPr>
                <w:iCs/>
              </w:rPr>
            </w:pPr>
            <w:r w:rsidRPr="00E6516F">
              <w:t>SDP message as described in Table 6.1.12.3.3-1A</w:t>
            </w:r>
          </w:p>
        </w:tc>
        <w:tc>
          <w:tcPr>
            <w:tcW w:w="2126" w:type="dxa"/>
            <w:tcBorders>
              <w:bottom w:val="single" w:sz="4" w:space="0" w:color="auto"/>
            </w:tcBorders>
          </w:tcPr>
          <w:p w14:paraId="10693944" w14:textId="77777777" w:rsidR="0071087C" w:rsidRPr="00E6516F" w:rsidRDefault="0071087C" w:rsidP="00174677">
            <w:pPr>
              <w:pStyle w:val="TAL"/>
            </w:pPr>
          </w:p>
        </w:tc>
        <w:tc>
          <w:tcPr>
            <w:tcW w:w="1418" w:type="dxa"/>
          </w:tcPr>
          <w:p w14:paraId="2FC68E21" w14:textId="77777777" w:rsidR="0071087C" w:rsidRPr="00E6516F" w:rsidRDefault="0071087C" w:rsidP="00174677">
            <w:pPr>
              <w:pStyle w:val="TAL"/>
            </w:pPr>
          </w:p>
        </w:tc>
        <w:tc>
          <w:tcPr>
            <w:tcW w:w="1134" w:type="dxa"/>
            <w:vAlign w:val="bottom"/>
          </w:tcPr>
          <w:p w14:paraId="6F474E75" w14:textId="77777777" w:rsidR="0071087C" w:rsidRPr="00E6516F" w:rsidRDefault="0071087C" w:rsidP="00174677">
            <w:pPr>
              <w:pStyle w:val="TAL"/>
            </w:pPr>
          </w:p>
        </w:tc>
      </w:tr>
      <w:tr w:rsidR="0071087C" w:rsidRPr="00E6516F" w14:paraId="78DAA4A0" w14:textId="77777777" w:rsidTr="00174677">
        <w:tc>
          <w:tcPr>
            <w:tcW w:w="2835" w:type="dxa"/>
            <w:vAlign w:val="center"/>
          </w:tcPr>
          <w:p w14:paraId="2F2BF3A1" w14:textId="77777777" w:rsidR="0071087C" w:rsidRPr="00E6516F" w:rsidRDefault="0071087C" w:rsidP="00174677">
            <w:pPr>
              <w:pStyle w:val="TAL"/>
              <w:rPr>
                <w:b/>
                <w:bCs/>
              </w:rPr>
            </w:pPr>
            <w:r w:rsidRPr="00E6516F">
              <w:t xml:space="preserve">  MIME body part</w:t>
            </w:r>
          </w:p>
        </w:tc>
        <w:tc>
          <w:tcPr>
            <w:tcW w:w="2126" w:type="dxa"/>
            <w:vAlign w:val="center"/>
          </w:tcPr>
          <w:p w14:paraId="442E3843" w14:textId="77777777" w:rsidR="0071087C" w:rsidRPr="00E6516F" w:rsidRDefault="0071087C" w:rsidP="00174677">
            <w:pPr>
              <w:pStyle w:val="TAL"/>
              <w:rPr>
                <w:iCs/>
              </w:rPr>
            </w:pPr>
          </w:p>
        </w:tc>
        <w:tc>
          <w:tcPr>
            <w:tcW w:w="2126" w:type="dxa"/>
            <w:tcBorders>
              <w:bottom w:val="single" w:sz="4" w:space="0" w:color="auto"/>
            </w:tcBorders>
          </w:tcPr>
          <w:p w14:paraId="3C3134D6" w14:textId="1C18832B" w:rsidR="0071087C" w:rsidRPr="00E6516F" w:rsidRDefault="0071087C" w:rsidP="00174677">
            <w:pPr>
              <w:pStyle w:val="TAL"/>
              <w:rPr>
                <w:b/>
                <w:bCs/>
              </w:rPr>
            </w:pPr>
            <w:r w:rsidRPr="00E6516F">
              <w:rPr>
                <w:b/>
                <w:bCs/>
              </w:rPr>
              <w:t>MCData-Info</w:t>
            </w:r>
          </w:p>
        </w:tc>
        <w:tc>
          <w:tcPr>
            <w:tcW w:w="1418" w:type="dxa"/>
          </w:tcPr>
          <w:p w14:paraId="46C4CF0E" w14:textId="77777777" w:rsidR="0071087C" w:rsidRPr="00E6516F" w:rsidRDefault="0071087C" w:rsidP="00174677">
            <w:pPr>
              <w:pStyle w:val="TAL"/>
            </w:pPr>
          </w:p>
        </w:tc>
        <w:tc>
          <w:tcPr>
            <w:tcW w:w="1134" w:type="dxa"/>
          </w:tcPr>
          <w:p w14:paraId="074839B6" w14:textId="77777777" w:rsidR="0071087C" w:rsidRPr="00E6516F" w:rsidRDefault="0071087C" w:rsidP="00174677">
            <w:pPr>
              <w:pStyle w:val="TAL"/>
            </w:pPr>
          </w:p>
        </w:tc>
      </w:tr>
      <w:tr w:rsidR="0071087C" w:rsidRPr="00E6516F" w14:paraId="1426E81F" w14:textId="77777777" w:rsidTr="00174677">
        <w:tc>
          <w:tcPr>
            <w:tcW w:w="2835" w:type="dxa"/>
          </w:tcPr>
          <w:p w14:paraId="76EA8017" w14:textId="77777777" w:rsidR="0071087C" w:rsidRPr="00E6516F" w:rsidRDefault="0071087C" w:rsidP="00174677">
            <w:pPr>
              <w:pStyle w:val="TAL"/>
              <w:tabs>
                <w:tab w:val="left" w:pos="754"/>
              </w:tabs>
              <w:rPr>
                <w:b/>
                <w:bCs/>
              </w:rPr>
            </w:pPr>
            <w:r w:rsidRPr="00E6516F">
              <w:t xml:space="preserve">    MIME-part-body</w:t>
            </w:r>
          </w:p>
        </w:tc>
        <w:tc>
          <w:tcPr>
            <w:tcW w:w="2126" w:type="dxa"/>
          </w:tcPr>
          <w:p w14:paraId="1D40D6D6" w14:textId="77777777" w:rsidR="0071087C" w:rsidRPr="00E6516F" w:rsidRDefault="0071087C" w:rsidP="00174677">
            <w:pPr>
              <w:pStyle w:val="TAL"/>
              <w:rPr>
                <w:iCs/>
              </w:rPr>
            </w:pPr>
            <w:r w:rsidRPr="00E6516F">
              <w:t>MCData-Info as described in Table 6.1.12.3.3-2</w:t>
            </w:r>
          </w:p>
        </w:tc>
        <w:tc>
          <w:tcPr>
            <w:tcW w:w="2126" w:type="dxa"/>
            <w:tcBorders>
              <w:bottom w:val="single" w:sz="4" w:space="0" w:color="auto"/>
            </w:tcBorders>
          </w:tcPr>
          <w:p w14:paraId="5B7E998C" w14:textId="77777777" w:rsidR="0071087C" w:rsidRPr="00E6516F" w:rsidRDefault="0071087C" w:rsidP="00174677">
            <w:pPr>
              <w:pStyle w:val="TAL"/>
            </w:pPr>
          </w:p>
        </w:tc>
        <w:tc>
          <w:tcPr>
            <w:tcW w:w="1418" w:type="dxa"/>
          </w:tcPr>
          <w:p w14:paraId="22D5667B" w14:textId="77777777" w:rsidR="0071087C" w:rsidRPr="00E6516F" w:rsidRDefault="0071087C" w:rsidP="00174677">
            <w:pPr>
              <w:pStyle w:val="TAL"/>
            </w:pPr>
          </w:p>
        </w:tc>
        <w:tc>
          <w:tcPr>
            <w:tcW w:w="1134" w:type="dxa"/>
          </w:tcPr>
          <w:p w14:paraId="6FC92F42" w14:textId="77777777" w:rsidR="0071087C" w:rsidRPr="00E6516F" w:rsidRDefault="0071087C" w:rsidP="00174677">
            <w:pPr>
              <w:pStyle w:val="TAL"/>
            </w:pPr>
          </w:p>
        </w:tc>
      </w:tr>
    </w:tbl>
    <w:p w14:paraId="33A3AB87" w14:textId="77777777" w:rsidR="0071087C" w:rsidRPr="00E6516F" w:rsidRDefault="0071087C" w:rsidP="0071087C"/>
    <w:p w14:paraId="28F831B6" w14:textId="77777777" w:rsidR="0071087C" w:rsidRPr="00E6516F" w:rsidRDefault="0071087C" w:rsidP="004312E8">
      <w:pPr>
        <w:pStyle w:val="TH"/>
      </w:pPr>
      <w:r w:rsidRPr="00E6516F">
        <w:t>Table 6.1.12.3.3-1A: SDP for SIP INVITE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60A7247D" w14:textId="77777777" w:rsidTr="00174677">
        <w:trPr>
          <w:cantSplit/>
        </w:trPr>
        <w:tc>
          <w:tcPr>
            <w:tcW w:w="9639" w:type="dxa"/>
          </w:tcPr>
          <w:p w14:paraId="5497DA86" w14:textId="77777777" w:rsidR="0071087C" w:rsidRPr="00E6516F" w:rsidRDefault="0071087C" w:rsidP="004312E8">
            <w:pPr>
              <w:pStyle w:val="TAL"/>
            </w:pPr>
            <w:r w:rsidRPr="00E6516F">
              <w:t>Derivation Path: TS 36.579-1 [2], Table 5.5.3.1.2-3, condition MCDATA_SDS, SDP_OFFER, SDS_SESSION</w:t>
            </w:r>
          </w:p>
        </w:tc>
      </w:tr>
    </w:tbl>
    <w:p w14:paraId="072FB923" w14:textId="77777777" w:rsidR="0071087C" w:rsidRPr="00E6516F" w:rsidRDefault="0071087C" w:rsidP="0071087C"/>
    <w:p w14:paraId="4CDE3281" w14:textId="77777777" w:rsidR="0071087C" w:rsidRPr="00E6516F" w:rsidRDefault="0071087C" w:rsidP="0071087C">
      <w:pPr>
        <w:pStyle w:val="TH"/>
      </w:pPr>
      <w:r w:rsidRPr="00E6516F">
        <w:t>Table 6.1.12.3.3-2: MCDATA-Info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7147F4D5" w14:textId="77777777" w:rsidTr="00174677">
        <w:trPr>
          <w:cantSplit/>
        </w:trPr>
        <w:tc>
          <w:tcPr>
            <w:tcW w:w="9639" w:type="dxa"/>
            <w:gridSpan w:val="5"/>
          </w:tcPr>
          <w:p w14:paraId="034460F3"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5.5.3.2.1-3, condition MCD_grp</w:t>
            </w:r>
          </w:p>
        </w:tc>
      </w:tr>
      <w:tr w:rsidR="0071087C" w:rsidRPr="00E6516F" w14:paraId="1AD5E446" w14:textId="77777777" w:rsidTr="00174677">
        <w:tc>
          <w:tcPr>
            <w:tcW w:w="2835" w:type="dxa"/>
          </w:tcPr>
          <w:p w14:paraId="7088962D" w14:textId="77777777" w:rsidR="0071087C" w:rsidRPr="00E6516F" w:rsidRDefault="0071087C" w:rsidP="00174677">
            <w:pPr>
              <w:pStyle w:val="TAH"/>
              <w:rPr>
                <w:bCs/>
              </w:rPr>
            </w:pPr>
            <w:r w:rsidRPr="00E6516F">
              <w:rPr>
                <w:bCs/>
              </w:rPr>
              <w:t>Information Element</w:t>
            </w:r>
          </w:p>
        </w:tc>
        <w:tc>
          <w:tcPr>
            <w:tcW w:w="2126" w:type="dxa"/>
          </w:tcPr>
          <w:p w14:paraId="42F6246C"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77E0289C" w14:textId="77777777" w:rsidR="0071087C" w:rsidRPr="00E6516F" w:rsidRDefault="0071087C" w:rsidP="00174677">
            <w:pPr>
              <w:pStyle w:val="TAH"/>
              <w:rPr>
                <w:bCs/>
              </w:rPr>
            </w:pPr>
            <w:r w:rsidRPr="00E6516F">
              <w:rPr>
                <w:bCs/>
              </w:rPr>
              <w:t>Comment</w:t>
            </w:r>
          </w:p>
        </w:tc>
        <w:tc>
          <w:tcPr>
            <w:tcW w:w="1418" w:type="dxa"/>
          </w:tcPr>
          <w:p w14:paraId="6D82DFA8" w14:textId="77777777" w:rsidR="0071087C" w:rsidRPr="00E6516F" w:rsidRDefault="0071087C" w:rsidP="00174677">
            <w:pPr>
              <w:pStyle w:val="TAH"/>
              <w:rPr>
                <w:bCs/>
              </w:rPr>
            </w:pPr>
            <w:r w:rsidRPr="00E6516F">
              <w:rPr>
                <w:bCs/>
              </w:rPr>
              <w:t>Reference</w:t>
            </w:r>
          </w:p>
        </w:tc>
        <w:tc>
          <w:tcPr>
            <w:tcW w:w="1134" w:type="dxa"/>
          </w:tcPr>
          <w:p w14:paraId="50CB1AF4" w14:textId="77777777" w:rsidR="0071087C" w:rsidRPr="00E6516F" w:rsidRDefault="0071087C" w:rsidP="00174677">
            <w:pPr>
              <w:pStyle w:val="TAH"/>
              <w:rPr>
                <w:bCs/>
              </w:rPr>
            </w:pPr>
            <w:r w:rsidRPr="00E6516F">
              <w:rPr>
                <w:bCs/>
              </w:rPr>
              <w:t>Condition</w:t>
            </w:r>
          </w:p>
        </w:tc>
      </w:tr>
      <w:tr w:rsidR="0071087C" w:rsidRPr="00E6516F" w14:paraId="1E2E9053" w14:textId="77777777" w:rsidTr="00174677">
        <w:tc>
          <w:tcPr>
            <w:tcW w:w="2835" w:type="dxa"/>
          </w:tcPr>
          <w:p w14:paraId="1AA31EE8" w14:textId="77777777" w:rsidR="0071087C" w:rsidRPr="00E6516F" w:rsidRDefault="0071087C" w:rsidP="00174677">
            <w:pPr>
              <w:pStyle w:val="TAL"/>
              <w:rPr>
                <w:rFonts w:cs="Arial"/>
                <w:szCs w:val="18"/>
              </w:rPr>
            </w:pPr>
            <w:r w:rsidRPr="00E6516F">
              <w:t>mcdata-info</w:t>
            </w:r>
          </w:p>
        </w:tc>
        <w:tc>
          <w:tcPr>
            <w:tcW w:w="2126" w:type="dxa"/>
          </w:tcPr>
          <w:p w14:paraId="7EE57D13" w14:textId="77777777" w:rsidR="0071087C" w:rsidRPr="00E6516F" w:rsidRDefault="0071087C" w:rsidP="00174677">
            <w:pPr>
              <w:pStyle w:val="TAL"/>
            </w:pPr>
          </w:p>
        </w:tc>
        <w:tc>
          <w:tcPr>
            <w:tcW w:w="2126" w:type="dxa"/>
            <w:tcBorders>
              <w:bottom w:val="single" w:sz="4" w:space="0" w:color="auto"/>
            </w:tcBorders>
          </w:tcPr>
          <w:p w14:paraId="44FC3717" w14:textId="77777777" w:rsidR="0071087C" w:rsidRPr="00E6516F" w:rsidRDefault="0071087C" w:rsidP="00174677">
            <w:pPr>
              <w:pStyle w:val="TAL"/>
            </w:pPr>
          </w:p>
        </w:tc>
        <w:tc>
          <w:tcPr>
            <w:tcW w:w="1418" w:type="dxa"/>
          </w:tcPr>
          <w:p w14:paraId="1ADA4A7E" w14:textId="77777777" w:rsidR="0071087C" w:rsidRPr="00E6516F" w:rsidRDefault="0071087C" w:rsidP="00174677">
            <w:pPr>
              <w:pStyle w:val="TAL"/>
            </w:pPr>
          </w:p>
        </w:tc>
        <w:tc>
          <w:tcPr>
            <w:tcW w:w="1134" w:type="dxa"/>
          </w:tcPr>
          <w:p w14:paraId="43689525" w14:textId="77777777" w:rsidR="0071087C" w:rsidRPr="00E6516F" w:rsidRDefault="0071087C" w:rsidP="00174677">
            <w:pPr>
              <w:pStyle w:val="TAL"/>
            </w:pPr>
          </w:p>
        </w:tc>
      </w:tr>
      <w:tr w:rsidR="0071087C" w:rsidRPr="00E6516F" w14:paraId="7F098A2C" w14:textId="77777777" w:rsidTr="00174677">
        <w:tc>
          <w:tcPr>
            <w:tcW w:w="2835" w:type="dxa"/>
          </w:tcPr>
          <w:p w14:paraId="7B63787F" w14:textId="77777777" w:rsidR="0071087C" w:rsidRPr="00E6516F" w:rsidRDefault="0071087C" w:rsidP="00174677">
            <w:pPr>
              <w:pStyle w:val="TAL"/>
              <w:rPr>
                <w:rFonts w:cs="Arial"/>
                <w:szCs w:val="18"/>
              </w:rPr>
            </w:pPr>
            <w:r w:rsidRPr="00E6516F">
              <w:t xml:space="preserve">  mcdata-Params</w:t>
            </w:r>
          </w:p>
        </w:tc>
        <w:tc>
          <w:tcPr>
            <w:tcW w:w="2126" w:type="dxa"/>
          </w:tcPr>
          <w:p w14:paraId="321290C1" w14:textId="77777777" w:rsidR="0071087C" w:rsidRPr="00E6516F" w:rsidRDefault="0071087C" w:rsidP="00174677">
            <w:pPr>
              <w:pStyle w:val="TAL"/>
            </w:pPr>
          </w:p>
        </w:tc>
        <w:tc>
          <w:tcPr>
            <w:tcW w:w="2126" w:type="dxa"/>
            <w:tcBorders>
              <w:top w:val="single" w:sz="4" w:space="0" w:color="auto"/>
              <w:bottom w:val="single" w:sz="4" w:space="0" w:color="auto"/>
            </w:tcBorders>
          </w:tcPr>
          <w:p w14:paraId="0D481641" w14:textId="77777777" w:rsidR="0071087C" w:rsidRPr="00E6516F" w:rsidRDefault="0071087C" w:rsidP="00174677">
            <w:pPr>
              <w:pStyle w:val="TAL"/>
            </w:pPr>
          </w:p>
        </w:tc>
        <w:tc>
          <w:tcPr>
            <w:tcW w:w="1418" w:type="dxa"/>
          </w:tcPr>
          <w:p w14:paraId="218A82CC" w14:textId="77777777" w:rsidR="0071087C" w:rsidRPr="00E6516F" w:rsidRDefault="0071087C" w:rsidP="00174677">
            <w:pPr>
              <w:pStyle w:val="TAL"/>
            </w:pPr>
          </w:p>
        </w:tc>
        <w:tc>
          <w:tcPr>
            <w:tcW w:w="1134" w:type="dxa"/>
          </w:tcPr>
          <w:p w14:paraId="59C89503" w14:textId="77777777" w:rsidR="0071087C" w:rsidRPr="00E6516F" w:rsidRDefault="0071087C" w:rsidP="00174677">
            <w:pPr>
              <w:pStyle w:val="TAL"/>
            </w:pPr>
          </w:p>
        </w:tc>
      </w:tr>
      <w:tr w:rsidR="0071087C" w:rsidRPr="00E6516F" w14:paraId="49E5F616" w14:textId="77777777" w:rsidTr="00174677">
        <w:tc>
          <w:tcPr>
            <w:tcW w:w="2835" w:type="dxa"/>
          </w:tcPr>
          <w:p w14:paraId="2C06C461" w14:textId="77777777" w:rsidR="0071087C" w:rsidRPr="00E6516F" w:rsidRDefault="0071087C" w:rsidP="00174677">
            <w:pPr>
              <w:pStyle w:val="TAL"/>
              <w:rPr>
                <w:rFonts w:cs="Arial"/>
                <w:szCs w:val="18"/>
              </w:rPr>
            </w:pPr>
            <w:r w:rsidRPr="00E6516F">
              <w:t xml:space="preserve">    request-type</w:t>
            </w:r>
          </w:p>
        </w:tc>
        <w:tc>
          <w:tcPr>
            <w:tcW w:w="2126" w:type="dxa"/>
          </w:tcPr>
          <w:p w14:paraId="1AA88399" w14:textId="77777777" w:rsidR="0071087C" w:rsidRPr="00E6516F" w:rsidRDefault="0071087C" w:rsidP="00174677">
            <w:pPr>
              <w:pStyle w:val="TAL"/>
            </w:pPr>
            <w:r w:rsidRPr="00E6516F">
              <w:rPr>
                <w:lang w:eastAsia="ko-KR"/>
              </w:rPr>
              <w:t>"group-sds-session"</w:t>
            </w:r>
          </w:p>
        </w:tc>
        <w:tc>
          <w:tcPr>
            <w:tcW w:w="2126" w:type="dxa"/>
            <w:tcBorders>
              <w:top w:val="single" w:sz="4" w:space="0" w:color="auto"/>
              <w:bottom w:val="single" w:sz="4" w:space="0" w:color="auto"/>
            </w:tcBorders>
          </w:tcPr>
          <w:p w14:paraId="4DCD4D90" w14:textId="77777777" w:rsidR="0071087C" w:rsidRPr="00E6516F" w:rsidRDefault="0071087C" w:rsidP="00174677">
            <w:pPr>
              <w:pStyle w:val="TAL"/>
            </w:pPr>
          </w:p>
        </w:tc>
        <w:tc>
          <w:tcPr>
            <w:tcW w:w="1418" w:type="dxa"/>
          </w:tcPr>
          <w:p w14:paraId="58256401" w14:textId="77777777" w:rsidR="0071087C" w:rsidRPr="00E6516F" w:rsidRDefault="0071087C" w:rsidP="00174677">
            <w:pPr>
              <w:pStyle w:val="TAL"/>
            </w:pPr>
          </w:p>
        </w:tc>
        <w:tc>
          <w:tcPr>
            <w:tcW w:w="1134" w:type="dxa"/>
          </w:tcPr>
          <w:p w14:paraId="2D7A5A46" w14:textId="77777777" w:rsidR="0071087C" w:rsidRPr="00E6516F" w:rsidRDefault="0071087C" w:rsidP="00174677">
            <w:pPr>
              <w:pStyle w:val="TAL"/>
            </w:pPr>
          </w:p>
        </w:tc>
      </w:tr>
    </w:tbl>
    <w:p w14:paraId="161E8ED9" w14:textId="77777777" w:rsidR="0071087C" w:rsidRPr="00E6516F" w:rsidRDefault="0071087C" w:rsidP="0071087C"/>
    <w:p w14:paraId="2D5AE10B" w14:textId="736CC9CE" w:rsidR="0071087C" w:rsidRPr="00E6516F" w:rsidRDefault="0071087C" w:rsidP="0071087C">
      <w:pPr>
        <w:pStyle w:val="TH"/>
      </w:pPr>
      <w:r w:rsidRPr="00E6516F">
        <w:t>Table 6.1.12.3.3-3: SIP 200 (OK) (step 1, Table 6.1.12.3.2-1;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25254492" w14:textId="77777777" w:rsidTr="00174677">
        <w:trPr>
          <w:cantSplit/>
        </w:trPr>
        <w:tc>
          <w:tcPr>
            <w:tcW w:w="9644" w:type="dxa"/>
            <w:gridSpan w:val="5"/>
          </w:tcPr>
          <w:p w14:paraId="12781E0B" w14:textId="77777777" w:rsidR="0071087C" w:rsidRPr="00E6516F" w:rsidRDefault="0071087C" w:rsidP="00174677">
            <w:pPr>
              <w:pStyle w:val="TAL"/>
              <w:rPr>
                <w:rFonts w:cs="Arial"/>
                <w:szCs w:val="18"/>
              </w:rPr>
            </w:pPr>
            <w:r w:rsidRPr="00E6516F">
              <w:rPr>
                <w:rFonts w:cs="Arial"/>
                <w:szCs w:val="18"/>
              </w:rPr>
              <w:t>Derivation Path: TS 36.579-1 [2], Table 5.5.2.17.1.1-1, condition INVITE-RSP, MCDATA_SDS</w:t>
            </w:r>
          </w:p>
        </w:tc>
      </w:tr>
      <w:tr w:rsidR="0071087C" w:rsidRPr="00E6516F" w14:paraId="2ADAB1DA" w14:textId="77777777" w:rsidTr="00174677">
        <w:tc>
          <w:tcPr>
            <w:tcW w:w="2836" w:type="dxa"/>
          </w:tcPr>
          <w:p w14:paraId="21C44DD6" w14:textId="77777777" w:rsidR="0071087C" w:rsidRPr="00E6516F" w:rsidRDefault="0071087C" w:rsidP="00174677">
            <w:pPr>
              <w:pStyle w:val="TAH"/>
              <w:rPr>
                <w:bCs/>
              </w:rPr>
            </w:pPr>
            <w:r w:rsidRPr="00E6516F">
              <w:rPr>
                <w:bCs/>
              </w:rPr>
              <w:t>Information Element</w:t>
            </w:r>
          </w:p>
        </w:tc>
        <w:tc>
          <w:tcPr>
            <w:tcW w:w="2127" w:type="dxa"/>
          </w:tcPr>
          <w:p w14:paraId="02EAD872"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067E4EC1" w14:textId="77777777" w:rsidR="0071087C" w:rsidRPr="00E6516F" w:rsidRDefault="0071087C" w:rsidP="00174677">
            <w:pPr>
              <w:pStyle w:val="TAH"/>
              <w:rPr>
                <w:bCs/>
              </w:rPr>
            </w:pPr>
            <w:r w:rsidRPr="00E6516F">
              <w:rPr>
                <w:bCs/>
              </w:rPr>
              <w:t>Comment</w:t>
            </w:r>
          </w:p>
        </w:tc>
        <w:tc>
          <w:tcPr>
            <w:tcW w:w="1419" w:type="dxa"/>
          </w:tcPr>
          <w:p w14:paraId="36A00494" w14:textId="77777777" w:rsidR="0071087C" w:rsidRPr="00E6516F" w:rsidRDefault="0071087C" w:rsidP="00174677">
            <w:pPr>
              <w:pStyle w:val="TAH"/>
              <w:rPr>
                <w:bCs/>
              </w:rPr>
            </w:pPr>
            <w:r w:rsidRPr="00E6516F">
              <w:rPr>
                <w:bCs/>
              </w:rPr>
              <w:t>Reference</w:t>
            </w:r>
          </w:p>
        </w:tc>
        <w:tc>
          <w:tcPr>
            <w:tcW w:w="1135" w:type="dxa"/>
          </w:tcPr>
          <w:p w14:paraId="33DC70A8" w14:textId="77777777" w:rsidR="0071087C" w:rsidRPr="00E6516F" w:rsidRDefault="0071087C" w:rsidP="00174677">
            <w:pPr>
              <w:pStyle w:val="TAH"/>
              <w:rPr>
                <w:bCs/>
              </w:rPr>
            </w:pPr>
            <w:r w:rsidRPr="00E6516F">
              <w:rPr>
                <w:bCs/>
              </w:rPr>
              <w:t>Condition</w:t>
            </w:r>
          </w:p>
        </w:tc>
      </w:tr>
      <w:tr w:rsidR="0071087C" w:rsidRPr="00E6516F" w:rsidDel="00A55843" w14:paraId="665449A0" w14:textId="77777777" w:rsidTr="00174677">
        <w:tc>
          <w:tcPr>
            <w:tcW w:w="2836" w:type="dxa"/>
          </w:tcPr>
          <w:p w14:paraId="19329B6D" w14:textId="77777777" w:rsidR="0071087C" w:rsidRPr="00E6516F" w:rsidDel="00A55843" w:rsidRDefault="0071087C" w:rsidP="00174677">
            <w:pPr>
              <w:pStyle w:val="TAL"/>
              <w:rPr>
                <w:rFonts w:cs="Arial"/>
                <w:bCs/>
                <w:szCs w:val="18"/>
              </w:rPr>
            </w:pPr>
            <w:r w:rsidRPr="00E6516F">
              <w:rPr>
                <w:rFonts w:cs="Arial"/>
                <w:b/>
                <w:bCs/>
                <w:szCs w:val="18"/>
              </w:rPr>
              <w:t>Content-Type</w:t>
            </w:r>
          </w:p>
        </w:tc>
        <w:tc>
          <w:tcPr>
            <w:tcW w:w="2127" w:type="dxa"/>
          </w:tcPr>
          <w:p w14:paraId="4581658F" w14:textId="77777777" w:rsidR="0071087C" w:rsidRPr="00E6516F" w:rsidDel="00A55843" w:rsidRDefault="0071087C" w:rsidP="00174677">
            <w:pPr>
              <w:pStyle w:val="TAL"/>
            </w:pPr>
          </w:p>
        </w:tc>
        <w:tc>
          <w:tcPr>
            <w:tcW w:w="2127" w:type="dxa"/>
            <w:tcBorders>
              <w:top w:val="single" w:sz="4" w:space="0" w:color="auto"/>
              <w:bottom w:val="single" w:sz="4" w:space="0" w:color="auto"/>
            </w:tcBorders>
          </w:tcPr>
          <w:p w14:paraId="10220B4C" w14:textId="77777777" w:rsidR="0071087C" w:rsidRPr="00E6516F" w:rsidDel="00A55843" w:rsidRDefault="0071087C" w:rsidP="00174677">
            <w:pPr>
              <w:pStyle w:val="TAL"/>
            </w:pPr>
          </w:p>
        </w:tc>
        <w:tc>
          <w:tcPr>
            <w:tcW w:w="1419" w:type="dxa"/>
          </w:tcPr>
          <w:p w14:paraId="05182F1D" w14:textId="77777777" w:rsidR="0071087C" w:rsidRPr="00E6516F" w:rsidDel="00A55843" w:rsidRDefault="0071087C" w:rsidP="00174677">
            <w:pPr>
              <w:pStyle w:val="TAL"/>
            </w:pPr>
          </w:p>
        </w:tc>
        <w:tc>
          <w:tcPr>
            <w:tcW w:w="1135" w:type="dxa"/>
          </w:tcPr>
          <w:p w14:paraId="0BD43079" w14:textId="77777777" w:rsidR="0071087C" w:rsidRPr="00E6516F" w:rsidDel="00A55843" w:rsidRDefault="0071087C" w:rsidP="00174677">
            <w:pPr>
              <w:pStyle w:val="TAL"/>
            </w:pPr>
          </w:p>
        </w:tc>
      </w:tr>
      <w:tr w:rsidR="0071087C" w:rsidRPr="00E6516F" w:rsidDel="00A55843" w14:paraId="15AD08BD" w14:textId="77777777" w:rsidTr="00174677">
        <w:tc>
          <w:tcPr>
            <w:tcW w:w="2836" w:type="dxa"/>
          </w:tcPr>
          <w:p w14:paraId="4A997DC1" w14:textId="77777777" w:rsidR="0071087C" w:rsidRPr="00E6516F" w:rsidDel="00A55843" w:rsidRDefault="0071087C" w:rsidP="00174677">
            <w:pPr>
              <w:pStyle w:val="TAL"/>
              <w:rPr>
                <w:rFonts w:cs="Arial"/>
                <w:bCs/>
                <w:szCs w:val="18"/>
              </w:rPr>
            </w:pPr>
            <w:r w:rsidRPr="00E6516F">
              <w:rPr>
                <w:rFonts w:cs="Arial"/>
                <w:b/>
                <w:bCs/>
                <w:szCs w:val="18"/>
              </w:rPr>
              <w:t xml:space="preserve">  </w:t>
            </w:r>
            <w:r w:rsidRPr="00E6516F">
              <w:rPr>
                <w:rFonts w:cs="Arial"/>
                <w:szCs w:val="18"/>
              </w:rPr>
              <w:t>value</w:t>
            </w:r>
          </w:p>
        </w:tc>
        <w:tc>
          <w:tcPr>
            <w:tcW w:w="2127" w:type="dxa"/>
          </w:tcPr>
          <w:p w14:paraId="7D7A2DE6" w14:textId="77777777" w:rsidR="0071087C" w:rsidRPr="00E6516F" w:rsidDel="00A55843" w:rsidRDefault="0071087C" w:rsidP="00174677">
            <w:pPr>
              <w:pStyle w:val="TAL"/>
            </w:pPr>
            <w:r w:rsidRPr="00E6516F">
              <w:t>"application/sdp"</w:t>
            </w:r>
          </w:p>
        </w:tc>
        <w:tc>
          <w:tcPr>
            <w:tcW w:w="2127" w:type="dxa"/>
            <w:tcBorders>
              <w:top w:val="single" w:sz="4" w:space="0" w:color="auto"/>
              <w:bottom w:val="single" w:sz="4" w:space="0" w:color="auto"/>
            </w:tcBorders>
          </w:tcPr>
          <w:p w14:paraId="533FDA1F" w14:textId="77777777" w:rsidR="0071087C" w:rsidRPr="00E6516F" w:rsidDel="00A55843" w:rsidRDefault="0071087C" w:rsidP="00174677">
            <w:pPr>
              <w:pStyle w:val="TAL"/>
            </w:pPr>
          </w:p>
        </w:tc>
        <w:tc>
          <w:tcPr>
            <w:tcW w:w="1419" w:type="dxa"/>
          </w:tcPr>
          <w:p w14:paraId="539FC3FB" w14:textId="77777777" w:rsidR="0071087C" w:rsidRPr="00E6516F" w:rsidDel="00A55843" w:rsidRDefault="0071087C" w:rsidP="00174677">
            <w:pPr>
              <w:pStyle w:val="TAL"/>
            </w:pPr>
          </w:p>
        </w:tc>
        <w:tc>
          <w:tcPr>
            <w:tcW w:w="1135" w:type="dxa"/>
          </w:tcPr>
          <w:p w14:paraId="332E6387" w14:textId="77777777" w:rsidR="0071087C" w:rsidRPr="00E6516F" w:rsidDel="00A55843" w:rsidRDefault="0071087C" w:rsidP="00174677">
            <w:pPr>
              <w:pStyle w:val="TAL"/>
            </w:pPr>
          </w:p>
        </w:tc>
      </w:tr>
      <w:tr w:rsidR="0071087C" w:rsidRPr="00E6516F" w14:paraId="76634AD3" w14:textId="77777777" w:rsidTr="00174677">
        <w:tc>
          <w:tcPr>
            <w:tcW w:w="2836" w:type="dxa"/>
            <w:vAlign w:val="center"/>
          </w:tcPr>
          <w:p w14:paraId="2A34F435" w14:textId="77777777" w:rsidR="0071087C" w:rsidRPr="00E6516F" w:rsidRDefault="0071087C" w:rsidP="00174677">
            <w:pPr>
              <w:pStyle w:val="TAL"/>
              <w:rPr>
                <w:rFonts w:cs="Arial"/>
                <w:b/>
                <w:bCs/>
                <w:szCs w:val="18"/>
              </w:rPr>
            </w:pPr>
            <w:r w:rsidRPr="00E6516F">
              <w:rPr>
                <w:b/>
                <w:bCs/>
              </w:rPr>
              <w:t>Message-body</w:t>
            </w:r>
          </w:p>
        </w:tc>
        <w:tc>
          <w:tcPr>
            <w:tcW w:w="2127" w:type="dxa"/>
          </w:tcPr>
          <w:p w14:paraId="4C895BE9" w14:textId="77777777" w:rsidR="0071087C" w:rsidRPr="00E6516F" w:rsidRDefault="0071087C" w:rsidP="00174677">
            <w:pPr>
              <w:pStyle w:val="TAL"/>
            </w:pPr>
          </w:p>
        </w:tc>
        <w:tc>
          <w:tcPr>
            <w:tcW w:w="2127" w:type="dxa"/>
            <w:tcBorders>
              <w:top w:val="single" w:sz="4" w:space="0" w:color="auto"/>
              <w:bottom w:val="single" w:sz="4" w:space="0" w:color="auto"/>
            </w:tcBorders>
          </w:tcPr>
          <w:p w14:paraId="4C97DE7F" w14:textId="77777777" w:rsidR="0071087C" w:rsidRPr="00E6516F" w:rsidRDefault="0071087C" w:rsidP="00174677">
            <w:pPr>
              <w:pStyle w:val="TAL"/>
            </w:pPr>
          </w:p>
        </w:tc>
        <w:tc>
          <w:tcPr>
            <w:tcW w:w="1419" w:type="dxa"/>
          </w:tcPr>
          <w:p w14:paraId="793F9AB4" w14:textId="77777777" w:rsidR="0071087C" w:rsidRPr="00E6516F" w:rsidRDefault="0071087C" w:rsidP="00174677">
            <w:pPr>
              <w:pStyle w:val="TAL"/>
            </w:pPr>
          </w:p>
        </w:tc>
        <w:tc>
          <w:tcPr>
            <w:tcW w:w="1135" w:type="dxa"/>
            <w:vAlign w:val="bottom"/>
          </w:tcPr>
          <w:p w14:paraId="181EF32A" w14:textId="77777777" w:rsidR="0071087C" w:rsidRPr="00E6516F" w:rsidRDefault="0071087C" w:rsidP="00174677">
            <w:pPr>
              <w:pStyle w:val="TAL"/>
            </w:pPr>
          </w:p>
        </w:tc>
      </w:tr>
      <w:tr w:rsidR="0071087C" w:rsidRPr="00E6516F" w14:paraId="2D9E50D9" w14:textId="77777777" w:rsidTr="004312E8">
        <w:tc>
          <w:tcPr>
            <w:tcW w:w="2836" w:type="dxa"/>
          </w:tcPr>
          <w:p w14:paraId="5A3A862C" w14:textId="77777777" w:rsidR="0071087C" w:rsidRPr="00E6516F" w:rsidRDefault="0071087C" w:rsidP="00174677">
            <w:pPr>
              <w:pStyle w:val="TAL"/>
              <w:rPr>
                <w:b/>
                <w:bCs/>
              </w:rPr>
            </w:pPr>
            <w:r w:rsidRPr="00E6516F">
              <w:t xml:space="preserve">  SDP message</w:t>
            </w:r>
          </w:p>
        </w:tc>
        <w:tc>
          <w:tcPr>
            <w:tcW w:w="2127" w:type="dxa"/>
          </w:tcPr>
          <w:p w14:paraId="123A3A34" w14:textId="77777777" w:rsidR="0071087C" w:rsidRPr="00E6516F" w:rsidRDefault="0071087C" w:rsidP="00174677">
            <w:pPr>
              <w:pStyle w:val="TAL"/>
            </w:pPr>
            <w:r w:rsidRPr="00E6516F">
              <w:t>As described in Table 6.1.12.3.3-4</w:t>
            </w:r>
          </w:p>
        </w:tc>
        <w:tc>
          <w:tcPr>
            <w:tcW w:w="2127" w:type="dxa"/>
            <w:tcBorders>
              <w:top w:val="single" w:sz="4" w:space="0" w:color="auto"/>
              <w:bottom w:val="single" w:sz="4" w:space="0" w:color="auto"/>
            </w:tcBorders>
          </w:tcPr>
          <w:p w14:paraId="5ED785CD" w14:textId="77777777" w:rsidR="0071087C" w:rsidRPr="00E6516F" w:rsidRDefault="0071087C" w:rsidP="00174677">
            <w:pPr>
              <w:pStyle w:val="TAL"/>
            </w:pPr>
          </w:p>
        </w:tc>
        <w:tc>
          <w:tcPr>
            <w:tcW w:w="1419" w:type="dxa"/>
          </w:tcPr>
          <w:p w14:paraId="0D34EA0F" w14:textId="77777777" w:rsidR="0071087C" w:rsidRPr="00E6516F" w:rsidRDefault="0071087C" w:rsidP="00174677">
            <w:pPr>
              <w:pStyle w:val="TAL"/>
            </w:pPr>
          </w:p>
        </w:tc>
        <w:tc>
          <w:tcPr>
            <w:tcW w:w="1135" w:type="dxa"/>
            <w:vAlign w:val="bottom"/>
          </w:tcPr>
          <w:p w14:paraId="4203FA18" w14:textId="77777777" w:rsidR="0071087C" w:rsidRPr="00E6516F" w:rsidRDefault="0071087C" w:rsidP="00174677">
            <w:pPr>
              <w:pStyle w:val="TAL"/>
            </w:pPr>
          </w:p>
        </w:tc>
      </w:tr>
    </w:tbl>
    <w:p w14:paraId="025CB774" w14:textId="77777777" w:rsidR="0071087C" w:rsidRPr="00E6516F" w:rsidRDefault="0071087C" w:rsidP="0071087C"/>
    <w:p w14:paraId="39F68B39" w14:textId="77777777" w:rsidR="0071087C" w:rsidRPr="00E6516F" w:rsidRDefault="0071087C" w:rsidP="0071087C">
      <w:pPr>
        <w:pStyle w:val="TH"/>
      </w:pPr>
      <w:r w:rsidRPr="00E6516F">
        <w:t>Table 6.1.12.3.3-4: SDP for SIP 200 (OK) (Table 6.1.12.3.3-3)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59450DCD" w14:textId="77777777" w:rsidTr="00174677">
        <w:trPr>
          <w:cantSplit/>
        </w:trPr>
        <w:tc>
          <w:tcPr>
            <w:tcW w:w="9644" w:type="dxa"/>
          </w:tcPr>
          <w:p w14:paraId="4247D862"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5.5.3.1.1-3, condition MCDATA_SDS, SDP_ANSWER, SDS_SESSION</w:t>
            </w:r>
          </w:p>
        </w:tc>
      </w:tr>
    </w:tbl>
    <w:p w14:paraId="0CD0047A" w14:textId="77777777" w:rsidR="0071087C" w:rsidRPr="00E6516F" w:rsidRDefault="0071087C" w:rsidP="0071087C"/>
    <w:p w14:paraId="23487D0F" w14:textId="0492693B" w:rsidR="0071087C" w:rsidRPr="00E6516F" w:rsidRDefault="0071087C" w:rsidP="0071087C">
      <w:pPr>
        <w:pStyle w:val="TH"/>
      </w:pPr>
      <w:r w:rsidRPr="00E6516F">
        <w:t>Table 6.1.12.3.3-5: MSRP SEND (step 6, Table 6.1.12.3.2-1;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282126B2" w14:textId="77777777" w:rsidTr="00174677">
        <w:trPr>
          <w:cantSplit/>
        </w:trPr>
        <w:tc>
          <w:tcPr>
            <w:tcW w:w="9644" w:type="dxa"/>
            <w:gridSpan w:val="5"/>
          </w:tcPr>
          <w:p w14:paraId="2EF27FE4"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5.5.12.1.2-1</w:t>
            </w:r>
          </w:p>
        </w:tc>
      </w:tr>
      <w:tr w:rsidR="0071087C" w:rsidRPr="00E6516F" w14:paraId="271415F0" w14:textId="77777777" w:rsidTr="00174677">
        <w:tc>
          <w:tcPr>
            <w:tcW w:w="2836" w:type="dxa"/>
          </w:tcPr>
          <w:p w14:paraId="1AD63E7A" w14:textId="77777777" w:rsidR="0071087C" w:rsidRPr="00E6516F" w:rsidRDefault="0071087C" w:rsidP="00174677">
            <w:pPr>
              <w:pStyle w:val="TAH"/>
              <w:rPr>
                <w:bCs/>
              </w:rPr>
            </w:pPr>
            <w:r w:rsidRPr="00E6516F">
              <w:rPr>
                <w:bCs/>
              </w:rPr>
              <w:t>Information Element</w:t>
            </w:r>
          </w:p>
        </w:tc>
        <w:tc>
          <w:tcPr>
            <w:tcW w:w="2127" w:type="dxa"/>
          </w:tcPr>
          <w:p w14:paraId="2827908F"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10E1874F" w14:textId="77777777" w:rsidR="0071087C" w:rsidRPr="00E6516F" w:rsidRDefault="0071087C" w:rsidP="00174677">
            <w:pPr>
              <w:pStyle w:val="TAH"/>
              <w:rPr>
                <w:bCs/>
              </w:rPr>
            </w:pPr>
            <w:r w:rsidRPr="00E6516F">
              <w:rPr>
                <w:bCs/>
              </w:rPr>
              <w:t>Comment</w:t>
            </w:r>
          </w:p>
        </w:tc>
        <w:tc>
          <w:tcPr>
            <w:tcW w:w="1419" w:type="dxa"/>
          </w:tcPr>
          <w:p w14:paraId="37108E82" w14:textId="77777777" w:rsidR="0071087C" w:rsidRPr="00E6516F" w:rsidRDefault="0071087C" w:rsidP="00174677">
            <w:pPr>
              <w:pStyle w:val="TAH"/>
              <w:rPr>
                <w:bCs/>
              </w:rPr>
            </w:pPr>
            <w:r w:rsidRPr="00E6516F">
              <w:rPr>
                <w:bCs/>
              </w:rPr>
              <w:t>Reference</w:t>
            </w:r>
          </w:p>
        </w:tc>
        <w:tc>
          <w:tcPr>
            <w:tcW w:w="1135" w:type="dxa"/>
          </w:tcPr>
          <w:p w14:paraId="1137DC88" w14:textId="77777777" w:rsidR="0071087C" w:rsidRPr="00E6516F" w:rsidRDefault="0071087C" w:rsidP="00174677">
            <w:pPr>
              <w:pStyle w:val="TAH"/>
              <w:rPr>
                <w:bCs/>
              </w:rPr>
            </w:pPr>
            <w:r w:rsidRPr="00E6516F">
              <w:rPr>
                <w:bCs/>
              </w:rPr>
              <w:t>Condition</w:t>
            </w:r>
          </w:p>
        </w:tc>
      </w:tr>
      <w:tr w:rsidR="0071087C" w:rsidRPr="00E6516F" w14:paraId="64AFA9B7" w14:textId="77777777" w:rsidTr="00174677">
        <w:tc>
          <w:tcPr>
            <w:tcW w:w="2836" w:type="dxa"/>
          </w:tcPr>
          <w:p w14:paraId="489A6B6F" w14:textId="77777777" w:rsidR="0071087C" w:rsidRPr="00E6516F" w:rsidRDefault="0071087C" w:rsidP="00174677">
            <w:pPr>
              <w:pStyle w:val="TAL"/>
              <w:rPr>
                <w:b/>
                <w:bCs/>
              </w:rPr>
            </w:pPr>
            <w:r w:rsidRPr="00E6516F">
              <w:rPr>
                <w:b/>
                <w:bCs/>
              </w:rPr>
              <w:t>Content-Type</w:t>
            </w:r>
          </w:p>
        </w:tc>
        <w:tc>
          <w:tcPr>
            <w:tcW w:w="2127" w:type="dxa"/>
          </w:tcPr>
          <w:p w14:paraId="67185398" w14:textId="77777777" w:rsidR="0071087C" w:rsidRPr="00E6516F" w:rsidRDefault="0071087C" w:rsidP="00174677">
            <w:pPr>
              <w:pStyle w:val="TAL"/>
            </w:pPr>
          </w:p>
        </w:tc>
        <w:tc>
          <w:tcPr>
            <w:tcW w:w="2127" w:type="dxa"/>
            <w:tcBorders>
              <w:top w:val="single" w:sz="4" w:space="0" w:color="auto"/>
              <w:bottom w:val="single" w:sz="4" w:space="0" w:color="auto"/>
            </w:tcBorders>
          </w:tcPr>
          <w:p w14:paraId="2B4BD8FE" w14:textId="77777777" w:rsidR="0071087C" w:rsidRPr="00E6516F" w:rsidRDefault="0071087C" w:rsidP="00174677">
            <w:pPr>
              <w:pStyle w:val="TAL"/>
              <w:rPr>
                <w:bCs/>
              </w:rPr>
            </w:pPr>
          </w:p>
        </w:tc>
        <w:tc>
          <w:tcPr>
            <w:tcW w:w="1419" w:type="dxa"/>
          </w:tcPr>
          <w:p w14:paraId="17D05BE5" w14:textId="77777777" w:rsidR="0071087C" w:rsidRPr="00E6516F" w:rsidRDefault="0071087C" w:rsidP="00174677">
            <w:pPr>
              <w:pStyle w:val="TAL"/>
            </w:pPr>
          </w:p>
        </w:tc>
        <w:tc>
          <w:tcPr>
            <w:tcW w:w="1135" w:type="dxa"/>
          </w:tcPr>
          <w:p w14:paraId="2F622EF1" w14:textId="77777777" w:rsidR="0071087C" w:rsidRPr="00E6516F" w:rsidRDefault="0071087C" w:rsidP="00174677">
            <w:pPr>
              <w:pStyle w:val="TAL"/>
            </w:pPr>
          </w:p>
        </w:tc>
      </w:tr>
      <w:tr w:rsidR="0071087C" w:rsidRPr="00E6516F" w14:paraId="73D76F84" w14:textId="77777777" w:rsidTr="00174677">
        <w:tc>
          <w:tcPr>
            <w:tcW w:w="2836" w:type="dxa"/>
          </w:tcPr>
          <w:p w14:paraId="420ECD56" w14:textId="77777777" w:rsidR="0071087C" w:rsidRPr="00E6516F" w:rsidRDefault="0071087C" w:rsidP="00174677">
            <w:pPr>
              <w:pStyle w:val="TAL"/>
              <w:rPr>
                <w:b/>
                <w:bCs/>
              </w:rPr>
            </w:pPr>
            <w:r w:rsidRPr="00E6516F">
              <w:t xml:space="preserve">  media-type</w:t>
            </w:r>
          </w:p>
        </w:tc>
        <w:tc>
          <w:tcPr>
            <w:tcW w:w="2127" w:type="dxa"/>
          </w:tcPr>
          <w:p w14:paraId="4CE83FBF" w14:textId="77777777" w:rsidR="0071087C" w:rsidRPr="00E6516F" w:rsidRDefault="0071087C" w:rsidP="00174677">
            <w:pPr>
              <w:pStyle w:val="TAL"/>
            </w:pPr>
            <w:r w:rsidRPr="00E6516F">
              <w:rPr>
                <w:iCs/>
              </w:rPr>
              <w:t>"multipart/mixed"</w:t>
            </w:r>
          </w:p>
        </w:tc>
        <w:tc>
          <w:tcPr>
            <w:tcW w:w="2127" w:type="dxa"/>
            <w:tcBorders>
              <w:top w:val="single" w:sz="4" w:space="0" w:color="auto"/>
              <w:bottom w:val="single" w:sz="4" w:space="0" w:color="auto"/>
            </w:tcBorders>
          </w:tcPr>
          <w:p w14:paraId="04E2649F" w14:textId="77777777" w:rsidR="0071087C" w:rsidRPr="00E6516F" w:rsidRDefault="0071087C" w:rsidP="00174677">
            <w:pPr>
              <w:pStyle w:val="TAL"/>
              <w:rPr>
                <w:bCs/>
              </w:rPr>
            </w:pPr>
          </w:p>
        </w:tc>
        <w:tc>
          <w:tcPr>
            <w:tcW w:w="1419" w:type="dxa"/>
          </w:tcPr>
          <w:p w14:paraId="7C3AE041" w14:textId="77777777" w:rsidR="0071087C" w:rsidRPr="00E6516F" w:rsidRDefault="0071087C" w:rsidP="00174677">
            <w:pPr>
              <w:pStyle w:val="TAL"/>
            </w:pPr>
          </w:p>
        </w:tc>
        <w:tc>
          <w:tcPr>
            <w:tcW w:w="1135" w:type="dxa"/>
          </w:tcPr>
          <w:p w14:paraId="79BA1C2A" w14:textId="77777777" w:rsidR="0071087C" w:rsidRPr="00E6516F" w:rsidRDefault="0071087C" w:rsidP="00174677">
            <w:pPr>
              <w:pStyle w:val="TAL"/>
            </w:pPr>
          </w:p>
        </w:tc>
      </w:tr>
      <w:tr w:rsidR="0071087C" w:rsidRPr="00E6516F" w14:paraId="7DADFC8A" w14:textId="77777777" w:rsidTr="00174677">
        <w:tc>
          <w:tcPr>
            <w:tcW w:w="2836" w:type="dxa"/>
          </w:tcPr>
          <w:p w14:paraId="2ADE0953" w14:textId="77777777" w:rsidR="0071087C" w:rsidRPr="00E6516F" w:rsidRDefault="0071087C" w:rsidP="00174677">
            <w:pPr>
              <w:pStyle w:val="TAL"/>
              <w:rPr>
                <w:b/>
                <w:bCs/>
              </w:rPr>
            </w:pPr>
            <w:r w:rsidRPr="00E6516F">
              <w:rPr>
                <w:b/>
                <w:bCs/>
              </w:rPr>
              <w:t>data</w:t>
            </w:r>
          </w:p>
        </w:tc>
        <w:tc>
          <w:tcPr>
            <w:tcW w:w="2127" w:type="dxa"/>
          </w:tcPr>
          <w:p w14:paraId="23187E0F" w14:textId="77777777" w:rsidR="0071087C" w:rsidRPr="00E6516F" w:rsidRDefault="0071087C" w:rsidP="00174677">
            <w:pPr>
              <w:pStyle w:val="TAL"/>
            </w:pPr>
            <w:r w:rsidRPr="00E6516F">
              <w:rPr>
                <w:iCs/>
              </w:rPr>
              <w:t>Message as specified in table 6.1.12.3.3-5A</w:t>
            </w:r>
          </w:p>
        </w:tc>
        <w:tc>
          <w:tcPr>
            <w:tcW w:w="2127" w:type="dxa"/>
            <w:tcBorders>
              <w:top w:val="single" w:sz="4" w:space="0" w:color="auto"/>
              <w:bottom w:val="single" w:sz="4" w:space="0" w:color="auto"/>
            </w:tcBorders>
          </w:tcPr>
          <w:p w14:paraId="7DA8D52B" w14:textId="77777777" w:rsidR="0071087C" w:rsidRPr="00E6516F" w:rsidRDefault="0071087C" w:rsidP="00174677">
            <w:pPr>
              <w:pStyle w:val="TAL"/>
              <w:rPr>
                <w:bCs/>
              </w:rPr>
            </w:pPr>
          </w:p>
        </w:tc>
        <w:tc>
          <w:tcPr>
            <w:tcW w:w="1419" w:type="dxa"/>
          </w:tcPr>
          <w:p w14:paraId="5106DD03" w14:textId="77777777" w:rsidR="0071087C" w:rsidRPr="00E6516F" w:rsidRDefault="0071087C" w:rsidP="00174677">
            <w:pPr>
              <w:pStyle w:val="TAL"/>
            </w:pPr>
          </w:p>
        </w:tc>
        <w:tc>
          <w:tcPr>
            <w:tcW w:w="1135" w:type="dxa"/>
          </w:tcPr>
          <w:p w14:paraId="0F59A8D0" w14:textId="77777777" w:rsidR="0071087C" w:rsidRPr="00E6516F" w:rsidRDefault="0071087C" w:rsidP="00174677">
            <w:pPr>
              <w:pStyle w:val="TAL"/>
            </w:pPr>
          </w:p>
        </w:tc>
      </w:tr>
    </w:tbl>
    <w:p w14:paraId="01892AB6" w14:textId="77777777" w:rsidR="0071087C" w:rsidRPr="00E6516F" w:rsidRDefault="0071087C" w:rsidP="0071087C"/>
    <w:p w14:paraId="0638365A" w14:textId="77777777" w:rsidR="0071087C" w:rsidRPr="00E6516F" w:rsidRDefault="0071087C" w:rsidP="0071087C">
      <w:pPr>
        <w:pStyle w:val="TH"/>
      </w:pPr>
      <w:r w:rsidRPr="00E6516F">
        <w:t>Table 6.1.12.3.3-5A: MIME Message (step 6, Table 6.1.12.3.2-1;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0321A65F" w14:textId="77777777" w:rsidTr="00174677">
        <w:trPr>
          <w:cantSplit/>
        </w:trPr>
        <w:tc>
          <w:tcPr>
            <w:tcW w:w="9644" w:type="dxa"/>
            <w:gridSpan w:val="5"/>
          </w:tcPr>
          <w:p w14:paraId="3589D0F2" w14:textId="77777777" w:rsidR="0071087C" w:rsidRPr="00E6516F" w:rsidRDefault="0071087C" w:rsidP="00174677">
            <w:pPr>
              <w:pStyle w:val="TAL"/>
              <w:rPr>
                <w:rFonts w:cs="Arial"/>
                <w:szCs w:val="18"/>
              </w:rPr>
            </w:pPr>
            <w:r w:rsidRPr="00E6516F">
              <w:rPr>
                <w:rFonts w:cs="Arial"/>
                <w:szCs w:val="18"/>
              </w:rPr>
              <w:t>Derivation Path: RFC 2046 [38]</w:t>
            </w:r>
          </w:p>
        </w:tc>
      </w:tr>
      <w:tr w:rsidR="0071087C" w:rsidRPr="00E6516F" w14:paraId="0085B808" w14:textId="77777777" w:rsidTr="00174677">
        <w:tc>
          <w:tcPr>
            <w:tcW w:w="2836" w:type="dxa"/>
          </w:tcPr>
          <w:p w14:paraId="3CF8458E" w14:textId="77777777" w:rsidR="0071087C" w:rsidRPr="00E6516F" w:rsidRDefault="0071087C" w:rsidP="00174677">
            <w:pPr>
              <w:pStyle w:val="TAH"/>
              <w:rPr>
                <w:bCs/>
              </w:rPr>
            </w:pPr>
            <w:r w:rsidRPr="00E6516F">
              <w:rPr>
                <w:bCs/>
              </w:rPr>
              <w:t>Information Element</w:t>
            </w:r>
          </w:p>
        </w:tc>
        <w:tc>
          <w:tcPr>
            <w:tcW w:w="2127" w:type="dxa"/>
          </w:tcPr>
          <w:p w14:paraId="1B913786"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2D0BDF7B" w14:textId="77777777" w:rsidR="0071087C" w:rsidRPr="00E6516F" w:rsidRDefault="0071087C" w:rsidP="00174677">
            <w:pPr>
              <w:pStyle w:val="TAH"/>
              <w:rPr>
                <w:bCs/>
              </w:rPr>
            </w:pPr>
            <w:r w:rsidRPr="00E6516F">
              <w:rPr>
                <w:bCs/>
              </w:rPr>
              <w:t>Comment</w:t>
            </w:r>
          </w:p>
        </w:tc>
        <w:tc>
          <w:tcPr>
            <w:tcW w:w="1419" w:type="dxa"/>
          </w:tcPr>
          <w:p w14:paraId="3B893652" w14:textId="77777777" w:rsidR="0071087C" w:rsidRPr="00E6516F" w:rsidRDefault="0071087C" w:rsidP="00174677">
            <w:pPr>
              <w:pStyle w:val="TAH"/>
              <w:rPr>
                <w:bCs/>
              </w:rPr>
            </w:pPr>
            <w:r w:rsidRPr="00E6516F">
              <w:rPr>
                <w:bCs/>
              </w:rPr>
              <w:t>Reference</w:t>
            </w:r>
          </w:p>
        </w:tc>
        <w:tc>
          <w:tcPr>
            <w:tcW w:w="1135" w:type="dxa"/>
          </w:tcPr>
          <w:p w14:paraId="19F5A9F4" w14:textId="77777777" w:rsidR="0071087C" w:rsidRPr="00E6516F" w:rsidRDefault="0071087C" w:rsidP="00174677">
            <w:pPr>
              <w:pStyle w:val="TAH"/>
              <w:rPr>
                <w:bCs/>
              </w:rPr>
            </w:pPr>
            <w:r w:rsidRPr="00E6516F">
              <w:rPr>
                <w:bCs/>
              </w:rPr>
              <w:t>Condition</w:t>
            </w:r>
          </w:p>
        </w:tc>
      </w:tr>
      <w:tr w:rsidR="0071087C" w:rsidRPr="00E6516F" w14:paraId="3565970F" w14:textId="77777777" w:rsidTr="00174677">
        <w:tc>
          <w:tcPr>
            <w:tcW w:w="2836" w:type="dxa"/>
          </w:tcPr>
          <w:p w14:paraId="24F1BBD6" w14:textId="77777777" w:rsidR="0071087C" w:rsidRPr="00E6516F" w:rsidRDefault="0071087C" w:rsidP="00174677">
            <w:pPr>
              <w:pStyle w:val="TAL"/>
              <w:rPr>
                <w:rFonts w:cs="Arial"/>
                <w:b/>
                <w:bCs/>
                <w:szCs w:val="18"/>
              </w:rPr>
            </w:pPr>
            <w:r w:rsidRPr="00E6516F">
              <w:rPr>
                <w:b/>
                <w:bCs/>
              </w:rPr>
              <w:t>MIME body part</w:t>
            </w:r>
          </w:p>
        </w:tc>
        <w:tc>
          <w:tcPr>
            <w:tcW w:w="2127" w:type="dxa"/>
          </w:tcPr>
          <w:p w14:paraId="68BFCBAB" w14:textId="77777777" w:rsidR="0071087C" w:rsidRPr="00E6516F" w:rsidRDefault="0071087C" w:rsidP="00174677">
            <w:pPr>
              <w:pStyle w:val="TAL"/>
            </w:pPr>
          </w:p>
        </w:tc>
        <w:tc>
          <w:tcPr>
            <w:tcW w:w="2127" w:type="dxa"/>
            <w:tcBorders>
              <w:top w:val="single" w:sz="4" w:space="0" w:color="auto"/>
              <w:bottom w:val="single" w:sz="4" w:space="0" w:color="auto"/>
            </w:tcBorders>
          </w:tcPr>
          <w:p w14:paraId="20F55D0A" w14:textId="77777777" w:rsidR="0071087C" w:rsidRPr="00E6516F" w:rsidRDefault="0071087C" w:rsidP="00174677">
            <w:pPr>
              <w:pStyle w:val="TAL"/>
              <w:rPr>
                <w:bCs/>
              </w:rPr>
            </w:pPr>
            <w:r w:rsidRPr="00E6516F">
              <w:rPr>
                <w:b/>
              </w:rPr>
              <w:t>MCData Data signalling message</w:t>
            </w:r>
          </w:p>
        </w:tc>
        <w:tc>
          <w:tcPr>
            <w:tcW w:w="1419" w:type="dxa"/>
          </w:tcPr>
          <w:p w14:paraId="7FFF18CD" w14:textId="77777777" w:rsidR="0071087C" w:rsidRPr="00E6516F" w:rsidRDefault="0071087C" w:rsidP="00174677">
            <w:pPr>
              <w:pStyle w:val="TAL"/>
            </w:pPr>
          </w:p>
        </w:tc>
        <w:tc>
          <w:tcPr>
            <w:tcW w:w="1135" w:type="dxa"/>
          </w:tcPr>
          <w:p w14:paraId="78677E4F" w14:textId="77777777" w:rsidR="0071087C" w:rsidRPr="00E6516F" w:rsidRDefault="0071087C" w:rsidP="00174677">
            <w:pPr>
              <w:pStyle w:val="TAL"/>
            </w:pPr>
          </w:p>
        </w:tc>
      </w:tr>
      <w:tr w:rsidR="0071087C" w:rsidRPr="00E6516F" w14:paraId="5251C1AA" w14:textId="77777777" w:rsidTr="004312E8">
        <w:tc>
          <w:tcPr>
            <w:tcW w:w="2836" w:type="dxa"/>
          </w:tcPr>
          <w:p w14:paraId="1560E5C1" w14:textId="77777777" w:rsidR="0071087C" w:rsidRPr="00E6516F" w:rsidRDefault="0071087C" w:rsidP="00174677">
            <w:pPr>
              <w:pStyle w:val="TAL"/>
              <w:rPr>
                <w:rFonts w:cs="Arial"/>
                <w:b/>
                <w:szCs w:val="18"/>
              </w:rPr>
            </w:pPr>
            <w:r w:rsidRPr="00E6516F">
              <w:t xml:space="preserve">  MIME-part-headers</w:t>
            </w:r>
          </w:p>
        </w:tc>
        <w:tc>
          <w:tcPr>
            <w:tcW w:w="2127" w:type="dxa"/>
          </w:tcPr>
          <w:p w14:paraId="415AE5A5" w14:textId="77777777" w:rsidR="0071087C" w:rsidRPr="00E6516F" w:rsidRDefault="0071087C" w:rsidP="00174677">
            <w:pPr>
              <w:pStyle w:val="TAL"/>
            </w:pPr>
          </w:p>
        </w:tc>
        <w:tc>
          <w:tcPr>
            <w:tcW w:w="2127" w:type="dxa"/>
            <w:tcBorders>
              <w:top w:val="single" w:sz="4" w:space="0" w:color="auto"/>
              <w:bottom w:val="single" w:sz="4" w:space="0" w:color="auto"/>
            </w:tcBorders>
          </w:tcPr>
          <w:p w14:paraId="5728BE30" w14:textId="77777777" w:rsidR="0071087C" w:rsidRPr="00E6516F" w:rsidRDefault="0071087C" w:rsidP="00174677">
            <w:pPr>
              <w:pStyle w:val="TAL"/>
            </w:pPr>
          </w:p>
        </w:tc>
        <w:tc>
          <w:tcPr>
            <w:tcW w:w="1419" w:type="dxa"/>
          </w:tcPr>
          <w:p w14:paraId="511509B5" w14:textId="77777777" w:rsidR="0071087C" w:rsidRPr="00E6516F" w:rsidRDefault="0071087C" w:rsidP="00174677">
            <w:pPr>
              <w:pStyle w:val="TAL"/>
            </w:pPr>
          </w:p>
        </w:tc>
        <w:tc>
          <w:tcPr>
            <w:tcW w:w="1135" w:type="dxa"/>
          </w:tcPr>
          <w:p w14:paraId="2F224F87" w14:textId="77777777" w:rsidR="0071087C" w:rsidRPr="00E6516F" w:rsidRDefault="0071087C" w:rsidP="00174677">
            <w:pPr>
              <w:pStyle w:val="TAL"/>
            </w:pPr>
          </w:p>
        </w:tc>
      </w:tr>
      <w:tr w:rsidR="0071087C" w:rsidRPr="00E6516F" w14:paraId="30E6E07F" w14:textId="77777777" w:rsidTr="004312E8">
        <w:tc>
          <w:tcPr>
            <w:tcW w:w="2836" w:type="dxa"/>
          </w:tcPr>
          <w:p w14:paraId="257F6582" w14:textId="77777777" w:rsidR="0071087C" w:rsidRPr="00E6516F" w:rsidRDefault="0071087C" w:rsidP="00174677">
            <w:pPr>
              <w:pStyle w:val="TAL"/>
              <w:rPr>
                <w:rFonts w:cs="Arial"/>
                <w:b/>
                <w:szCs w:val="18"/>
              </w:rPr>
            </w:pPr>
            <w:r w:rsidRPr="00E6516F">
              <w:t xml:space="preserve">    Content-Type</w:t>
            </w:r>
          </w:p>
        </w:tc>
        <w:tc>
          <w:tcPr>
            <w:tcW w:w="2127" w:type="dxa"/>
          </w:tcPr>
          <w:p w14:paraId="23660265" w14:textId="77777777" w:rsidR="0071087C" w:rsidRPr="00E6516F" w:rsidRDefault="0071087C" w:rsidP="00174677">
            <w:pPr>
              <w:pStyle w:val="TAL"/>
            </w:pPr>
            <w:r w:rsidRPr="00E6516F">
              <w:t>"application/vnd.3gpp.mcdata-signalling"</w:t>
            </w:r>
          </w:p>
        </w:tc>
        <w:tc>
          <w:tcPr>
            <w:tcW w:w="2127" w:type="dxa"/>
            <w:tcBorders>
              <w:top w:val="single" w:sz="4" w:space="0" w:color="auto"/>
              <w:bottom w:val="single" w:sz="4" w:space="0" w:color="auto"/>
            </w:tcBorders>
          </w:tcPr>
          <w:p w14:paraId="1B76B230" w14:textId="77777777" w:rsidR="0071087C" w:rsidRPr="00E6516F" w:rsidRDefault="0071087C" w:rsidP="00174677">
            <w:pPr>
              <w:pStyle w:val="TAL"/>
            </w:pPr>
          </w:p>
        </w:tc>
        <w:tc>
          <w:tcPr>
            <w:tcW w:w="1419" w:type="dxa"/>
          </w:tcPr>
          <w:p w14:paraId="339E9894" w14:textId="77777777" w:rsidR="0071087C" w:rsidRPr="00E6516F" w:rsidRDefault="0071087C" w:rsidP="00174677">
            <w:pPr>
              <w:pStyle w:val="TAL"/>
            </w:pPr>
          </w:p>
        </w:tc>
        <w:tc>
          <w:tcPr>
            <w:tcW w:w="1135" w:type="dxa"/>
          </w:tcPr>
          <w:p w14:paraId="665047FF" w14:textId="77777777" w:rsidR="0071087C" w:rsidRPr="00E6516F" w:rsidRDefault="0071087C" w:rsidP="00174677">
            <w:pPr>
              <w:pStyle w:val="TAL"/>
            </w:pPr>
          </w:p>
        </w:tc>
      </w:tr>
      <w:tr w:rsidR="0071087C" w:rsidRPr="00E6516F" w14:paraId="7981E181" w14:textId="77777777" w:rsidTr="004312E8">
        <w:tc>
          <w:tcPr>
            <w:tcW w:w="2836" w:type="dxa"/>
          </w:tcPr>
          <w:p w14:paraId="243F4054" w14:textId="77777777" w:rsidR="0071087C" w:rsidRPr="00E6516F" w:rsidRDefault="0071087C" w:rsidP="00174677">
            <w:pPr>
              <w:pStyle w:val="TAL"/>
              <w:rPr>
                <w:rFonts w:cs="Arial"/>
                <w:b/>
                <w:szCs w:val="18"/>
              </w:rPr>
            </w:pPr>
            <w:r w:rsidRPr="00E6516F">
              <w:t xml:space="preserve">  MIME-part-body</w:t>
            </w:r>
          </w:p>
        </w:tc>
        <w:tc>
          <w:tcPr>
            <w:tcW w:w="2127" w:type="dxa"/>
          </w:tcPr>
          <w:p w14:paraId="2993A857" w14:textId="77777777" w:rsidR="0071087C" w:rsidRPr="00E6516F" w:rsidRDefault="0071087C" w:rsidP="00174677">
            <w:pPr>
              <w:pStyle w:val="TAL"/>
            </w:pPr>
            <w:r w:rsidRPr="00E6516F">
              <w:t>MCData Protected Payload Message containing SDS SIGNALLING PAYLOAD as described in table 6.1.12.3.3-5B</w:t>
            </w:r>
          </w:p>
        </w:tc>
        <w:tc>
          <w:tcPr>
            <w:tcW w:w="2127" w:type="dxa"/>
            <w:tcBorders>
              <w:top w:val="single" w:sz="4" w:space="0" w:color="auto"/>
              <w:bottom w:val="single" w:sz="4" w:space="0" w:color="auto"/>
            </w:tcBorders>
          </w:tcPr>
          <w:p w14:paraId="20ADD292" w14:textId="77777777" w:rsidR="0071087C" w:rsidRPr="00E6516F" w:rsidRDefault="0071087C" w:rsidP="00174677">
            <w:pPr>
              <w:pStyle w:val="TAL"/>
            </w:pPr>
          </w:p>
        </w:tc>
        <w:tc>
          <w:tcPr>
            <w:tcW w:w="1419" w:type="dxa"/>
          </w:tcPr>
          <w:p w14:paraId="4773F106" w14:textId="77777777" w:rsidR="0071087C" w:rsidRPr="00E6516F" w:rsidRDefault="0071087C" w:rsidP="00174677">
            <w:pPr>
              <w:pStyle w:val="TAL"/>
            </w:pPr>
          </w:p>
        </w:tc>
        <w:tc>
          <w:tcPr>
            <w:tcW w:w="1135" w:type="dxa"/>
          </w:tcPr>
          <w:p w14:paraId="45F23FAE" w14:textId="77777777" w:rsidR="0071087C" w:rsidRPr="00E6516F" w:rsidRDefault="0071087C" w:rsidP="00174677">
            <w:pPr>
              <w:pStyle w:val="TAL"/>
            </w:pPr>
          </w:p>
        </w:tc>
      </w:tr>
      <w:tr w:rsidR="0071087C" w:rsidRPr="00E6516F" w14:paraId="5E5C78A7" w14:textId="77777777" w:rsidTr="004312E8">
        <w:tc>
          <w:tcPr>
            <w:tcW w:w="2836" w:type="dxa"/>
          </w:tcPr>
          <w:p w14:paraId="06B51644" w14:textId="77777777" w:rsidR="0071087C" w:rsidRPr="00E6516F" w:rsidRDefault="0071087C" w:rsidP="00174677">
            <w:pPr>
              <w:pStyle w:val="TAL"/>
              <w:rPr>
                <w:rFonts w:cs="Arial"/>
                <w:b/>
                <w:szCs w:val="18"/>
              </w:rPr>
            </w:pPr>
            <w:r w:rsidRPr="00E6516F">
              <w:rPr>
                <w:b/>
                <w:bCs/>
              </w:rPr>
              <w:t>MIME body part</w:t>
            </w:r>
          </w:p>
        </w:tc>
        <w:tc>
          <w:tcPr>
            <w:tcW w:w="2127" w:type="dxa"/>
          </w:tcPr>
          <w:p w14:paraId="6C23E0AE" w14:textId="77777777" w:rsidR="0071087C" w:rsidRPr="00E6516F" w:rsidRDefault="0071087C" w:rsidP="00174677">
            <w:pPr>
              <w:pStyle w:val="TAL"/>
            </w:pPr>
          </w:p>
        </w:tc>
        <w:tc>
          <w:tcPr>
            <w:tcW w:w="2127" w:type="dxa"/>
            <w:tcBorders>
              <w:top w:val="single" w:sz="4" w:space="0" w:color="auto"/>
              <w:bottom w:val="single" w:sz="4" w:space="0" w:color="auto"/>
            </w:tcBorders>
          </w:tcPr>
          <w:p w14:paraId="376F52F8" w14:textId="77777777" w:rsidR="0071087C" w:rsidRPr="00E6516F" w:rsidRDefault="0071087C" w:rsidP="00174677">
            <w:pPr>
              <w:pStyle w:val="TAL"/>
            </w:pPr>
            <w:r w:rsidRPr="00E6516F">
              <w:rPr>
                <w:b/>
              </w:rPr>
              <w:t>MCData Data message</w:t>
            </w:r>
          </w:p>
        </w:tc>
        <w:tc>
          <w:tcPr>
            <w:tcW w:w="1419" w:type="dxa"/>
          </w:tcPr>
          <w:p w14:paraId="44CED354" w14:textId="77777777" w:rsidR="0071087C" w:rsidRPr="00E6516F" w:rsidRDefault="0071087C" w:rsidP="00174677">
            <w:pPr>
              <w:pStyle w:val="TAL"/>
            </w:pPr>
          </w:p>
        </w:tc>
        <w:tc>
          <w:tcPr>
            <w:tcW w:w="1135" w:type="dxa"/>
          </w:tcPr>
          <w:p w14:paraId="4D8E122F" w14:textId="77777777" w:rsidR="0071087C" w:rsidRPr="00E6516F" w:rsidRDefault="0071087C" w:rsidP="00174677">
            <w:pPr>
              <w:pStyle w:val="TAL"/>
            </w:pPr>
          </w:p>
        </w:tc>
      </w:tr>
      <w:tr w:rsidR="0071087C" w:rsidRPr="00E6516F" w14:paraId="71A344E7" w14:textId="77777777" w:rsidTr="004312E8">
        <w:tc>
          <w:tcPr>
            <w:tcW w:w="2836" w:type="dxa"/>
          </w:tcPr>
          <w:p w14:paraId="1C8D87DF" w14:textId="77777777" w:rsidR="0071087C" w:rsidRPr="00E6516F" w:rsidRDefault="0071087C" w:rsidP="00174677">
            <w:pPr>
              <w:pStyle w:val="TAL"/>
              <w:rPr>
                <w:rFonts w:cs="Arial"/>
                <w:b/>
                <w:szCs w:val="18"/>
              </w:rPr>
            </w:pPr>
            <w:r w:rsidRPr="00E6516F">
              <w:t xml:space="preserve">  MIME-part-headers</w:t>
            </w:r>
          </w:p>
        </w:tc>
        <w:tc>
          <w:tcPr>
            <w:tcW w:w="2127" w:type="dxa"/>
          </w:tcPr>
          <w:p w14:paraId="7CA22A62" w14:textId="77777777" w:rsidR="0071087C" w:rsidRPr="00E6516F" w:rsidRDefault="0071087C" w:rsidP="00174677">
            <w:pPr>
              <w:pStyle w:val="TAL"/>
            </w:pPr>
          </w:p>
        </w:tc>
        <w:tc>
          <w:tcPr>
            <w:tcW w:w="2127" w:type="dxa"/>
            <w:tcBorders>
              <w:top w:val="single" w:sz="4" w:space="0" w:color="auto"/>
              <w:bottom w:val="single" w:sz="4" w:space="0" w:color="auto"/>
            </w:tcBorders>
          </w:tcPr>
          <w:p w14:paraId="7440F087" w14:textId="77777777" w:rsidR="0071087C" w:rsidRPr="00E6516F" w:rsidRDefault="0071087C" w:rsidP="00174677">
            <w:pPr>
              <w:pStyle w:val="TAL"/>
            </w:pPr>
          </w:p>
        </w:tc>
        <w:tc>
          <w:tcPr>
            <w:tcW w:w="1419" w:type="dxa"/>
          </w:tcPr>
          <w:p w14:paraId="7A585FDA" w14:textId="77777777" w:rsidR="0071087C" w:rsidRPr="00E6516F" w:rsidRDefault="0071087C" w:rsidP="00174677">
            <w:pPr>
              <w:pStyle w:val="TAL"/>
            </w:pPr>
          </w:p>
        </w:tc>
        <w:tc>
          <w:tcPr>
            <w:tcW w:w="1135" w:type="dxa"/>
          </w:tcPr>
          <w:p w14:paraId="2B62354B" w14:textId="77777777" w:rsidR="0071087C" w:rsidRPr="00E6516F" w:rsidRDefault="0071087C" w:rsidP="00174677">
            <w:pPr>
              <w:pStyle w:val="TAL"/>
            </w:pPr>
          </w:p>
        </w:tc>
      </w:tr>
      <w:tr w:rsidR="0071087C" w:rsidRPr="00E6516F" w14:paraId="40481521" w14:textId="77777777" w:rsidTr="004312E8">
        <w:tc>
          <w:tcPr>
            <w:tcW w:w="2836" w:type="dxa"/>
          </w:tcPr>
          <w:p w14:paraId="1F9736C6" w14:textId="77777777" w:rsidR="0071087C" w:rsidRPr="00E6516F" w:rsidRDefault="0071087C" w:rsidP="00174677">
            <w:pPr>
              <w:pStyle w:val="TAL"/>
              <w:rPr>
                <w:rFonts w:cs="Arial"/>
                <w:b/>
                <w:szCs w:val="18"/>
              </w:rPr>
            </w:pPr>
            <w:r w:rsidRPr="00E6516F">
              <w:t xml:space="preserve">    Content-Type</w:t>
            </w:r>
          </w:p>
        </w:tc>
        <w:tc>
          <w:tcPr>
            <w:tcW w:w="2127" w:type="dxa"/>
          </w:tcPr>
          <w:p w14:paraId="071D104B" w14:textId="77777777" w:rsidR="0071087C" w:rsidRPr="00E6516F" w:rsidRDefault="0071087C" w:rsidP="00174677">
            <w:pPr>
              <w:pStyle w:val="TAL"/>
            </w:pPr>
            <w:r w:rsidRPr="00E6516F">
              <w:t>"application/vnd.3gpp.mcdata-payload"</w:t>
            </w:r>
          </w:p>
        </w:tc>
        <w:tc>
          <w:tcPr>
            <w:tcW w:w="2127" w:type="dxa"/>
            <w:tcBorders>
              <w:top w:val="single" w:sz="4" w:space="0" w:color="auto"/>
              <w:bottom w:val="single" w:sz="4" w:space="0" w:color="auto"/>
            </w:tcBorders>
          </w:tcPr>
          <w:p w14:paraId="0106AFDE" w14:textId="77777777" w:rsidR="0071087C" w:rsidRPr="00E6516F" w:rsidRDefault="0071087C" w:rsidP="00174677">
            <w:pPr>
              <w:pStyle w:val="TAL"/>
            </w:pPr>
          </w:p>
        </w:tc>
        <w:tc>
          <w:tcPr>
            <w:tcW w:w="1419" w:type="dxa"/>
          </w:tcPr>
          <w:p w14:paraId="789587F9" w14:textId="77777777" w:rsidR="0071087C" w:rsidRPr="00E6516F" w:rsidRDefault="0071087C" w:rsidP="00174677">
            <w:pPr>
              <w:pStyle w:val="TAL"/>
            </w:pPr>
          </w:p>
        </w:tc>
        <w:tc>
          <w:tcPr>
            <w:tcW w:w="1135" w:type="dxa"/>
          </w:tcPr>
          <w:p w14:paraId="1B8E61BB" w14:textId="77777777" w:rsidR="0071087C" w:rsidRPr="00E6516F" w:rsidRDefault="0071087C" w:rsidP="00174677">
            <w:pPr>
              <w:pStyle w:val="TAL"/>
            </w:pPr>
          </w:p>
        </w:tc>
      </w:tr>
      <w:tr w:rsidR="0071087C" w:rsidRPr="00E6516F" w14:paraId="1764FB9C" w14:textId="77777777" w:rsidTr="004312E8">
        <w:tc>
          <w:tcPr>
            <w:tcW w:w="2836" w:type="dxa"/>
          </w:tcPr>
          <w:p w14:paraId="285F76CB" w14:textId="77777777" w:rsidR="0071087C" w:rsidRPr="00E6516F" w:rsidRDefault="0071087C" w:rsidP="00174677">
            <w:pPr>
              <w:pStyle w:val="TAL"/>
              <w:rPr>
                <w:rFonts w:cs="Arial"/>
                <w:b/>
                <w:szCs w:val="18"/>
              </w:rPr>
            </w:pPr>
            <w:r w:rsidRPr="00E6516F">
              <w:t xml:space="preserve">  MIME-part-body</w:t>
            </w:r>
          </w:p>
        </w:tc>
        <w:tc>
          <w:tcPr>
            <w:tcW w:w="2127" w:type="dxa"/>
          </w:tcPr>
          <w:p w14:paraId="715D217C" w14:textId="77777777" w:rsidR="0071087C" w:rsidRPr="00E6516F" w:rsidRDefault="0071087C" w:rsidP="00174677">
            <w:pPr>
              <w:pStyle w:val="TAL"/>
            </w:pPr>
            <w:r w:rsidRPr="00E6516F">
              <w:t>MCData Protected Payload Message containing DATA PAYLOAD as described in Table 6.1.12.3.3-6</w:t>
            </w:r>
          </w:p>
        </w:tc>
        <w:tc>
          <w:tcPr>
            <w:tcW w:w="2127" w:type="dxa"/>
            <w:tcBorders>
              <w:top w:val="single" w:sz="4" w:space="0" w:color="auto"/>
              <w:bottom w:val="single" w:sz="4" w:space="0" w:color="auto"/>
            </w:tcBorders>
          </w:tcPr>
          <w:p w14:paraId="1CDA86CA" w14:textId="77777777" w:rsidR="0071087C" w:rsidRPr="00E6516F" w:rsidRDefault="0071087C" w:rsidP="00174677">
            <w:pPr>
              <w:pStyle w:val="TAL"/>
            </w:pPr>
          </w:p>
        </w:tc>
        <w:tc>
          <w:tcPr>
            <w:tcW w:w="1419" w:type="dxa"/>
          </w:tcPr>
          <w:p w14:paraId="0671A6DD" w14:textId="77777777" w:rsidR="0071087C" w:rsidRPr="00E6516F" w:rsidRDefault="0071087C" w:rsidP="00174677">
            <w:pPr>
              <w:pStyle w:val="TAL"/>
            </w:pPr>
          </w:p>
        </w:tc>
        <w:tc>
          <w:tcPr>
            <w:tcW w:w="1135" w:type="dxa"/>
          </w:tcPr>
          <w:p w14:paraId="511B1798" w14:textId="77777777" w:rsidR="0071087C" w:rsidRPr="00E6516F" w:rsidRDefault="0071087C" w:rsidP="00174677">
            <w:pPr>
              <w:pStyle w:val="TAL"/>
            </w:pPr>
          </w:p>
        </w:tc>
      </w:tr>
    </w:tbl>
    <w:p w14:paraId="18155DE6" w14:textId="77777777" w:rsidR="0071087C" w:rsidRPr="00E6516F" w:rsidRDefault="0071087C" w:rsidP="0071087C"/>
    <w:p w14:paraId="06C00C50" w14:textId="77777777" w:rsidR="0071087C" w:rsidRPr="00E6516F" w:rsidRDefault="0071087C" w:rsidP="0071087C">
      <w:pPr>
        <w:pStyle w:val="TH"/>
      </w:pPr>
      <w:r w:rsidRPr="00E6516F">
        <w:t>Table 6.1.12.3.3-5</w:t>
      </w:r>
      <w:r w:rsidRPr="00E6516F">
        <w:rPr>
          <w:b w:val="0"/>
        </w:rPr>
        <w:t>B</w:t>
      </w:r>
      <w:r w:rsidRPr="00E6516F">
        <w:t>: SDS SIGNALLING PAYLOAD (Table 6.1.12.3.3-5A)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24CB13BB" w14:textId="77777777" w:rsidTr="00174677">
        <w:trPr>
          <w:cantSplit/>
        </w:trPr>
        <w:tc>
          <w:tcPr>
            <w:tcW w:w="9644" w:type="dxa"/>
          </w:tcPr>
          <w:p w14:paraId="10A4FEAE" w14:textId="77777777" w:rsidR="0071087C" w:rsidRPr="00E6516F" w:rsidRDefault="0071087C" w:rsidP="00174677">
            <w:pPr>
              <w:pStyle w:val="TAL"/>
              <w:rPr>
                <w:rFonts w:cs="Arial"/>
                <w:szCs w:val="18"/>
              </w:rPr>
            </w:pPr>
            <w:r w:rsidRPr="00E6516F">
              <w:rPr>
                <w:rFonts w:cs="Arial"/>
                <w:szCs w:val="18"/>
              </w:rPr>
              <w:t>Derivation Path: TS 36.579-1 [2], Table 5.5.3.8.1-1, condition DELIVERED</w:t>
            </w:r>
          </w:p>
        </w:tc>
      </w:tr>
    </w:tbl>
    <w:p w14:paraId="1DC0C175" w14:textId="77777777" w:rsidR="0071087C" w:rsidRPr="00E6516F" w:rsidRDefault="0071087C" w:rsidP="0071087C"/>
    <w:p w14:paraId="06CA54CA" w14:textId="77777777" w:rsidR="0071087C" w:rsidRPr="00E6516F" w:rsidRDefault="0071087C" w:rsidP="0071087C">
      <w:pPr>
        <w:pStyle w:val="TH"/>
      </w:pPr>
      <w:r w:rsidRPr="00E6516F">
        <w:t>Table 6.1.12.3.3-6: Data Payload (Table 6.1.12.3.3-5A)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39438F12" w14:textId="77777777" w:rsidTr="00174677">
        <w:trPr>
          <w:cantSplit/>
          <w:trHeight w:val="216"/>
        </w:trPr>
        <w:tc>
          <w:tcPr>
            <w:tcW w:w="9644" w:type="dxa"/>
          </w:tcPr>
          <w:p w14:paraId="1B236E1A" w14:textId="2F86E51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5.5.3.9.1-2</w:t>
            </w:r>
          </w:p>
        </w:tc>
      </w:tr>
    </w:tbl>
    <w:p w14:paraId="6FD48525" w14:textId="77777777" w:rsidR="0071087C" w:rsidRPr="00E6516F" w:rsidRDefault="0071087C" w:rsidP="0071087C"/>
    <w:p w14:paraId="4704D3F4" w14:textId="77777777" w:rsidR="0071087C" w:rsidRPr="00E6516F" w:rsidRDefault="0071087C" w:rsidP="0071087C">
      <w:pPr>
        <w:pStyle w:val="TH"/>
      </w:pPr>
      <w:r w:rsidRPr="00E6516F">
        <w:t>Table 6.1.12.3.3-7: MSRP SEND (step 8, Table 6.1.12.3.2-1;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0FC17FFB" w14:textId="77777777" w:rsidTr="00174677">
        <w:trPr>
          <w:cantSplit/>
        </w:trPr>
        <w:tc>
          <w:tcPr>
            <w:tcW w:w="9644" w:type="dxa"/>
            <w:gridSpan w:val="5"/>
          </w:tcPr>
          <w:p w14:paraId="1F4406B1"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5.5.12.1-1</w:t>
            </w:r>
          </w:p>
        </w:tc>
      </w:tr>
      <w:tr w:rsidR="0071087C" w:rsidRPr="00E6516F" w14:paraId="11DFB676" w14:textId="77777777" w:rsidTr="00174677">
        <w:tc>
          <w:tcPr>
            <w:tcW w:w="2836" w:type="dxa"/>
          </w:tcPr>
          <w:p w14:paraId="0D578532" w14:textId="77777777" w:rsidR="0071087C" w:rsidRPr="00E6516F" w:rsidRDefault="0071087C" w:rsidP="00174677">
            <w:pPr>
              <w:pStyle w:val="TAH"/>
              <w:rPr>
                <w:bCs/>
              </w:rPr>
            </w:pPr>
            <w:r w:rsidRPr="00E6516F">
              <w:rPr>
                <w:bCs/>
              </w:rPr>
              <w:t>Information Element</w:t>
            </w:r>
          </w:p>
        </w:tc>
        <w:tc>
          <w:tcPr>
            <w:tcW w:w="2127" w:type="dxa"/>
          </w:tcPr>
          <w:p w14:paraId="719D8DCD" w14:textId="77777777" w:rsidR="0071087C" w:rsidRPr="00E6516F" w:rsidRDefault="0071087C" w:rsidP="00174677">
            <w:pPr>
              <w:pStyle w:val="TAH"/>
              <w:rPr>
                <w:bCs/>
              </w:rPr>
            </w:pPr>
            <w:r w:rsidRPr="00E6516F">
              <w:rPr>
                <w:bCs/>
              </w:rPr>
              <w:t>Value/remark</w:t>
            </w:r>
          </w:p>
        </w:tc>
        <w:tc>
          <w:tcPr>
            <w:tcW w:w="2127" w:type="dxa"/>
          </w:tcPr>
          <w:p w14:paraId="4455EBFB" w14:textId="77777777" w:rsidR="0071087C" w:rsidRPr="00E6516F" w:rsidRDefault="0071087C" w:rsidP="00174677">
            <w:pPr>
              <w:pStyle w:val="TAH"/>
              <w:rPr>
                <w:bCs/>
              </w:rPr>
            </w:pPr>
            <w:r w:rsidRPr="00E6516F">
              <w:rPr>
                <w:bCs/>
              </w:rPr>
              <w:t>Comment</w:t>
            </w:r>
          </w:p>
        </w:tc>
        <w:tc>
          <w:tcPr>
            <w:tcW w:w="1419" w:type="dxa"/>
          </w:tcPr>
          <w:p w14:paraId="2F4AD56D" w14:textId="77777777" w:rsidR="0071087C" w:rsidRPr="00E6516F" w:rsidRDefault="0071087C" w:rsidP="00174677">
            <w:pPr>
              <w:pStyle w:val="TAH"/>
              <w:rPr>
                <w:bCs/>
              </w:rPr>
            </w:pPr>
            <w:r w:rsidRPr="00E6516F">
              <w:rPr>
                <w:bCs/>
              </w:rPr>
              <w:t>Reference</w:t>
            </w:r>
          </w:p>
        </w:tc>
        <w:tc>
          <w:tcPr>
            <w:tcW w:w="1135" w:type="dxa"/>
          </w:tcPr>
          <w:p w14:paraId="64EA76E2" w14:textId="77777777" w:rsidR="0071087C" w:rsidRPr="00E6516F" w:rsidRDefault="0071087C" w:rsidP="00174677">
            <w:pPr>
              <w:pStyle w:val="TAH"/>
              <w:rPr>
                <w:bCs/>
              </w:rPr>
            </w:pPr>
            <w:r w:rsidRPr="00E6516F">
              <w:rPr>
                <w:bCs/>
              </w:rPr>
              <w:t>Condition</w:t>
            </w:r>
          </w:p>
        </w:tc>
      </w:tr>
      <w:tr w:rsidR="0071087C" w:rsidRPr="00E6516F" w14:paraId="0C6C139A" w14:textId="77777777" w:rsidTr="00174677">
        <w:tc>
          <w:tcPr>
            <w:tcW w:w="2836" w:type="dxa"/>
          </w:tcPr>
          <w:p w14:paraId="4E679818" w14:textId="77777777" w:rsidR="0071087C" w:rsidRPr="00E6516F" w:rsidRDefault="0071087C" w:rsidP="00174677">
            <w:pPr>
              <w:pStyle w:val="TAL"/>
            </w:pPr>
            <w:r w:rsidRPr="00E6516F">
              <w:rPr>
                <w:b/>
                <w:bCs/>
              </w:rPr>
              <w:t>Content-Type</w:t>
            </w:r>
          </w:p>
        </w:tc>
        <w:tc>
          <w:tcPr>
            <w:tcW w:w="2127" w:type="dxa"/>
          </w:tcPr>
          <w:p w14:paraId="7742B8A4" w14:textId="77777777" w:rsidR="0071087C" w:rsidRPr="00E6516F" w:rsidRDefault="0071087C" w:rsidP="00174677">
            <w:pPr>
              <w:pStyle w:val="TAL"/>
            </w:pPr>
          </w:p>
        </w:tc>
        <w:tc>
          <w:tcPr>
            <w:tcW w:w="2127" w:type="dxa"/>
          </w:tcPr>
          <w:p w14:paraId="55B2694F" w14:textId="77777777" w:rsidR="0071087C" w:rsidRPr="00E6516F" w:rsidRDefault="0071087C" w:rsidP="00174677">
            <w:pPr>
              <w:pStyle w:val="TAL"/>
            </w:pPr>
          </w:p>
        </w:tc>
        <w:tc>
          <w:tcPr>
            <w:tcW w:w="1419" w:type="dxa"/>
          </w:tcPr>
          <w:p w14:paraId="387ECDBF" w14:textId="650F6391" w:rsidR="0071087C" w:rsidRPr="00E6516F" w:rsidRDefault="0071087C" w:rsidP="00174677">
            <w:pPr>
              <w:pStyle w:val="TAL"/>
            </w:pPr>
          </w:p>
        </w:tc>
        <w:tc>
          <w:tcPr>
            <w:tcW w:w="1135" w:type="dxa"/>
          </w:tcPr>
          <w:p w14:paraId="73A7EE40" w14:textId="77777777" w:rsidR="0071087C" w:rsidRPr="00E6516F" w:rsidRDefault="0071087C" w:rsidP="00174677">
            <w:pPr>
              <w:pStyle w:val="TAL"/>
            </w:pPr>
          </w:p>
        </w:tc>
      </w:tr>
      <w:tr w:rsidR="0071087C" w:rsidRPr="00E6516F" w14:paraId="3DE4E90A" w14:textId="77777777" w:rsidTr="00174677">
        <w:tc>
          <w:tcPr>
            <w:tcW w:w="2836" w:type="dxa"/>
          </w:tcPr>
          <w:p w14:paraId="2938A249" w14:textId="77777777" w:rsidR="0071087C" w:rsidRPr="00E6516F" w:rsidRDefault="0071087C" w:rsidP="00174677">
            <w:pPr>
              <w:pStyle w:val="TAL"/>
            </w:pPr>
            <w:r w:rsidRPr="00E6516F">
              <w:rPr>
                <w:b/>
                <w:bCs/>
              </w:rPr>
              <w:t xml:space="preserve">  </w:t>
            </w:r>
            <w:r w:rsidRPr="00E6516F">
              <w:t>media-type</w:t>
            </w:r>
          </w:p>
        </w:tc>
        <w:tc>
          <w:tcPr>
            <w:tcW w:w="2127" w:type="dxa"/>
          </w:tcPr>
          <w:p w14:paraId="7CB68BDB" w14:textId="77777777" w:rsidR="0071087C" w:rsidRPr="00E6516F" w:rsidRDefault="0071087C" w:rsidP="00174677">
            <w:pPr>
              <w:pStyle w:val="TAL"/>
            </w:pPr>
            <w:r w:rsidRPr="00E6516F">
              <w:rPr>
                <w:iCs/>
              </w:rPr>
              <w:t>"</w:t>
            </w:r>
            <w:r w:rsidRPr="00E6516F">
              <w:t>application/vnd.3gpp.mcdata-signalling</w:t>
            </w:r>
            <w:r w:rsidRPr="00E6516F">
              <w:rPr>
                <w:iCs/>
              </w:rPr>
              <w:t>"</w:t>
            </w:r>
          </w:p>
        </w:tc>
        <w:tc>
          <w:tcPr>
            <w:tcW w:w="2127" w:type="dxa"/>
          </w:tcPr>
          <w:p w14:paraId="02203963" w14:textId="77777777" w:rsidR="0071087C" w:rsidRPr="00E6516F" w:rsidRDefault="0071087C" w:rsidP="00174677">
            <w:pPr>
              <w:pStyle w:val="TAL"/>
            </w:pPr>
          </w:p>
        </w:tc>
        <w:tc>
          <w:tcPr>
            <w:tcW w:w="1419" w:type="dxa"/>
          </w:tcPr>
          <w:p w14:paraId="294642F0" w14:textId="77777777" w:rsidR="0071087C" w:rsidRPr="00E6516F" w:rsidRDefault="0071087C" w:rsidP="00174677">
            <w:pPr>
              <w:pStyle w:val="TAL"/>
            </w:pPr>
          </w:p>
        </w:tc>
        <w:tc>
          <w:tcPr>
            <w:tcW w:w="1135" w:type="dxa"/>
          </w:tcPr>
          <w:p w14:paraId="0782BEF8" w14:textId="77777777" w:rsidR="0071087C" w:rsidRPr="00E6516F" w:rsidRDefault="0071087C" w:rsidP="00174677">
            <w:pPr>
              <w:pStyle w:val="TAL"/>
            </w:pPr>
          </w:p>
        </w:tc>
      </w:tr>
      <w:tr w:rsidR="0071087C" w:rsidRPr="00E6516F" w14:paraId="5D9078FE" w14:textId="77777777" w:rsidTr="00174677">
        <w:tc>
          <w:tcPr>
            <w:tcW w:w="2836" w:type="dxa"/>
          </w:tcPr>
          <w:p w14:paraId="11CD0046" w14:textId="77777777" w:rsidR="0071087C" w:rsidRPr="00E6516F" w:rsidRDefault="0071087C" w:rsidP="00174677">
            <w:pPr>
              <w:pStyle w:val="TAL"/>
              <w:rPr>
                <w:b/>
                <w:bCs/>
              </w:rPr>
            </w:pPr>
            <w:r w:rsidRPr="00E6516F">
              <w:rPr>
                <w:b/>
                <w:bCs/>
              </w:rPr>
              <w:t>data</w:t>
            </w:r>
          </w:p>
        </w:tc>
        <w:tc>
          <w:tcPr>
            <w:tcW w:w="2127" w:type="dxa"/>
          </w:tcPr>
          <w:p w14:paraId="00903687" w14:textId="77777777" w:rsidR="0071087C" w:rsidRPr="00E6516F" w:rsidRDefault="0071087C" w:rsidP="00174677">
            <w:pPr>
              <w:pStyle w:val="TAL"/>
              <w:rPr>
                <w:iCs/>
              </w:rPr>
            </w:pPr>
            <w:r w:rsidRPr="00E6516F">
              <w:rPr>
                <w:iCs/>
              </w:rPr>
              <w:t>MCData Protected Payload Message containing SDS NOTIFICATION as specified in table 6.1.12.3.3-8</w:t>
            </w:r>
          </w:p>
        </w:tc>
        <w:tc>
          <w:tcPr>
            <w:tcW w:w="2127" w:type="dxa"/>
          </w:tcPr>
          <w:p w14:paraId="37889C41" w14:textId="77777777" w:rsidR="0071087C" w:rsidRPr="00E6516F" w:rsidRDefault="0071087C" w:rsidP="00174677">
            <w:pPr>
              <w:pStyle w:val="TAL"/>
            </w:pPr>
          </w:p>
        </w:tc>
        <w:tc>
          <w:tcPr>
            <w:tcW w:w="1419" w:type="dxa"/>
          </w:tcPr>
          <w:p w14:paraId="0EDF40D6" w14:textId="77777777" w:rsidR="0071087C" w:rsidRPr="00E6516F" w:rsidRDefault="0071087C" w:rsidP="00174677">
            <w:pPr>
              <w:pStyle w:val="TAL"/>
            </w:pPr>
          </w:p>
        </w:tc>
        <w:tc>
          <w:tcPr>
            <w:tcW w:w="1135" w:type="dxa"/>
          </w:tcPr>
          <w:p w14:paraId="25C6FACE" w14:textId="77777777" w:rsidR="0071087C" w:rsidRPr="00E6516F" w:rsidRDefault="0071087C" w:rsidP="00174677">
            <w:pPr>
              <w:pStyle w:val="TAL"/>
            </w:pPr>
          </w:p>
        </w:tc>
      </w:tr>
    </w:tbl>
    <w:p w14:paraId="5A2C7C3C" w14:textId="77777777" w:rsidR="0071087C" w:rsidRPr="00E6516F" w:rsidRDefault="0071087C" w:rsidP="0071087C"/>
    <w:p w14:paraId="77A6E4D5" w14:textId="77777777" w:rsidR="0071087C" w:rsidRPr="00E6516F" w:rsidRDefault="0071087C" w:rsidP="0071087C">
      <w:pPr>
        <w:pStyle w:val="TH"/>
      </w:pPr>
      <w:r w:rsidRPr="00E6516F">
        <w:t>Table 6.1.12.3.3-8: SDS NOTIFICATION (Table 6.1.12.3.3-7)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67F03D41" w14:textId="77777777" w:rsidTr="00174677">
        <w:trPr>
          <w:cantSplit/>
        </w:trPr>
        <w:tc>
          <w:tcPr>
            <w:tcW w:w="9639" w:type="dxa"/>
          </w:tcPr>
          <w:p w14:paraId="58A5B3D1" w14:textId="77777777" w:rsidR="0071087C" w:rsidRPr="00E6516F" w:rsidRDefault="0071087C" w:rsidP="00174677">
            <w:pPr>
              <w:pStyle w:val="TAL"/>
              <w:rPr>
                <w:rFonts w:cs="Arial"/>
                <w:szCs w:val="18"/>
              </w:rPr>
            </w:pPr>
            <w:r w:rsidRPr="00E6516F">
              <w:rPr>
                <w:rFonts w:cs="Arial"/>
                <w:szCs w:val="18"/>
              </w:rPr>
              <w:t>Derivation Path: TS 36.579-1 [2], Table 5.5.3.8.3-1, condition DELIVERED</w:t>
            </w:r>
          </w:p>
        </w:tc>
      </w:tr>
    </w:tbl>
    <w:p w14:paraId="7881CFED" w14:textId="77777777" w:rsidR="0071087C" w:rsidRPr="00E6516F" w:rsidRDefault="0071087C" w:rsidP="0071087C"/>
    <w:p w14:paraId="27129EE0" w14:textId="43B543A8" w:rsidR="0071087C" w:rsidRPr="00E6516F" w:rsidRDefault="0071087C" w:rsidP="0071087C">
      <w:pPr>
        <w:pStyle w:val="TH"/>
      </w:pPr>
      <w:r w:rsidRPr="00E6516F">
        <w:t>Table 6.1.12.3.3-9: MSRP SEND (step 12, Table 6.1.12.3.2-1;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2AA558D9" w14:textId="77777777" w:rsidTr="00174677">
        <w:trPr>
          <w:cantSplit/>
        </w:trPr>
        <w:tc>
          <w:tcPr>
            <w:tcW w:w="9644" w:type="dxa"/>
            <w:gridSpan w:val="5"/>
          </w:tcPr>
          <w:p w14:paraId="1065C0E2"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5.5.12.1-1</w:t>
            </w:r>
          </w:p>
        </w:tc>
      </w:tr>
      <w:tr w:rsidR="0071087C" w:rsidRPr="00E6516F" w14:paraId="1D010EAF" w14:textId="77777777" w:rsidTr="00174677">
        <w:tc>
          <w:tcPr>
            <w:tcW w:w="2836" w:type="dxa"/>
          </w:tcPr>
          <w:p w14:paraId="244E3FE5" w14:textId="77777777" w:rsidR="0071087C" w:rsidRPr="00E6516F" w:rsidRDefault="0071087C" w:rsidP="00174677">
            <w:pPr>
              <w:pStyle w:val="TAH"/>
              <w:rPr>
                <w:bCs/>
              </w:rPr>
            </w:pPr>
            <w:r w:rsidRPr="00E6516F">
              <w:rPr>
                <w:bCs/>
              </w:rPr>
              <w:t>Information Element</w:t>
            </w:r>
          </w:p>
        </w:tc>
        <w:tc>
          <w:tcPr>
            <w:tcW w:w="2127" w:type="dxa"/>
          </w:tcPr>
          <w:p w14:paraId="68F5FD78" w14:textId="77777777" w:rsidR="0071087C" w:rsidRPr="00E6516F" w:rsidRDefault="0071087C" w:rsidP="00174677">
            <w:pPr>
              <w:pStyle w:val="TAH"/>
              <w:rPr>
                <w:bCs/>
              </w:rPr>
            </w:pPr>
            <w:r w:rsidRPr="00E6516F">
              <w:rPr>
                <w:bCs/>
              </w:rPr>
              <w:t>Value/remark</w:t>
            </w:r>
          </w:p>
        </w:tc>
        <w:tc>
          <w:tcPr>
            <w:tcW w:w="2127" w:type="dxa"/>
          </w:tcPr>
          <w:p w14:paraId="4009D729" w14:textId="77777777" w:rsidR="0071087C" w:rsidRPr="00E6516F" w:rsidRDefault="0071087C" w:rsidP="00174677">
            <w:pPr>
              <w:pStyle w:val="TAH"/>
              <w:rPr>
                <w:bCs/>
              </w:rPr>
            </w:pPr>
            <w:r w:rsidRPr="00E6516F">
              <w:rPr>
                <w:bCs/>
              </w:rPr>
              <w:t>Comment</w:t>
            </w:r>
          </w:p>
        </w:tc>
        <w:tc>
          <w:tcPr>
            <w:tcW w:w="1419" w:type="dxa"/>
          </w:tcPr>
          <w:p w14:paraId="54900F51" w14:textId="77777777" w:rsidR="0071087C" w:rsidRPr="00E6516F" w:rsidRDefault="0071087C" w:rsidP="00174677">
            <w:pPr>
              <w:pStyle w:val="TAH"/>
              <w:rPr>
                <w:bCs/>
              </w:rPr>
            </w:pPr>
            <w:r w:rsidRPr="00E6516F">
              <w:rPr>
                <w:bCs/>
              </w:rPr>
              <w:t>Reference</w:t>
            </w:r>
          </w:p>
        </w:tc>
        <w:tc>
          <w:tcPr>
            <w:tcW w:w="1135" w:type="dxa"/>
          </w:tcPr>
          <w:p w14:paraId="35A884F2" w14:textId="77777777" w:rsidR="0071087C" w:rsidRPr="00E6516F" w:rsidRDefault="0071087C" w:rsidP="00174677">
            <w:pPr>
              <w:pStyle w:val="TAH"/>
              <w:rPr>
                <w:bCs/>
              </w:rPr>
            </w:pPr>
            <w:r w:rsidRPr="00E6516F">
              <w:rPr>
                <w:bCs/>
              </w:rPr>
              <w:t>Condition</w:t>
            </w:r>
          </w:p>
        </w:tc>
      </w:tr>
      <w:tr w:rsidR="0071087C" w:rsidRPr="00E6516F" w14:paraId="2E4CCDC3" w14:textId="77777777" w:rsidTr="00174677">
        <w:tc>
          <w:tcPr>
            <w:tcW w:w="2836" w:type="dxa"/>
          </w:tcPr>
          <w:p w14:paraId="4C9D1016" w14:textId="77777777" w:rsidR="0071087C" w:rsidRPr="00E6516F" w:rsidRDefault="0071087C" w:rsidP="00174677">
            <w:pPr>
              <w:pStyle w:val="TAL"/>
              <w:rPr>
                <w:b/>
                <w:bCs/>
              </w:rPr>
            </w:pPr>
            <w:r w:rsidRPr="00E6516F">
              <w:rPr>
                <w:b/>
                <w:bCs/>
              </w:rPr>
              <w:t>Content-Type</w:t>
            </w:r>
          </w:p>
        </w:tc>
        <w:tc>
          <w:tcPr>
            <w:tcW w:w="2127" w:type="dxa"/>
          </w:tcPr>
          <w:p w14:paraId="407F04E4" w14:textId="77777777" w:rsidR="0071087C" w:rsidRPr="00E6516F" w:rsidRDefault="0071087C" w:rsidP="00174677">
            <w:pPr>
              <w:pStyle w:val="TAL"/>
            </w:pPr>
          </w:p>
        </w:tc>
        <w:tc>
          <w:tcPr>
            <w:tcW w:w="2127" w:type="dxa"/>
          </w:tcPr>
          <w:p w14:paraId="63EB840E" w14:textId="77777777" w:rsidR="0071087C" w:rsidRPr="00E6516F" w:rsidRDefault="0071087C" w:rsidP="00174677">
            <w:pPr>
              <w:pStyle w:val="TAL"/>
              <w:rPr>
                <w:bCs/>
              </w:rPr>
            </w:pPr>
          </w:p>
        </w:tc>
        <w:tc>
          <w:tcPr>
            <w:tcW w:w="1419" w:type="dxa"/>
          </w:tcPr>
          <w:p w14:paraId="5D35F622" w14:textId="77777777" w:rsidR="0071087C" w:rsidRPr="00E6516F" w:rsidRDefault="0071087C" w:rsidP="00174677">
            <w:pPr>
              <w:pStyle w:val="TAL"/>
            </w:pPr>
          </w:p>
        </w:tc>
        <w:tc>
          <w:tcPr>
            <w:tcW w:w="1135" w:type="dxa"/>
          </w:tcPr>
          <w:p w14:paraId="7A306983" w14:textId="77777777" w:rsidR="0071087C" w:rsidRPr="00E6516F" w:rsidRDefault="0071087C" w:rsidP="00174677">
            <w:pPr>
              <w:pStyle w:val="TAL"/>
            </w:pPr>
          </w:p>
        </w:tc>
      </w:tr>
      <w:tr w:rsidR="0071087C" w:rsidRPr="00E6516F" w14:paraId="54D8306F" w14:textId="77777777" w:rsidTr="00174677">
        <w:tc>
          <w:tcPr>
            <w:tcW w:w="2836" w:type="dxa"/>
          </w:tcPr>
          <w:p w14:paraId="537E7F64" w14:textId="77777777" w:rsidR="0071087C" w:rsidRPr="00E6516F" w:rsidRDefault="0071087C" w:rsidP="00174677">
            <w:pPr>
              <w:pStyle w:val="TAL"/>
              <w:rPr>
                <w:b/>
                <w:bCs/>
              </w:rPr>
            </w:pPr>
            <w:r w:rsidRPr="00E6516F">
              <w:t xml:space="preserve">  media-type</w:t>
            </w:r>
          </w:p>
        </w:tc>
        <w:tc>
          <w:tcPr>
            <w:tcW w:w="2127" w:type="dxa"/>
          </w:tcPr>
          <w:p w14:paraId="36E9F918" w14:textId="77777777" w:rsidR="0071087C" w:rsidRPr="00E6516F" w:rsidRDefault="0071087C" w:rsidP="00174677">
            <w:pPr>
              <w:pStyle w:val="TAL"/>
            </w:pPr>
            <w:r w:rsidRPr="00E6516F">
              <w:rPr>
                <w:iCs/>
              </w:rPr>
              <w:t>"multipart/mixed"</w:t>
            </w:r>
          </w:p>
        </w:tc>
        <w:tc>
          <w:tcPr>
            <w:tcW w:w="2127" w:type="dxa"/>
          </w:tcPr>
          <w:p w14:paraId="4905D86C" w14:textId="77777777" w:rsidR="0071087C" w:rsidRPr="00E6516F" w:rsidRDefault="0071087C" w:rsidP="00174677">
            <w:pPr>
              <w:pStyle w:val="TAL"/>
              <w:rPr>
                <w:bCs/>
              </w:rPr>
            </w:pPr>
          </w:p>
        </w:tc>
        <w:tc>
          <w:tcPr>
            <w:tcW w:w="1419" w:type="dxa"/>
          </w:tcPr>
          <w:p w14:paraId="004C84C0" w14:textId="77777777" w:rsidR="0071087C" w:rsidRPr="00E6516F" w:rsidRDefault="0071087C" w:rsidP="00174677">
            <w:pPr>
              <w:pStyle w:val="TAL"/>
            </w:pPr>
          </w:p>
        </w:tc>
        <w:tc>
          <w:tcPr>
            <w:tcW w:w="1135" w:type="dxa"/>
          </w:tcPr>
          <w:p w14:paraId="128D613E" w14:textId="77777777" w:rsidR="0071087C" w:rsidRPr="00E6516F" w:rsidRDefault="0071087C" w:rsidP="00174677">
            <w:pPr>
              <w:pStyle w:val="TAL"/>
            </w:pPr>
          </w:p>
        </w:tc>
      </w:tr>
      <w:tr w:rsidR="0071087C" w:rsidRPr="00E6516F" w14:paraId="3DB3C89F" w14:textId="77777777" w:rsidTr="00174677">
        <w:tc>
          <w:tcPr>
            <w:tcW w:w="2836" w:type="dxa"/>
          </w:tcPr>
          <w:p w14:paraId="04C70147" w14:textId="77777777" w:rsidR="0071087C" w:rsidRPr="00E6516F" w:rsidRDefault="0071087C" w:rsidP="00174677">
            <w:pPr>
              <w:pStyle w:val="TAL"/>
              <w:rPr>
                <w:b/>
                <w:bCs/>
              </w:rPr>
            </w:pPr>
            <w:r w:rsidRPr="00E6516F">
              <w:rPr>
                <w:b/>
                <w:bCs/>
              </w:rPr>
              <w:t>data</w:t>
            </w:r>
          </w:p>
        </w:tc>
        <w:tc>
          <w:tcPr>
            <w:tcW w:w="2127" w:type="dxa"/>
          </w:tcPr>
          <w:p w14:paraId="6188BC82" w14:textId="77777777" w:rsidR="0071087C" w:rsidRPr="00E6516F" w:rsidRDefault="0071087C" w:rsidP="00174677">
            <w:pPr>
              <w:pStyle w:val="TAL"/>
            </w:pPr>
            <w:r w:rsidRPr="00E6516F">
              <w:rPr>
                <w:iCs/>
              </w:rPr>
              <w:t>Message or chunk of message as specified in table 6.1.12.3.3-9A</w:t>
            </w:r>
          </w:p>
        </w:tc>
        <w:tc>
          <w:tcPr>
            <w:tcW w:w="2127" w:type="dxa"/>
          </w:tcPr>
          <w:p w14:paraId="55B4BE83" w14:textId="77777777" w:rsidR="0071087C" w:rsidRPr="00E6516F" w:rsidRDefault="0071087C" w:rsidP="00174677">
            <w:pPr>
              <w:pStyle w:val="TAL"/>
              <w:rPr>
                <w:bCs/>
              </w:rPr>
            </w:pPr>
          </w:p>
        </w:tc>
        <w:tc>
          <w:tcPr>
            <w:tcW w:w="1419" w:type="dxa"/>
          </w:tcPr>
          <w:p w14:paraId="11FD8807" w14:textId="77777777" w:rsidR="0071087C" w:rsidRPr="00E6516F" w:rsidRDefault="0071087C" w:rsidP="00174677">
            <w:pPr>
              <w:pStyle w:val="TAL"/>
            </w:pPr>
          </w:p>
        </w:tc>
        <w:tc>
          <w:tcPr>
            <w:tcW w:w="1135" w:type="dxa"/>
          </w:tcPr>
          <w:p w14:paraId="46581F41" w14:textId="77777777" w:rsidR="0071087C" w:rsidRPr="00E6516F" w:rsidRDefault="0071087C" w:rsidP="00174677">
            <w:pPr>
              <w:pStyle w:val="TAL"/>
            </w:pPr>
          </w:p>
        </w:tc>
      </w:tr>
    </w:tbl>
    <w:p w14:paraId="0CF2A347" w14:textId="77777777" w:rsidR="0071087C" w:rsidRPr="00E6516F" w:rsidRDefault="0071087C" w:rsidP="0071087C"/>
    <w:p w14:paraId="536E8EA4" w14:textId="77777777" w:rsidR="0071087C" w:rsidRPr="00E6516F" w:rsidRDefault="0071087C" w:rsidP="0071087C">
      <w:pPr>
        <w:pStyle w:val="TH"/>
      </w:pPr>
      <w:r w:rsidRPr="00E6516F">
        <w:t>Table 6.1.12.3.3-9A: MIME Message (step 12, Table 6.1.12.3.2-1;</w:t>
      </w:r>
      <w:r w:rsidRPr="00E6516F">
        <w:br/>
        <w:t>step 3,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1C864381" w14:textId="77777777" w:rsidTr="00174677">
        <w:trPr>
          <w:cantSplit/>
        </w:trPr>
        <w:tc>
          <w:tcPr>
            <w:tcW w:w="9644" w:type="dxa"/>
            <w:gridSpan w:val="5"/>
          </w:tcPr>
          <w:p w14:paraId="53631E17" w14:textId="77777777" w:rsidR="0071087C" w:rsidRPr="00E6516F" w:rsidRDefault="0071087C" w:rsidP="00174677">
            <w:pPr>
              <w:pStyle w:val="TAL"/>
              <w:rPr>
                <w:rFonts w:cs="Arial"/>
                <w:szCs w:val="18"/>
              </w:rPr>
            </w:pPr>
            <w:r w:rsidRPr="00E6516F">
              <w:rPr>
                <w:rFonts w:cs="Arial"/>
                <w:szCs w:val="18"/>
              </w:rPr>
              <w:t>Derivation Path: RFC 2046 [38]</w:t>
            </w:r>
          </w:p>
        </w:tc>
      </w:tr>
      <w:tr w:rsidR="0071087C" w:rsidRPr="00E6516F" w14:paraId="796FB29F" w14:textId="77777777" w:rsidTr="00174677">
        <w:tc>
          <w:tcPr>
            <w:tcW w:w="2836" w:type="dxa"/>
          </w:tcPr>
          <w:p w14:paraId="65D87BF6" w14:textId="77777777" w:rsidR="0071087C" w:rsidRPr="00E6516F" w:rsidRDefault="0071087C" w:rsidP="00174677">
            <w:pPr>
              <w:pStyle w:val="TAH"/>
              <w:rPr>
                <w:bCs/>
              </w:rPr>
            </w:pPr>
            <w:r w:rsidRPr="00E6516F">
              <w:rPr>
                <w:bCs/>
              </w:rPr>
              <w:t>Information Element</w:t>
            </w:r>
          </w:p>
        </w:tc>
        <w:tc>
          <w:tcPr>
            <w:tcW w:w="2127" w:type="dxa"/>
          </w:tcPr>
          <w:p w14:paraId="3D186CE0"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6D15A56A" w14:textId="77777777" w:rsidR="0071087C" w:rsidRPr="00E6516F" w:rsidRDefault="0071087C" w:rsidP="00174677">
            <w:pPr>
              <w:pStyle w:val="TAH"/>
              <w:rPr>
                <w:bCs/>
              </w:rPr>
            </w:pPr>
            <w:r w:rsidRPr="00E6516F">
              <w:rPr>
                <w:bCs/>
              </w:rPr>
              <w:t>Comment</w:t>
            </w:r>
          </w:p>
        </w:tc>
        <w:tc>
          <w:tcPr>
            <w:tcW w:w="1419" w:type="dxa"/>
          </w:tcPr>
          <w:p w14:paraId="7277BDC1" w14:textId="77777777" w:rsidR="0071087C" w:rsidRPr="00E6516F" w:rsidRDefault="0071087C" w:rsidP="00174677">
            <w:pPr>
              <w:pStyle w:val="TAH"/>
              <w:rPr>
                <w:bCs/>
              </w:rPr>
            </w:pPr>
            <w:r w:rsidRPr="00E6516F">
              <w:rPr>
                <w:bCs/>
              </w:rPr>
              <w:t>Reference</w:t>
            </w:r>
          </w:p>
        </w:tc>
        <w:tc>
          <w:tcPr>
            <w:tcW w:w="1135" w:type="dxa"/>
          </w:tcPr>
          <w:p w14:paraId="76B784D4" w14:textId="77777777" w:rsidR="0071087C" w:rsidRPr="00E6516F" w:rsidRDefault="0071087C" w:rsidP="00174677">
            <w:pPr>
              <w:pStyle w:val="TAH"/>
              <w:rPr>
                <w:bCs/>
              </w:rPr>
            </w:pPr>
            <w:r w:rsidRPr="00E6516F">
              <w:rPr>
                <w:bCs/>
              </w:rPr>
              <w:t>Condition</w:t>
            </w:r>
          </w:p>
        </w:tc>
      </w:tr>
      <w:tr w:rsidR="0071087C" w:rsidRPr="00E6516F" w14:paraId="2836AB66" w14:textId="77777777" w:rsidTr="00174677">
        <w:tc>
          <w:tcPr>
            <w:tcW w:w="2836" w:type="dxa"/>
          </w:tcPr>
          <w:p w14:paraId="4D247679" w14:textId="77777777" w:rsidR="0071087C" w:rsidRPr="00E6516F" w:rsidRDefault="0071087C" w:rsidP="00174677">
            <w:pPr>
              <w:pStyle w:val="TAL"/>
              <w:rPr>
                <w:rFonts w:cs="Arial"/>
                <w:b/>
                <w:bCs/>
                <w:szCs w:val="18"/>
              </w:rPr>
            </w:pPr>
            <w:r w:rsidRPr="00E6516F">
              <w:rPr>
                <w:b/>
                <w:bCs/>
              </w:rPr>
              <w:t>MIME body part</w:t>
            </w:r>
          </w:p>
        </w:tc>
        <w:tc>
          <w:tcPr>
            <w:tcW w:w="2127" w:type="dxa"/>
          </w:tcPr>
          <w:p w14:paraId="0AE1CB6A" w14:textId="77777777" w:rsidR="0071087C" w:rsidRPr="00E6516F" w:rsidRDefault="0071087C" w:rsidP="00174677">
            <w:pPr>
              <w:pStyle w:val="TAL"/>
            </w:pPr>
          </w:p>
        </w:tc>
        <w:tc>
          <w:tcPr>
            <w:tcW w:w="2127" w:type="dxa"/>
            <w:tcBorders>
              <w:top w:val="single" w:sz="4" w:space="0" w:color="auto"/>
              <w:bottom w:val="single" w:sz="4" w:space="0" w:color="auto"/>
            </w:tcBorders>
          </w:tcPr>
          <w:p w14:paraId="1345519D" w14:textId="77777777" w:rsidR="0071087C" w:rsidRPr="00E6516F" w:rsidRDefault="0071087C" w:rsidP="00174677">
            <w:pPr>
              <w:pStyle w:val="TAL"/>
              <w:rPr>
                <w:bCs/>
              </w:rPr>
            </w:pPr>
            <w:r w:rsidRPr="00E6516F">
              <w:rPr>
                <w:b/>
              </w:rPr>
              <w:t>MCData Data signalling message</w:t>
            </w:r>
          </w:p>
        </w:tc>
        <w:tc>
          <w:tcPr>
            <w:tcW w:w="1419" w:type="dxa"/>
          </w:tcPr>
          <w:p w14:paraId="6558BF09" w14:textId="77777777" w:rsidR="0071087C" w:rsidRPr="00E6516F" w:rsidRDefault="0071087C" w:rsidP="00174677">
            <w:pPr>
              <w:pStyle w:val="TAL"/>
            </w:pPr>
          </w:p>
        </w:tc>
        <w:tc>
          <w:tcPr>
            <w:tcW w:w="1135" w:type="dxa"/>
          </w:tcPr>
          <w:p w14:paraId="18A5B5A8" w14:textId="77777777" w:rsidR="0071087C" w:rsidRPr="00E6516F" w:rsidRDefault="0071087C" w:rsidP="00174677">
            <w:pPr>
              <w:pStyle w:val="TAL"/>
            </w:pPr>
          </w:p>
        </w:tc>
      </w:tr>
      <w:tr w:rsidR="0071087C" w:rsidRPr="00E6516F" w14:paraId="739F827A" w14:textId="77777777" w:rsidTr="004312E8">
        <w:tc>
          <w:tcPr>
            <w:tcW w:w="2836" w:type="dxa"/>
          </w:tcPr>
          <w:p w14:paraId="545A38D4" w14:textId="77777777" w:rsidR="0071087C" w:rsidRPr="00E6516F" w:rsidRDefault="0071087C" w:rsidP="00174677">
            <w:pPr>
              <w:pStyle w:val="TAL"/>
              <w:rPr>
                <w:rFonts w:cs="Arial"/>
                <w:b/>
                <w:szCs w:val="18"/>
              </w:rPr>
            </w:pPr>
            <w:r w:rsidRPr="00E6516F">
              <w:t xml:space="preserve">  MIME-part-headers</w:t>
            </w:r>
          </w:p>
        </w:tc>
        <w:tc>
          <w:tcPr>
            <w:tcW w:w="2127" w:type="dxa"/>
          </w:tcPr>
          <w:p w14:paraId="2442EF84" w14:textId="77777777" w:rsidR="0071087C" w:rsidRPr="00E6516F" w:rsidRDefault="0071087C" w:rsidP="00174677">
            <w:pPr>
              <w:pStyle w:val="TAL"/>
            </w:pPr>
          </w:p>
        </w:tc>
        <w:tc>
          <w:tcPr>
            <w:tcW w:w="2127" w:type="dxa"/>
            <w:tcBorders>
              <w:top w:val="single" w:sz="4" w:space="0" w:color="auto"/>
              <w:bottom w:val="single" w:sz="4" w:space="0" w:color="auto"/>
            </w:tcBorders>
          </w:tcPr>
          <w:p w14:paraId="36EB4DE8" w14:textId="77777777" w:rsidR="0071087C" w:rsidRPr="00E6516F" w:rsidRDefault="0071087C" w:rsidP="00174677">
            <w:pPr>
              <w:pStyle w:val="TAL"/>
            </w:pPr>
          </w:p>
        </w:tc>
        <w:tc>
          <w:tcPr>
            <w:tcW w:w="1419" w:type="dxa"/>
          </w:tcPr>
          <w:p w14:paraId="7C188489" w14:textId="77777777" w:rsidR="0071087C" w:rsidRPr="00E6516F" w:rsidRDefault="0071087C" w:rsidP="00174677">
            <w:pPr>
              <w:pStyle w:val="TAL"/>
            </w:pPr>
          </w:p>
        </w:tc>
        <w:tc>
          <w:tcPr>
            <w:tcW w:w="1135" w:type="dxa"/>
          </w:tcPr>
          <w:p w14:paraId="53A17201" w14:textId="77777777" w:rsidR="0071087C" w:rsidRPr="00E6516F" w:rsidRDefault="0071087C" w:rsidP="00174677">
            <w:pPr>
              <w:pStyle w:val="TAL"/>
            </w:pPr>
          </w:p>
        </w:tc>
      </w:tr>
      <w:tr w:rsidR="0071087C" w:rsidRPr="00E6516F" w14:paraId="6D37881A" w14:textId="77777777" w:rsidTr="004312E8">
        <w:tc>
          <w:tcPr>
            <w:tcW w:w="2836" w:type="dxa"/>
          </w:tcPr>
          <w:p w14:paraId="495D74A9" w14:textId="77777777" w:rsidR="0071087C" w:rsidRPr="00E6516F" w:rsidRDefault="0071087C" w:rsidP="00174677">
            <w:pPr>
              <w:pStyle w:val="TAL"/>
              <w:rPr>
                <w:rFonts w:cs="Arial"/>
                <w:b/>
                <w:szCs w:val="18"/>
              </w:rPr>
            </w:pPr>
            <w:r w:rsidRPr="00E6516F">
              <w:t xml:space="preserve">    Content-Type</w:t>
            </w:r>
          </w:p>
        </w:tc>
        <w:tc>
          <w:tcPr>
            <w:tcW w:w="2127" w:type="dxa"/>
          </w:tcPr>
          <w:p w14:paraId="2151586E" w14:textId="77777777" w:rsidR="0071087C" w:rsidRPr="00E6516F" w:rsidRDefault="0071087C" w:rsidP="00174677">
            <w:pPr>
              <w:pStyle w:val="TAL"/>
            </w:pPr>
            <w:r w:rsidRPr="00E6516F">
              <w:t>"application/vnd.3gpp.mcdata-signalling"</w:t>
            </w:r>
          </w:p>
        </w:tc>
        <w:tc>
          <w:tcPr>
            <w:tcW w:w="2127" w:type="dxa"/>
            <w:tcBorders>
              <w:top w:val="single" w:sz="4" w:space="0" w:color="auto"/>
              <w:bottom w:val="single" w:sz="4" w:space="0" w:color="auto"/>
            </w:tcBorders>
          </w:tcPr>
          <w:p w14:paraId="48BA300E" w14:textId="77777777" w:rsidR="0071087C" w:rsidRPr="00E6516F" w:rsidRDefault="0071087C" w:rsidP="00174677">
            <w:pPr>
              <w:pStyle w:val="TAL"/>
            </w:pPr>
          </w:p>
        </w:tc>
        <w:tc>
          <w:tcPr>
            <w:tcW w:w="1419" w:type="dxa"/>
          </w:tcPr>
          <w:p w14:paraId="29D2567D" w14:textId="77777777" w:rsidR="0071087C" w:rsidRPr="00E6516F" w:rsidRDefault="0071087C" w:rsidP="00174677">
            <w:pPr>
              <w:pStyle w:val="TAL"/>
            </w:pPr>
          </w:p>
        </w:tc>
        <w:tc>
          <w:tcPr>
            <w:tcW w:w="1135" w:type="dxa"/>
          </w:tcPr>
          <w:p w14:paraId="054CC53E" w14:textId="77777777" w:rsidR="0071087C" w:rsidRPr="00E6516F" w:rsidRDefault="0071087C" w:rsidP="00174677">
            <w:pPr>
              <w:pStyle w:val="TAL"/>
            </w:pPr>
          </w:p>
        </w:tc>
      </w:tr>
      <w:tr w:rsidR="0071087C" w:rsidRPr="00E6516F" w14:paraId="173C9FC7" w14:textId="77777777" w:rsidTr="004312E8">
        <w:tc>
          <w:tcPr>
            <w:tcW w:w="2836" w:type="dxa"/>
          </w:tcPr>
          <w:p w14:paraId="066D5093" w14:textId="77777777" w:rsidR="0071087C" w:rsidRPr="00E6516F" w:rsidRDefault="0071087C" w:rsidP="00174677">
            <w:pPr>
              <w:pStyle w:val="TAL"/>
              <w:rPr>
                <w:rFonts w:cs="Arial"/>
                <w:b/>
                <w:szCs w:val="18"/>
              </w:rPr>
            </w:pPr>
            <w:r w:rsidRPr="00E6516F">
              <w:t xml:space="preserve">  MIME-part-body</w:t>
            </w:r>
          </w:p>
        </w:tc>
        <w:tc>
          <w:tcPr>
            <w:tcW w:w="2127" w:type="dxa"/>
          </w:tcPr>
          <w:p w14:paraId="2AB8C616" w14:textId="77777777" w:rsidR="0071087C" w:rsidRPr="00E6516F" w:rsidRDefault="0071087C" w:rsidP="00174677">
            <w:pPr>
              <w:pStyle w:val="TAL"/>
            </w:pPr>
            <w:r w:rsidRPr="00E6516F">
              <w:t>MCData Protected Payload Message containing SDS SIGNALLING PAYLOAD as described in table 6.1.12.3.3-10</w:t>
            </w:r>
          </w:p>
        </w:tc>
        <w:tc>
          <w:tcPr>
            <w:tcW w:w="2127" w:type="dxa"/>
            <w:tcBorders>
              <w:top w:val="single" w:sz="4" w:space="0" w:color="auto"/>
              <w:bottom w:val="single" w:sz="4" w:space="0" w:color="auto"/>
            </w:tcBorders>
          </w:tcPr>
          <w:p w14:paraId="0D93F3B1" w14:textId="77777777" w:rsidR="0071087C" w:rsidRPr="00E6516F" w:rsidRDefault="0071087C" w:rsidP="00174677">
            <w:pPr>
              <w:pStyle w:val="TAL"/>
            </w:pPr>
          </w:p>
        </w:tc>
        <w:tc>
          <w:tcPr>
            <w:tcW w:w="1419" w:type="dxa"/>
          </w:tcPr>
          <w:p w14:paraId="7FF87B87" w14:textId="77777777" w:rsidR="0071087C" w:rsidRPr="00E6516F" w:rsidRDefault="0071087C" w:rsidP="00174677">
            <w:pPr>
              <w:pStyle w:val="TAL"/>
            </w:pPr>
          </w:p>
        </w:tc>
        <w:tc>
          <w:tcPr>
            <w:tcW w:w="1135" w:type="dxa"/>
          </w:tcPr>
          <w:p w14:paraId="7AA7ED04" w14:textId="77777777" w:rsidR="0071087C" w:rsidRPr="00E6516F" w:rsidRDefault="0071087C" w:rsidP="00174677">
            <w:pPr>
              <w:pStyle w:val="TAL"/>
            </w:pPr>
          </w:p>
        </w:tc>
      </w:tr>
      <w:tr w:rsidR="0071087C" w:rsidRPr="00E6516F" w14:paraId="132A16A3" w14:textId="77777777" w:rsidTr="004312E8">
        <w:tc>
          <w:tcPr>
            <w:tcW w:w="2836" w:type="dxa"/>
          </w:tcPr>
          <w:p w14:paraId="0BCA495F" w14:textId="77777777" w:rsidR="0071087C" w:rsidRPr="00E6516F" w:rsidRDefault="0071087C" w:rsidP="00174677">
            <w:pPr>
              <w:pStyle w:val="TAL"/>
              <w:rPr>
                <w:rFonts w:cs="Arial"/>
                <w:b/>
                <w:szCs w:val="18"/>
              </w:rPr>
            </w:pPr>
            <w:r w:rsidRPr="00E6516F">
              <w:rPr>
                <w:b/>
                <w:bCs/>
              </w:rPr>
              <w:t>MIME body part</w:t>
            </w:r>
          </w:p>
        </w:tc>
        <w:tc>
          <w:tcPr>
            <w:tcW w:w="2127" w:type="dxa"/>
          </w:tcPr>
          <w:p w14:paraId="6A6D7E34" w14:textId="77777777" w:rsidR="0071087C" w:rsidRPr="00E6516F" w:rsidRDefault="0071087C" w:rsidP="00174677">
            <w:pPr>
              <w:pStyle w:val="TAL"/>
            </w:pPr>
          </w:p>
        </w:tc>
        <w:tc>
          <w:tcPr>
            <w:tcW w:w="2127" w:type="dxa"/>
            <w:tcBorders>
              <w:top w:val="single" w:sz="4" w:space="0" w:color="auto"/>
              <w:bottom w:val="single" w:sz="4" w:space="0" w:color="auto"/>
            </w:tcBorders>
          </w:tcPr>
          <w:p w14:paraId="058F6FAE" w14:textId="77777777" w:rsidR="0071087C" w:rsidRPr="00E6516F" w:rsidRDefault="0071087C" w:rsidP="00174677">
            <w:pPr>
              <w:pStyle w:val="TAL"/>
            </w:pPr>
            <w:r w:rsidRPr="00E6516F">
              <w:rPr>
                <w:b/>
              </w:rPr>
              <w:t>MCData Data message</w:t>
            </w:r>
          </w:p>
        </w:tc>
        <w:tc>
          <w:tcPr>
            <w:tcW w:w="1419" w:type="dxa"/>
          </w:tcPr>
          <w:p w14:paraId="6ABC1111" w14:textId="77777777" w:rsidR="0071087C" w:rsidRPr="00E6516F" w:rsidRDefault="0071087C" w:rsidP="00174677">
            <w:pPr>
              <w:pStyle w:val="TAL"/>
            </w:pPr>
          </w:p>
        </w:tc>
        <w:tc>
          <w:tcPr>
            <w:tcW w:w="1135" w:type="dxa"/>
          </w:tcPr>
          <w:p w14:paraId="4BE7B57B" w14:textId="77777777" w:rsidR="0071087C" w:rsidRPr="00E6516F" w:rsidRDefault="0071087C" w:rsidP="00174677">
            <w:pPr>
              <w:pStyle w:val="TAL"/>
            </w:pPr>
          </w:p>
        </w:tc>
      </w:tr>
      <w:tr w:rsidR="0071087C" w:rsidRPr="00E6516F" w14:paraId="107DF11B" w14:textId="77777777" w:rsidTr="004312E8">
        <w:tc>
          <w:tcPr>
            <w:tcW w:w="2836" w:type="dxa"/>
          </w:tcPr>
          <w:p w14:paraId="50B334B8" w14:textId="77777777" w:rsidR="0071087C" w:rsidRPr="00E6516F" w:rsidRDefault="0071087C" w:rsidP="00174677">
            <w:pPr>
              <w:pStyle w:val="TAL"/>
              <w:rPr>
                <w:rFonts w:cs="Arial"/>
                <w:b/>
                <w:szCs w:val="18"/>
              </w:rPr>
            </w:pPr>
            <w:r w:rsidRPr="00E6516F">
              <w:t xml:space="preserve">  MIME-part-headers</w:t>
            </w:r>
          </w:p>
        </w:tc>
        <w:tc>
          <w:tcPr>
            <w:tcW w:w="2127" w:type="dxa"/>
          </w:tcPr>
          <w:p w14:paraId="05FA57F4" w14:textId="77777777" w:rsidR="0071087C" w:rsidRPr="00E6516F" w:rsidRDefault="0071087C" w:rsidP="00174677">
            <w:pPr>
              <w:pStyle w:val="TAL"/>
            </w:pPr>
          </w:p>
        </w:tc>
        <w:tc>
          <w:tcPr>
            <w:tcW w:w="2127" w:type="dxa"/>
            <w:tcBorders>
              <w:top w:val="single" w:sz="4" w:space="0" w:color="auto"/>
              <w:bottom w:val="single" w:sz="4" w:space="0" w:color="auto"/>
            </w:tcBorders>
          </w:tcPr>
          <w:p w14:paraId="700CEEB3" w14:textId="77777777" w:rsidR="0071087C" w:rsidRPr="00E6516F" w:rsidRDefault="0071087C" w:rsidP="00174677">
            <w:pPr>
              <w:pStyle w:val="TAL"/>
            </w:pPr>
          </w:p>
        </w:tc>
        <w:tc>
          <w:tcPr>
            <w:tcW w:w="1419" w:type="dxa"/>
          </w:tcPr>
          <w:p w14:paraId="3B2E38AC" w14:textId="77777777" w:rsidR="0071087C" w:rsidRPr="00E6516F" w:rsidRDefault="0071087C" w:rsidP="00174677">
            <w:pPr>
              <w:pStyle w:val="TAL"/>
            </w:pPr>
          </w:p>
        </w:tc>
        <w:tc>
          <w:tcPr>
            <w:tcW w:w="1135" w:type="dxa"/>
          </w:tcPr>
          <w:p w14:paraId="7740EAD5" w14:textId="77777777" w:rsidR="0071087C" w:rsidRPr="00E6516F" w:rsidRDefault="0071087C" w:rsidP="00174677">
            <w:pPr>
              <w:pStyle w:val="TAL"/>
            </w:pPr>
          </w:p>
        </w:tc>
      </w:tr>
      <w:tr w:rsidR="0071087C" w:rsidRPr="00E6516F" w14:paraId="6D2D18F1" w14:textId="77777777" w:rsidTr="004312E8">
        <w:tc>
          <w:tcPr>
            <w:tcW w:w="2836" w:type="dxa"/>
          </w:tcPr>
          <w:p w14:paraId="4A9758DF" w14:textId="77777777" w:rsidR="0071087C" w:rsidRPr="00E6516F" w:rsidRDefault="0071087C" w:rsidP="00174677">
            <w:pPr>
              <w:pStyle w:val="TAL"/>
              <w:rPr>
                <w:rFonts w:cs="Arial"/>
                <w:b/>
                <w:szCs w:val="18"/>
              </w:rPr>
            </w:pPr>
            <w:r w:rsidRPr="00E6516F">
              <w:t xml:space="preserve">    Content-Type</w:t>
            </w:r>
          </w:p>
        </w:tc>
        <w:tc>
          <w:tcPr>
            <w:tcW w:w="2127" w:type="dxa"/>
          </w:tcPr>
          <w:p w14:paraId="2B394877" w14:textId="77777777" w:rsidR="0071087C" w:rsidRPr="00E6516F" w:rsidRDefault="0071087C" w:rsidP="00174677">
            <w:pPr>
              <w:pStyle w:val="TAL"/>
            </w:pPr>
            <w:r w:rsidRPr="00E6516F">
              <w:t>"application/vnd.3gpp.mcdata-payload"</w:t>
            </w:r>
          </w:p>
        </w:tc>
        <w:tc>
          <w:tcPr>
            <w:tcW w:w="2127" w:type="dxa"/>
            <w:tcBorders>
              <w:top w:val="single" w:sz="4" w:space="0" w:color="auto"/>
              <w:bottom w:val="single" w:sz="4" w:space="0" w:color="auto"/>
            </w:tcBorders>
          </w:tcPr>
          <w:p w14:paraId="4F9DD4D2" w14:textId="77777777" w:rsidR="0071087C" w:rsidRPr="00E6516F" w:rsidRDefault="0071087C" w:rsidP="00174677">
            <w:pPr>
              <w:pStyle w:val="TAL"/>
            </w:pPr>
          </w:p>
        </w:tc>
        <w:tc>
          <w:tcPr>
            <w:tcW w:w="1419" w:type="dxa"/>
          </w:tcPr>
          <w:p w14:paraId="74FA6316" w14:textId="77777777" w:rsidR="0071087C" w:rsidRPr="00E6516F" w:rsidRDefault="0071087C" w:rsidP="00174677">
            <w:pPr>
              <w:pStyle w:val="TAL"/>
            </w:pPr>
          </w:p>
        </w:tc>
        <w:tc>
          <w:tcPr>
            <w:tcW w:w="1135" w:type="dxa"/>
          </w:tcPr>
          <w:p w14:paraId="44B84B49" w14:textId="77777777" w:rsidR="0071087C" w:rsidRPr="00E6516F" w:rsidRDefault="0071087C" w:rsidP="00174677">
            <w:pPr>
              <w:pStyle w:val="TAL"/>
            </w:pPr>
          </w:p>
        </w:tc>
      </w:tr>
      <w:tr w:rsidR="0071087C" w:rsidRPr="00E6516F" w14:paraId="2B09D14D" w14:textId="77777777" w:rsidTr="004312E8">
        <w:tc>
          <w:tcPr>
            <w:tcW w:w="2836" w:type="dxa"/>
          </w:tcPr>
          <w:p w14:paraId="7622C531" w14:textId="77777777" w:rsidR="0071087C" w:rsidRPr="00E6516F" w:rsidRDefault="0071087C" w:rsidP="00174677">
            <w:pPr>
              <w:pStyle w:val="TAL"/>
              <w:rPr>
                <w:rFonts w:cs="Arial"/>
                <w:b/>
                <w:szCs w:val="18"/>
              </w:rPr>
            </w:pPr>
            <w:r w:rsidRPr="00E6516F">
              <w:t xml:space="preserve">  MIME-part-body</w:t>
            </w:r>
          </w:p>
        </w:tc>
        <w:tc>
          <w:tcPr>
            <w:tcW w:w="2127" w:type="dxa"/>
          </w:tcPr>
          <w:p w14:paraId="2EF3DB84" w14:textId="77777777" w:rsidR="0071087C" w:rsidRPr="00E6516F" w:rsidRDefault="0071087C" w:rsidP="00174677">
            <w:pPr>
              <w:pStyle w:val="TAL"/>
            </w:pPr>
            <w:r w:rsidRPr="00E6516F">
              <w:t>MCData Protected Payload Message containing DATA PAYLOAD as described in Table 6.1.12.3.3-11</w:t>
            </w:r>
          </w:p>
        </w:tc>
        <w:tc>
          <w:tcPr>
            <w:tcW w:w="2127" w:type="dxa"/>
            <w:tcBorders>
              <w:top w:val="single" w:sz="4" w:space="0" w:color="auto"/>
              <w:bottom w:val="single" w:sz="4" w:space="0" w:color="auto"/>
            </w:tcBorders>
          </w:tcPr>
          <w:p w14:paraId="5C393463" w14:textId="77777777" w:rsidR="0071087C" w:rsidRPr="00E6516F" w:rsidRDefault="0071087C" w:rsidP="00174677">
            <w:pPr>
              <w:pStyle w:val="TAL"/>
            </w:pPr>
          </w:p>
        </w:tc>
        <w:tc>
          <w:tcPr>
            <w:tcW w:w="1419" w:type="dxa"/>
          </w:tcPr>
          <w:p w14:paraId="199BA737" w14:textId="77777777" w:rsidR="0071087C" w:rsidRPr="00E6516F" w:rsidRDefault="0071087C" w:rsidP="00174677">
            <w:pPr>
              <w:pStyle w:val="TAL"/>
            </w:pPr>
          </w:p>
        </w:tc>
        <w:tc>
          <w:tcPr>
            <w:tcW w:w="1135" w:type="dxa"/>
          </w:tcPr>
          <w:p w14:paraId="036A9604" w14:textId="77777777" w:rsidR="0071087C" w:rsidRPr="00E6516F" w:rsidRDefault="0071087C" w:rsidP="00174677">
            <w:pPr>
              <w:pStyle w:val="TAL"/>
            </w:pPr>
          </w:p>
        </w:tc>
      </w:tr>
    </w:tbl>
    <w:p w14:paraId="32AF3324" w14:textId="77777777" w:rsidR="0071087C" w:rsidRPr="00E6516F" w:rsidRDefault="0071087C" w:rsidP="0071087C"/>
    <w:p w14:paraId="0649C074" w14:textId="77777777" w:rsidR="0071087C" w:rsidRPr="00E6516F" w:rsidRDefault="0071087C" w:rsidP="0071087C">
      <w:pPr>
        <w:pStyle w:val="TH"/>
      </w:pPr>
      <w:r w:rsidRPr="00E6516F">
        <w:t>Table 6.1.12.3.3-10: SDS SIGNALLING PAYLOAD (Table 6.1.12.3.3-9A)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0C203F5F" w14:textId="77777777" w:rsidTr="00174677">
        <w:trPr>
          <w:cantSplit/>
        </w:trPr>
        <w:tc>
          <w:tcPr>
            <w:tcW w:w="9644" w:type="dxa"/>
          </w:tcPr>
          <w:p w14:paraId="5668C37C"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5.5.3.8.1-1, condition DELIVERED_READ</w:t>
            </w:r>
          </w:p>
        </w:tc>
      </w:tr>
    </w:tbl>
    <w:p w14:paraId="1D68AC49" w14:textId="77777777" w:rsidR="0071087C" w:rsidRPr="00E6516F" w:rsidRDefault="0071087C" w:rsidP="0071087C"/>
    <w:p w14:paraId="53A63593" w14:textId="2EA84C87" w:rsidR="0071087C" w:rsidRPr="00E6516F" w:rsidRDefault="0071087C" w:rsidP="0071087C">
      <w:pPr>
        <w:pStyle w:val="TH"/>
      </w:pPr>
      <w:r w:rsidRPr="00E6516F">
        <w:t>Table 6.1.12.3.3-11: Data Payload (Table 6.1.12.3.3-9A)</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125B0F9A" w14:textId="77777777" w:rsidTr="00174677">
        <w:trPr>
          <w:cantSplit/>
        </w:trPr>
        <w:tc>
          <w:tcPr>
            <w:tcW w:w="9644" w:type="dxa"/>
          </w:tcPr>
          <w:p w14:paraId="2A622610" w14:textId="098C983C"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5.5.3.9.1-1</w:t>
            </w:r>
          </w:p>
        </w:tc>
      </w:tr>
    </w:tbl>
    <w:p w14:paraId="4A724DFA" w14:textId="77777777" w:rsidR="0071087C" w:rsidRPr="00E6516F" w:rsidRDefault="0071087C" w:rsidP="0071087C"/>
    <w:p w14:paraId="1E265128" w14:textId="77777777" w:rsidR="0071087C" w:rsidRPr="00E6516F" w:rsidRDefault="0071087C" w:rsidP="0071087C">
      <w:pPr>
        <w:pStyle w:val="TH"/>
      </w:pPr>
      <w:r w:rsidRPr="00E6516F">
        <w:t>Table 6.1.12.3.3-12..13: Void</w:t>
      </w:r>
    </w:p>
    <w:p w14:paraId="4511FC4A" w14:textId="1BF16E95" w:rsidR="0071087C" w:rsidRPr="00E6516F" w:rsidRDefault="0071087C" w:rsidP="0071087C">
      <w:pPr>
        <w:pStyle w:val="TH"/>
      </w:pPr>
      <w:r w:rsidRPr="00E6516F">
        <w:t>Table 6.1.12.3.3-14: MSRP SEND (step 13, Table 6.1.12.3.2-1;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0447122C" w14:textId="77777777" w:rsidTr="00174677">
        <w:trPr>
          <w:cantSplit/>
        </w:trPr>
        <w:tc>
          <w:tcPr>
            <w:tcW w:w="9644" w:type="dxa"/>
            <w:gridSpan w:val="5"/>
          </w:tcPr>
          <w:p w14:paraId="5E086CE9"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5.5.12.1.2-1</w:t>
            </w:r>
          </w:p>
        </w:tc>
      </w:tr>
      <w:tr w:rsidR="0071087C" w:rsidRPr="00E6516F" w14:paraId="4EB3F8CE" w14:textId="77777777" w:rsidTr="00174677">
        <w:tc>
          <w:tcPr>
            <w:tcW w:w="2836" w:type="dxa"/>
          </w:tcPr>
          <w:p w14:paraId="3590C833" w14:textId="77777777" w:rsidR="0071087C" w:rsidRPr="00E6516F" w:rsidRDefault="0071087C" w:rsidP="00174677">
            <w:pPr>
              <w:pStyle w:val="TAH"/>
              <w:rPr>
                <w:bCs/>
              </w:rPr>
            </w:pPr>
            <w:r w:rsidRPr="00E6516F">
              <w:rPr>
                <w:bCs/>
              </w:rPr>
              <w:t>Information Element</w:t>
            </w:r>
          </w:p>
        </w:tc>
        <w:tc>
          <w:tcPr>
            <w:tcW w:w="2127" w:type="dxa"/>
          </w:tcPr>
          <w:p w14:paraId="0E5D186F" w14:textId="77777777" w:rsidR="0071087C" w:rsidRPr="00E6516F" w:rsidRDefault="0071087C" w:rsidP="00174677">
            <w:pPr>
              <w:pStyle w:val="TAH"/>
              <w:rPr>
                <w:bCs/>
              </w:rPr>
            </w:pPr>
            <w:r w:rsidRPr="00E6516F">
              <w:rPr>
                <w:bCs/>
              </w:rPr>
              <w:t>Value/remark</w:t>
            </w:r>
          </w:p>
        </w:tc>
        <w:tc>
          <w:tcPr>
            <w:tcW w:w="2127" w:type="dxa"/>
          </w:tcPr>
          <w:p w14:paraId="247F0DE0" w14:textId="77777777" w:rsidR="0071087C" w:rsidRPr="00E6516F" w:rsidRDefault="0071087C" w:rsidP="00174677">
            <w:pPr>
              <w:pStyle w:val="TAH"/>
              <w:rPr>
                <w:bCs/>
              </w:rPr>
            </w:pPr>
            <w:r w:rsidRPr="00E6516F">
              <w:rPr>
                <w:bCs/>
              </w:rPr>
              <w:t>Comment</w:t>
            </w:r>
          </w:p>
        </w:tc>
        <w:tc>
          <w:tcPr>
            <w:tcW w:w="1419" w:type="dxa"/>
          </w:tcPr>
          <w:p w14:paraId="39442304" w14:textId="77777777" w:rsidR="0071087C" w:rsidRPr="00E6516F" w:rsidRDefault="0071087C" w:rsidP="00174677">
            <w:pPr>
              <w:pStyle w:val="TAH"/>
              <w:rPr>
                <w:bCs/>
              </w:rPr>
            </w:pPr>
            <w:r w:rsidRPr="00E6516F">
              <w:rPr>
                <w:bCs/>
              </w:rPr>
              <w:t>Reference</w:t>
            </w:r>
          </w:p>
        </w:tc>
        <w:tc>
          <w:tcPr>
            <w:tcW w:w="1135" w:type="dxa"/>
          </w:tcPr>
          <w:p w14:paraId="060025BA" w14:textId="77777777" w:rsidR="0071087C" w:rsidRPr="00E6516F" w:rsidRDefault="0071087C" w:rsidP="00174677">
            <w:pPr>
              <w:pStyle w:val="TAH"/>
              <w:rPr>
                <w:bCs/>
              </w:rPr>
            </w:pPr>
            <w:r w:rsidRPr="00E6516F">
              <w:rPr>
                <w:bCs/>
              </w:rPr>
              <w:t>Condition</w:t>
            </w:r>
          </w:p>
        </w:tc>
      </w:tr>
      <w:tr w:rsidR="0071087C" w:rsidRPr="00E6516F" w14:paraId="2AC7761F" w14:textId="77777777" w:rsidTr="00174677">
        <w:tc>
          <w:tcPr>
            <w:tcW w:w="2836" w:type="dxa"/>
          </w:tcPr>
          <w:p w14:paraId="695CE56E" w14:textId="77777777" w:rsidR="0071087C" w:rsidRPr="00E6516F" w:rsidRDefault="0071087C" w:rsidP="00174677">
            <w:pPr>
              <w:pStyle w:val="TAL"/>
            </w:pPr>
            <w:r w:rsidRPr="00E6516F">
              <w:rPr>
                <w:b/>
                <w:bCs/>
              </w:rPr>
              <w:t>Content-Type</w:t>
            </w:r>
          </w:p>
        </w:tc>
        <w:tc>
          <w:tcPr>
            <w:tcW w:w="2127" w:type="dxa"/>
          </w:tcPr>
          <w:p w14:paraId="2BDA8AB3" w14:textId="77777777" w:rsidR="0071087C" w:rsidRPr="00E6516F" w:rsidRDefault="0071087C" w:rsidP="00174677">
            <w:pPr>
              <w:pStyle w:val="TAL"/>
            </w:pPr>
          </w:p>
        </w:tc>
        <w:tc>
          <w:tcPr>
            <w:tcW w:w="2127" w:type="dxa"/>
          </w:tcPr>
          <w:p w14:paraId="7A07B16B" w14:textId="77777777" w:rsidR="0071087C" w:rsidRPr="00E6516F" w:rsidRDefault="0071087C" w:rsidP="00174677">
            <w:pPr>
              <w:pStyle w:val="TAL"/>
            </w:pPr>
          </w:p>
        </w:tc>
        <w:tc>
          <w:tcPr>
            <w:tcW w:w="1419" w:type="dxa"/>
          </w:tcPr>
          <w:p w14:paraId="142E3F26" w14:textId="3FE6DCCE" w:rsidR="0071087C" w:rsidRPr="00E6516F" w:rsidRDefault="0071087C" w:rsidP="00174677">
            <w:pPr>
              <w:pStyle w:val="TAL"/>
            </w:pPr>
          </w:p>
        </w:tc>
        <w:tc>
          <w:tcPr>
            <w:tcW w:w="1135" w:type="dxa"/>
          </w:tcPr>
          <w:p w14:paraId="4D395039" w14:textId="77777777" w:rsidR="0071087C" w:rsidRPr="00E6516F" w:rsidRDefault="0071087C" w:rsidP="00174677">
            <w:pPr>
              <w:pStyle w:val="TAL"/>
            </w:pPr>
          </w:p>
        </w:tc>
      </w:tr>
      <w:tr w:rsidR="0071087C" w:rsidRPr="00E6516F" w14:paraId="1D6EED2A" w14:textId="77777777" w:rsidTr="00174677">
        <w:tc>
          <w:tcPr>
            <w:tcW w:w="2836" w:type="dxa"/>
          </w:tcPr>
          <w:p w14:paraId="410B4DD1" w14:textId="77777777" w:rsidR="0071087C" w:rsidRPr="00E6516F" w:rsidRDefault="0071087C" w:rsidP="00174677">
            <w:pPr>
              <w:pStyle w:val="TAL"/>
            </w:pPr>
            <w:r w:rsidRPr="00E6516F">
              <w:rPr>
                <w:b/>
                <w:bCs/>
              </w:rPr>
              <w:t xml:space="preserve">  </w:t>
            </w:r>
            <w:r w:rsidRPr="00E6516F">
              <w:t>media-type</w:t>
            </w:r>
          </w:p>
        </w:tc>
        <w:tc>
          <w:tcPr>
            <w:tcW w:w="2127" w:type="dxa"/>
          </w:tcPr>
          <w:p w14:paraId="69B51A7F" w14:textId="77777777" w:rsidR="0071087C" w:rsidRPr="00E6516F" w:rsidRDefault="0071087C" w:rsidP="00174677">
            <w:pPr>
              <w:pStyle w:val="TAL"/>
            </w:pPr>
            <w:r w:rsidRPr="00E6516F">
              <w:rPr>
                <w:iCs/>
              </w:rPr>
              <w:t>"</w:t>
            </w:r>
            <w:r w:rsidRPr="00E6516F">
              <w:t>application/vnd.3gpp.mcdata-signalling</w:t>
            </w:r>
            <w:r w:rsidRPr="00E6516F">
              <w:rPr>
                <w:iCs/>
              </w:rPr>
              <w:t>"</w:t>
            </w:r>
          </w:p>
        </w:tc>
        <w:tc>
          <w:tcPr>
            <w:tcW w:w="2127" w:type="dxa"/>
          </w:tcPr>
          <w:p w14:paraId="63C67697" w14:textId="77777777" w:rsidR="0071087C" w:rsidRPr="00E6516F" w:rsidRDefault="0071087C" w:rsidP="00174677">
            <w:pPr>
              <w:pStyle w:val="TAL"/>
            </w:pPr>
          </w:p>
        </w:tc>
        <w:tc>
          <w:tcPr>
            <w:tcW w:w="1419" w:type="dxa"/>
          </w:tcPr>
          <w:p w14:paraId="4FC073BE" w14:textId="77777777" w:rsidR="0071087C" w:rsidRPr="00E6516F" w:rsidRDefault="0071087C" w:rsidP="00174677">
            <w:pPr>
              <w:pStyle w:val="TAL"/>
            </w:pPr>
          </w:p>
        </w:tc>
        <w:tc>
          <w:tcPr>
            <w:tcW w:w="1135" w:type="dxa"/>
          </w:tcPr>
          <w:p w14:paraId="252527A7" w14:textId="77777777" w:rsidR="0071087C" w:rsidRPr="00E6516F" w:rsidRDefault="0071087C" w:rsidP="00174677">
            <w:pPr>
              <w:pStyle w:val="TAL"/>
            </w:pPr>
          </w:p>
        </w:tc>
      </w:tr>
      <w:tr w:rsidR="0071087C" w:rsidRPr="00E6516F" w14:paraId="1FBAC963" w14:textId="77777777" w:rsidTr="00174677">
        <w:tc>
          <w:tcPr>
            <w:tcW w:w="2836" w:type="dxa"/>
          </w:tcPr>
          <w:p w14:paraId="438D2047" w14:textId="77777777" w:rsidR="0071087C" w:rsidRPr="00E6516F" w:rsidRDefault="0071087C" w:rsidP="00174677">
            <w:pPr>
              <w:pStyle w:val="TAL"/>
              <w:rPr>
                <w:b/>
                <w:bCs/>
              </w:rPr>
            </w:pPr>
            <w:r w:rsidRPr="00E6516F">
              <w:rPr>
                <w:b/>
                <w:bCs/>
              </w:rPr>
              <w:t>data</w:t>
            </w:r>
          </w:p>
        </w:tc>
        <w:tc>
          <w:tcPr>
            <w:tcW w:w="2127" w:type="dxa"/>
          </w:tcPr>
          <w:p w14:paraId="181C0A3A" w14:textId="77777777" w:rsidR="0071087C" w:rsidRPr="00E6516F" w:rsidRDefault="0071087C" w:rsidP="00174677">
            <w:pPr>
              <w:pStyle w:val="TAL"/>
              <w:rPr>
                <w:iCs/>
              </w:rPr>
            </w:pPr>
            <w:r w:rsidRPr="00E6516F">
              <w:rPr>
                <w:iCs/>
              </w:rPr>
              <w:t>MCData Protected Payload Message containing SDS NOTIFICATION as specified in table 6.1.12.3.3-15</w:t>
            </w:r>
          </w:p>
        </w:tc>
        <w:tc>
          <w:tcPr>
            <w:tcW w:w="2127" w:type="dxa"/>
          </w:tcPr>
          <w:p w14:paraId="06C12306" w14:textId="77777777" w:rsidR="0071087C" w:rsidRPr="00E6516F" w:rsidRDefault="0071087C" w:rsidP="00174677">
            <w:pPr>
              <w:pStyle w:val="TAL"/>
            </w:pPr>
          </w:p>
        </w:tc>
        <w:tc>
          <w:tcPr>
            <w:tcW w:w="1419" w:type="dxa"/>
          </w:tcPr>
          <w:p w14:paraId="3A694963" w14:textId="77777777" w:rsidR="0071087C" w:rsidRPr="00E6516F" w:rsidRDefault="0071087C" w:rsidP="00174677">
            <w:pPr>
              <w:pStyle w:val="TAL"/>
            </w:pPr>
          </w:p>
        </w:tc>
        <w:tc>
          <w:tcPr>
            <w:tcW w:w="1135" w:type="dxa"/>
          </w:tcPr>
          <w:p w14:paraId="74313B3F" w14:textId="77777777" w:rsidR="0071087C" w:rsidRPr="00E6516F" w:rsidRDefault="0071087C" w:rsidP="00174677">
            <w:pPr>
              <w:pStyle w:val="TAL"/>
            </w:pPr>
          </w:p>
        </w:tc>
      </w:tr>
    </w:tbl>
    <w:p w14:paraId="4C2BDF93" w14:textId="77777777" w:rsidR="0071087C" w:rsidRPr="00E6516F" w:rsidRDefault="0071087C" w:rsidP="0071087C"/>
    <w:p w14:paraId="4A2CEAFC" w14:textId="77777777" w:rsidR="0071087C" w:rsidRPr="00E6516F" w:rsidRDefault="0071087C" w:rsidP="0071087C">
      <w:pPr>
        <w:pStyle w:val="TH"/>
      </w:pPr>
      <w:r w:rsidRPr="00E6516F">
        <w:t>Table 6.1.12.3.3-15: SDS NOTIFICATION (Table 6.1.12.3.3-14)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7C98C1B6" w14:textId="77777777" w:rsidTr="00174677">
        <w:trPr>
          <w:cantSplit/>
        </w:trPr>
        <w:tc>
          <w:tcPr>
            <w:tcW w:w="9639" w:type="dxa"/>
          </w:tcPr>
          <w:p w14:paraId="383FA48F" w14:textId="77777777" w:rsidR="0071087C" w:rsidRPr="00E6516F" w:rsidRDefault="0071087C" w:rsidP="00174677">
            <w:pPr>
              <w:pStyle w:val="TAL"/>
              <w:rPr>
                <w:rFonts w:cs="Arial"/>
                <w:szCs w:val="18"/>
              </w:rPr>
            </w:pPr>
            <w:r w:rsidRPr="00E6516F">
              <w:rPr>
                <w:rFonts w:cs="Arial"/>
                <w:szCs w:val="18"/>
              </w:rPr>
              <w:t>Derivation Path: TS 36.579-1 [2], Table 5.5.3.8.4-1, condition DELIVERED_READ</w:t>
            </w:r>
          </w:p>
        </w:tc>
      </w:tr>
    </w:tbl>
    <w:p w14:paraId="691C325E" w14:textId="77777777" w:rsidR="0071087C" w:rsidRPr="00E6516F" w:rsidRDefault="0071087C" w:rsidP="0071087C"/>
    <w:p w14:paraId="79C53A5A" w14:textId="77777777" w:rsidR="0071087C" w:rsidRPr="00E6516F" w:rsidRDefault="0071087C" w:rsidP="0071087C">
      <w:pPr>
        <w:pStyle w:val="TH"/>
      </w:pPr>
      <w:r w:rsidRPr="00E6516F">
        <w:t>Table 6.1.12.3.3-16: SIP BYE (step 16, Table 6.1.12.3.2-1;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615B6E6F" w14:textId="77777777" w:rsidTr="00174677">
        <w:trPr>
          <w:cantSplit/>
        </w:trPr>
        <w:tc>
          <w:tcPr>
            <w:tcW w:w="9644" w:type="dxa"/>
          </w:tcPr>
          <w:p w14:paraId="1E5C98B7"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bl>
    <w:p w14:paraId="31D69F5C" w14:textId="77777777" w:rsidR="0071087C" w:rsidRPr="00E6516F" w:rsidRDefault="0071087C" w:rsidP="0071087C"/>
    <w:p w14:paraId="11AC5448" w14:textId="16B1B204" w:rsidR="0071087C" w:rsidRPr="00E6516F" w:rsidRDefault="0071087C" w:rsidP="0071087C">
      <w:pPr>
        <w:pStyle w:val="TH"/>
      </w:pPr>
      <w:r w:rsidRPr="00E6516F">
        <w:t>Table 6.1.12.3.3-17: Void</w:t>
      </w:r>
    </w:p>
    <w:p w14:paraId="1BE38E8F" w14:textId="77777777" w:rsidR="0071087C" w:rsidRPr="00E6516F" w:rsidRDefault="0071087C" w:rsidP="0071087C"/>
    <w:p w14:paraId="27F4EE50" w14:textId="77777777" w:rsidR="0071087C" w:rsidRPr="00E6516F" w:rsidRDefault="0071087C" w:rsidP="0071087C">
      <w:pPr>
        <w:pStyle w:val="Heading2"/>
      </w:pPr>
      <w:bookmarkStart w:id="777" w:name="_Toc100778796"/>
      <w:bookmarkStart w:id="778" w:name="_Toc101286127"/>
      <w:bookmarkStart w:id="779" w:name="_Toc90630603"/>
      <w:bookmarkStart w:id="780" w:name="_Toc522499823"/>
      <w:bookmarkStart w:id="781" w:name="_Toc25610676"/>
      <w:bookmarkStart w:id="782" w:name="_Toc42507370"/>
      <w:bookmarkStart w:id="783" w:name="_Toc52307901"/>
      <w:bookmarkStart w:id="784" w:name="_Toc52782477"/>
      <w:bookmarkStart w:id="785" w:name="_Toc52783088"/>
      <w:bookmarkStart w:id="786" w:name="_Toc59042957"/>
      <w:bookmarkStart w:id="787" w:name="_Toc106817713"/>
      <w:bookmarkStart w:id="788" w:name="_Toc106817838"/>
      <w:bookmarkEnd w:id="384"/>
      <w:bookmarkEnd w:id="385"/>
      <w:bookmarkEnd w:id="386"/>
      <w:bookmarkEnd w:id="387"/>
      <w:bookmarkEnd w:id="388"/>
      <w:bookmarkEnd w:id="389"/>
      <w:bookmarkEnd w:id="390"/>
      <w:bookmarkEnd w:id="391"/>
      <w:bookmarkEnd w:id="392"/>
      <w:r w:rsidRPr="00E6516F">
        <w:t>6.2</w:t>
      </w:r>
      <w:r w:rsidRPr="00E6516F">
        <w:tab/>
        <w:t>File Distribution</w:t>
      </w:r>
      <w:bookmarkEnd w:id="777"/>
      <w:bookmarkEnd w:id="778"/>
      <w:bookmarkEnd w:id="787"/>
      <w:bookmarkEnd w:id="788"/>
    </w:p>
    <w:p w14:paraId="7A67433C" w14:textId="3A06FB80" w:rsidR="0071087C" w:rsidRPr="00E6516F" w:rsidRDefault="0071087C" w:rsidP="0071087C">
      <w:pPr>
        <w:pStyle w:val="Heading3"/>
      </w:pPr>
      <w:bookmarkStart w:id="789" w:name="_Toc42507358"/>
      <w:bookmarkStart w:id="790" w:name="_Toc52307889"/>
      <w:bookmarkStart w:id="791" w:name="_Toc52782395"/>
      <w:bookmarkStart w:id="792" w:name="_Toc52783006"/>
      <w:bookmarkStart w:id="793" w:name="_Toc59042875"/>
      <w:bookmarkStart w:id="794" w:name="_Toc75459150"/>
      <w:bookmarkStart w:id="795" w:name="_Toc90630590"/>
      <w:bookmarkStart w:id="796" w:name="_Toc100778797"/>
      <w:bookmarkStart w:id="797" w:name="_Toc101286128"/>
      <w:bookmarkStart w:id="798" w:name="_Toc522499812"/>
      <w:bookmarkStart w:id="799" w:name="_Toc25610665"/>
      <w:bookmarkStart w:id="800" w:name="_Toc106817714"/>
      <w:bookmarkStart w:id="801" w:name="_Toc106817839"/>
      <w:r w:rsidRPr="00E6516F">
        <w:t>6.2.1</w:t>
      </w:r>
      <w:r w:rsidRPr="00E6516F">
        <w:tab/>
        <w:t xml:space="preserve">On-network / File Distribution (FD) / FD Using HTTP / One-to-one Standalone FD / Non-Mandatory Download / </w:t>
      </w:r>
      <w:bookmarkStart w:id="802" w:name="_Hlk39050857"/>
      <w:r w:rsidRPr="00E6516F">
        <w:t xml:space="preserve">FILE DOWNLOAD REQUEST ACCEPTED / FILE DOWNLOAD COMPLETED / FILE DOWNLOAD REQUEST REJECTED / FILE DOWNLOAD DEFERRED / </w:t>
      </w:r>
      <w:bookmarkEnd w:id="802"/>
      <w:r w:rsidRPr="00E6516F">
        <w:t>Client Originated (CO)</w:t>
      </w:r>
      <w:bookmarkEnd w:id="789"/>
      <w:bookmarkEnd w:id="790"/>
      <w:bookmarkEnd w:id="791"/>
      <w:bookmarkEnd w:id="792"/>
      <w:bookmarkEnd w:id="793"/>
      <w:bookmarkEnd w:id="794"/>
      <w:bookmarkEnd w:id="795"/>
      <w:bookmarkEnd w:id="796"/>
      <w:bookmarkEnd w:id="797"/>
      <w:bookmarkEnd w:id="800"/>
      <w:bookmarkEnd w:id="801"/>
    </w:p>
    <w:p w14:paraId="668B3C45" w14:textId="77777777" w:rsidR="0071087C" w:rsidRPr="00E6516F" w:rsidRDefault="0071087C" w:rsidP="0071087C">
      <w:pPr>
        <w:pStyle w:val="H6"/>
      </w:pPr>
      <w:bookmarkStart w:id="803" w:name="_Toc52782396"/>
      <w:bookmarkStart w:id="804" w:name="_Toc52783007"/>
      <w:bookmarkStart w:id="805" w:name="_Toc59042876"/>
      <w:r w:rsidRPr="00E6516F">
        <w:t>6.2.1.1</w:t>
      </w:r>
      <w:r w:rsidRPr="00E6516F">
        <w:tab/>
        <w:t>Test Purpose (TP)</w:t>
      </w:r>
      <w:bookmarkEnd w:id="803"/>
      <w:bookmarkEnd w:id="804"/>
      <w:bookmarkEnd w:id="805"/>
    </w:p>
    <w:p w14:paraId="06941D6E" w14:textId="77777777" w:rsidR="0071087C" w:rsidRPr="00E6516F" w:rsidRDefault="0071087C" w:rsidP="0071087C">
      <w:pPr>
        <w:pStyle w:val="H6"/>
      </w:pPr>
      <w:r w:rsidRPr="00E6516F">
        <w:t>(1)</w:t>
      </w:r>
    </w:p>
    <w:p w14:paraId="7B39A9D3"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6E34EB93"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7F3E6434" w14:textId="38EB323F"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MCDATA User wants to send a file that is larger than &lt;max-data-size-auto-recv-bytes&gt; </w:t>
      </w:r>
      <w:r w:rsidRPr="00E6516F">
        <w:rPr>
          <w:rFonts w:eastAsia="Malgun Gothic"/>
          <w:noProof w:val="0"/>
        </w:rPr>
        <w:t xml:space="preserve">via </w:t>
      </w:r>
      <w:r w:rsidRPr="00E6516F">
        <w:rPr>
          <w:noProof w:val="0"/>
        </w:rPr>
        <w:t xml:space="preserve">a standalone one-to-one FD message with a non-mandatory download and with a disposition request of "FILE DOWNLOAD COMPLETED UPDATE", </w:t>
      </w:r>
      <w:r w:rsidRPr="00E6516F">
        <w:rPr>
          <w:b/>
          <w:bCs/>
          <w:noProof w:val="0"/>
        </w:rPr>
        <w:t>and</w:t>
      </w:r>
      <w:r w:rsidRPr="00E6516F">
        <w:rPr>
          <w:b/>
          <w:noProof w:val="0"/>
        </w:rPr>
        <w:t>,</w:t>
      </w:r>
      <w:r w:rsidRPr="00E6516F">
        <w:rPr>
          <w:noProof w:val="0"/>
        </w:rPr>
        <w:t xml:space="preserve"> the UE (MCDATA Client) is unaware of the URL of the Media Storage Function }</w:t>
      </w:r>
    </w:p>
    <w:p w14:paraId="17971E32"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1B6E2F05" w14:textId="77777777" w:rsidR="0071087C" w:rsidRPr="00E6516F" w:rsidRDefault="0071087C" w:rsidP="0071087C">
      <w:pPr>
        <w:pStyle w:val="PL"/>
        <w:rPr>
          <w:noProof w:val="0"/>
        </w:rPr>
      </w:pPr>
      <w:r w:rsidRPr="00E6516F">
        <w:rPr>
          <w:noProof w:val="0"/>
        </w:rPr>
        <w:t xml:space="preserve">            }</w:t>
      </w:r>
    </w:p>
    <w:p w14:paraId="6D0E97E6" w14:textId="77777777" w:rsidR="0071087C" w:rsidRPr="00E6516F" w:rsidRDefault="0071087C" w:rsidP="0071087C">
      <w:pPr>
        <w:pStyle w:val="PL"/>
        <w:rPr>
          <w:noProof w:val="0"/>
        </w:rPr>
      </w:pPr>
    </w:p>
    <w:p w14:paraId="63E63E86" w14:textId="77777777" w:rsidR="0071087C" w:rsidRPr="00E6516F" w:rsidRDefault="0071087C" w:rsidP="0071087C">
      <w:pPr>
        <w:pStyle w:val="H6"/>
      </w:pPr>
      <w:r w:rsidRPr="00E6516F">
        <w:t>(2)</w:t>
      </w:r>
    </w:p>
    <w:p w14:paraId="12F99125"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0B41F297"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7C043C88" w14:textId="31F35F13"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MCDATA User wants to send a file that is larger than &lt;max-data-size-auto-recv-bytes&gt; </w:t>
      </w:r>
      <w:r w:rsidRPr="00E6516F">
        <w:rPr>
          <w:rFonts w:eastAsia="Malgun Gothic"/>
          <w:noProof w:val="0"/>
        </w:rPr>
        <w:t xml:space="preserve">via </w:t>
      </w:r>
      <w:r w:rsidRPr="00E6516F">
        <w:rPr>
          <w:noProof w:val="0"/>
        </w:rPr>
        <w:t xml:space="preserve">a standalone one-to-one FD message with a non-mandatory download and with a disposition request of "FILE DOWNLOAD COMPLETED UPDATE", </w:t>
      </w:r>
      <w:r w:rsidRPr="00E6516F">
        <w:rPr>
          <w:b/>
          <w:bCs/>
          <w:noProof w:val="0"/>
        </w:rPr>
        <w:t>and</w:t>
      </w:r>
      <w:r w:rsidRPr="00E6516F">
        <w:rPr>
          <w:noProof w:val="0"/>
        </w:rPr>
        <w:t>, the UE (MCDATA Client) is aware of the URL of the Media Storage Function }</w:t>
      </w:r>
    </w:p>
    <w:p w14:paraId="499317A8"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message }</w:t>
      </w:r>
    </w:p>
    <w:p w14:paraId="2AFF5163" w14:textId="77777777" w:rsidR="0071087C" w:rsidRPr="00E6516F" w:rsidRDefault="0071087C" w:rsidP="0071087C">
      <w:pPr>
        <w:pStyle w:val="PL"/>
        <w:rPr>
          <w:noProof w:val="0"/>
        </w:rPr>
      </w:pPr>
      <w:r w:rsidRPr="00E6516F">
        <w:rPr>
          <w:noProof w:val="0"/>
        </w:rPr>
        <w:t xml:space="preserve">            }</w:t>
      </w:r>
    </w:p>
    <w:p w14:paraId="1FE21623" w14:textId="77777777" w:rsidR="0071087C" w:rsidRPr="00E6516F" w:rsidRDefault="0071087C" w:rsidP="0071087C">
      <w:pPr>
        <w:pStyle w:val="PL"/>
        <w:rPr>
          <w:noProof w:val="0"/>
        </w:rPr>
      </w:pPr>
    </w:p>
    <w:p w14:paraId="3F780805" w14:textId="77777777" w:rsidR="0071087C" w:rsidRPr="00E6516F" w:rsidRDefault="0071087C" w:rsidP="0071087C">
      <w:pPr>
        <w:pStyle w:val="H6"/>
      </w:pPr>
      <w:r w:rsidRPr="00E6516F">
        <w:t>(3)</w:t>
      </w:r>
    </w:p>
    <w:p w14:paraId="7AD87058" w14:textId="60931A9E" w:rsidR="0071087C" w:rsidRPr="00E6516F" w:rsidRDefault="0071087C" w:rsidP="0071087C">
      <w:pPr>
        <w:pStyle w:val="PL"/>
        <w:rPr>
          <w:noProof w:val="0"/>
        </w:rPr>
      </w:pPr>
      <w:r w:rsidRPr="00E6516F">
        <w:rPr>
          <w:b/>
          <w:noProof w:val="0"/>
        </w:rPr>
        <w:t>with</w:t>
      </w:r>
      <w:r w:rsidRPr="00E6516F">
        <w:rPr>
          <w:noProof w:val="0"/>
        </w:rPr>
        <w:t xml:space="preserve"> { MCDATA User having requesting the sending of a file that is larger than &lt;max-data-size-auto-recv-bytes&gt; </w:t>
      </w:r>
      <w:r w:rsidRPr="00E6516F">
        <w:rPr>
          <w:rFonts w:eastAsia="Malgun Gothic"/>
          <w:noProof w:val="0"/>
        </w:rPr>
        <w:t xml:space="preserve">via </w:t>
      </w:r>
      <w:r w:rsidRPr="00E6516F">
        <w:rPr>
          <w:noProof w:val="0"/>
        </w:rPr>
        <w:t>a standalone one-to-one FD message with a non-mandatory download and with a disposition request of "FILE DOWNLOAD COMPLETED UPDATE" and the UE (MCDATA Client) having sent the URL of the file location to the recipient }</w:t>
      </w:r>
    </w:p>
    <w:p w14:paraId="5C5AD993"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2459D51D"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with disposition notification type of "FILE DOWNLOAD REQUEST REJECTED" }</w:t>
      </w:r>
    </w:p>
    <w:p w14:paraId="255184EA"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with a SIP 200 (OK) message </w:t>
      </w:r>
      <w:r w:rsidRPr="00E6516F">
        <w:rPr>
          <w:b/>
          <w:bCs/>
          <w:noProof w:val="0"/>
        </w:rPr>
        <w:t>and</w:t>
      </w:r>
      <w:r w:rsidRPr="00E6516F">
        <w:rPr>
          <w:noProof w:val="0"/>
        </w:rPr>
        <w:t xml:space="preserve"> delivers the notification </w:t>
      </w:r>
      <w:r w:rsidRPr="00E6516F">
        <w:rPr>
          <w:noProof w:val="0"/>
          <w:lang w:eastAsia="ko-KR"/>
        </w:rPr>
        <w:t xml:space="preserve">that the remote Client has not accepted the download </w:t>
      </w:r>
      <w:r w:rsidRPr="00E6516F">
        <w:rPr>
          <w:noProof w:val="0"/>
        </w:rPr>
        <w:t>to the MCDATA User }</w:t>
      </w:r>
    </w:p>
    <w:p w14:paraId="4364D482" w14:textId="77777777" w:rsidR="0071087C" w:rsidRPr="00E6516F" w:rsidRDefault="0071087C" w:rsidP="0071087C">
      <w:pPr>
        <w:pStyle w:val="PL"/>
        <w:rPr>
          <w:noProof w:val="0"/>
        </w:rPr>
      </w:pPr>
      <w:r w:rsidRPr="00E6516F">
        <w:rPr>
          <w:noProof w:val="0"/>
        </w:rPr>
        <w:t xml:space="preserve">            }</w:t>
      </w:r>
    </w:p>
    <w:p w14:paraId="0E394E5B" w14:textId="77777777" w:rsidR="0071087C" w:rsidRPr="00E6516F" w:rsidRDefault="0071087C" w:rsidP="0071087C">
      <w:pPr>
        <w:pStyle w:val="PL"/>
        <w:rPr>
          <w:noProof w:val="0"/>
        </w:rPr>
      </w:pPr>
    </w:p>
    <w:p w14:paraId="477FA557" w14:textId="77777777" w:rsidR="0071087C" w:rsidRPr="00E6516F" w:rsidRDefault="0071087C" w:rsidP="0071087C">
      <w:pPr>
        <w:pStyle w:val="H6"/>
      </w:pPr>
      <w:bookmarkStart w:id="806" w:name="_Toc52782397"/>
      <w:bookmarkStart w:id="807" w:name="_Toc52783008"/>
      <w:r w:rsidRPr="00E6516F">
        <w:t>(4)</w:t>
      </w:r>
    </w:p>
    <w:p w14:paraId="06F6E1DC" w14:textId="0670FA84" w:rsidR="0071087C" w:rsidRPr="00E6516F" w:rsidRDefault="0071087C" w:rsidP="0071087C">
      <w:pPr>
        <w:pStyle w:val="PL"/>
        <w:rPr>
          <w:noProof w:val="0"/>
        </w:rPr>
      </w:pPr>
      <w:r w:rsidRPr="00E6516F">
        <w:rPr>
          <w:b/>
          <w:noProof w:val="0"/>
        </w:rPr>
        <w:t>with</w:t>
      </w:r>
      <w:r w:rsidRPr="00E6516F">
        <w:rPr>
          <w:noProof w:val="0"/>
        </w:rPr>
        <w:t xml:space="preserve"> { MCDATA User having requesting the sending of a file that is larger than &lt;max-data-size-auto-recv-bytes&gt; </w:t>
      </w:r>
      <w:r w:rsidRPr="00E6516F">
        <w:rPr>
          <w:rFonts w:eastAsia="Malgun Gothic"/>
          <w:noProof w:val="0"/>
        </w:rPr>
        <w:t xml:space="preserve">via </w:t>
      </w:r>
      <w:r w:rsidRPr="00E6516F">
        <w:rPr>
          <w:noProof w:val="0"/>
        </w:rPr>
        <w:t>a standalone one-to-one FD message with a non-mandatory download and with a disposition request of "FILE DOWNLOAD COMPLETED UPDATE" and the UE (MCDATA Client) having sent the URL of the file location to the recipient }</w:t>
      </w:r>
    </w:p>
    <w:p w14:paraId="484373F0"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5EC38ECF"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14:paraId="0F4A8620"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each SIP MESSAGE with a SIP 200 (OK) message </w:t>
      </w:r>
      <w:r w:rsidRPr="00E6516F">
        <w:rPr>
          <w:b/>
          <w:bCs/>
          <w:noProof w:val="0"/>
        </w:rPr>
        <w:t>and</w:t>
      </w:r>
      <w:r w:rsidRPr="00E6516F">
        <w:rPr>
          <w:noProof w:val="0"/>
        </w:rPr>
        <w:t xml:space="preserve"> delivers suitable notification on the respective </w:t>
      </w:r>
      <w:r w:rsidRPr="00E6516F">
        <w:rPr>
          <w:noProof w:val="0"/>
          <w:lang w:eastAsia="ko-KR"/>
        </w:rPr>
        <w:t xml:space="preserve">remote Client action </w:t>
      </w:r>
      <w:r w:rsidRPr="00E6516F">
        <w:rPr>
          <w:noProof w:val="0"/>
        </w:rPr>
        <w:t>to the MCDATA User }</w:t>
      </w:r>
    </w:p>
    <w:p w14:paraId="390834D2" w14:textId="77777777" w:rsidR="0071087C" w:rsidRPr="00E6516F" w:rsidRDefault="0071087C" w:rsidP="0071087C">
      <w:pPr>
        <w:pStyle w:val="PL"/>
        <w:rPr>
          <w:noProof w:val="0"/>
        </w:rPr>
      </w:pPr>
      <w:r w:rsidRPr="00E6516F">
        <w:rPr>
          <w:noProof w:val="0"/>
        </w:rPr>
        <w:t xml:space="preserve">            }</w:t>
      </w:r>
    </w:p>
    <w:p w14:paraId="0ADF22CD" w14:textId="77777777" w:rsidR="0071087C" w:rsidRPr="00E6516F" w:rsidRDefault="0071087C" w:rsidP="0071087C">
      <w:pPr>
        <w:pStyle w:val="PL"/>
        <w:rPr>
          <w:noProof w:val="0"/>
        </w:rPr>
      </w:pPr>
    </w:p>
    <w:p w14:paraId="2D46C307" w14:textId="77777777" w:rsidR="0071087C" w:rsidRPr="00E6516F" w:rsidRDefault="0071087C" w:rsidP="0071087C">
      <w:pPr>
        <w:pStyle w:val="H6"/>
      </w:pPr>
      <w:bookmarkStart w:id="808" w:name="_Toc59042877"/>
      <w:r w:rsidRPr="00E6516F">
        <w:t>6.2.1.2</w:t>
      </w:r>
      <w:r w:rsidRPr="00E6516F">
        <w:tab/>
        <w:t>Conformance requirements</w:t>
      </w:r>
      <w:bookmarkEnd w:id="806"/>
      <w:bookmarkEnd w:id="807"/>
      <w:bookmarkEnd w:id="808"/>
    </w:p>
    <w:p w14:paraId="0EB4B1FF" w14:textId="77777777" w:rsidR="0071087C" w:rsidRPr="00E6516F" w:rsidRDefault="0071087C" w:rsidP="0071087C">
      <w:r w:rsidRPr="00E6516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51D3DEE" w14:textId="77777777" w:rsidR="0071087C" w:rsidRPr="00E6516F" w:rsidRDefault="0071087C" w:rsidP="0071087C">
      <w:r w:rsidRPr="00E6516F">
        <w:t>[TS 24.282, clause 10.2.1.3.2]</w:t>
      </w:r>
    </w:p>
    <w:p w14:paraId="0DDDB971" w14:textId="77777777" w:rsidR="0071087C" w:rsidRPr="00E6516F" w:rsidRDefault="0071087C" w:rsidP="0071087C">
      <w:bookmarkStart w:id="809" w:name="_Hlk34643603"/>
      <w:r w:rsidRPr="00E6516F">
        <w:t>To discover the absolute URI of the media storage function, the MCData client shall generate a SIP MESSAGE request towards the participating MCData function, in accordance with 3GPP TS 24.229 [5] and IETF RFC 3428 [6] with the clarifications given below.</w:t>
      </w:r>
    </w:p>
    <w:p w14:paraId="0E1FDFB2" w14:textId="77777777" w:rsidR="0071087C" w:rsidRPr="00E6516F" w:rsidRDefault="0071087C" w:rsidP="0071087C">
      <w:r w:rsidRPr="00E6516F">
        <w:t>The MCData client:</w:t>
      </w:r>
    </w:p>
    <w:p w14:paraId="77D5799D" w14:textId="77777777" w:rsidR="0071087C" w:rsidRPr="00E6516F" w:rsidRDefault="0071087C" w:rsidP="0071087C">
      <w:pPr>
        <w:pStyle w:val="B10"/>
        <w:rPr>
          <w:rFonts w:eastAsia="SimSun"/>
        </w:rPr>
      </w:pPr>
      <w:r w:rsidRPr="00E6516F">
        <w:rPr>
          <w:lang w:eastAsia="ko-KR"/>
        </w:rPr>
        <w:t>1)</w:t>
      </w:r>
      <w:r w:rsidRPr="00E6516F">
        <w:rPr>
          <w:lang w:eastAsia="ko-KR"/>
        </w:rPr>
        <w:tab/>
        <w:t>shall build the SIP MESSAGE request as specified in subclause</w:t>
      </w:r>
      <w:r w:rsidRPr="00E6516F">
        <w:t xml:space="preserve"> 6.2.4.1;</w:t>
      </w:r>
    </w:p>
    <w:p w14:paraId="53A786F4"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5CF10F7D" w14:textId="77777777" w:rsidR="0071087C" w:rsidRPr="00E6516F" w:rsidRDefault="0071087C" w:rsidP="0071087C">
      <w:pPr>
        <w:pStyle w:val="B10"/>
      </w:pPr>
      <w:r w:rsidRPr="00E6516F">
        <w:rPr>
          <w:lang w:eastAsia="ko-KR"/>
        </w:rPr>
        <w:t>3)</w:t>
      </w:r>
      <w:r w:rsidRPr="00E6516F">
        <w:rPr>
          <w:lang w:eastAsia="ko-KR"/>
        </w:rPr>
        <w:tab/>
        <w:t>shall insert in the SIP MESSAGE request an application/vnd.3gpp.mcdata-info+xml MIME body with a &lt;request-type&gt; element containing the value "</w:t>
      </w:r>
      <w:r w:rsidRPr="00E6516F">
        <w:t>msf-disc-req";</w:t>
      </w:r>
    </w:p>
    <w:p w14:paraId="26EC07E0" w14:textId="77777777" w:rsidR="0071087C" w:rsidRPr="00E6516F" w:rsidRDefault="0071087C" w:rsidP="0071087C">
      <w:pPr>
        <w:pStyle w:val="B10"/>
      </w:pPr>
      <w:r w:rsidRPr="00E6516F">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&lt;mcdata-calling-group-id&gt; element set to the required MCData group identity; and</w:t>
      </w:r>
    </w:p>
    <w:p w14:paraId="47F6F191" w14:textId="77777777" w:rsidR="0071087C" w:rsidRPr="00E6516F" w:rsidRDefault="0071087C" w:rsidP="0071087C">
      <w:pPr>
        <w:pStyle w:val="NO"/>
      </w:pPr>
      <w:r w:rsidRPr="00E6516F">
        <w:t>NOTE 1:</w:t>
      </w:r>
      <w:r w:rsidRPr="00E6516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679E35AB" w14:textId="77777777" w:rsidR="0071087C" w:rsidRPr="00E6516F" w:rsidRDefault="0071087C" w:rsidP="0071087C">
      <w:pPr>
        <w:pStyle w:val="B10"/>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3B7DD3D6" w14:textId="77777777" w:rsidR="0071087C" w:rsidRPr="00E6516F" w:rsidRDefault="0071087C" w:rsidP="0071087C">
      <w:r w:rsidRPr="00E6516F">
        <w:t>On receipt of a "SIP MESSAGE request for absolute URI discovery response", the MCData client:</w:t>
      </w:r>
    </w:p>
    <w:p w14:paraId="6534961A" w14:textId="77777777" w:rsidR="0071087C" w:rsidRPr="00E6516F" w:rsidRDefault="0071087C" w:rsidP="0071087C">
      <w:pPr>
        <w:pStyle w:val="B10"/>
      </w:pPr>
      <w:r w:rsidRPr="00E6516F">
        <w:t>1)</w:t>
      </w:r>
      <w:r w:rsidRPr="00E6516F">
        <w:tab/>
        <w:t>shall store the absolute URI found in the &lt;mcdata-controller-psi&gt; element;</w:t>
      </w:r>
    </w:p>
    <w:p w14:paraId="2D6F49B9" w14:textId="77777777" w:rsidR="0071087C" w:rsidRPr="00E6516F" w:rsidRDefault="0071087C" w:rsidP="0071087C">
      <w:pPr>
        <w:pStyle w:val="B10"/>
        <w:rPr>
          <w:rFonts w:eastAsia="SimSun"/>
        </w:rPr>
      </w:pPr>
      <w:r w:rsidRPr="00E6516F">
        <w:rPr>
          <w:rFonts w:eastAsia="SimSun"/>
        </w:rPr>
        <w:t>2)</w:t>
      </w:r>
      <w:r w:rsidRPr="00E6516F">
        <w:rPr>
          <w:rFonts w:eastAsia="SimSun"/>
        </w:rPr>
        <w:tab/>
        <w:t>shall generate a SIP 200 (OK) response according to rules and procedures of 3GPP TS 24.229 [5]; and</w:t>
      </w:r>
    </w:p>
    <w:p w14:paraId="216C15BA" w14:textId="77777777" w:rsidR="0071087C" w:rsidRPr="00E6516F" w:rsidRDefault="0071087C" w:rsidP="0071087C">
      <w:pPr>
        <w:pStyle w:val="B10"/>
        <w:rPr>
          <w:rFonts w:eastAsia="SimSun"/>
        </w:rPr>
      </w:pPr>
      <w:r w:rsidRPr="00E6516F">
        <w:rPr>
          <w:rFonts w:eastAsia="SimSun"/>
        </w:rPr>
        <w:t>3)</w:t>
      </w:r>
      <w:r w:rsidRPr="00E6516F">
        <w:rPr>
          <w:rFonts w:eastAsia="SimSun"/>
        </w:rPr>
        <w:tab/>
        <w:t>shall send the SIP 200 (OK) response towards the MCData server according to rules and procedures of 3GPP TS 24.229 [5].</w:t>
      </w:r>
    </w:p>
    <w:bookmarkEnd w:id="809"/>
    <w:p w14:paraId="4A8A3A0A" w14:textId="77777777" w:rsidR="0071087C" w:rsidRPr="00E6516F" w:rsidRDefault="0071087C" w:rsidP="0071087C">
      <w:r w:rsidRPr="00E6516F">
        <w:t>[TS 24.282, clause 10.2.2.1]</w:t>
      </w:r>
    </w:p>
    <w:p w14:paraId="33E177B0" w14:textId="77777777" w:rsidR="0071087C" w:rsidRPr="00E6516F" w:rsidRDefault="0071087C" w:rsidP="0071087C">
      <w:pPr>
        <w:rPr>
          <w:lang w:eastAsia="x-none"/>
        </w:rPr>
      </w:pPr>
      <w:bookmarkStart w:id="810" w:name="_Hlk34643666"/>
      <w:r w:rsidRPr="00E6516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6BB95D8C" w14:textId="77777777" w:rsidR="0071087C" w:rsidRPr="00E6516F" w:rsidRDefault="0071087C" w:rsidP="0071087C">
      <w:pPr>
        <w:rPr>
          <w:lang w:eastAsia="x-none"/>
        </w:rPr>
      </w:pPr>
      <w:r w:rsidRPr="00E6516F">
        <w:rPr>
          <w:lang w:eastAsia="x-none"/>
        </w:rPr>
        <w:t>The media storage client shall send HTTP requests over a TLS connection as specified for the HTTP client in the UE in annex</w:t>
      </w:r>
      <w:r w:rsidRPr="00E6516F">
        <w:t xml:space="preserve"> </w:t>
      </w:r>
      <w:r w:rsidRPr="00E6516F">
        <w:rPr>
          <w:lang w:eastAsia="x-none"/>
        </w:rPr>
        <w:t xml:space="preserve">A of </w:t>
      </w:r>
      <w:r w:rsidRPr="00E6516F">
        <w:t xml:space="preserve">3GPP TS 24.482 </w:t>
      </w:r>
      <w:r w:rsidRPr="00E6516F">
        <w:rPr>
          <w:lang w:eastAsia="x-none"/>
        </w:rPr>
        <w:t>[24].</w:t>
      </w:r>
    </w:p>
    <w:p w14:paraId="4146B00E" w14:textId="77777777" w:rsidR="0071087C" w:rsidRPr="00E6516F" w:rsidRDefault="0071087C" w:rsidP="0071087C">
      <w:pPr>
        <w:pStyle w:val="NO"/>
      </w:pPr>
      <w:r w:rsidRPr="00E6516F">
        <w:t>NOTE 1:</w:t>
      </w:r>
      <w:r w:rsidRPr="00E6516F">
        <w:tab/>
        <w:t>The HTTP client encodes the MCData ID in the bearer access token of the Authorization header field of an HTTP request as specified in 3GPP TS 24.482 [24].</w:t>
      </w:r>
    </w:p>
    <w:p w14:paraId="4FDCEE04" w14:textId="77777777" w:rsidR="0071087C" w:rsidRPr="00E6516F" w:rsidRDefault="0071087C" w:rsidP="0071087C">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xml:space="preserve"> </w:t>
      </w:r>
      <w:r w:rsidRPr="00E6516F">
        <w:rPr>
          <w:lang w:eastAsia="x-none"/>
        </w:rPr>
        <w:t xml:space="preserve">A of </w:t>
      </w:r>
      <w:r w:rsidRPr="00E6516F">
        <w:t xml:space="preserve">3GPP TS 24.482 </w:t>
      </w:r>
      <w:r w:rsidRPr="00E6516F">
        <w:rPr>
          <w:lang w:eastAsia="x-none"/>
        </w:rPr>
        <w:t>[24] indicates how the HTTP proxy forwards the HTTP request to the HTTP server.</w:t>
      </w:r>
    </w:p>
    <w:p w14:paraId="69A3DCA1" w14:textId="77777777" w:rsidR="0071087C" w:rsidRPr="00E6516F" w:rsidRDefault="0071087C" w:rsidP="0071087C">
      <w:pPr>
        <w:rPr>
          <w:rFonts w:eastAsia="Malgun Gothic"/>
        </w:rPr>
      </w:pPr>
      <w:r w:rsidRPr="00E6516F">
        <w:rPr>
          <w:rFonts w:eastAsia="Malgun Gothic"/>
        </w:rPr>
        <w:t>To upload a file to media storage function, the media storage client:</w:t>
      </w:r>
    </w:p>
    <w:p w14:paraId="4E53E9C6" w14:textId="77777777" w:rsidR="0071087C" w:rsidRPr="00E6516F" w:rsidRDefault="0071087C" w:rsidP="0071087C">
      <w:pPr>
        <w:pStyle w:val="B10"/>
      </w:pPr>
      <w:r w:rsidRPr="00E6516F">
        <w:rPr>
          <w:rFonts w:eastAsia="Malgun Gothic"/>
        </w:rPr>
        <w:t>1)</w:t>
      </w:r>
      <w:r w:rsidRPr="00E6516F">
        <w:rPr>
          <w:rFonts w:eastAsia="Malgun Gothic"/>
        </w:rPr>
        <w:tab/>
        <w:t xml:space="preserve">shall generate an HTTP POST request as specified in </w:t>
      </w:r>
      <w:r w:rsidRPr="00E6516F">
        <w:t>IETF RFC 7230 [22] and IETF RFC 7231 [23];</w:t>
      </w:r>
    </w:p>
    <w:p w14:paraId="043C303E" w14:textId="77777777" w:rsidR="0071087C" w:rsidRPr="00E6516F" w:rsidRDefault="0071087C" w:rsidP="0071087C">
      <w:pPr>
        <w:pStyle w:val="B10"/>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14136FCD" w14:textId="77777777" w:rsidR="0071087C" w:rsidRPr="00E6516F" w:rsidRDefault="0071087C" w:rsidP="0071087C">
      <w:pPr>
        <w:pStyle w:val="B10"/>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48B4C491" w14:textId="77777777" w:rsidR="0071087C" w:rsidRPr="00E6516F" w:rsidRDefault="0071087C" w:rsidP="0071087C">
      <w:pPr>
        <w:pStyle w:val="B10"/>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59E5D840" w14:textId="77777777" w:rsidR="0071087C" w:rsidRPr="00E6516F" w:rsidRDefault="0071087C" w:rsidP="0071087C">
      <w:pPr>
        <w:pStyle w:val="B10"/>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61A5E677" w14:textId="77777777" w:rsidR="0071087C" w:rsidRPr="00E6516F" w:rsidRDefault="0071087C" w:rsidP="0071087C">
      <w:pPr>
        <w:pStyle w:val="B2"/>
      </w:pPr>
      <w:r w:rsidRPr="00E6516F">
        <w:t>a)</w:t>
      </w:r>
      <w:r w:rsidRPr="00E6516F">
        <w:tab/>
        <w:t>the &lt;request-type&gt; element set to a value of "one-to-one-fd"; and</w:t>
      </w:r>
    </w:p>
    <w:p w14:paraId="34874D8E" w14:textId="77777777" w:rsidR="0071087C" w:rsidRPr="00E6516F" w:rsidRDefault="0071087C" w:rsidP="0071087C">
      <w:pPr>
        <w:pStyle w:val="B2"/>
      </w:pPr>
      <w:r w:rsidRPr="00E6516F">
        <w:t>b)</w:t>
      </w:r>
      <w:r w:rsidRPr="00E6516F">
        <w:tab/>
        <w:t>the &lt;mcdata-calling-user-id&gt; element set to the originating MCData ID;</w:t>
      </w:r>
    </w:p>
    <w:p w14:paraId="45B710C2" w14:textId="77777777" w:rsidR="0071087C" w:rsidRPr="00E6516F" w:rsidRDefault="0071087C" w:rsidP="0071087C">
      <w:pPr>
        <w:pStyle w:val="B10"/>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1B0AC9F5" w14:textId="77777777" w:rsidR="0071087C" w:rsidRPr="00E6516F" w:rsidRDefault="0071087C" w:rsidP="0071087C">
      <w:pPr>
        <w:pStyle w:val="B2"/>
      </w:pPr>
      <w:r w:rsidRPr="00E6516F">
        <w:t>a)</w:t>
      </w:r>
      <w:r w:rsidRPr="00E6516F">
        <w:tab/>
        <w:t>the &lt;request-type&gt; element set to a value of "group-fd";</w:t>
      </w:r>
    </w:p>
    <w:p w14:paraId="07F26990" w14:textId="77777777" w:rsidR="0071087C" w:rsidRPr="00E6516F" w:rsidRDefault="0071087C" w:rsidP="0071087C">
      <w:pPr>
        <w:pStyle w:val="B2"/>
      </w:pPr>
      <w:r w:rsidRPr="00E6516F">
        <w:t>b)</w:t>
      </w:r>
      <w:r w:rsidRPr="00E6516F">
        <w:tab/>
        <w:t>the &lt;mcdata-request-uri&gt; element set to the MCData group identity; and</w:t>
      </w:r>
    </w:p>
    <w:p w14:paraId="79C87D92" w14:textId="77777777" w:rsidR="0071087C" w:rsidRPr="00E6516F" w:rsidRDefault="0071087C" w:rsidP="0071087C">
      <w:pPr>
        <w:pStyle w:val="B2"/>
      </w:pPr>
      <w:r w:rsidRPr="00E6516F">
        <w:t>c)</w:t>
      </w:r>
      <w:r w:rsidRPr="00E6516F">
        <w:tab/>
        <w:t>the &lt;mcdata-calling-user-id&gt; element set to the originating MCData ID;</w:t>
      </w:r>
    </w:p>
    <w:p w14:paraId="1B863617" w14:textId="77777777" w:rsidR="0071087C" w:rsidRPr="00E6516F" w:rsidRDefault="0071087C" w:rsidP="0071087C">
      <w:pPr>
        <w:pStyle w:val="B10"/>
        <w:rPr>
          <w:rFonts w:eastAsia="Malgun Gothic"/>
        </w:rPr>
      </w:pPr>
      <w:bookmarkStart w:id="811" w:name="_Hlk35613174"/>
      <w:r w:rsidRPr="00E6516F">
        <w:t>7)</w:t>
      </w:r>
      <w:r w:rsidRPr="00E6516F">
        <w:tab/>
        <w:t xml:space="preserve">if end-to-end security is required for a one-to-one communication, the MCData client protects the </w:t>
      </w:r>
      <w:r w:rsidRPr="00E6516F">
        <w:rPr>
          <w:rFonts w:eastAsia="Malgun Gothic"/>
        </w:rPr>
        <w:t>binary data representing the file and prefixes the protected binary data with security parameters as described in 3GPP TS 33.180 [26];</w:t>
      </w:r>
    </w:p>
    <w:bookmarkEnd w:id="811"/>
    <w:p w14:paraId="06D5C123" w14:textId="77777777" w:rsidR="0071087C" w:rsidRPr="00E6516F" w:rsidRDefault="0071087C" w:rsidP="0071087C">
      <w:pPr>
        <w:pStyle w:val="B10"/>
      </w:pPr>
      <w:r w:rsidRPr="00E6516F">
        <w:rPr>
          <w:rFonts w:eastAsia="Malgun Gothic"/>
        </w:rPr>
        <w:t>8)</w:t>
      </w:r>
      <w:r w:rsidRPr="00E6516F">
        <w:rPr>
          <w:rFonts w:eastAsia="Malgun Gothic"/>
        </w:rPr>
        <w:tab/>
      </w:r>
      <w:r w:rsidRPr="00E6516F">
        <w:t xml:space="preserve">if </w:t>
      </w:r>
    </w:p>
    <w:p w14:paraId="515F18B5" w14:textId="77777777" w:rsidR="0071087C" w:rsidRPr="00E6516F" w:rsidRDefault="0071087C" w:rsidP="0071087C">
      <w:pPr>
        <w:pStyle w:val="B2"/>
        <w:rPr>
          <w:rFonts w:eastAsia="Malgun Gothic"/>
        </w:rPr>
      </w:pPr>
      <w:r w:rsidRPr="00E6516F">
        <w:t>i)</w:t>
      </w:r>
      <w:r w:rsidRPr="00E6516F">
        <w:tab/>
        <w:t>end-to-end security is not required</w:t>
      </w:r>
      <w:r w:rsidRPr="00E6516F">
        <w:rPr>
          <w:rFonts w:eastAsia="Malgun Gothic"/>
        </w:rPr>
        <w:t xml:space="preserve"> for a one-to-one communication, or</w:t>
      </w:r>
    </w:p>
    <w:p w14:paraId="4843AC0C" w14:textId="77777777" w:rsidR="0071087C" w:rsidRPr="00E6516F" w:rsidRDefault="0071087C" w:rsidP="0071087C">
      <w:pPr>
        <w:pStyle w:val="B2"/>
        <w:rPr>
          <w:rFonts w:eastAsia="Malgun Gothic"/>
        </w:rPr>
      </w:pPr>
      <w:r w:rsidRPr="00E6516F">
        <w:rPr>
          <w:rFonts w:eastAsia="Malgun Gothic"/>
        </w:rPr>
        <w:t>ii)</w:t>
      </w:r>
      <w:r w:rsidRPr="00E6516F">
        <w:rPr>
          <w:rFonts w:eastAsia="Malgun Gothic"/>
        </w:rPr>
        <w:tab/>
        <w:t>the file upload is for group file distribution;</w:t>
      </w:r>
    </w:p>
    <w:p w14:paraId="672C2F75" w14:textId="77777777" w:rsidR="0071087C" w:rsidRPr="00E6516F" w:rsidRDefault="0071087C" w:rsidP="0071087C">
      <w:pPr>
        <w:pStyle w:val="B10"/>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2525994F" w14:textId="77777777" w:rsidR="0071087C" w:rsidRPr="00E6516F" w:rsidRDefault="0071087C" w:rsidP="0071087C">
      <w:pPr>
        <w:pStyle w:val="B10"/>
        <w:rPr>
          <w:rFonts w:eastAsia="Malgun Gothic"/>
        </w:rPr>
      </w:pPr>
      <w:r w:rsidRPr="00E6516F">
        <w:rPr>
          <w:rFonts w:eastAsia="Malgun Gothic"/>
        </w:rPr>
        <w:t>9)</w:t>
      </w:r>
      <w:r w:rsidRPr="00E6516F">
        <w:rPr>
          <w:rFonts w:eastAsia="Malgun Gothic"/>
        </w:rPr>
        <w:tab/>
        <w:t>shall send the HTTP POST request towards the media storage function.</w:t>
      </w:r>
    </w:p>
    <w:p w14:paraId="2E774491" w14:textId="77777777" w:rsidR="0071087C" w:rsidRPr="00E6516F" w:rsidRDefault="0071087C" w:rsidP="0071087C">
      <w:pPr>
        <w:pStyle w:val="B10"/>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810"/>
    <w:p w14:paraId="308E327D" w14:textId="77777777" w:rsidR="0071087C" w:rsidRPr="00E6516F" w:rsidRDefault="0071087C" w:rsidP="0071087C">
      <w:r w:rsidRPr="00E6516F">
        <w:t>[TS 24.282, clause 10.2.4.2.1]</w:t>
      </w:r>
    </w:p>
    <w:p w14:paraId="5A33A7A5" w14:textId="77777777" w:rsidR="0071087C" w:rsidRPr="00E6516F" w:rsidRDefault="0071087C" w:rsidP="0071087C">
      <w:bookmarkStart w:id="812" w:name="_Hlk34643694"/>
      <w:r w:rsidRPr="00E6516F">
        <w:t>The MCData client shall generate a SIP MESSAGE request in accordance with 3GPP TS 24.229 [5] and IETF RFC 3428 [6] with the clarifications given below.</w:t>
      </w:r>
    </w:p>
    <w:p w14:paraId="0AB354AA" w14:textId="77777777" w:rsidR="0071087C" w:rsidRPr="00E6516F" w:rsidRDefault="0071087C" w:rsidP="0071087C">
      <w:r w:rsidRPr="00E6516F">
        <w:t>The MCData client:</w:t>
      </w:r>
    </w:p>
    <w:p w14:paraId="1CC3AA91" w14:textId="77777777" w:rsidR="0071087C" w:rsidRPr="00E6516F" w:rsidRDefault="0071087C" w:rsidP="0071087C">
      <w:pPr>
        <w:pStyle w:val="B10"/>
      </w:pPr>
      <w:r w:rsidRPr="00E6516F">
        <w:rPr>
          <w:lang w:eastAsia="ko-KR"/>
        </w:rPr>
        <w:t>1)</w:t>
      </w:r>
      <w:r w:rsidRPr="00E6516F">
        <w:rPr>
          <w:lang w:eastAsia="ko-KR"/>
        </w:rPr>
        <w:tab/>
        <w:t>shall build the SIP MESSAGE request as specified in subclause 6.2.4.1;</w:t>
      </w:r>
    </w:p>
    <w:p w14:paraId="197347FB" w14:textId="77777777" w:rsidR="0071087C" w:rsidRPr="00E6516F" w:rsidRDefault="0071087C" w:rsidP="0071087C">
      <w:pPr>
        <w:pStyle w:val="B10"/>
      </w:pPr>
      <w:r w:rsidRPr="00E6516F">
        <w:t>2)</w:t>
      </w:r>
      <w:r w:rsidRPr="00E6516F">
        <w:tab/>
        <w:t>if a one-to-one standalone FD message is to be sent shall insert in the SIP MESSAGE request:</w:t>
      </w:r>
    </w:p>
    <w:p w14:paraId="769D30B6" w14:textId="77777777" w:rsidR="0071087C" w:rsidRPr="00E6516F" w:rsidRDefault="0071087C" w:rsidP="0071087C">
      <w:pPr>
        <w:pStyle w:val="B2"/>
      </w:pPr>
      <w:r w:rsidRPr="00E6516F">
        <w:t>a)</w:t>
      </w:r>
      <w:r w:rsidRPr="00E6516F">
        <w:tab/>
        <w:t>an application/resource-lists+xml MIME body with the MCData ID of the target MCData user, according to rules and procedures of IETF RFC 4826 [9]; and</w:t>
      </w:r>
    </w:p>
    <w:p w14:paraId="0762AFBB" w14:textId="77777777" w:rsidR="0071087C" w:rsidRPr="00E6516F" w:rsidRDefault="0071087C" w:rsidP="0071087C">
      <w:pPr>
        <w:pStyle w:val="B2"/>
        <w:rPr>
          <w:lang w:eastAsia="ko-KR"/>
        </w:rPr>
      </w:pPr>
      <w:r w:rsidRPr="00E6516F">
        <w:t>b)</w:t>
      </w:r>
      <w:r w:rsidRPr="00E6516F">
        <w:rPr>
          <w:lang w:eastAsia="ko-KR"/>
        </w:rPr>
        <w:tab/>
        <w:t>an application/vnd.3gpp.mcdata-info+xml MIME body with a &lt;request-type&gt; element set to a value of "one-to-one-fd";</w:t>
      </w:r>
    </w:p>
    <w:p w14:paraId="6FFC44EA" w14:textId="77777777" w:rsidR="0071087C" w:rsidRPr="00E6516F" w:rsidRDefault="0071087C" w:rsidP="0071087C">
      <w:pPr>
        <w:pStyle w:val="B3"/>
        <w:ind w:left="0" w:firstLine="0"/>
      </w:pPr>
      <w:r w:rsidRPr="00E6516F">
        <w:t>…</w:t>
      </w:r>
    </w:p>
    <w:p w14:paraId="3BECB6C0" w14:textId="77777777" w:rsidR="0071087C" w:rsidRPr="00E6516F" w:rsidRDefault="0071087C" w:rsidP="0071087C">
      <w:pPr>
        <w:pStyle w:val="B10"/>
      </w:pPr>
      <w:r w:rsidRPr="00E6516F">
        <w:t>4)</w:t>
      </w:r>
      <w:r w:rsidRPr="00E6516F">
        <w:tab/>
        <w:t>shall generate a standalone FD message as specified in subclause 6.2.2.2; and</w:t>
      </w:r>
    </w:p>
    <w:p w14:paraId="032BB367" w14:textId="77777777" w:rsidR="0071087C" w:rsidRPr="00E6516F" w:rsidRDefault="0071087C" w:rsidP="0071087C">
      <w:pPr>
        <w:pStyle w:val="B10"/>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bookmarkEnd w:id="812"/>
    <w:p w14:paraId="3E8E2D1E" w14:textId="77777777" w:rsidR="0071087C" w:rsidRPr="00E6516F" w:rsidRDefault="0071087C" w:rsidP="0071087C">
      <w:r w:rsidRPr="00E6516F">
        <w:t>[TS 24.282, clause 12.2.1.2]</w:t>
      </w:r>
    </w:p>
    <w:p w14:paraId="6F65A24D" w14:textId="77777777" w:rsidR="0071087C" w:rsidRPr="00E6516F" w:rsidRDefault="0071087C" w:rsidP="0071087C">
      <w:pPr>
        <w:rPr>
          <w:rFonts w:eastAsia="SimSun"/>
        </w:rPr>
      </w:pPr>
      <w:r w:rsidRPr="00E6516F">
        <w:rPr>
          <w:rFonts w:eastAsia="SimSun"/>
        </w:rPr>
        <w:t>Upon receipt of a:</w:t>
      </w:r>
    </w:p>
    <w:p w14:paraId="291062FA" w14:textId="77777777" w:rsidR="0071087C" w:rsidRPr="00E6516F" w:rsidRDefault="0071087C" w:rsidP="0071087C">
      <w:pPr>
        <w:pStyle w:val="B10"/>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74B1E629" w14:textId="77777777" w:rsidR="0071087C" w:rsidRPr="00E6516F" w:rsidRDefault="0071087C" w:rsidP="0071087C">
      <w:pPr>
        <w:pStyle w:val="B10"/>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67D7AED3" w14:textId="77777777" w:rsidR="0071087C" w:rsidRPr="00E6516F" w:rsidRDefault="0071087C" w:rsidP="0071087C">
      <w:pPr>
        <w:rPr>
          <w:rFonts w:eastAsia="SimSun"/>
        </w:rPr>
      </w:pPr>
      <w:r w:rsidRPr="00E6516F">
        <w:rPr>
          <w:rFonts w:eastAsia="SimSun"/>
        </w:rPr>
        <w:t>the MCData client:</w:t>
      </w:r>
    </w:p>
    <w:p w14:paraId="585ABF46"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2C68CC7A"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4B793B50" w14:textId="77777777" w:rsidR="0071087C" w:rsidRPr="00E6516F" w:rsidRDefault="0071087C" w:rsidP="0071087C">
      <w:pPr>
        <w:pStyle w:val="H6"/>
      </w:pPr>
      <w:bookmarkStart w:id="813" w:name="_Toc52782398"/>
      <w:bookmarkStart w:id="814" w:name="_Toc52783009"/>
      <w:bookmarkStart w:id="815" w:name="_Toc59042878"/>
      <w:r w:rsidRPr="00E6516F">
        <w:t>6.2.1.3</w:t>
      </w:r>
      <w:r w:rsidRPr="00E6516F">
        <w:tab/>
        <w:t>Test description</w:t>
      </w:r>
      <w:bookmarkEnd w:id="813"/>
      <w:bookmarkEnd w:id="814"/>
      <w:bookmarkEnd w:id="815"/>
    </w:p>
    <w:p w14:paraId="04E5417C" w14:textId="77777777" w:rsidR="0071087C" w:rsidRPr="00E6516F" w:rsidRDefault="0071087C" w:rsidP="0071087C">
      <w:pPr>
        <w:pStyle w:val="H6"/>
      </w:pPr>
      <w:bookmarkStart w:id="816" w:name="_Toc52782399"/>
      <w:bookmarkStart w:id="817" w:name="_Toc52783010"/>
      <w:bookmarkStart w:id="818" w:name="_Toc59042879"/>
      <w:r w:rsidRPr="00E6516F">
        <w:t>6.2.1.3.1</w:t>
      </w:r>
      <w:r w:rsidRPr="00E6516F">
        <w:tab/>
        <w:t>Pre-test conditions</w:t>
      </w:r>
      <w:bookmarkEnd w:id="816"/>
      <w:bookmarkEnd w:id="817"/>
      <w:bookmarkEnd w:id="818"/>
    </w:p>
    <w:p w14:paraId="6A0DE838" w14:textId="77777777" w:rsidR="0071087C" w:rsidRPr="00E6516F" w:rsidRDefault="0071087C" w:rsidP="0071087C">
      <w:pPr>
        <w:pStyle w:val="H6"/>
      </w:pPr>
      <w:r w:rsidRPr="00E6516F">
        <w:t>System Simulator:</w:t>
      </w:r>
    </w:p>
    <w:p w14:paraId="329292B2" w14:textId="77777777" w:rsidR="0071087C" w:rsidRPr="00E6516F" w:rsidRDefault="0071087C" w:rsidP="0071087C">
      <w:pPr>
        <w:pStyle w:val="B10"/>
      </w:pPr>
      <w:r w:rsidRPr="00E6516F">
        <w:t>-</w:t>
      </w:r>
      <w:r w:rsidRPr="00E6516F">
        <w:tab/>
        <w:t>SS (MCDATA Server)</w:t>
      </w:r>
    </w:p>
    <w:p w14:paraId="3C129526"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FF0AE85" w14:textId="77777777" w:rsidR="0071087C" w:rsidRPr="00E6516F" w:rsidRDefault="0071087C" w:rsidP="0071087C">
      <w:pPr>
        <w:pStyle w:val="H6"/>
      </w:pPr>
      <w:r w:rsidRPr="00E6516F">
        <w:t>IUT:</w:t>
      </w:r>
    </w:p>
    <w:p w14:paraId="3F63E461" w14:textId="77777777" w:rsidR="0071087C" w:rsidRPr="00E6516F" w:rsidRDefault="0071087C" w:rsidP="0071087C">
      <w:pPr>
        <w:pStyle w:val="B10"/>
      </w:pPr>
      <w:r w:rsidRPr="00E6516F">
        <w:t>-</w:t>
      </w:r>
      <w:r w:rsidRPr="00E6516F">
        <w:tab/>
        <w:t>UE (MCDATA Client)</w:t>
      </w:r>
    </w:p>
    <w:p w14:paraId="763D42B0" w14:textId="77777777" w:rsidR="0071087C" w:rsidRPr="00E6516F" w:rsidRDefault="0071087C" w:rsidP="0071087C">
      <w:pPr>
        <w:pStyle w:val="B10"/>
      </w:pPr>
      <w:r w:rsidRPr="00E6516F">
        <w:t>-</w:t>
      </w:r>
      <w:r w:rsidRPr="00E6516F">
        <w:tab/>
        <w:t>The test USIM set as defined in TS 36.579-1 [2], subclause 5.5.10 is inserted.</w:t>
      </w:r>
    </w:p>
    <w:p w14:paraId="273457E5" w14:textId="77777777" w:rsidR="0071087C" w:rsidRPr="00E6516F" w:rsidRDefault="0071087C" w:rsidP="0071087C">
      <w:pPr>
        <w:pStyle w:val="B10"/>
      </w:pPr>
      <w:r w:rsidRPr="00E6516F">
        <w:t>-</w:t>
      </w:r>
      <w:r w:rsidRPr="00E6516F">
        <w:tab/>
        <w:t>Test File 1 for CO FD as specified in annex A.2.1 and test File 2 for CO FD as specified in aAnnex A.2.2 are available at the UE for upload.</w:t>
      </w:r>
    </w:p>
    <w:p w14:paraId="0E22D883" w14:textId="77777777" w:rsidR="0071087C" w:rsidRPr="00E6516F" w:rsidRDefault="0071087C" w:rsidP="0071087C">
      <w:pPr>
        <w:pStyle w:val="H6"/>
      </w:pPr>
      <w:r w:rsidRPr="00E6516F">
        <w:t>Preamble:</w:t>
      </w:r>
    </w:p>
    <w:p w14:paraId="69D8D408" w14:textId="77777777" w:rsidR="0071087C" w:rsidRPr="00E6516F" w:rsidRDefault="0071087C" w:rsidP="0071087C">
      <w:pPr>
        <w:pStyle w:val="B10"/>
      </w:pPr>
      <w:r w:rsidRPr="00E6516F">
        <w:t>-</w:t>
      </w:r>
      <w:r w:rsidRPr="00E6516F">
        <w:tab/>
        <w:t>In the &lt;on-network&gt; element of the MCData Service Configuration document the &lt;max-data-size-auto-recv-bytes&gt; element of the &lt;tx-and-rx-control&gt; element shall be set to 0 to indicate non-mandatory download independent from the file size.</w:t>
      </w:r>
    </w:p>
    <w:p w14:paraId="3E4B2AD2"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6FE3CDE4"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115E980C" w14:textId="77777777" w:rsidR="0071087C" w:rsidRPr="00E6516F" w:rsidRDefault="0071087C" w:rsidP="0071087C">
      <w:pPr>
        <w:pStyle w:val="B10"/>
      </w:pPr>
      <w:r w:rsidRPr="00E6516F">
        <w:t>-</w:t>
      </w:r>
      <w:r w:rsidRPr="00E6516F">
        <w:tab/>
        <w:t>UE States at the end of the preamble</w:t>
      </w:r>
    </w:p>
    <w:p w14:paraId="74FBAD58" w14:textId="77777777" w:rsidR="0071087C" w:rsidRPr="00E6516F" w:rsidRDefault="0071087C" w:rsidP="0071087C">
      <w:pPr>
        <w:pStyle w:val="B2"/>
      </w:pPr>
      <w:r w:rsidRPr="00E6516F">
        <w:t>-</w:t>
      </w:r>
      <w:r w:rsidRPr="00E6516F">
        <w:tab/>
        <w:t>The UE is in E-UTRA Registered, Idle Mode state.</w:t>
      </w:r>
    </w:p>
    <w:p w14:paraId="7635F084"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0E58F95C" w14:textId="77777777" w:rsidR="0071087C" w:rsidRPr="00E6516F" w:rsidRDefault="0071087C" w:rsidP="0071087C">
      <w:pPr>
        <w:pStyle w:val="H6"/>
      </w:pPr>
      <w:bookmarkStart w:id="819" w:name="_Toc52782400"/>
      <w:bookmarkStart w:id="820" w:name="_Toc52783011"/>
      <w:bookmarkStart w:id="821" w:name="_Toc59042880"/>
      <w:r w:rsidRPr="00E6516F">
        <w:t>6.2.1.3.2</w:t>
      </w:r>
      <w:r w:rsidRPr="00E6516F">
        <w:tab/>
        <w:t>Test procedure sequence</w:t>
      </w:r>
      <w:bookmarkEnd w:id="819"/>
      <w:bookmarkEnd w:id="820"/>
      <w:bookmarkEnd w:id="821"/>
    </w:p>
    <w:p w14:paraId="0662E636" w14:textId="77777777" w:rsidR="0071087C" w:rsidRPr="00E6516F" w:rsidRDefault="0071087C" w:rsidP="0071087C">
      <w:pPr>
        <w:pStyle w:val="TH"/>
      </w:pPr>
      <w:r w:rsidRPr="00E6516F">
        <w:t>Table 6.2.1.3.2-1: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23E06F9D" w14:textId="77777777" w:rsidTr="00174677">
        <w:tc>
          <w:tcPr>
            <w:tcW w:w="648" w:type="dxa"/>
            <w:tcBorders>
              <w:bottom w:val="nil"/>
            </w:tcBorders>
          </w:tcPr>
          <w:p w14:paraId="1B266A67" w14:textId="77777777" w:rsidR="0071087C" w:rsidRPr="00E6516F" w:rsidRDefault="0071087C" w:rsidP="00174677">
            <w:pPr>
              <w:pStyle w:val="TAH"/>
            </w:pPr>
            <w:bookmarkStart w:id="822" w:name="_Hlk34386951"/>
            <w:r w:rsidRPr="00E6516F">
              <w:t>St</w:t>
            </w:r>
          </w:p>
        </w:tc>
        <w:tc>
          <w:tcPr>
            <w:tcW w:w="3969" w:type="dxa"/>
            <w:tcBorders>
              <w:bottom w:val="nil"/>
            </w:tcBorders>
          </w:tcPr>
          <w:p w14:paraId="2BCCC185" w14:textId="77777777" w:rsidR="0071087C" w:rsidRPr="00E6516F" w:rsidRDefault="0071087C" w:rsidP="00174677">
            <w:pPr>
              <w:pStyle w:val="TAH"/>
            </w:pPr>
            <w:r w:rsidRPr="00E6516F">
              <w:t>Procedure</w:t>
            </w:r>
          </w:p>
        </w:tc>
        <w:tc>
          <w:tcPr>
            <w:tcW w:w="3686" w:type="dxa"/>
            <w:gridSpan w:val="2"/>
          </w:tcPr>
          <w:p w14:paraId="6928C575" w14:textId="77777777" w:rsidR="0071087C" w:rsidRPr="00E6516F" w:rsidRDefault="0071087C" w:rsidP="00174677">
            <w:pPr>
              <w:pStyle w:val="TAH"/>
            </w:pPr>
            <w:r w:rsidRPr="00E6516F">
              <w:t>Message Sequence</w:t>
            </w:r>
          </w:p>
        </w:tc>
        <w:tc>
          <w:tcPr>
            <w:tcW w:w="567" w:type="dxa"/>
            <w:tcBorders>
              <w:bottom w:val="nil"/>
            </w:tcBorders>
          </w:tcPr>
          <w:p w14:paraId="5C2C17E8" w14:textId="77777777" w:rsidR="0071087C" w:rsidRPr="00E6516F" w:rsidRDefault="0071087C" w:rsidP="00174677">
            <w:pPr>
              <w:pStyle w:val="TAH"/>
            </w:pPr>
            <w:r w:rsidRPr="00E6516F">
              <w:t>TP</w:t>
            </w:r>
          </w:p>
        </w:tc>
        <w:tc>
          <w:tcPr>
            <w:tcW w:w="892" w:type="dxa"/>
            <w:tcBorders>
              <w:bottom w:val="nil"/>
            </w:tcBorders>
          </w:tcPr>
          <w:p w14:paraId="229E0988" w14:textId="77777777" w:rsidR="0071087C" w:rsidRPr="00E6516F" w:rsidRDefault="0071087C" w:rsidP="00174677">
            <w:pPr>
              <w:pStyle w:val="TAH"/>
            </w:pPr>
            <w:r w:rsidRPr="00E6516F">
              <w:t>Verdict</w:t>
            </w:r>
          </w:p>
        </w:tc>
      </w:tr>
      <w:tr w:rsidR="0071087C" w:rsidRPr="00E6516F" w14:paraId="38770604" w14:textId="77777777" w:rsidTr="00174677">
        <w:tc>
          <w:tcPr>
            <w:tcW w:w="648" w:type="dxa"/>
            <w:tcBorders>
              <w:top w:val="nil"/>
            </w:tcBorders>
          </w:tcPr>
          <w:p w14:paraId="74269F44" w14:textId="77777777" w:rsidR="0071087C" w:rsidRPr="00E6516F" w:rsidRDefault="0071087C" w:rsidP="00174677">
            <w:pPr>
              <w:pStyle w:val="TAH"/>
            </w:pPr>
          </w:p>
        </w:tc>
        <w:tc>
          <w:tcPr>
            <w:tcW w:w="3969" w:type="dxa"/>
            <w:tcBorders>
              <w:top w:val="nil"/>
            </w:tcBorders>
          </w:tcPr>
          <w:p w14:paraId="08B8ED9D" w14:textId="77777777" w:rsidR="0071087C" w:rsidRPr="00E6516F" w:rsidRDefault="0071087C" w:rsidP="00174677">
            <w:pPr>
              <w:pStyle w:val="TAH"/>
            </w:pPr>
          </w:p>
        </w:tc>
        <w:tc>
          <w:tcPr>
            <w:tcW w:w="709" w:type="dxa"/>
          </w:tcPr>
          <w:p w14:paraId="398067E4" w14:textId="77777777" w:rsidR="0071087C" w:rsidRPr="00E6516F" w:rsidRDefault="0071087C" w:rsidP="00174677">
            <w:pPr>
              <w:pStyle w:val="TAH"/>
            </w:pPr>
            <w:r w:rsidRPr="00E6516F">
              <w:t>U - S</w:t>
            </w:r>
          </w:p>
        </w:tc>
        <w:tc>
          <w:tcPr>
            <w:tcW w:w="2977" w:type="dxa"/>
          </w:tcPr>
          <w:p w14:paraId="0E1E7717" w14:textId="77777777" w:rsidR="0071087C" w:rsidRPr="00E6516F" w:rsidRDefault="0071087C" w:rsidP="00174677">
            <w:pPr>
              <w:pStyle w:val="TAH"/>
            </w:pPr>
            <w:r w:rsidRPr="00E6516F">
              <w:t>Message</w:t>
            </w:r>
          </w:p>
        </w:tc>
        <w:tc>
          <w:tcPr>
            <w:tcW w:w="567" w:type="dxa"/>
            <w:tcBorders>
              <w:top w:val="nil"/>
            </w:tcBorders>
          </w:tcPr>
          <w:p w14:paraId="41CB57FD" w14:textId="77777777" w:rsidR="0071087C" w:rsidRPr="00E6516F" w:rsidRDefault="0071087C" w:rsidP="00174677">
            <w:pPr>
              <w:pStyle w:val="TAH"/>
            </w:pPr>
          </w:p>
        </w:tc>
        <w:tc>
          <w:tcPr>
            <w:tcW w:w="892" w:type="dxa"/>
            <w:tcBorders>
              <w:top w:val="nil"/>
            </w:tcBorders>
          </w:tcPr>
          <w:p w14:paraId="30FB6C50" w14:textId="77777777" w:rsidR="0071087C" w:rsidRPr="00E6516F" w:rsidRDefault="0071087C" w:rsidP="00174677">
            <w:pPr>
              <w:pStyle w:val="TAH"/>
            </w:pPr>
          </w:p>
        </w:tc>
      </w:tr>
      <w:tr w:rsidR="0071087C" w:rsidRPr="00E6516F" w:rsidDel="00CF3E32" w14:paraId="3E81D4A8" w14:textId="77777777" w:rsidTr="00174677">
        <w:tc>
          <w:tcPr>
            <w:tcW w:w="648" w:type="dxa"/>
            <w:shd w:val="clear" w:color="auto" w:fill="auto"/>
          </w:tcPr>
          <w:p w14:paraId="492E8FD5" w14:textId="77777777" w:rsidR="0071087C" w:rsidRPr="00E6516F" w:rsidDel="00CF3E32" w:rsidRDefault="0071087C" w:rsidP="00174677">
            <w:pPr>
              <w:pStyle w:val="TAC"/>
            </w:pPr>
            <w:r w:rsidRPr="00E6516F">
              <w:t>1-12</w:t>
            </w:r>
          </w:p>
        </w:tc>
        <w:tc>
          <w:tcPr>
            <w:tcW w:w="3969" w:type="dxa"/>
            <w:shd w:val="clear" w:color="auto" w:fill="auto"/>
          </w:tcPr>
          <w:p w14:paraId="1A50CA0E" w14:textId="77777777" w:rsidR="0071087C" w:rsidRPr="00E6516F" w:rsidDel="00CF3E32" w:rsidRDefault="0071087C" w:rsidP="00174677">
            <w:pPr>
              <w:pStyle w:val="TAL"/>
            </w:pPr>
            <w:r w:rsidRPr="00E6516F">
              <w:t>Void</w:t>
            </w:r>
          </w:p>
        </w:tc>
        <w:tc>
          <w:tcPr>
            <w:tcW w:w="709" w:type="dxa"/>
            <w:shd w:val="clear" w:color="auto" w:fill="auto"/>
          </w:tcPr>
          <w:p w14:paraId="28642F3D" w14:textId="77777777" w:rsidR="0071087C" w:rsidRPr="00E6516F" w:rsidDel="00CF3E32" w:rsidRDefault="0071087C" w:rsidP="00174677">
            <w:pPr>
              <w:pStyle w:val="TAC"/>
            </w:pPr>
            <w:r w:rsidRPr="00E6516F">
              <w:t>-</w:t>
            </w:r>
          </w:p>
        </w:tc>
        <w:tc>
          <w:tcPr>
            <w:tcW w:w="2977" w:type="dxa"/>
            <w:shd w:val="clear" w:color="auto" w:fill="auto"/>
          </w:tcPr>
          <w:p w14:paraId="2674FAD3" w14:textId="77777777" w:rsidR="0071087C" w:rsidRPr="00E6516F" w:rsidDel="00CF3E32" w:rsidRDefault="0071087C" w:rsidP="00174677">
            <w:pPr>
              <w:pStyle w:val="TAL"/>
            </w:pPr>
            <w:r w:rsidRPr="00E6516F">
              <w:t>-</w:t>
            </w:r>
          </w:p>
        </w:tc>
        <w:tc>
          <w:tcPr>
            <w:tcW w:w="567" w:type="dxa"/>
            <w:shd w:val="clear" w:color="auto" w:fill="auto"/>
          </w:tcPr>
          <w:p w14:paraId="70C724F3" w14:textId="77777777" w:rsidR="0071087C" w:rsidRPr="00E6516F" w:rsidDel="00CF3E32" w:rsidRDefault="0071087C" w:rsidP="00174677">
            <w:pPr>
              <w:pStyle w:val="TAC"/>
            </w:pPr>
            <w:r w:rsidRPr="00E6516F">
              <w:t>-</w:t>
            </w:r>
          </w:p>
        </w:tc>
        <w:tc>
          <w:tcPr>
            <w:tcW w:w="892" w:type="dxa"/>
            <w:shd w:val="clear" w:color="auto" w:fill="auto"/>
          </w:tcPr>
          <w:p w14:paraId="22E1763D" w14:textId="77777777" w:rsidR="0071087C" w:rsidRPr="00E6516F" w:rsidDel="00CF3E32" w:rsidRDefault="0071087C" w:rsidP="00174677">
            <w:pPr>
              <w:pStyle w:val="TAC"/>
            </w:pPr>
            <w:r w:rsidRPr="00E6516F">
              <w:t>-</w:t>
            </w:r>
          </w:p>
        </w:tc>
      </w:tr>
      <w:tr w:rsidR="0071087C" w:rsidRPr="00E6516F" w14:paraId="54F260BD" w14:textId="77777777" w:rsidTr="00174677">
        <w:trPr>
          <w:trHeight w:val="467"/>
        </w:trPr>
        <w:tc>
          <w:tcPr>
            <w:tcW w:w="648" w:type="dxa"/>
            <w:shd w:val="clear" w:color="auto" w:fill="auto"/>
          </w:tcPr>
          <w:p w14:paraId="080839D5" w14:textId="77777777" w:rsidR="0071087C" w:rsidRPr="00E6516F" w:rsidRDefault="0071087C" w:rsidP="00174677">
            <w:pPr>
              <w:pStyle w:val="TAC"/>
            </w:pPr>
            <w:r w:rsidRPr="00E6516F">
              <w:t>13</w:t>
            </w:r>
          </w:p>
        </w:tc>
        <w:tc>
          <w:tcPr>
            <w:tcW w:w="3969" w:type="dxa"/>
            <w:shd w:val="clear" w:color="auto" w:fill="auto"/>
          </w:tcPr>
          <w:p w14:paraId="3E9F482B" w14:textId="77777777" w:rsidR="0071087C" w:rsidRPr="00E6516F" w:rsidRDefault="0071087C" w:rsidP="00174677">
            <w:pPr>
              <w:pStyle w:val="TAL"/>
            </w:pPr>
            <w:r w:rsidRPr="00E6516F">
              <w:t>Make the MCDATA User request to send test file 1 for CO one-to-one FD over HTTP for non-mandatory download and with disposition request "FILE DOWNLOAD COMPLETED UPDATE".</w:t>
            </w:r>
          </w:p>
          <w:p w14:paraId="7FA05E67" w14:textId="77777777" w:rsidR="0071087C" w:rsidRPr="00E6516F" w:rsidRDefault="0071087C" w:rsidP="00174677">
            <w:pPr>
              <w:pStyle w:val="TAL"/>
            </w:pPr>
            <w:r w:rsidRPr="00E6516F">
              <w:t>(NOTE 1, NOTE 3)</w:t>
            </w:r>
          </w:p>
        </w:tc>
        <w:tc>
          <w:tcPr>
            <w:tcW w:w="709" w:type="dxa"/>
            <w:shd w:val="clear" w:color="auto" w:fill="auto"/>
          </w:tcPr>
          <w:p w14:paraId="46528BE1" w14:textId="77777777" w:rsidR="0071087C" w:rsidRPr="00E6516F" w:rsidRDefault="0071087C" w:rsidP="00174677">
            <w:pPr>
              <w:pStyle w:val="TAC"/>
            </w:pPr>
            <w:r w:rsidRPr="00E6516F">
              <w:t>-</w:t>
            </w:r>
          </w:p>
        </w:tc>
        <w:tc>
          <w:tcPr>
            <w:tcW w:w="2977" w:type="dxa"/>
            <w:shd w:val="clear" w:color="auto" w:fill="auto"/>
          </w:tcPr>
          <w:p w14:paraId="67CD1752" w14:textId="77777777" w:rsidR="0071087C" w:rsidRPr="00E6516F" w:rsidRDefault="0071087C" w:rsidP="00174677">
            <w:pPr>
              <w:pStyle w:val="TAL"/>
            </w:pPr>
            <w:r w:rsidRPr="00E6516F">
              <w:t>-</w:t>
            </w:r>
          </w:p>
        </w:tc>
        <w:tc>
          <w:tcPr>
            <w:tcW w:w="567" w:type="dxa"/>
            <w:shd w:val="clear" w:color="auto" w:fill="auto"/>
          </w:tcPr>
          <w:p w14:paraId="420483CC" w14:textId="77777777" w:rsidR="0071087C" w:rsidRPr="00E6516F" w:rsidRDefault="0071087C" w:rsidP="00174677">
            <w:pPr>
              <w:pStyle w:val="TAC"/>
            </w:pPr>
            <w:r w:rsidRPr="00E6516F">
              <w:t>-</w:t>
            </w:r>
          </w:p>
        </w:tc>
        <w:tc>
          <w:tcPr>
            <w:tcW w:w="892" w:type="dxa"/>
            <w:shd w:val="clear" w:color="auto" w:fill="auto"/>
          </w:tcPr>
          <w:p w14:paraId="42410F3D" w14:textId="77777777" w:rsidR="0071087C" w:rsidRPr="00E6516F" w:rsidRDefault="0071087C" w:rsidP="00174677">
            <w:pPr>
              <w:pStyle w:val="TAC"/>
            </w:pPr>
            <w:r w:rsidRPr="00E6516F">
              <w:t>-</w:t>
            </w:r>
          </w:p>
        </w:tc>
      </w:tr>
      <w:tr w:rsidR="0071087C" w:rsidRPr="00E6516F" w14:paraId="1E600D0B" w14:textId="77777777" w:rsidTr="00174677">
        <w:tc>
          <w:tcPr>
            <w:tcW w:w="648" w:type="dxa"/>
            <w:shd w:val="clear" w:color="auto" w:fill="auto"/>
          </w:tcPr>
          <w:p w14:paraId="4D960A45" w14:textId="77777777" w:rsidR="0071087C" w:rsidRPr="00E6516F" w:rsidRDefault="0071087C" w:rsidP="00174677">
            <w:pPr>
              <w:pStyle w:val="TAC"/>
            </w:pPr>
            <w:r w:rsidRPr="00E6516F">
              <w:t>14</w:t>
            </w:r>
          </w:p>
        </w:tc>
        <w:tc>
          <w:tcPr>
            <w:tcW w:w="3969" w:type="dxa"/>
            <w:shd w:val="clear" w:color="auto" w:fill="auto"/>
          </w:tcPr>
          <w:p w14:paraId="1014D7A1" w14:textId="77777777" w:rsidR="0071087C" w:rsidRPr="00E6516F" w:rsidRDefault="0071087C" w:rsidP="00174677">
            <w:pPr>
              <w:pStyle w:val="TAL"/>
            </w:pPr>
            <w:r w:rsidRPr="00E6516F">
              <w:t xml:space="preserve">Check: Does the UE (MCData Client) perform the procedure for </w:t>
            </w:r>
            <w:r w:rsidRPr="00E6516F">
              <w:rPr>
                <w:b/>
                <w:bCs/>
              </w:rPr>
              <w:t xml:space="preserve">discovery of the absolute URI of the media storage function (one-to-one communication) </w:t>
            </w:r>
            <w:r w:rsidRPr="00E6516F">
              <w:t>specified in TS 36.579-1 [2] Table 5.3C.8.3-1 ?</w:t>
            </w:r>
          </w:p>
        </w:tc>
        <w:tc>
          <w:tcPr>
            <w:tcW w:w="709" w:type="dxa"/>
            <w:shd w:val="clear" w:color="auto" w:fill="auto"/>
          </w:tcPr>
          <w:p w14:paraId="0AA0F7CF" w14:textId="77777777" w:rsidR="0071087C" w:rsidRPr="00E6516F" w:rsidRDefault="0071087C" w:rsidP="00174677">
            <w:pPr>
              <w:pStyle w:val="TAC"/>
              <w:rPr>
                <w:szCs w:val="18"/>
              </w:rPr>
            </w:pPr>
            <w:r w:rsidRPr="00E6516F">
              <w:rPr>
                <w:szCs w:val="18"/>
              </w:rPr>
              <w:t>-</w:t>
            </w:r>
          </w:p>
        </w:tc>
        <w:tc>
          <w:tcPr>
            <w:tcW w:w="2977" w:type="dxa"/>
            <w:shd w:val="clear" w:color="auto" w:fill="auto"/>
          </w:tcPr>
          <w:p w14:paraId="5C4F7C24" w14:textId="77777777" w:rsidR="0071087C" w:rsidRPr="00E6516F" w:rsidRDefault="0071087C" w:rsidP="00174677">
            <w:pPr>
              <w:pStyle w:val="TAL"/>
            </w:pPr>
            <w:r w:rsidRPr="00E6516F">
              <w:t>-</w:t>
            </w:r>
          </w:p>
        </w:tc>
        <w:tc>
          <w:tcPr>
            <w:tcW w:w="567" w:type="dxa"/>
            <w:shd w:val="clear" w:color="auto" w:fill="auto"/>
          </w:tcPr>
          <w:p w14:paraId="705A56E7" w14:textId="77777777" w:rsidR="0071087C" w:rsidRPr="00E6516F" w:rsidRDefault="0071087C" w:rsidP="00174677">
            <w:pPr>
              <w:pStyle w:val="TAC"/>
            </w:pPr>
            <w:r w:rsidRPr="00E6516F">
              <w:t>1</w:t>
            </w:r>
          </w:p>
        </w:tc>
        <w:tc>
          <w:tcPr>
            <w:tcW w:w="892" w:type="dxa"/>
            <w:shd w:val="clear" w:color="auto" w:fill="auto"/>
          </w:tcPr>
          <w:p w14:paraId="54C4D65A" w14:textId="77777777" w:rsidR="0071087C" w:rsidRPr="00E6516F" w:rsidRDefault="0071087C" w:rsidP="00174677">
            <w:pPr>
              <w:pStyle w:val="TAC"/>
            </w:pPr>
            <w:r w:rsidRPr="00E6516F">
              <w:t>P</w:t>
            </w:r>
          </w:p>
        </w:tc>
      </w:tr>
      <w:bookmarkEnd w:id="822"/>
      <w:tr w:rsidR="0071087C" w:rsidRPr="00E6516F" w14:paraId="30F8DF5D" w14:textId="77777777" w:rsidTr="00174677">
        <w:tc>
          <w:tcPr>
            <w:tcW w:w="648" w:type="dxa"/>
            <w:shd w:val="clear" w:color="auto" w:fill="auto"/>
          </w:tcPr>
          <w:p w14:paraId="617995C6" w14:textId="77777777" w:rsidR="0071087C" w:rsidRPr="00E6516F" w:rsidRDefault="0071087C" w:rsidP="00174677">
            <w:pPr>
              <w:pStyle w:val="TAC"/>
            </w:pPr>
            <w:r w:rsidRPr="00E6516F">
              <w:t>15</w:t>
            </w:r>
          </w:p>
        </w:tc>
        <w:tc>
          <w:tcPr>
            <w:tcW w:w="3969" w:type="dxa"/>
            <w:shd w:val="clear" w:color="auto" w:fill="auto"/>
          </w:tcPr>
          <w:p w14:paraId="1073B5D6" w14:textId="77777777" w:rsidR="0071087C" w:rsidRPr="00E6516F" w:rsidRDefault="0071087C" w:rsidP="00174677">
            <w:pPr>
              <w:pStyle w:val="TAL"/>
            </w:pPr>
            <w:r w:rsidRPr="00E6516F">
              <w:t xml:space="preserve">Check: Does the UE (MCData Client) perform the procedure for </w:t>
            </w:r>
            <w:r w:rsidRPr="00E6516F">
              <w:rPr>
                <w:b/>
                <w:bCs/>
              </w:rPr>
              <w:t>FD file upload using HTTP</w:t>
            </w:r>
            <w:r w:rsidRPr="00E6516F">
              <w:t xml:space="preserve"> specified in TS 36.579-1 [2] Table 5.3C.10.3-1?</w:t>
            </w:r>
          </w:p>
        </w:tc>
        <w:tc>
          <w:tcPr>
            <w:tcW w:w="709" w:type="dxa"/>
            <w:shd w:val="clear" w:color="auto" w:fill="auto"/>
          </w:tcPr>
          <w:p w14:paraId="4213823F" w14:textId="77777777" w:rsidR="0071087C" w:rsidRPr="00E6516F" w:rsidRDefault="0071087C" w:rsidP="00174677">
            <w:pPr>
              <w:pStyle w:val="TAC"/>
            </w:pPr>
            <w:r w:rsidRPr="00E6516F">
              <w:t>-</w:t>
            </w:r>
          </w:p>
        </w:tc>
        <w:tc>
          <w:tcPr>
            <w:tcW w:w="2977" w:type="dxa"/>
            <w:shd w:val="clear" w:color="auto" w:fill="auto"/>
          </w:tcPr>
          <w:p w14:paraId="01788AE0" w14:textId="77777777" w:rsidR="0071087C" w:rsidRPr="00E6516F" w:rsidRDefault="0071087C" w:rsidP="00174677">
            <w:pPr>
              <w:pStyle w:val="TAL"/>
            </w:pPr>
            <w:r w:rsidRPr="00E6516F">
              <w:t>-</w:t>
            </w:r>
          </w:p>
        </w:tc>
        <w:tc>
          <w:tcPr>
            <w:tcW w:w="567" w:type="dxa"/>
            <w:shd w:val="clear" w:color="auto" w:fill="auto"/>
          </w:tcPr>
          <w:p w14:paraId="08745AA4" w14:textId="77777777" w:rsidR="0071087C" w:rsidRPr="00E6516F" w:rsidRDefault="0071087C" w:rsidP="00174677">
            <w:pPr>
              <w:pStyle w:val="TAC"/>
            </w:pPr>
            <w:r w:rsidRPr="00E6516F">
              <w:t>2</w:t>
            </w:r>
          </w:p>
        </w:tc>
        <w:tc>
          <w:tcPr>
            <w:tcW w:w="892" w:type="dxa"/>
            <w:shd w:val="clear" w:color="auto" w:fill="auto"/>
          </w:tcPr>
          <w:p w14:paraId="72C5FFF2" w14:textId="77777777" w:rsidR="0071087C" w:rsidRPr="00E6516F" w:rsidRDefault="0071087C" w:rsidP="00174677">
            <w:pPr>
              <w:pStyle w:val="TAC"/>
            </w:pPr>
            <w:r w:rsidRPr="00E6516F">
              <w:t>P</w:t>
            </w:r>
          </w:p>
        </w:tc>
      </w:tr>
      <w:tr w:rsidR="0071087C" w:rsidRPr="00E6516F" w14:paraId="32ADABAF" w14:textId="77777777" w:rsidTr="00174677">
        <w:tc>
          <w:tcPr>
            <w:tcW w:w="648" w:type="dxa"/>
            <w:shd w:val="clear" w:color="auto" w:fill="auto"/>
          </w:tcPr>
          <w:p w14:paraId="569DB8FE" w14:textId="77777777" w:rsidR="0071087C" w:rsidRPr="00E6516F" w:rsidRDefault="0071087C" w:rsidP="00174677">
            <w:pPr>
              <w:pStyle w:val="TAC"/>
            </w:pPr>
            <w:r w:rsidRPr="00E6516F">
              <w:t>15A</w:t>
            </w:r>
          </w:p>
        </w:tc>
        <w:tc>
          <w:tcPr>
            <w:tcW w:w="3969" w:type="dxa"/>
            <w:shd w:val="clear" w:color="auto" w:fill="auto"/>
          </w:tcPr>
          <w:p w14:paraId="7BCEC9AD" w14:textId="77777777" w:rsidR="0071087C" w:rsidRPr="00E6516F" w:rsidRDefault="0071087C" w:rsidP="00174677">
            <w:pPr>
              <w:pStyle w:val="TAL"/>
            </w:pPr>
            <w:r w:rsidRPr="00E6516F">
              <w:t>Check: Is the content of the uploaded file the same as specified in annex A.2.1?</w:t>
            </w:r>
          </w:p>
        </w:tc>
        <w:tc>
          <w:tcPr>
            <w:tcW w:w="709" w:type="dxa"/>
            <w:shd w:val="clear" w:color="auto" w:fill="auto"/>
          </w:tcPr>
          <w:p w14:paraId="471BF725" w14:textId="77777777" w:rsidR="0071087C" w:rsidRPr="00E6516F" w:rsidRDefault="0071087C" w:rsidP="00174677">
            <w:pPr>
              <w:pStyle w:val="TAC"/>
            </w:pPr>
            <w:r w:rsidRPr="00E6516F">
              <w:t>-</w:t>
            </w:r>
          </w:p>
        </w:tc>
        <w:tc>
          <w:tcPr>
            <w:tcW w:w="2977" w:type="dxa"/>
            <w:shd w:val="clear" w:color="auto" w:fill="auto"/>
          </w:tcPr>
          <w:p w14:paraId="16E525AE" w14:textId="77777777" w:rsidR="0071087C" w:rsidRPr="00E6516F" w:rsidRDefault="0071087C" w:rsidP="00174677">
            <w:pPr>
              <w:pStyle w:val="TAL"/>
            </w:pPr>
            <w:r w:rsidRPr="00E6516F">
              <w:t>-</w:t>
            </w:r>
          </w:p>
        </w:tc>
        <w:tc>
          <w:tcPr>
            <w:tcW w:w="567" w:type="dxa"/>
            <w:shd w:val="clear" w:color="auto" w:fill="auto"/>
          </w:tcPr>
          <w:p w14:paraId="6FE33284" w14:textId="77777777" w:rsidR="0071087C" w:rsidRPr="00E6516F" w:rsidRDefault="0071087C" w:rsidP="00174677">
            <w:pPr>
              <w:pStyle w:val="TAC"/>
            </w:pPr>
            <w:r w:rsidRPr="00E6516F">
              <w:t>2</w:t>
            </w:r>
          </w:p>
        </w:tc>
        <w:tc>
          <w:tcPr>
            <w:tcW w:w="892" w:type="dxa"/>
            <w:shd w:val="clear" w:color="auto" w:fill="auto"/>
          </w:tcPr>
          <w:p w14:paraId="7A15D588" w14:textId="77777777" w:rsidR="0071087C" w:rsidRPr="00E6516F" w:rsidRDefault="0071087C" w:rsidP="00174677">
            <w:pPr>
              <w:pStyle w:val="TAC"/>
            </w:pPr>
            <w:r w:rsidRPr="00E6516F">
              <w:t>P</w:t>
            </w:r>
          </w:p>
        </w:tc>
      </w:tr>
      <w:tr w:rsidR="0071087C" w:rsidRPr="00E6516F" w14:paraId="2D9755E4" w14:textId="77777777" w:rsidTr="00174677">
        <w:tc>
          <w:tcPr>
            <w:tcW w:w="648" w:type="dxa"/>
            <w:shd w:val="clear" w:color="auto" w:fill="auto"/>
          </w:tcPr>
          <w:p w14:paraId="4BA013FE" w14:textId="77777777" w:rsidR="0071087C" w:rsidRPr="00E6516F" w:rsidRDefault="0071087C" w:rsidP="00174677">
            <w:pPr>
              <w:pStyle w:val="TAC"/>
            </w:pPr>
            <w:r w:rsidRPr="00E6516F">
              <w:t>16-18</w:t>
            </w:r>
          </w:p>
        </w:tc>
        <w:tc>
          <w:tcPr>
            <w:tcW w:w="3969" w:type="dxa"/>
            <w:shd w:val="clear" w:color="auto" w:fill="auto"/>
          </w:tcPr>
          <w:p w14:paraId="572BD2AF" w14:textId="77777777" w:rsidR="0071087C" w:rsidRPr="00E6516F" w:rsidRDefault="0071087C" w:rsidP="00174677">
            <w:pPr>
              <w:pStyle w:val="TAL"/>
            </w:pPr>
            <w:r w:rsidRPr="00E6516F">
              <w:t>Void</w:t>
            </w:r>
          </w:p>
        </w:tc>
        <w:tc>
          <w:tcPr>
            <w:tcW w:w="709" w:type="dxa"/>
            <w:shd w:val="clear" w:color="auto" w:fill="auto"/>
          </w:tcPr>
          <w:p w14:paraId="473E747E" w14:textId="77777777" w:rsidR="0071087C" w:rsidRPr="00E6516F" w:rsidRDefault="0071087C" w:rsidP="00174677">
            <w:pPr>
              <w:pStyle w:val="TAC"/>
            </w:pPr>
            <w:r w:rsidRPr="00E6516F">
              <w:t>-</w:t>
            </w:r>
          </w:p>
        </w:tc>
        <w:tc>
          <w:tcPr>
            <w:tcW w:w="2977" w:type="dxa"/>
            <w:shd w:val="clear" w:color="auto" w:fill="auto"/>
          </w:tcPr>
          <w:p w14:paraId="4207D559" w14:textId="77777777" w:rsidR="0071087C" w:rsidRPr="00E6516F" w:rsidRDefault="0071087C" w:rsidP="00174677">
            <w:pPr>
              <w:pStyle w:val="TAL"/>
            </w:pPr>
            <w:r w:rsidRPr="00E6516F">
              <w:t>-</w:t>
            </w:r>
          </w:p>
        </w:tc>
        <w:tc>
          <w:tcPr>
            <w:tcW w:w="567" w:type="dxa"/>
            <w:shd w:val="clear" w:color="auto" w:fill="auto"/>
          </w:tcPr>
          <w:p w14:paraId="41908D6D" w14:textId="77777777" w:rsidR="0071087C" w:rsidRPr="00E6516F" w:rsidRDefault="0071087C" w:rsidP="00174677">
            <w:pPr>
              <w:pStyle w:val="TAC"/>
            </w:pPr>
            <w:r w:rsidRPr="00E6516F">
              <w:t>-</w:t>
            </w:r>
          </w:p>
        </w:tc>
        <w:tc>
          <w:tcPr>
            <w:tcW w:w="892" w:type="dxa"/>
            <w:shd w:val="clear" w:color="auto" w:fill="auto"/>
          </w:tcPr>
          <w:p w14:paraId="618E5D1F" w14:textId="77777777" w:rsidR="0071087C" w:rsidRPr="00E6516F" w:rsidRDefault="0071087C" w:rsidP="00174677">
            <w:pPr>
              <w:pStyle w:val="TAC"/>
            </w:pPr>
            <w:r w:rsidRPr="00E6516F">
              <w:t>-</w:t>
            </w:r>
          </w:p>
        </w:tc>
      </w:tr>
      <w:tr w:rsidR="0071087C" w:rsidRPr="00E6516F" w14:paraId="3EAFF3F3" w14:textId="77777777" w:rsidTr="00174677">
        <w:tc>
          <w:tcPr>
            <w:tcW w:w="648" w:type="dxa"/>
            <w:shd w:val="clear" w:color="auto" w:fill="auto"/>
          </w:tcPr>
          <w:p w14:paraId="6A66F1AB" w14:textId="77777777" w:rsidR="0071087C" w:rsidRPr="00E6516F" w:rsidRDefault="0071087C" w:rsidP="00174677">
            <w:pPr>
              <w:pStyle w:val="TAC"/>
            </w:pPr>
            <w:r w:rsidRPr="00E6516F">
              <w:t>19</w:t>
            </w:r>
          </w:p>
        </w:tc>
        <w:tc>
          <w:tcPr>
            <w:tcW w:w="3969" w:type="dxa"/>
            <w:shd w:val="clear" w:color="auto" w:fill="auto"/>
          </w:tcPr>
          <w:p w14:paraId="0A52186C" w14:textId="77777777" w:rsidR="0071087C" w:rsidRPr="00E6516F"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an FD NOTIFICATION with disposition notification type "FILE DOWNLOAD REQUEST REJECTED"</w:t>
            </w:r>
            <w:r w:rsidRPr="00E6516F">
              <w:t xml:space="preserve"> for the FD message sent at step 15?</w:t>
            </w:r>
          </w:p>
        </w:tc>
        <w:tc>
          <w:tcPr>
            <w:tcW w:w="709" w:type="dxa"/>
            <w:shd w:val="clear" w:color="auto" w:fill="auto"/>
          </w:tcPr>
          <w:p w14:paraId="0A7F9EE9" w14:textId="77777777" w:rsidR="0071087C" w:rsidRPr="00E6516F" w:rsidRDefault="0071087C" w:rsidP="00174677">
            <w:pPr>
              <w:pStyle w:val="TAC"/>
            </w:pPr>
            <w:r w:rsidRPr="00E6516F">
              <w:t>-</w:t>
            </w:r>
          </w:p>
        </w:tc>
        <w:tc>
          <w:tcPr>
            <w:tcW w:w="2977" w:type="dxa"/>
            <w:shd w:val="clear" w:color="auto" w:fill="auto"/>
          </w:tcPr>
          <w:p w14:paraId="5D00028C" w14:textId="77777777" w:rsidR="0071087C" w:rsidRPr="00E6516F" w:rsidRDefault="0071087C" w:rsidP="00174677">
            <w:pPr>
              <w:pStyle w:val="TAL"/>
            </w:pPr>
            <w:r w:rsidRPr="00E6516F">
              <w:t>-</w:t>
            </w:r>
          </w:p>
        </w:tc>
        <w:tc>
          <w:tcPr>
            <w:tcW w:w="567" w:type="dxa"/>
            <w:shd w:val="clear" w:color="auto" w:fill="auto"/>
          </w:tcPr>
          <w:p w14:paraId="646E8DA6" w14:textId="77777777" w:rsidR="0071087C" w:rsidRPr="00E6516F" w:rsidRDefault="0071087C" w:rsidP="00174677">
            <w:pPr>
              <w:pStyle w:val="TAC"/>
            </w:pPr>
            <w:r w:rsidRPr="00E6516F">
              <w:t>3</w:t>
            </w:r>
          </w:p>
        </w:tc>
        <w:tc>
          <w:tcPr>
            <w:tcW w:w="892" w:type="dxa"/>
            <w:shd w:val="clear" w:color="auto" w:fill="auto"/>
          </w:tcPr>
          <w:p w14:paraId="003CFC84" w14:textId="77777777" w:rsidR="0071087C" w:rsidRPr="00E6516F" w:rsidRDefault="0071087C" w:rsidP="00174677">
            <w:pPr>
              <w:pStyle w:val="TAC"/>
            </w:pPr>
            <w:r w:rsidRPr="00E6516F">
              <w:t>P</w:t>
            </w:r>
          </w:p>
        </w:tc>
      </w:tr>
      <w:tr w:rsidR="0071087C" w:rsidRPr="00E6516F" w14:paraId="3D1320D4" w14:textId="77777777" w:rsidTr="00174677">
        <w:tc>
          <w:tcPr>
            <w:tcW w:w="648" w:type="dxa"/>
            <w:shd w:val="clear" w:color="auto" w:fill="auto"/>
          </w:tcPr>
          <w:p w14:paraId="7F2E7A41" w14:textId="77777777" w:rsidR="0071087C" w:rsidRPr="00E6516F" w:rsidRDefault="0071087C" w:rsidP="00174677">
            <w:pPr>
              <w:pStyle w:val="TAC"/>
            </w:pPr>
            <w:r w:rsidRPr="00E6516F">
              <w:t>20</w:t>
            </w:r>
          </w:p>
        </w:tc>
        <w:tc>
          <w:tcPr>
            <w:tcW w:w="3969" w:type="dxa"/>
            <w:shd w:val="clear" w:color="auto" w:fill="auto"/>
          </w:tcPr>
          <w:p w14:paraId="35151B0E" w14:textId="77777777" w:rsidR="0071087C" w:rsidRPr="00E6516F" w:rsidRDefault="0071087C" w:rsidP="00174677">
            <w:pPr>
              <w:pStyle w:val="TAL"/>
            </w:pPr>
            <w:r w:rsidRPr="00E6516F">
              <w:t>Void</w:t>
            </w:r>
          </w:p>
        </w:tc>
        <w:tc>
          <w:tcPr>
            <w:tcW w:w="709" w:type="dxa"/>
            <w:shd w:val="clear" w:color="auto" w:fill="auto"/>
          </w:tcPr>
          <w:p w14:paraId="05BBC347" w14:textId="77777777" w:rsidR="0071087C" w:rsidRPr="00E6516F" w:rsidRDefault="0071087C" w:rsidP="00174677">
            <w:pPr>
              <w:pStyle w:val="TAC"/>
            </w:pPr>
            <w:r w:rsidRPr="00E6516F">
              <w:t>-</w:t>
            </w:r>
          </w:p>
        </w:tc>
        <w:tc>
          <w:tcPr>
            <w:tcW w:w="2977" w:type="dxa"/>
            <w:shd w:val="clear" w:color="auto" w:fill="auto"/>
          </w:tcPr>
          <w:p w14:paraId="0F3F3072" w14:textId="77777777" w:rsidR="0071087C" w:rsidRPr="00E6516F" w:rsidRDefault="0071087C" w:rsidP="00174677">
            <w:pPr>
              <w:pStyle w:val="TAL"/>
            </w:pPr>
            <w:r w:rsidRPr="00E6516F">
              <w:t>-</w:t>
            </w:r>
          </w:p>
        </w:tc>
        <w:tc>
          <w:tcPr>
            <w:tcW w:w="567" w:type="dxa"/>
            <w:shd w:val="clear" w:color="auto" w:fill="auto"/>
          </w:tcPr>
          <w:p w14:paraId="06323AFE" w14:textId="77777777" w:rsidR="0071087C" w:rsidRPr="00E6516F" w:rsidRDefault="0071087C" w:rsidP="00174677">
            <w:pPr>
              <w:pStyle w:val="TAC"/>
            </w:pPr>
            <w:r w:rsidRPr="00E6516F">
              <w:t>-</w:t>
            </w:r>
          </w:p>
        </w:tc>
        <w:tc>
          <w:tcPr>
            <w:tcW w:w="892" w:type="dxa"/>
            <w:shd w:val="clear" w:color="auto" w:fill="auto"/>
          </w:tcPr>
          <w:p w14:paraId="500DD0E1" w14:textId="77777777" w:rsidR="0071087C" w:rsidRPr="00E6516F" w:rsidRDefault="0071087C" w:rsidP="00174677">
            <w:pPr>
              <w:pStyle w:val="TAC"/>
            </w:pPr>
            <w:r w:rsidRPr="00E6516F">
              <w:t>-</w:t>
            </w:r>
          </w:p>
        </w:tc>
      </w:tr>
      <w:tr w:rsidR="0071087C" w:rsidRPr="00E6516F" w14:paraId="17353B2D" w14:textId="77777777" w:rsidTr="00174677">
        <w:tc>
          <w:tcPr>
            <w:tcW w:w="648" w:type="dxa"/>
            <w:shd w:val="clear" w:color="auto" w:fill="auto"/>
          </w:tcPr>
          <w:p w14:paraId="79A873FC" w14:textId="77777777" w:rsidR="0071087C" w:rsidRPr="00E6516F" w:rsidRDefault="0071087C" w:rsidP="00174677">
            <w:pPr>
              <w:pStyle w:val="TAC"/>
            </w:pPr>
            <w:bookmarkStart w:id="823" w:name="_Hlk94116325"/>
            <w:r w:rsidRPr="00E6516F">
              <w:t>21</w:t>
            </w:r>
          </w:p>
        </w:tc>
        <w:tc>
          <w:tcPr>
            <w:tcW w:w="3969" w:type="dxa"/>
            <w:shd w:val="clear" w:color="auto" w:fill="auto"/>
          </w:tcPr>
          <w:p w14:paraId="4E767CD0" w14:textId="2581262D" w:rsidR="0071087C" w:rsidRPr="00E6516F" w:rsidRDefault="0071087C" w:rsidP="00174677">
            <w:pPr>
              <w:pStyle w:val="TAL"/>
              <w:rPr>
                <w:lang w:eastAsia="ko-KR"/>
              </w:rPr>
            </w:pPr>
            <w:r w:rsidRPr="00E6516F">
              <w:t>Check: Does the UE (</w:t>
            </w:r>
            <w:r w:rsidRPr="00E6516F">
              <w:rPr>
                <w:lang w:eastAsia="ko-KR"/>
              </w:rPr>
              <w:t>MCDATA Client) deliver the notification that the remote Client has rejected the download?</w:t>
            </w:r>
          </w:p>
          <w:p w14:paraId="329F118D" w14:textId="77777777" w:rsidR="0071087C" w:rsidRPr="00E6516F" w:rsidRDefault="0071087C" w:rsidP="00174677">
            <w:pPr>
              <w:pStyle w:val="TAL"/>
            </w:pPr>
            <w:r w:rsidRPr="00E6516F">
              <w:t>(NOTE 1)</w:t>
            </w:r>
          </w:p>
        </w:tc>
        <w:tc>
          <w:tcPr>
            <w:tcW w:w="709" w:type="dxa"/>
            <w:shd w:val="clear" w:color="auto" w:fill="auto"/>
          </w:tcPr>
          <w:p w14:paraId="1B712DD5" w14:textId="77777777" w:rsidR="0071087C" w:rsidRPr="00E6516F" w:rsidRDefault="0071087C" w:rsidP="00174677">
            <w:pPr>
              <w:pStyle w:val="TAC"/>
            </w:pPr>
            <w:r w:rsidRPr="00E6516F">
              <w:t>-</w:t>
            </w:r>
          </w:p>
        </w:tc>
        <w:tc>
          <w:tcPr>
            <w:tcW w:w="2977" w:type="dxa"/>
            <w:shd w:val="clear" w:color="auto" w:fill="auto"/>
          </w:tcPr>
          <w:p w14:paraId="5FF81586" w14:textId="77777777" w:rsidR="0071087C" w:rsidRPr="00E6516F" w:rsidRDefault="0071087C" w:rsidP="004312E8">
            <w:pPr>
              <w:pStyle w:val="TAL"/>
            </w:pPr>
            <w:r w:rsidRPr="00E6516F">
              <w:t>-</w:t>
            </w:r>
          </w:p>
        </w:tc>
        <w:tc>
          <w:tcPr>
            <w:tcW w:w="567" w:type="dxa"/>
            <w:shd w:val="clear" w:color="auto" w:fill="auto"/>
          </w:tcPr>
          <w:p w14:paraId="4B5EAB04" w14:textId="77777777" w:rsidR="0071087C" w:rsidRPr="00E6516F" w:rsidRDefault="0071087C" w:rsidP="00174677">
            <w:pPr>
              <w:pStyle w:val="TAC"/>
            </w:pPr>
            <w:r w:rsidRPr="00E6516F">
              <w:t>3</w:t>
            </w:r>
          </w:p>
        </w:tc>
        <w:tc>
          <w:tcPr>
            <w:tcW w:w="892" w:type="dxa"/>
            <w:shd w:val="clear" w:color="auto" w:fill="auto"/>
          </w:tcPr>
          <w:p w14:paraId="09D3A387" w14:textId="77777777" w:rsidR="0071087C" w:rsidRPr="00E6516F" w:rsidRDefault="0071087C" w:rsidP="00174677">
            <w:pPr>
              <w:pStyle w:val="TAC"/>
            </w:pPr>
            <w:r w:rsidRPr="00E6516F">
              <w:t>P</w:t>
            </w:r>
          </w:p>
        </w:tc>
      </w:tr>
      <w:tr w:rsidR="0071087C" w:rsidRPr="00E6516F" w14:paraId="5A0B21A3" w14:textId="77777777" w:rsidTr="00174677">
        <w:tc>
          <w:tcPr>
            <w:tcW w:w="648" w:type="dxa"/>
            <w:shd w:val="clear" w:color="auto" w:fill="auto"/>
          </w:tcPr>
          <w:p w14:paraId="601AF452" w14:textId="77777777" w:rsidR="0071087C" w:rsidRPr="00E6516F" w:rsidRDefault="0071087C" w:rsidP="00174677">
            <w:pPr>
              <w:pStyle w:val="TAC"/>
            </w:pPr>
            <w:r w:rsidRPr="00E6516F">
              <w:t>22</w:t>
            </w:r>
          </w:p>
        </w:tc>
        <w:tc>
          <w:tcPr>
            <w:tcW w:w="3969" w:type="dxa"/>
            <w:shd w:val="clear" w:color="auto" w:fill="auto"/>
          </w:tcPr>
          <w:p w14:paraId="051BCD84" w14:textId="77777777" w:rsidR="0071087C" w:rsidRPr="00E6516F" w:rsidRDefault="0071087C" w:rsidP="00174677">
            <w:pPr>
              <w:pStyle w:val="TAL"/>
            </w:pPr>
            <w:r w:rsidRPr="00E6516F">
              <w:t>Make the MCDATA User request to send test file 2 for CO one-to-one FD over HTTP for non-mandatory download and with disposition request "FILE DOWNLOAD COMPLETED UPDATE".</w:t>
            </w:r>
          </w:p>
          <w:p w14:paraId="16A7E2F9" w14:textId="77777777" w:rsidR="0071087C" w:rsidRPr="00E6516F" w:rsidRDefault="0071087C" w:rsidP="00174677">
            <w:pPr>
              <w:pStyle w:val="TAL"/>
            </w:pPr>
            <w:r w:rsidRPr="00E6516F">
              <w:t>(NOTE 1, NOTE 2, NOTE 3)</w:t>
            </w:r>
          </w:p>
        </w:tc>
        <w:tc>
          <w:tcPr>
            <w:tcW w:w="709" w:type="dxa"/>
            <w:shd w:val="clear" w:color="auto" w:fill="auto"/>
          </w:tcPr>
          <w:p w14:paraId="41BB2FC4" w14:textId="77777777" w:rsidR="0071087C" w:rsidRPr="00E6516F" w:rsidRDefault="0071087C" w:rsidP="00174677">
            <w:pPr>
              <w:pStyle w:val="TAC"/>
            </w:pPr>
          </w:p>
        </w:tc>
        <w:tc>
          <w:tcPr>
            <w:tcW w:w="2977" w:type="dxa"/>
            <w:shd w:val="clear" w:color="auto" w:fill="auto"/>
          </w:tcPr>
          <w:p w14:paraId="45244CB7" w14:textId="77777777" w:rsidR="0071087C" w:rsidRPr="00E6516F" w:rsidRDefault="0071087C" w:rsidP="004312E8">
            <w:pPr>
              <w:pStyle w:val="TAL"/>
            </w:pPr>
          </w:p>
        </w:tc>
        <w:tc>
          <w:tcPr>
            <w:tcW w:w="567" w:type="dxa"/>
            <w:shd w:val="clear" w:color="auto" w:fill="auto"/>
          </w:tcPr>
          <w:p w14:paraId="1C9FF282" w14:textId="77777777" w:rsidR="0071087C" w:rsidRPr="00E6516F" w:rsidRDefault="0071087C" w:rsidP="00174677">
            <w:pPr>
              <w:pStyle w:val="TAC"/>
            </w:pPr>
          </w:p>
        </w:tc>
        <w:tc>
          <w:tcPr>
            <w:tcW w:w="892" w:type="dxa"/>
            <w:shd w:val="clear" w:color="auto" w:fill="auto"/>
          </w:tcPr>
          <w:p w14:paraId="3F271987" w14:textId="77777777" w:rsidR="0071087C" w:rsidRPr="00E6516F" w:rsidRDefault="0071087C" w:rsidP="00174677">
            <w:pPr>
              <w:pStyle w:val="TAC"/>
            </w:pPr>
          </w:p>
        </w:tc>
      </w:tr>
      <w:bookmarkEnd w:id="823"/>
      <w:tr w:rsidR="0071087C" w:rsidRPr="00E6516F" w14:paraId="17ABE4C6" w14:textId="77777777" w:rsidTr="00174677">
        <w:tc>
          <w:tcPr>
            <w:tcW w:w="648" w:type="dxa"/>
            <w:shd w:val="clear" w:color="auto" w:fill="auto"/>
          </w:tcPr>
          <w:p w14:paraId="781662FF" w14:textId="77777777" w:rsidR="0071087C" w:rsidRPr="00E6516F" w:rsidRDefault="0071087C" w:rsidP="00174677">
            <w:pPr>
              <w:pStyle w:val="TAC"/>
            </w:pPr>
            <w:r w:rsidRPr="00E6516F">
              <w:t>-</w:t>
            </w:r>
          </w:p>
        </w:tc>
        <w:tc>
          <w:tcPr>
            <w:tcW w:w="3969" w:type="dxa"/>
            <w:shd w:val="clear" w:color="auto" w:fill="auto"/>
          </w:tcPr>
          <w:p w14:paraId="0DE0C959" w14:textId="77777777" w:rsidR="0071087C" w:rsidRPr="00E6516F" w:rsidRDefault="0071087C" w:rsidP="00174677">
            <w:pPr>
              <w:pStyle w:val="TAL"/>
            </w:pPr>
            <w:r w:rsidRPr="00E6516F">
              <w:t>EXCEPTION: Step 23a1 describes behaviour that depends on UE implementation.</w:t>
            </w:r>
          </w:p>
        </w:tc>
        <w:tc>
          <w:tcPr>
            <w:tcW w:w="709" w:type="dxa"/>
            <w:shd w:val="clear" w:color="auto" w:fill="auto"/>
          </w:tcPr>
          <w:p w14:paraId="039926CA" w14:textId="77777777" w:rsidR="0071087C" w:rsidRPr="00E6516F" w:rsidRDefault="0071087C" w:rsidP="00174677">
            <w:pPr>
              <w:pStyle w:val="TAC"/>
            </w:pPr>
            <w:r w:rsidRPr="00E6516F">
              <w:t>-</w:t>
            </w:r>
          </w:p>
        </w:tc>
        <w:tc>
          <w:tcPr>
            <w:tcW w:w="2977" w:type="dxa"/>
            <w:shd w:val="clear" w:color="auto" w:fill="auto"/>
          </w:tcPr>
          <w:p w14:paraId="2571C37D" w14:textId="77777777" w:rsidR="0071087C" w:rsidRPr="00E6516F" w:rsidRDefault="0071087C" w:rsidP="004312E8">
            <w:pPr>
              <w:pStyle w:val="TAL"/>
            </w:pPr>
            <w:r w:rsidRPr="00E6516F">
              <w:t>-</w:t>
            </w:r>
          </w:p>
        </w:tc>
        <w:tc>
          <w:tcPr>
            <w:tcW w:w="567" w:type="dxa"/>
            <w:shd w:val="clear" w:color="auto" w:fill="auto"/>
          </w:tcPr>
          <w:p w14:paraId="18655D6B" w14:textId="77777777" w:rsidR="0071087C" w:rsidRPr="00E6516F" w:rsidRDefault="0071087C" w:rsidP="00174677">
            <w:pPr>
              <w:pStyle w:val="TAC"/>
            </w:pPr>
            <w:r w:rsidRPr="00E6516F">
              <w:t>-</w:t>
            </w:r>
          </w:p>
        </w:tc>
        <w:tc>
          <w:tcPr>
            <w:tcW w:w="892" w:type="dxa"/>
            <w:shd w:val="clear" w:color="auto" w:fill="auto"/>
          </w:tcPr>
          <w:p w14:paraId="03BD7E88" w14:textId="77777777" w:rsidR="0071087C" w:rsidRPr="00E6516F" w:rsidRDefault="0071087C" w:rsidP="00174677">
            <w:pPr>
              <w:pStyle w:val="TAC"/>
            </w:pPr>
            <w:r w:rsidRPr="00E6516F">
              <w:t>-</w:t>
            </w:r>
          </w:p>
        </w:tc>
      </w:tr>
      <w:tr w:rsidR="0071087C" w:rsidRPr="00E6516F" w14:paraId="2AAA1569" w14:textId="77777777" w:rsidTr="00174677">
        <w:tc>
          <w:tcPr>
            <w:tcW w:w="648" w:type="dxa"/>
            <w:shd w:val="clear" w:color="auto" w:fill="auto"/>
          </w:tcPr>
          <w:p w14:paraId="387450B4" w14:textId="77777777" w:rsidR="0071087C" w:rsidRPr="00E6516F" w:rsidRDefault="0071087C" w:rsidP="00174677">
            <w:pPr>
              <w:pStyle w:val="TAC"/>
            </w:pPr>
            <w:r w:rsidRPr="00E6516F">
              <w:t>23a1</w:t>
            </w:r>
          </w:p>
        </w:tc>
        <w:tc>
          <w:tcPr>
            <w:tcW w:w="3969" w:type="dxa"/>
            <w:shd w:val="clear" w:color="auto" w:fill="auto"/>
          </w:tcPr>
          <w:p w14:paraId="6148DBE3" w14:textId="77777777" w:rsidR="0071087C" w:rsidRPr="00E6516F" w:rsidRDefault="0071087C" w:rsidP="00174677">
            <w:pPr>
              <w:pStyle w:val="TAL"/>
            </w:pPr>
            <w:r w:rsidRPr="00E6516F">
              <w:t xml:space="preserve">IF the client needs to discover again the absolute URI of the media storage function THEN the UE (MCData Client) performs the procedure for </w:t>
            </w:r>
            <w:r w:rsidRPr="00E6516F">
              <w:rPr>
                <w:b/>
                <w:bCs/>
              </w:rPr>
              <w:t xml:space="preserve">discovery of the absolute URI of the media storage function (one-to-one communication) </w:t>
            </w:r>
            <w:r w:rsidRPr="00E6516F">
              <w:t>specified in TS 36.579-1 [2] Table 5.3C.8.3-1.</w:t>
            </w:r>
          </w:p>
        </w:tc>
        <w:tc>
          <w:tcPr>
            <w:tcW w:w="709" w:type="dxa"/>
            <w:shd w:val="clear" w:color="auto" w:fill="auto"/>
          </w:tcPr>
          <w:p w14:paraId="43286CC8" w14:textId="77777777" w:rsidR="0071087C" w:rsidRPr="00E6516F" w:rsidRDefault="0071087C" w:rsidP="00174677">
            <w:pPr>
              <w:pStyle w:val="TAC"/>
            </w:pPr>
            <w:r w:rsidRPr="00E6516F">
              <w:t>-</w:t>
            </w:r>
          </w:p>
        </w:tc>
        <w:tc>
          <w:tcPr>
            <w:tcW w:w="2977" w:type="dxa"/>
            <w:shd w:val="clear" w:color="auto" w:fill="auto"/>
          </w:tcPr>
          <w:p w14:paraId="00E1FBEB" w14:textId="77777777" w:rsidR="0071087C" w:rsidRPr="00E6516F" w:rsidRDefault="0071087C" w:rsidP="004312E8">
            <w:pPr>
              <w:pStyle w:val="TAL"/>
            </w:pPr>
            <w:r w:rsidRPr="00E6516F">
              <w:t>-</w:t>
            </w:r>
          </w:p>
        </w:tc>
        <w:tc>
          <w:tcPr>
            <w:tcW w:w="567" w:type="dxa"/>
            <w:shd w:val="clear" w:color="auto" w:fill="auto"/>
          </w:tcPr>
          <w:p w14:paraId="788A0FE1" w14:textId="77777777" w:rsidR="0071087C" w:rsidRPr="00E6516F" w:rsidRDefault="0071087C" w:rsidP="00174677">
            <w:pPr>
              <w:pStyle w:val="TAC"/>
            </w:pPr>
            <w:r w:rsidRPr="00E6516F">
              <w:t>-</w:t>
            </w:r>
          </w:p>
        </w:tc>
        <w:tc>
          <w:tcPr>
            <w:tcW w:w="892" w:type="dxa"/>
            <w:shd w:val="clear" w:color="auto" w:fill="auto"/>
          </w:tcPr>
          <w:p w14:paraId="63901CB4" w14:textId="77777777" w:rsidR="0071087C" w:rsidRPr="00E6516F" w:rsidRDefault="0071087C" w:rsidP="00174677">
            <w:pPr>
              <w:pStyle w:val="TAC"/>
            </w:pPr>
            <w:r w:rsidRPr="00E6516F">
              <w:t>-</w:t>
            </w:r>
          </w:p>
        </w:tc>
      </w:tr>
      <w:tr w:rsidR="0071087C" w:rsidRPr="00E6516F" w14:paraId="188BAD61" w14:textId="77777777" w:rsidTr="00174677">
        <w:tc>
          <w:tcPr>
            <w:tcW w:w="648" w:type="dxa"/>
            <w:shd w:val="clear" w:color="auto" w:fill="auto"/>
          </w:tcPr>
          <w:p w14:paraId="5A0425D3" w14:textId="77777777" w:rsidR="0071087C" w:rsidRPr="00E6516F" w:rsidRDefault="0071087C" w:rsidP="00174677">
            <w:pPr>
              <w:pStyle w:val="TAC"/>
            </w:pPr>
            <w:r w:rsidRPr="00E6516F">
              <w:t>23a2-23a4</w:t>
            </w:r>
          </w:p>
        </w:tc>
        <w:tc>
          <w:tcPr>
            <w:tcW w:w="3969" w:type="dxa"/>
            <w:shd w:val="clear" w:color="auto" w:fill="auto"/>
          </w:tcPr>
          <w:p w14:paraId="6C2BF0D5" w14:textId="77777777" w:rsidR="0071087C" w:rsidRPr="00E6516F" w:rsidRDefault="0071087C" w:rsidP="00174677">
            <w:pPr>
              <w:pStyle w:val="TAL"/>
            </w:pPr>
            <w:r w:rsidRPr="00E6516F">
              <w:t>Void</w:t>
            </w:r>
          </w:p>
        </w:tc>
        <w:tc>
          <w:tcPr>
            <w:tcW w:w="709" w:type="dxa"/>
            <w:shd w:val="clear" w:color="auto" w:fill="auto"/>
          </w:tcPr>
          <w:p w14:paraId="6CC30BC5" w14:textId="77777777" w:rsidR="0071087C" w:rsidRPr="00E6516F" w:rsidRDefault="0071087C" w:rsidP="00174677">
            <w:pPr>
              <w:pStyle w:val="TAC"/>
            </w:pPr>
            <w:r w:rsidRPr="00E6516F">
              <w:t>-</w:t>
            </w:r>
          </w:p>
        </w:tc>
        <w:tc>
          <w:tcPr>
            <w:tcW w:w="2977" w:type="dxa"/>
            <w:shd w:val="clear" w:color="auto" w:fill="auto"/>
          </w:tcPr>
          <w:p w14:paraId="11A77017" w14:textId="77777777" w:rsidR="0071087C" w:rsidRPr="00E6516F" w:rsidRDefault="0071087C" w:rsidP="004312E8">
            <w:pPr>
              <w:pStyle w:val="TAL"/>
            </w:pPr>
            <w:r w:rsidRPr="00E6516F">
              <w:t>-</w:t>
            </w:r>
          </w:p>
        </w:tc>
        <w:tc>
          <w:tcPr>
            <w:tcW w:w="567" w:type="dxa"/>
            <w:shd w:val="clear" w:color="auto" w:fill="auto"/>
          </w:tcPr>
          <w:p w14:paraId="5F83EF01" w14:textId="77777777" w:rsidR="0071087C" w:rsidRPr="00E6516F" w:rsidRDefault="0071087C" w:rsidP="00174677">
            <w:pPr>
              <w:pStyle w:val="TAC"/>
            </w:pPr>
            <w:r w:rsidRPr="00E6516F">
              <w:t>-</w:t>
            </w:r>
          </w:p>
        </w:tc>
        <w:tc>
          <w:tcPr>
            <w:tcW w:w="892" w:type="dxa"/>
            <w:shd w:val="clear" w:color="auto" w:fill="auto"/>
          </w:tcPr>
          <w:p w14:paraId="6374F298" w14:textId="77777777" w:rsidR="0071087C" w:rsidRPr="00E6516F" w:rsidRDefault="0071087C" w:rsidP="00174677">
            <w:pPr>
              <w:pStyle w:val="TAC"/>
            </w:pPr>
            <w:r w:rsidRPr="00E6516F">
              <w:t>-</w:t>
            </w:r>
          </w:p>
        </w:tc>
      </w:tr>
      <w:tr w:rsidR="0071087C" w:rsidRPr="00E6516F" w14:paraId="1140AAC8" w14:textId="77777777" w:rsidTr="00174677">
        <w:tc>
          <w:tcPr>
            <w:tcW w:w="648" w:type="dxa"/>
            <w:shd w:val="clear" w:color="auto" w:fill="auto"/>
          </w:tcPr>
          <w:p w14:paraId="1500671D" w14:textId="77777777" w:rsidR="0071087C" w:rsidRPr="00E6516F" w:rsidRDefault="0071087C" w:rsidP="00174677">
            <w:pPr>
              <w:pStyle w:val="TAC"/>
            </w:pPr>
            <w:r w:rsidRPr="00E6516F">
              <w:t>24</w:t>
            </w:r>
          </w:p>
        </w:tc>
        <w:tc>
          <w:tcPr>
            <w:tcW w:w="3969" w:type="dxa"/>
            <w:shd w:val="clear" w:color="auto" w:fill="auto"/>
          </w:tcPr>
          <w:p w14:paraId="4B80816D" w14:textId="77777777" w:rsidR="0071087C" w:rsidRPr="00E6516F" w:rsidRDefault="0071087C" w:rsidP="00174677">
            <w:pPr>
              <w:pStyle w:val="TAL"/>
            </w:pPr>
            <w:r w:rsidRPr="00E6516F">
              <w:t xml:space="preserve">Check: Does the UE (MCData Client) perform the procedure for </w:t>
            </w:r>
            <w:r w:rsidRPr="00E6516F">
              <w:rPr>
                <w:b/>
                <w:bCs/>
              </w:rPr>
              <w:t>FD file upload using HTTP</w:t>
            </w:r>
            <w:r w:rsidRPr="00E6516F">
              <w:t xml:space="preserve"> specified in TS 36.579-1 [2] Table 5.3C.10.3-1?</w:t>
            </w:r>
          </w:p>
        </w:tc>
        <w:tc>
          <w:tcPr>
            <w:tcW w:w="709" w:type="dxa"/>
            <w:shd w:val="clear" w:color="auto" w:fill="auto"/>
          </w:tcPr>
          <w:p w14:paraId="1BF20DCA" w14:textId="77777777" w:rsidR="0071087C" w:rsidRPr="00E6516F" w:rsidRDefault="0071087C" w:rsidP="00174677">
            <w:pPr>
              <w:pStyle w:val="TAC"/>
              <w:rPr>
                <w:szCs w:val="18"/>
              </w:rPr>
            </w:pPr>
            <w:r w:rsidRPr="00E6516F">
              <w:rPr>
                <w:szCs w:val="18"/>
              </w:rPr>
              <w:t>-</w:t>
            </w:r>
          </w:p>
        </w:tc>
        <w:tc>
          <w:tcPr>
            <w:tcW w:w="2977" w:type="dxa"/>
            <w:shd w:val="clear" w:color="auto" w:fill="auto"/>
          </w:tcPr>
          <w:p w14:paraId="3007B408" w14:textId="77777777" w:rsidR="0071087C" w:rsidRPr="00E6516F" w:rsidRDefault="0071087C" w:rsidP="00174677">
            <w:pPr>
              <w:pStyle w:val="TAL"/>
            </w:pPr>
            <w:r w:rsidRPr="00E6516F">
              <w:t>-</w:t>
            </w:r>
          </w:p>
        </w:tc>
        <w:tc>
          <w:tcPr>
            <w:tcW w:w="567" w:type="dxa"/>
            <w:shd w:val="clear" w:color="auto" w:fill="auto"/>
          </w:tcPr>
          <w:p w14:paraId="329272D8" w14:textId="77777777" w:rsidR="0071087C" w:rsidRPr="00E6516F" w:rsidRDefault="0071087C" w:rsidP="00174677">
            <w:pPr>
              <w:pStyle w:val="TAC"/>
            </w:pPr>
            <w:r w:rsidRPr="00E6516F">
              <w:t>2</w:t>
            </w:r>
          </w:p>
        </w:tc>
        <w:tc>
          <w:tcPr>
            <w:tcW w:w="892" w:type="dxa"/>
            <w:shd w:val="clear" w:color="auto" w:fill="auto"/>
          </w:tcPr>
          <w:p w14:paraId="374C9D70" w14:textId="77777777" w:rsidR="0071087C" w:rsidRPr="00E6516F" w:rsidRDefault="0071087C" w:rsidP="00174677">
            <w:pPr>
              <w:pStyle w:val="TAC"/>
            </w:pPr>
            <w:r w:rsidRPr="00E6516F">
              <w:t>P</w:t>
            </w:r>
          </w:p>
        </w:tc>
      </w:tr>
      <w:tr w:rsidR="0071087C" w:rsidRPr="00E6516F" w14:paraId="36FD4ED2" w14:textId="77777777" w:rsidTr="00174677">
        <w:tc>
          <w:tcPr>
            <w:tcW w:w="648" w:type="dxa"/>
            <w:shd w:val="clear" w:color="auto" w:fill="auto"/>
          </w:tcPr>
          <w:p w14:paraId="78E46D01" w14:textId="77777777" w:rsidR="0071087C" w:rsidRPr="00E6516F" w:rsidRDefault="0071087C" w:rsidP="00174677">
            <w:pPr>
              <w:pStyle w:val="TAC"/>
            </w:pPr>
            <w:r w:rsidRPr="00E6516F">
              <w:t>24A</w:t>
            </w:r>
          </w:p>
        </w:tc>
        <w:tc>
          <w:tcPr>
            <w:tcW w:w="3969" w:type="dxa"/>
            <w:shd w:val="clear" w:color="auto" w:fill="auto"/>
          </w:tcPr>
          <w:p w14:paraId="6E36C1F6" w14:textId="77777777" w:rsidR="0071087C" w:rsidRPr="00E6516F" w:rsidRDefault="0071087C" w:rsidP="00174677">
            <w:pPr>
              <w:pStyle w:val="TAL"/>
            </w:pPr>
            <w:r w:rsidRPr="00E6516F">
              <w:t>Check: Is the content of the uploaded file the same as specified in annex A.2.2?</w:t>
            </w:r>
          </w:p>
        </w:tc>
        <w:tc>
          <w:tcPr>
            <w:tcW w:w="709" w:type="dxa"/>
            <w:shd w:val="clear" w:color="auto" w:fill="auto"/>
          </w:tcPr>
          <w:p w14:paraId="45BBEB49" w14:textId="77777777" w:rsidR="0071087C" w:rsidRPr="00E6516F" w:rsidRDefault="0071087C" w:rsidP="00174677">
            <w:pPr>
              <w:pStyle w:val="TAC"/>
            </w:pPr>
            <w:r w:rsidRPr="00E6516F">
              <w:t>-</w:t>
            </w:r>
          </w:p>
        </w:tc>
        <w:tc>
          <w:tcPr>
            <w:tcW w:w="2977" w:type="dxa"/>
            <w:shd w:val="clear" w:color="auto" w:fill="auto"/>
          </w:tcPr>
          <w:p w14:paraId="553E1F2B" w14:textId="77777777" w:rsidR="0071087C" w:rsidRPr="00E6516F" w:rsidRDefault="0071087C" w:rsidP="00174677">
            <w:pPr>
              <w:pStyle w:val="TAL"/>
            </w:pPr>
            <w:r w:rsidRPr="00E6516F">
              <w:t>-</w:t>
            </w:r>
          </w:p>
        </w:tc>
        <w:tc>
          <w:tcPr>
            <w:tcW w:w="567" w:type="dxa"/>
            <w:shd w:val="clear" w:color="auto" w:fill="auto"/>
          </w:tcPr>
          <w:p w14:paraId="4B3E91AF" w14:textId="77777777" w:rsidR="0071087C" w:rsidRPr="00E6516F" w:rsidRDefault="0071087C" w:rsidP="00174677">
            <w:pPr>
              <w:pStyle w:val="TAC"/>
            </w:pPr>
            <w:r w:rsidRPr="00E6516F">
              <w:t>2</w:t>
            </w:r>
          </w:p>
        </w:tc>
        <w:tc>
          <w:tcPr>
            <w:tcW w:w="892" w:type="dxa"/>
            <w:shd w:val="clear" w:color="auto" w:fill="auto"/>
          </w:tcPr>
          <w:p w14:paraId="3A67B0FB" w14:textId="77777777" w:rsidR="0071087C" w:rsidRPr="00E6516F" w:rsidRDefault="0071087C" w:rsidP="00174677">
            <w:pPr>
              <w:pStyle w:val="TAC"/>
            </w:pPr>
            <w:r w:rsidRPr="00E6516F">
              <w:t>P</w:t>
            </w:r>
          </w:p>
        </w:tc>
      </w:tr>
      <w:tr w:rsidR="0071087C" w:rsidRPr="00E6516F" w14:paraId="57099CF0" w14:textId="77777777" w:rsidTr="00174677">
        <w:tc>
          <w:tcPr>
            <w:tcW w:w="648" w:type="dxa"/>
            <w:shd w:val="clear" w:color="auto" w:fill="auto"/>
          </w:tcPr>
          <w:p w14:paraId="2EC5ACA0" w14:textId="77777777" w:rsidR="0071087C" w:rsidRPr="00E6516F" w:rsidRDefault="0071087C" w:rsidP="00174677">
            <w:pPr>
              <w:pStyle w:val="TAC"/>
            </w:pPr>
            <w:r w:rsidRPr="00E6516F">
              <w:t>25-27</w:t>
            </w:r>
          </w:p>
        </w:tc>
        <w:tc>
          <w:tcPr>
            <w:tcW w:w="3969" w:type="dxa"/>
            <w:shd w:val="clear" w:color="auto" w:fill="auto"/>
          </w:tcPr>
          <w:p w14:paraId="707C43E6" w14:textId="77777777" w:rsidR="0071087C" w:rsidRPr="00E6516F" w:rsidRDefault="0071087C" w:rsidP="00174677">
            <w:pPr>
              <w:pStyle w:val="TAL"/>
            </w:pPr>
            <w:r w:rsidRPr="00E6516F">
              <w:t>Void</w:t>
            </w:r>
          </w:p>
        </w:tc>
        <w:tc>
          <w:tcPr>
            <w:tcW w:w="709" w:type="dxa"/>
            <w:shd w:val="clear" w:color="auto" w:fill="auto"/>
          </w:tcPr>
          <w:p w14:paraId="6A45BD39" w14:textId="77777777" w:rsidR="0071087C" w:rsidRPr="00E6516F" w:rsidRDefault="0071087C" w:rsidP="00174677">
            <w:pPr>
              <w:pStyle w:val="TAC"/>
              <w:rPr>
                <w:szCs w:val="18"/>
              </w:rPr>
            </w:pPr>
            <w:r w:rsidRPr="00E6516F">
              <w:t>-</w:t>
            </w:r>
          </w:p>
        </w:tc>
        <w:tc>
          <w:tcPr>
            <w:tcW w:w="2977" w:type="dxa"/>
            <w:shd w:val="clear" w:color="auto" w:fill="auto"/>
          </w:tcPr>
          <w:p w14:paraId="1079187D" w14:textId="77777777" w:rsidR="0071087C" w:rsidRPr="00E6516F" w:rsidRDefault="0071087C" w:rsidP="00174677">
            <w:pPr>
              <w:pStyle w:val="TAL"/>
            </w:pPr>
            <w:r w:rsidRPr="00E6516F">
              <w:t>-</w:t>
            </w:r>
          </w:p>
        </w:tc>
        <w:tc>
          <w:tcPr>
            <w:tcW w:w="567" w:type="dxa"/>
            <w:shd w:val="clear" w:color="auto" w:fill="auto"/>
          </w:tcPr>
          <w:p w14:paraId="10AD32A7" w14:textId="77777777" w:rsidR="0071087C" w:rsidRPr="00E6516F" w:rsidRDefault="0071087C" w:rsidP="00174677">
            <w:pPr>
              <w:pStyle w:val="TAC"/>
            </w:pPr>
            <w:r w:rsidRPr="00E6516F">
              <w:t>-</w:t>
            </w:r>
          </w:p>
        </w:tc>
        <w:tc>
          <w:tcPr>
            <w:tcW w:w="892" w:type="dxa"/>
            <w:shd w:val="clear" w:color="auto" w:fill="auto"/>
          </w:tcPr>
          <w:p w14:paraId="5F7CEFD5" w14:textId="77777777" w:rsidR="0071087C" w:rsidRPr="00E6516F" w:rsidRDefault="0071087C" w:rsidP="00174677">
            <w:pPr>
              <w:pStyle w:val="TAC"/>
            </w:pPr>
            <w:r w:rsidRPr="00E6516F">
              <w:t>-</w:t>
            </w:r>
          </w:p>
        </w:tc>
      </w:tr>
      <w:tr w:rsidR="0071087C" w:rsidRPr="00E6516F" w14:paraId="55B0A0C1" w14:textId="77777777" w:rsidTr="00174677">
        <w:tc>
          <w:tcPr>
            <w:tcW w:w="648" w:type="dxa"/>
            <w:shd w:val="clear" w:color="auto" w:fill="auto"/>
          </w:tcPr>
          <w:p w14:paraId="1DD8E75C" w14:textId="77777777" w:rsidR="0071087C" w:rsidRPr="00E6516F" w:rsidRDefault="0071087C" w:rsidP="00174677">
            <w:pPr>
              <w:pStyle w:val="TAC"/>
            </w:pPr>
            <w:r w:rsidRPr="00E6516F">
              <w:t>28</w:t>
            </w:r>
          </w:p>
        </w:tc>
        <w:tc>
          <w:tcPr>
            <w:tcW w:w="3969" w:type="dxa"/>
            <w:shd w:val="clear" w:color="auto" w:fill="auto"/>
          </w:tcPr>
          <w:p w14:paraId="25307743" w14:textId="77777777" w:rsidR="0071087C" w:rsidRPr="00E6516F"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an FD NOTIFICATION with disposition notification type "FILE DOWNLOAD DEFERRED"</w:t>
            </w:r>
            <w:r w:rsidRPr="00E6516F">
              <w:t xml:space="preserve"> for the FD message sent at step 24?</w:t>
            </w:r>
          </w:p>
        </w:tc>
        <w:tc>
          <w:tcPr>
            <w:tcW w:w="709" w:type="dxa"/>
            <w:shd w:val="clear" w:color="auto" w:fill="auto"/>
          </w:tcPr>
          <w:p w14:paraId="4F5BF9B7" w14:textId="77777777" w:rsidR="0071087C" w:rsidRPr="00E6516F" w:rsidRDefault="0071087C" w:rsidP="00174677">
            <w:pPr>
              <w:pStyle w:val="TAC"/>
            </w:pPr>
            <w:r w:rsidRPr="00E6516F">
              <w:t>-</w:t>
            </w:r>
          </w:p>
        </w:tc>
        <w:tc>
          <w:tcPr>
            <w:tcW w:w="2977" w:type="dxa"/>
            <w:shd w:val="clear" w:color="auto" w:fill="auto"/>
          </w:tcPr>
          <w:p w14:paraId="1687BA0C" w14:textId="77777777" w:rsidR="0071087C" w:rsidRPr="00E6516F" w:rsidRDefault="0071087C" w:rsidP="00174677">
            <w:pPr>
              <w:pStyle w:val="TAL"/>
            </w:pPr>
            <w:r w:rsidRPr="00E6516F">
              <w:t>-</w:t>
            </w:r>
          </w:p>
        </w:tc>
        <w:tc>
          <w:tcPr>
            <w:tcW w:w="567" w:type="dxa"/>
            <w:shd w:val="clear" w:color="auto" w:fill="auto"/>
          </w:tcPr>
          <w:p w14:paraId="6FF92CA8" w14:textId="77777777" w:rsidR="0071087C" w:rsidRPr="00E6516F" w:rsidRDefault="0071087C" w:rsidP="00174677">
            <w:pPr>
              <w:pStyle w:val="TAC"/>
            </w:pPr>
            <w:r w:rsidRPr="00E6516F">
              <w:t>4</w:t>
            </w:r>
          </w:p>
        </w:tc>
        <w:tc>
          <w:tcPr>
            <w:tcW w:w="892" w:type="dxa"/>
            <w:shd w:val="clear" w:color="auto" w:fill="auto"/>
          </w:tcPr>
          <w:p w14:paraId="4533221E" w14:textId="77777777" w:rsidR="0071087C" w:rsidRPr="00E6516F" w:rsidRDefault="0071087C" w:rsidP="00174677">
            <w:pPr>
              <w:pStyle w:val="TAC"/>
            </w:pPr>
            <w:r w:rsidRPr="00E6516F">
              <w:t>P</w:t>
            </w:r>
          </w:p>
        </w:tc>
      </w:tr>
      <w:tr w:rsidR="0071087C" w:rsidRPr="00E6516F" w14:paraId="3405E3E3" w14:textId="77777777" w:rsidTr="00174677">
        <w:tc>
          <w:tcPr>
            <w:tcW w:w="648" w:type="dxa"/>
            <w:shd w:val="clear" w:color="auto" w:fill="auto"/>
          </w:tcPr>
          <w:p w14:paraId="7413ED5E" w14:textId="77777777" w:rsidR="0071087C" w:rsidRPr="00E6516F" w:rsidRDefault="0071087C" w:rsidP="00174677">
            <w:pPr>
              <w:pStyle w:val="TAC"/>
            </w:pPr>
            <w:r w:rsidRPr="00E6516F">
              <w:t>29</w:t>
            </w:r>
          </w:p>
        </w:tc>
        <w:tc>
          <w:tcPr>
            <w:tcW w:w="3969" w:type="dxa"/>
            <w:shd w:val="clear" w:color="auto" w:fill="auto"/>
          </w:tcPr>
          <w:p w14:paraId="3B862683" w14:textId="77777777" w:rsidR="0071087C" w:rsidRPr="00E6516F" w:rsidRDefault="0071087C" w:rsidP="00174677">
            <w:pPr>
              <w:pStyle w:val="TAL"/>
            </w:pPr>
            <w:r w:rsidRPr="00E6516F">
              <w:t>Void</w:t>
            </w:r>
          </w:p>
        </w:tc>
        <w:tc>
          <w:tcPr>
            <w:tcW w:w="709" w:type="dxa"/>
            <w:shd w:val="clear" w:color="auto" w:fill="auto"/>
          </w:tcPr>
          <w:p w14:paraId="248030B4" w14:textId="77777777" w:rsidR="0071087C" w:rsidRPr="00E6516F" w:rsidRDefault="0071087C" w:rsidP="00174677">
            <w:pPr>
              <w:pStyle w:val="TAC"/>
            </w:pPr>
            <w:r w:rsidRPr="00E6516F">
              <w:t>-</w:t>
            </w:r>
          </w:p>
        </w:tc>
        <w:tc>
          <w:tcPr>
            <w:tcW w:w="2977" w:type="dxa"/>
            <w:shd w:val="clear" w:color="auto" w:fill="auto"/>
          </w:tcPr>
          <w:p w14:paraId="64D93D4F" w14:textId="77777777" w:rsidR="0071087C" w:rsidRPr="00E6516F" w:rsidRDefault="0071087C" w:rsidP="00174677">
            <w:pPr>
              <w:pStyle w:val="TAL"/>
            </w:pPr>
            <w:r w:rsidRPr="00E6516F">
              <w:t>-</w:t>
            </w:r>
          </w:p>
        </w:tc>
        <w:tc>
          <w:tcPr>
            <w:tcW w:w="567" w:type="dxa"/>
            <w:shd w:val="clear" w:color="auto" w:fill="auto"/>
          </w:tcPr>
          <w:p w14:paraId="7D11EA52" w14:textId="77777777" w:rsidR="0071087C" w:rsidRPr="00E6516F" w:rsidRDefault="0071087C" w:rsidP="00174677">
            <w:pPr>
              <w:pStyle w:val="TAC"/>
            </w:pPr>
            <w:r w:rsidRPr="00E6516F">
              <w:t>-</w:t>
            </w:r>
          </w:p>
        </w:tc>
        <w:tc>
          <w:tcPr>
            <w:tcW w:w="892" w:type="dxa"/>
            <w:shd w:val="clear" w:color="auto" w:fill="auto"/>
          </w:tcPr>
          <w:p w14:paraId="335737D6" w14:textId="77777777" w:rsidR="0071087C" w:rsidRPr="00E6516F" w:rsidRDefault="0071087C" w:rsidP="00174677">
            <w:pPr>
              <w:pStyle w:val="TAC"/>
            </w:pPr>
            <w:r w:rsidRPr="00E6516F">
              <w:t>-</w:t>
            </w:r>
          </w:p>
        </w:tc>
      </w:tr>
      <w:tr w:rsidR="0071087C" w:rsidRPr="00E6516F" w14:paraId="4ACB1629" w14:textId="77777777" w:rsidTr="00174677">
        <w:tc>
          <w:tcPr>
            <w:tcW w:w="648" w:type="dxa"/>
            <w:shd w:val="clear" w:color="auto" w:fill="auto"/>
          </w:tcPr>
          <w:p w14:paraId="15BB5298" w14:textId="77777777" w:rsidR="0071087C" w:rsidRPr="00E6516F" w:rsidRDefault="0071087C" w:rsidP="00174677">
            <w:pPr>
              <w:pStyle w:val="TAC"/>
            </w:pPr>
            <w:r w:rsidRPr="00E6516F">
              <w:t>30</w:t>
            </w:r>
          </w:p>
        </w:tc>
        <w:tc>
          <w:tcPr>
            <w:tcW w:w="3969" w:type="dxa"/>
            <w:shd w:val="clear" w:color="auto" w:fill="auto"/>
          </w:tcPr>
          <w:p w14:paraId="4E5C601E" w14:textId="35DAD5FA" w:rsidR="0071087C" w:rsidRPr="00E6516F" w:rsidRDefault="0071087C" w:rsidP="00174677">
            <w:pPr>
              <w:pStyle w:val="TAL"/>
              <w:rPr>
                <w:lang w:eastAsia="ko-KR"/>
              </w:rPr>
            </w:pPr>
            <w:r w:rsidRPr="00E6516F">
              <w:t>Check: Does the UE (</w:t>
            </w:r>
            <w:r w:rsidRPr="00E6516F">
              <w:rPr>
                <w:lang w:eastAsia="ko-KR"/>
              </w:rPr>
              <w:t>MCDATA Client) deliver the notification that the remote Client has deferred the acceptance of the download?</w:t>
            </w:r>
          </w:p>
          <w:p w14:paraId="48E04301" w14:textId="77777777" w:rsidR="0071087C" w:rsidRPr="00E6516F" w:rsidRDefault="0071087C" w:rsidP="00174677">
            <w:pPr>
              <w:pStyle w:val="TAL"/>
            </w:pPr>
            <w:r w:rsidRPr="00E6516F">
              <w:t>(NOTE 1)</w:t>
            </w:r>
          </w:p>
        </w:tc>
        <w:tc>
          <w:tcPr>
            <w:tcW w:w="709" w:type="dxa"/>
            <w:shd w:val="clear" w:color="auto" w:fill="auto"/>
          </w:tcPr>
          <w:p w14:paraId="5E774A9D" w14:textId="77777777" w:rsidR="0071087C" w:rsidRPr="00E6516F" w:rsidRDefault="0071087C" w:rsidP="00174677">
            <w:pPr>
              <w:pStyle w:val="TAC"/>
            </w:pPr>
            <w:r w:rsidRPr="00E6516F">
              <w:t>-</w:t>
            </w:r>
          </w:p>
        </w:tc>
        <w:tc>
          <w:tcPr>
            <w:tcW w:w="2977" w:type="dxa"/>
            <w:shd w:val="clear" w:color="auto" w:fill="auto"/>
          </w:tcPr>
          <w:p w14:paraId="21764D4B" w14:textId="77777777" w:rsidR="0071087C" w:rsidRPr="00E6516F" w:rsidRDefault="0071087C" w:rsidP="00174677">
            <w:pPr>
              <w:pStyle w:val="TAL"/>
            </w:pPr>
            <w:r w:rsidRPr="00E6516F">
              <w:t>-</w:t>
            </w:r>
          </w:p>
        </w:tc>
        <w:tc>
          <w:tcPr>
            <w:tcW w:w="567" w:type="dxa"/>
            <w:shd w:val="clear" w:color="auto" w:fill="auto"/>
          </w:tcPr>
          <w:p w14:paraId="527FEB12" w14:textId="77777777" w:rsidR="0071087C" w:rsidRPr="00E6516F" w:rsidRDefault="0071087C" w:rsidP="00174677">
            <w:pPr>
              <w:pStyle w:val="TAC"/>
            </w:pPr>
            <w:r w:rsidRPr="00E6516F">
              <w:t>4</w:t>
            </w:r>
          </w:p>
        </w:tc>
        <w:tc>
          <w:tcPr>
            <w:tcW w:w="892" w:type="dxa"/>
            <w:shd w:val="clear" w:color="auto" w:fill="auto"/>
          </w:tcPr>
          <w:p w14:paraId="1069ED8E" w14:textId="77777777" w:rsidR="0071087C" w:rsidRPr="00E6516F" w:rsidRDefault="0071087C" w:rsidP="00174677">
            <w:pPr>
              <w:pStyle w:val="TAC"/>
            </w:pPr>
            <w:r w:rsidRPr="00E6516F">
              <w:t>P</w:t>
            </w:r>
          </w:p>
        </w:tc>
      </w:tr>
      <w:tr w:rsidR="0071087C" w:rsidRPr="00E6516F" w14:paraId="7C2183EE" w14:textId="77777777" w:rsidTr="00174677">
        <w:tc>
          <w:tcPr>
            <w:tcW w:w="648" w:type="dxa"/>
            <w:shd w:val="clear" w:color="auto" w:fill="auto"/>
          </w:tcPr>
          <w:p w14:paraId="6C1DF7DC" w14:textId="77777777" w:rsidR="0071087C" w:rsidRPr="00E6516F" w:rsidRDefault="0071087C" w:rsidP="00174677">
            <w:pPr>
              <w:pStyle w:val="TAC"/>
            </w:pPr>
            <w:r w:rsidRPr="00E6516F">
              <w:t>31</w:t>
            </w:r>
          </w:p>
        </w:tc>
        <w:tc>
          <w:tcPr>
            <w:tcW w:w="3969" w:type="dxa"/>
            <w:shd w:val="clear" w:color="auto" w:fill="auto"/>
          </w:tcPr>
          <w:p w14:paraId="54BAB260" w14:textId="77777777" w:rsidR="0071087C" w:rsidRPr="00E6516F"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an FD NOTIFICATION with disposition notification type "FILE DOWNLOAD REQUEST ACCEPTED"</w:t>
            </w:r>
            <w:r w:rsidRPr="00E6516F">
              <w:t xml:space="preserve"> for the FD message sent at step 24?</w:t>
            </w:r>
          </w:p>
        </w:tc>
        <w:tc>
          <w:tcPr>
            <w:tcW w:w="709" w:type="dxa"/>
            <w:shd w:val="clear" w:color="auto" w:fill="auto"/>
          </w:tcPr>
          <w:p w14:paraId="1959E5AB" w14:textId="77777777" w:rsidR="0071087C" w:rsidRPr="00E6516F" w:rsidRDefault="0071087C" w:rsidP="00174677">
            <w:pPr>
              <w:pStyle w:val="TAC"/>
            </w:pPr>
            <w:r w:rsidRPr="00E6516F">
              <w:t>-</w:t>
            </w:r>
          </w:p>
        </w:tc>
        <w:tc>
          <w:tcPr>
            <w:tcW w:w="2977" w:type="dxa"/>
            <w:shd w:val="clear" w:color="auto" w:fill="auto"/>
          </w:tcPr>
          <w:p w14:paraId="28CC8DF7" w14:textId="77777777" w:rsidR="0071087C" w:rsidRPr="00E6516F" w:rsidRDefault="0071087C" w:rsidP="00174677">
            <w:pPr>
              <w:pStyle w:val="TAL"/>
            </w:pPr>
            <w:r w:rsidRPr="00E6516F">
              <w:t>-</w:t>
            </w:r>
          </w:p>
        </w:tc>
        <w:tc>
          <w:tcPr>
            <w:tcW w:w="567" w:type="dxa"/>
            <w:shd w:val="clear" w:color="auto" w:fill="auto"/>
          </w:tcPr>
          <w:p w14:paraId="4A6F0316" w14:textId="77777777" w:rsidR="0071087C" w:rsidRPr="00E6516F" w:rsidRDefault="0071087C" w:rsidP="00174677">
            <w:pPr>
              <w:pStyle w:val="TAC"/>
            </w:pPr>
            <w:r w:rsidRPr="00E6516F">
              <w:t>4</w:t>
            </w:r>
          </w:p>
        </w:tc>
        <w:tc>
          <w:tcPr>
            <w:tcW w:w="892" w:type="dxa"/>
            <w:shd w:val="clear" w:color="auto" w:fill="auto"/>
          </w:tcPr>
          <w:p w14:paraId="1FD65257" w14:textId="77777777" w:rsidR="0071087C" w:rsidRPr="00E6516F" w:rsidRDefault="0071087C" w:rsidP="00174677">
            <w:pPr>
              <w:pStyle w:val="TAC"/>
            </w:pPr>
            <w:r w:rsidRPr="00E6516F">
              <w:t>P</w:t>
            </w:r>
          </w:p>
        </w:tc>
      </w:tr>
      <w:tr w:rsidR="0071087C" w:rsidRPr="00E6516F" w14:paraId="784D5E5B" w14:textId="77777777" w:rsidTr="00174677">
        <w:tc>
          <w:tcPr>
            <w:tcW w:w="648" w:type="dxa"/>
            <w:shd w:val="clear" w:color="auto" w:fill="auto"/>
          </w:tcPr>
          <w:p w14:paraId="2CCF47BC" w14:textId="77777777" w:rsidR="0071087C" w:rsidRPr="00E6516F" w:rsidRDefault="0071087C" w:rsidP="00174677">
            <w:pPr>
              <w:pStyle w:val="TAC"/>
            </w:pPr>
            <w:r w:rsidRPr="00E6516F">
              <w:t>32</w:t>
            </w:r>
          </w:p>
        </w:tc>
        <w:tc>
          <w:tcPr>
            <w:tcW w:w="3969" w:type="dxa"/>
            <w:shd w:val="clear" w:color="auto" w:fill="auto"/>
          </w:tcPr>
          <w:p w14:paraId="26FFBDF5" w14:textId="77777777" w:rsidR="0071087C" w:rsidRPr="00E6516F" w:rsidRDefault="0071087C" w:rsidP="00174677">
            <w:pPr>
              <w:pStyle w:val="TAL"/>
            </w:pPr>
            <w:r w:rsidRPr="00E6516F">
              <w:t>Void</w:t>
            </w:r>
          </w:p>
        </w:tc>
        <w:tc>
          <w:tcPr>
            <w:tcW w:w="709" w:type="dxa"/>
            <w:shd w:val="clear" w:color="auto" w:fill="auto"/>
          </w:tcPr>
          <w:p w14:paraId="3C271E7F" w14:textId="77777777" w:rsidR="0071087C" w:rsidRPr="00E6516F" w:rsidRDefault="0071087C" w:rsidP="00174677">
            <w:pPr>
              <w:pStyle w:val="TAC"/>
            </w:pPr>
            <w:r w:rsidRPr="00E6516F">
              <w:t>-</w:t>
            </w:r>
          </w:p>
        </w:tc>
        <w:tc>
          <w:tcPr>
            <w:tcW w:w="2977" w:type="dxa"/>
            <w:shd w:val="clear" w:color="auto" w:fill="auto"/>
          </w:tcPr>
          <w:p w14:paraId="43C9B458" w14:textId="77777777" w:rsidR="0071087C" w:rsidRPr="00E6516F" w:rsidRDefault="0071087C" w:rsidP="00174677">
            <w:pPr>
              <w:pStyle w:val="TAL"/>
            </w:pPr>
            <w:r w:rsidRPr="00E6516F">
              <w:t>-</w:t>
            </w:r>
          </w:p>
        </w:tc>
        <w:tc>
          <w:tcPr>
            <w:tcW w:w="567" w:type="dxa"/>
            <w:shd w:val="clear" w:color="auto" w:fill="auto"/>
          </w:tcPr>
          <w:p w14:paraId="2C187561" w14:textId="77777777" w:rsidR="0071087C" w:rsidRPr="00E6516F" w:rsidRDefault="0071087C" w:rsidP="00174677">
            <w:pPr>
              <w:pStyle w:val="TAC"/>
            </w:pPr>
            <w:r w:rsidRPr="00E6516F">
              <w:t>-</w:t>
            </w:r>
          </w:p>
        </w:tc>
        <w:tc>
          <w:tcPr>
            <w:tcW w:w="892" w:type="dxa"/>
            <w:shd w:val="clear" w:color="auto" w:fill="auto"/>
          </w:tcPr>
          <w:p w14:paraId="415BC2CF" w14:textId="77777777" w:rsidR="0071087C" w:rsidRPr="00E6516F" w:rsidRDefault="0071087C" w:rsidP="00174677">
            <w:pPr>
              <w:pStyle w:val="TAC"/>
            </w:pPr>
            <w:r w:rsidRPr="00E6516F">
              <w:t>-</w:t>
            </w:r>
          </w:p>
        </w:tc>
      </w:tr>
      <w:tr w:rsidR="0071087C" w:rsidRPr="00E6516F" w14:paraId="1B7F35A4" w14:textId="77777777" w:rsidTr="00174677">
        <w:tc>
          <w:tcPr>
            <w:tcW w:w="648" w:type="dxa"/>
            <w:shd w:val="clear" w:color="auto" w:fill="auto"/>
          </w:tcPr>
          <w:p w14:paraId="5D77B652" w14:textId="77777777" w:rsidR="0071087C" w:rsidRPr="00E6516F" w:rsidRDefault="0071087C" w:rsidP="00174677">
            <w:pPr>
              <w:pStyle w:val="TAC"/>
            </w:pPr>
            <w:r w:rsidRPr="00E6516F">
              <w:t>33</w:t>
            </w:r>
          </w:p>
        </w:tc>
        <w:tc>
          <w:tcPr>
            <w:tcW w:w="3969" w:type="dxa"/>
            <w:shd w:val="clear" w:color="auto" w:fill="auto"/>
          </w:tcPr>
          <w:p w14:paraId="549A5B2D" w14:textId="274FB5DB" w:rsidR="0071087C" w:rsidRPr="00E6516F" w:rsidRDefault="0071087C" w:rsidP="00174677">
            <w:pPr>
              <w:pStyle w:val="TAL"/>
              <w:rPr>
                <w:lang w:eastAsia="ko-KR"/>
              </w:rPr>
            </w:pPr>
            <w:r w:rsidRPr="00E6516F">
              <w:t>Check: Does the UE (</w:t>
            </w:r>
            <w:r w:rsidRPr="00E6516F">
              <w:rPr>
                <w:lang w:eastAsia="ko-KR"/>
              </w:rPr>
              <w:t>MCDATA Client) deliver the notification that the remote Client has accepted the download?</w:t>
            </w:r>
          </w:p>
          <w:p w14:paraId="40A8C30F" w14:textId="77777777" w:rsidR="0071087C" w:rsidRPr="00E6516F" w:rsidRDefault="0071087C" w:rsidP="00174677">
            <w:pPr>
              <w:pStyle w:val="TAL"/>
            </w:pPr>
            <w:r w:rsidRPr="00E6516F">
              <w:t>(NOTE 1)</w:t>
            </w:r>
          </w:p>
        </w:tc>
        <w:tc>
          <w:tcPr>
            <w:tcW w:w="709" w:type="dxa"/>
            <w:shd w:val="clear" w:color="auto" w:fill="auto"/>
          </w:tcPr>
          <w:p w14:paraId="254FFE01" w14:textId="77777777" w:rsidR="0071087C" w:rsidRPr="00E6516F" w:rsidRDefault="0071087C" w:rsidP="00174677">
            <w:pPr>
              <w:pStyle w:val="TAC"/>
            </w:pPr>
            <w:r w:rsidRPr="00E6516F">
              <w:t>-</w:t>
            </w:r>
          </w:p>
        </w:tc>
        <w:tc>
          <w:tcPr>
            <w:tcW w:w="2977" w:type="dxa"/>
            <w:shd w:val="clear" w:color="auto" w:fill="auto"/>
          </w:tcPr>
          <w:p w14:paraId="08D020E4" w14:textId="77777777" w:rsidR="0071087C" w:rsidRPr="00E6516F" w:rsidRDefault="0071087C" w:rsidP="00174677">
            <w:pPr>
              <w:pStyle w:val="TAL"/>
            </w:pPr>
            <w:r w:rsidRPr="00E6516F">
              <w:t>-</w:t>
            </w:r>
          </w:p>
        </w:tc>
        <w:tc>
          <w:tcPr>
            <w:tcW w:w="567" w:type="dxa"/>
            <w:shd w:val="clear" w:color="auto" w:fill="auto"/>
          </w:tcPr>
          <w:p w14:paraId="338A8AF8" w14:textId="77777777" w:rsidR="0071087C" w:rsidRPr="00E6516F" w:rsidRDefault="0071087C" w:rsidP="00174677">
            <w:pPr>
              <w:pStyle w:val="TAC"/>
            </w:pPr>
            <w:r w:rsidRPr="00E6516F">
              <w:t>4</w:t>
            </w:r>
          </w:p>
        </w:tc>
        <w:tc>
          <w:tcPr>
            <w:tcW w:w="892" w:type="dxa"/>
            <w:shd w:val="clear" w:color="auto" w:fill="auto"/>
          </w:tcPr>
          <w:p w14:paraId="65021226" w14:textId="77777777" w:rsidR="0071087C" w:rsidRPr="00E6516F" w:rsidRDefault="0071087C" w:rsidP="00174677">
            <w:pPr>
              <w:pStyle w:val="TAC"/>
            </w:pPr>
            <w:r w:rsidRPr="00E6516F">
              <w:t>P</w:t>
            </w:r>
          </w:p>
        </w:tc>
      </w:tr>
      <w:tr w:rsidR="0071087C" w:rsidRPr="00E6516F" w14:paraId="45B04D1B" w14:textId="77777777" w:rsidTr="00174677">
        <w:tc>
          <w:tcPr>
            <w:tcW w:w="648" w:type="dxa"/>
            <w:shd w:val="clear" w:color="auto" w:fill="auto"/>
          </w:tcPr>
          <w:p w14:paraId="7A399563" w14:textId="77777777" w:rsidR="0071087C" w:rsidRPr="00E6516F" w:rsidRDefault="0071087C" w:rsidP="00174677">
            <w:pPr>
              <w:pStyle w:val="TAC"/>
            </w:pPr>
            <w:r w:rsidRPr="00E6516F">
              <w:t>34</w:t>
            </w:r>
          </w:p>
        </w:tc>
        <w:tc>
          <w:tcPr>
            <w:tcW w:w="3969" w:type="dxa"/>
            <w:shd w:val="clear" w:color="auto" w:fill="auto"/>
          </w:tcPr>
          <w:p w14:paraId="0E24FBBE" w14:textId="77777777" w:rsidR="0071087C" w:rsidRPr="00E6516F"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an FD NOTIFICATION with disposition notification type "FILE DOWNLOAD COMPLETED"</w:t>
            </w:r>
            <w:r w:rsidRPr="00E6516F">
              <w:t xml:space="preserve"> for the FD message sent at step 24?</w:t>
            </w:r>
          </w:p>
        </w:tc>
        <w:tc>
          <w:tcPr>
            <w:tcW w:w="709" w:type="dxa"/>
            <w:shd w:val="clear" w:color="auto" w:fill="auto"/>
          </w:tcPr>
          <w:p w14:paraId="3BDA5668" w14:textId="77777777" w:rsidR="0071087C" w:rsidRPr="00E6516F" w:rsidRDefault="0071087C" w:rsidP="00174677">
            <w:pPr>
              <w:pStyle w:val="TAC"/>
            </w:pPr>
            <w:r w:rsidRPr="00E6516F">
              <w:t>-</w:t>
            </w:r>
          </w:p>
        </w:tc>
        <w:tc>
          <w:tcPr>
            <w:tcW w:w="2977" w:type="dxa"/>
            <w:shd w:val="clear" w:color="auto" w:fill="auto"/>
          </w:tcPr>
          <w:p w14:paraId="423197F7" w14:textId="77777777" w:rsidR="0071087C" w:rsidRPr="00E6516F" w:rsidRDefault="0071087C" w:rsidP="00174677">
            <w:pPr>
              <w:pStyle w:val="TAL"/>
            </w:pPr>
            <w:r w:rsidRPr="00E6516F">
              <w:t>-</w:t>
            </w:r>
          </w:p>
        </w:tc>
        <w:tc>
          <w:tcPr>
            <w:tcW w:w="567" w:type="dxa"/>
            <w:shd w:val="clear" w:color="auto" w:fill="auto"/>
          </w:tcPr>
          <w:p w14:paraId="039FC3D0" w14:textId="77777777" w:rsidR="0071087C" w:rsidRPr="00E6516F" w:rsidRDefault="0071087C" w:rsidP="00174677">
            <w:pPr>
              <w:pStyle w:val="TAC"/>
            </w:pPr>
            <w:r w:rsidRPr="00E6516F">
              <w:t>4</w:t>
            </w:r>
          </w:p>
        </w:tc>
        <w:tc>
          <w:tcPr>
            <w:tcW w:w="892" w:type="dxa"/>
            <w:shd w:val="clear" w:color="auto" w:fill="auto"/>
          </w:tcPr>
          <w:p w14:paraId="2327B750" w14:textId="77777777" w:rsidR="0071087C" w:rsidRPr="00E6516F" w:rsidRDefault="0071087C" w:rsidP="00174677">
            <w:pPr>
              <w:pStyle w:val="TAC"/>
            </w:pPr>
            <w:r w:rsidRPr="00E6516F">
              <w:t>P</w:t>
            </w:r>
          </w:p>
        </w:tc>
      </w:tr>
      <w:tr w:rsidR="0071087C" w:rsidRPr="00E6516F" w14:paraId="17885D2B" w14:textId="77777777" w:rsidTr="00174677">
        <w:tc>
          <w:tcPr>
            <w:tcW w:w="648" w:type="dxa"/>
            <w:shd w:val="clear" w:color="auto" w:fill="auto"/>
          </w:tcPr>
          <w:p w14:paraId="178AE4DF" w14:textId="77777777" w:rsidR="0071087C" w:rsidRPr="00E6516F" w:rsidRDefault="0071087C" w:rsidP="00174677">
            <w:pPr>
              <w:pStyle w:val="TAC"/>
            </w:pPr>
            <w:r w:rsidRPr="00E6516F">
              <w:t>35</w:t>
            </w:r>
          </w:p>
        </w:tc>
        <w:tc>
          <w:tcPr>
            <w:tcW w:w="3969" w:type="dxa"/>
            <w:shd w:val="clear" w:color="auto" w:fill="auto"/>
          </w:tcPr>
          <w:p w14:paraId="467AED3E" w14:textId="77777777" w:rsidR="0071087C" w:rsidRPr="00E6516F" w:rsidRDefault="0071087C" w:rsidP="00174677">
            <w:pPr>
              <w:pStyle w:val="TAL"/>
            </w:pPr>
            <w:r w:rsidRPr="00E6516F">
              <w:t>Void</w:t>
            </w:r>
          </w:p>
        </w:tc>
        <w:tc>
          <w:tcPr>
            <w:tcW w:w="709" w:type="dxa"/>
            <w:shd w:val="clear" w:color="auto" w:fill="auto"/>
          </w:tcPr>
          <w:p w14:paraId="74EC4022" w14:textId="77777777" w:rsidR="0071087C" w:rsidRPr="00E6516F" w:rsidRDefault="0071087C" w:rsidP="00174677">
            <w:pPr>
              <w:pStyle w:val="TAC"/>
            </w:pPr>
            <w:r w:rsidRPr="00E6516F">
              <w:t>-</w:t>
            </w:r>
          </w:p>
        </w:tc>
        <w:tc>
          <w:tcPr>
            <w:tcW w:w="2977" w:type="dxa"/>
            <w:shd w:val="clear" w:color="auto" w:fill="auto"/>
          </w:tcPr>
          <w:p w14:paraId="266545AD" w14:textId="77777777" w:rsidR="0071087C" w:rsidRPr="00E6516F" w:rsidRDefault="0071087C" w:rsidP="00174677">
            <w:pPr>
              <w:pStyle w:val="TAL"/>
            </w:pPr>
            <w:r w:rsidRPr="00E6516F">
              <w:t>-</w:t>
            </w:r>
          </w:p>
        </w:tc>
        <w:tc>
          <w:tcPr>
            <w:tcW w:w="567" w:type="dxa"/>
            <w:shd w:val="clear" w:color="auto" w:fill="auto"/>
          </w:tcPr>
          <w:p w14:paraId="162EB1ED" w14:textId="77777777" w:rsidR="0071087C" w:rsidRPr="00E6516F" w:rsidRDefault="0071087C" w:rsidP="00174677">
            <w:pPr>
              <w:pStyle w:val="TAC"/>
            </w:pPr>
            <w:r w:rsidRPr="00E6516F">
              <w:t>-</w:t>
            </w:r>
          </w:p>
        </w:tc>
        <w:tc>
          <w:tcPr>
            <w:tcW w:w="892" w:type="dxa"/>
            <w:shd w:val="clear" w:color="auto" w:fill="auto"/>
          </w:tcPr>
          <w:p w14:paraId="186C8DCB" w14:textId="77777777" w:rsidR="0071087C" w:rsidRPr="00E6516F" w:rsidRDefault="0071087C" w:rsidP="00174677">
            <w:pPr>
              <w:pStyle w:val="TAC"/>
            </w:pPr>
            <w:r w:rsidRPr="00E6516F">
              <w:t>-</w:t>
            </w:r>
          </w:p>
        </w:tc>
      </w:tr>
      <w:tr w:rsidR="0071087C" w:rsidRPr="00E6516F" w14:paraId="72646049" w14:textId="77777777" w:rsidTr="00174677">
        <w:tc>
          <w:tcPr>
            <w:tcW w:w="648" w:type="dxa"/>
            <w:shd w:val="clear" w:color="auto" w:fill="auto"/>
          </w:tcPr>
          <w:p w14:paraId="4369FAB2" w14:textId="77777777" w:rsidR="0071087C" w:rsidRPr="00E6516F" w:rsidRDefault="0071087C" w:rsidP="00174677">
            <w:pPr>
              <w:pStyle w:val="TAC"/>
            </w:pPr>
            <w:r w:rsidRPr="00E6516F">
              <w:t>36</w:t>
            </w:r>
          </w:p>
        </w:tc>
        <w:tc>
          <w:tcPr>
            <w:tcW w:w="3969" w:type="dxa"/>
            <w:shd w:val="clear" w:color="auto" w:fill="auto"/>
          </w:tcPr>
          <w:p w14:paraId="53C369A9" w14:textId="38006AD3" w:rsidR="0071087C" w:rsidRPr="00E6516F" w:rsidRDefault="0071087C" w:rsidP="00174677">
            <w:pPr>
              <w:pStyle w:val="TAL"/>
              <w:rPr>
                <w:lang w:eastAsia="ko-KR"/>
              </w:rPr>
            </w:pPr>
            <w:r w:rsidRPr="00E6516F">
              <w:t>Check: Does the UE (</w:t>
            </w:r>
            <w:r w:rsidRPr="00E6516F">
              <w:rPr>
                <w:lang w:eastAsia="ko-KR"/>
              </w:rPr>
              <w:t>MCDATA Client) deliver the notification that the remote Client has completed the download?</w:t>
            </w:r>
          </w:p>
          <w:p w14:paraId="0AB960EC" w14:textId="77777777" w:rsidR="0071087C" w:rsidRPr="00E6516F" w:rsidRDefault="0071087C" w:rsidP="00174677">
            <w:pPr>
              <w:pStyle w:val="TAL"/>
            </w:pPr>
            <w:r w:rsidRPr="00E6516F">
              <w:t>(NOTE 1)</w:t>
            </w:r>
          </w:p>
        </w:tc>
        <w:tc>
          <w:tcPr>
            <w:tcW w:w="709" w:type="dxa"/>
            <w:shd w:val="clear" w:color="auto" w:fill="auto"/>
          </w:tcPr>
          <w:p w14:paraId="04C80020" w14:textId="77777777" w:rsidR="0071087C" w:rsidRPr="00E6516F" w:rsidRDefault="0071087C" w:rsidP="00174677">
            <w:pPr>
              <w:pStyle w:val="TAC"/>
            </w:pPr>
            <w:r w:rsidRPr="00E6516F">
              <w:t>-</w:t>
            </w:r>
          </w:p>
        </w:tc>
        <w:tc>
          <w:tcPr>
            <w:tcW w:w="2977" w:type="dxa"/>
            <w:shd w:val="clear" w:color="auto" w:fill="auto"/>
          </w:tcPr>
          <w:p w14:paraId="07B97C8F" w14:textId="77777777" w:rsidR="0071087C" w:rsidRPr="00E6516F" w:rsidRDefault="0071087C" w:rsidP="00174677">
            <w:pPr>
              <w:pStyle w:val="TAL"/>
            </w:pPr>
            <w:r w:rsidRPr="00E6516F">
              <w:t>-</w:t>
            </w:r>
          </w:p>
        </w:tc>
        <w:tc>
          <w:tcPr>
            <w:tcW w:w="567" w:type="dxa"/>
            <w:shd w:val="clear" w:color="auto" w:fill="auto"/>
          </w:tcPr>
          <w:p w14:paraId="71EC1E83" w14:textId="77777777" w:rsidR="0071087C" w:rsidRPr="00E6516F" w:rsidRDefault="0071087C" w:rsidP="00174677">
            <w:pPr>
              <w:pStyle w:val="TAC"/>
            </w:pPr>
            <w:r w:rsidRPr="00E6516F">
              <w:t>4</w:t>
            </w:r>
          </w:p>
        </w:tc>
        <w:tc>
          <w:tcPr>
            <w:tcW w:w="892" w:type="dxa"/>
            <w:shd w:val="clear" w:color="auto" w:fill="auto"/>
          </w:tcPr>
          <w:p w14:paraId="0A5B7A02" w14:textId="77777777" w:rsidR="0071087C" w:rsidRPr="00E6516F" w:rsidRDefault="0071087C" w:rsidP="00174677">
            <w:pPr>
              <w:pStyle w:val="TAC"/>
            </w:pPr>
            <w:r w:rsidRPr="00E6516F">
              <w:t>P</w:t>
            </w:r>
          </w:p>
        </w:tc>
      </w:tr>
      <w:tr w:rsidR="0071087C" w:rsidRPr="00E6516F" w14:paraId="5C79544D" w14:textId="77777777" w:rsidTr="00174677">
        <w:tc>
          <w:tcPr>
            <w:tcW w:w="9762" w:type="dxa"/>
            <w:gridSpan w:val="6"/>
            <w:shd w:val="clear" w:color="auto" w:fill="auto"/>
          </w:tcPr>
          <w:p w14:paraId="0FCECE41" w14:textId="77777777" w:rsidR="0071087C" w:rsidRPr="00E6516F" w:rsidRDefault="0071087C" w:rsidP="00174677">
            <w:pPr>
              <w:pStyle w:val="TAN"/>
            </w:pPr>
            <w:r w:rsidRPr="00E6516F">
              <w:t>NOTE 1:</w:t>
            </w:r>
            <w:r w:rsidRPr="00E6516F">
              <w:tab/>
              <w:t>This is expected to be done via a suitable implementation dependent MMI.</w:t>
            </w:r>
          </w:p>
          <w:p w14:paraId="0BCB3F4D" w14:textId="77777777" w:rsidR="0071087C" w:rsidRPr="00E6516F" w:rsidRDefault="0071087C" w:rsidP="00174677">
            <w:pPr>
              <w:pStyle w:val="TAN"/>
            </w:pPr>
            <w:r w:rsidRPr="00E6516F">
              <w:t>NOTE 2:</w:t>
            </w:r>
            <w:r w:rsidRPr="00E6516F">
              <w:tab/>
              <w:t>To avoid unpredicted behaviour at the UE side due to the file upload in the previous steps, the UE shall attempt to upload a different file here.</w:t>
            </w:r>
          </w:p>
          <w:p w14:paraId="0F481C7B" w14:textId="77777777" w:rsidR="0071087C" w:rsidRPr="00E6516F" w:rsidRDefault="0071087C" w:rsidP="00174677">
            <w:pPr>
              <w:pStyle w:val="TAN"/>
            </w:pPr>
            <w:r w:rsidRPr="00E6516F">
              <w:t>NOTE 3:</w:t>
            </w:r>
            <w:r w:rsidRPr="00E6516F">
              <w:tab/>
              <w:t>Test file 1 and 2 for CO FD as specified in annex A.2.1 and A.2.2.</w:t>
            </w:r>
          </w:p>
        </w:tc>
      </w:tr>
    </w:tbl>
    <w:p w14:paraId="35A401F6" w14:textId="77777777" w:rsidR="0071087C" w:rsidRPr="00E6516F" w:rsidRDefault="0071087C" w:rsidP="0071087C"/>
    <w:p w14:paraId="6FEC1B19" w14:textId="77777777" w:rsidR="0071087C" w:rsidRPr="00E6516F" w:rsidRDefault="0071087C" w:rsidP="0071087C">
      <w:pPr>
        <w:pStyle w:val="H6"/>
      </w:pPr>
      <w:bookmarkStart w:id="824" w:name="_Toc52782401"/>
      <w:bookmarkStart w:id="825" w:name="_Toc52783012"/>
      <w:bookmarkStart w:id="826" w:name="_Toc59042881"/>
      <w:r w:rsidRPr="00E6516F">
        <w:t>6.2.1.3.3</w:t>
      </w:r>
      <w:r w:rsidRPr="00E6516F">
        <w:tab/>
        <w:t>Specific message contents</w:t>
      </w:r>
      <w:bookmarkEnd w:id="824"/>
      <w:bookmarkEnd w:id="825"/>
      <w:bookmarkEnd w:id="826"/>
    </w:p>
    <w:p w14:paraId="4FD87B07" w14:textId="77777777" w:rsidR="0071087C" w:rsidRPr="00E6516F" w:rsidRDefault="0071087C" w:rsidP="0071087C">
      <w:pPr>
        <w:pStyle w:val="TH"/>
      </w:pPr>
      <w:r w:rsidRPr="00E6516F">
        <w:t>Table 6.2.1.3.3-1..6: Void</w:t>
      </w:r>
    </w:p>
    <w:p w14:paraId="1E4471D5" w14:textId="77777777" w:rsidR="00B93CA2" w:rsidRPr="00E6516F" w:rsidRDefault="00B93CA2" w:rsidP="00B93CA2">
      <w:bookmarkStart w:id="827" w:name="_Hlk38966813"/>
    </w:p>
    <w:bookmarkEnd w:id="827"/>
    <w:p w14:paraId="4D5A72A8" w14:textId="66A2461E" w:rsidR="0071087C" w:rsidRPr="00E6516F" w:rsidRDefault="0071087C" w:rsidP="0071087C">
      <w:pPr>
        <w:pStyle w:val="TH"/>
      </w:pPr>
      <w:r w:rsidRPr="00E6516F">
        <w:t xml:space="preserve">Table 6.2.1.3.3-7: HTTP POST (steps 15, 24, Table 6.2.1.3.2-1; </w:t>
      </w:r>
      <w:r w:rsidRPr="00E6516F">
        <w:br/>
        <w:t>step 2,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2CA87157" w14:textId="77777777" w:rsidTr="00174677">
        <w:tc>
          <w:tcPr>
            <w:tcW w:w="9639" w:type="dxa"/>
            <w:gridSpan w:val="5"/>
          </w:tcPr>
          <w:p w14:paraId="21ED6E2D" w14:textId="77777777" w:rsidR="0071087C" w:rsidRPr="00E6516F" w:rsidRDefault="0071087C" w:rsidP="00174677">
            <w:pPr>
              <w:pStyle w:val="TAL"/>
            </w:pPr>
            <w:r w:rsidRPr="00E6516F">
              <w:t>Derivation Path: TS 36.579-1 [2], Table 5.5.4.3-1 condition FD_HTTP</w:t>
            </w:r>
          </w:p>
        </w:tc>
      </w:tr>
      <w:tr w:rsidR="0071087C" w:rsidRPr="00E6516F" w14:paraId="56FF1873" w14:textId="77777777" w:rsidTr="00174677">
        <w:tc>
          <w:tcPr>
            <w:tcW w:w="2835" w:type="dxa"/>
          </w:tcPr>
          <w:p w14:paraId="6058E479" w14:textId="77777777" w:rsidR="0071087C" w:rsidRPr="00E6516F" w:rsidRDefault="0071087C" w:rsidP="00174677">
            <w:pPr>
              <w:pStyle w:val="TAH"/>
            </w:pPr>
            <w:r w:rsidRPr="00E6516F">
              <w:t>Information Element</w:t>
            </w:r>
          </w:p>
        </w:tc>
        <w:tc>
          <w:tcPr>
            <w:tcW w:w="2126" w:type="dxa"/>
          </w:tcPr>
          <w:p w14:paraId="4D41CED2" w14:textId="77777777" w:rsidR="0071087C" w:rsidRPr="00E6516F" w:rsidRDefault="0071087C" w:rsidP="00174677">
            <w:pPr>
              <w:pStyle w:val="TAH"/>
            </w:pPr>
            <w:r w:rsidRPr="00E6516F">
              <w:t>Value/remark</w:t>
            </w:r>
          </w:p>
        </w:tc>
        <w:tc>
          <w:tcPr>
            <w:tcW w:w="2126" w:type="dxa"/>
            <w:tcBorders>
              <w:bottom w:val="single" w:sz="4" w:space="0" w:color="auto"/>
            </w:tcBorders>
          </w:tcPr>
          <w:p w14:paraId="70A83876" w14:textId="77777777" w:rsidR="0071087C" w:rsidRPr="00E6516F" w:rsidRDefault="0071087C" w:rsidP="00174677">
            <w:pPr>
              <w:pStyle w:val="TAH"/>
            </w:pPr>
            <w:r w:rsidRPr="00E6516F">
              <w:t>Comment</w:t>
            </w:r>
          </w:p>
        </w:tc>
        <w:tc>
          <w:tcPr>
            <w:tcW w:w="1418" w:type="dxa"/>
          </w:tcPr>
          <w:p w14:paraId="008AEF79" w14:textId="77777777" w:rsidR="0071087C" w:rsidRPr="00E6516F" w:rsidRDefault="0071087C" w:rsidP="00174677">
            <w:pPr>
              <w:pStyle w:val="TAH"/>
            </w:pPr>
            <w:r w:rsidRPr="00E6516F">
              <w:t>Reference</w:t>
            </w:r>
          </w:p>
        </w:tc>
        <w:tc>
          <w:tcPr>
            <w:tcW w:w="1134" w:type="dxa"/>
          </w:tcPr>
          <w:p w14:paraId="6D1197F2" w14:textId="77777777" w:rsidR="0071087C" w:rsidRPr="00E6516F" w:rsidRDefault="0071087C" w:rsidP="00174677">
            <w:pPr>
              <w:pStyle w:val="TAH"/>
            </w:pPr>
            <w:r w:rsidRPr="00E6516F">
              <w:t>Condition</w:t>
            </w:r>
          </w:p>
        </w:tc>
      </w:tr>
      <w:tr w:rsidR="0071087C" w:rsidRPr="00E6516F" w14:paraId="382F4DE9" w14:textId="77777777" w:rsidTr="004312E8">
        <w:tc>
          <w:tcPr>
            <w:tcW w:w="2835" w:type="dxa"/>
            <w:vAlign w:val="center"/>
          </w:tcPr>
          <w:p w14:paraId="1359CA9F" w14:textId="77777777" w:rsidR="0071087C" w:rsidRPr="00E6516F" w:rsidRDefault="0071087C" w:rsidP="00174677">
            <w:pPr>
              <w:pStyle w:val="TAL"/>
              <w:rPr>
                <w:b/>
                <w:bCs/>
              </w:rPr>
            </w:pPr>
            <w:r w:rsidRPr="00E6516F">
              <w:rPr>
                <w:b/>
                <w:bCs/>
              </w:rPr>
              <w:t>Message-body</w:t>
            </w:r>
          </w:p>
        </w:tc>
        <w:tc>
          <w:tcPr>
            <w:tcW w:w="2126" w:type="dxa"/>
          </w:tcPr>
          <w:p w14:paraId="76BEFD3E" w14:textId="77777777" w:rsidR="0071087C" w:rsidRPr="00E6516F" w:rsidRDefault="0071087C" w:rsidP="00174677">
            <w:pPr>
              <w:pStyle w:val="TAL"/>
            </w:pPr>
          </w:p>
        </w:tc>
        <w:tc>
          <w:tcPr>
            <w:tcW w:w="2126" w:type="dxa"/>
          </w:tcPr>
          <w:p w14:paraId="1806184E" w14:textId="77777777" w:rsidR="0071087C" w:rsidRPr="00E6516F" w:rsidRDefault="0071087C" w:rsidP="00174677">
            <w:pPr>
              <w:pStyle w:val="TAL"/>
            </w:pPr>
          </w:p>
        </w:tc>
        <w:tc>
          <w:tcPr>
            <w:tcW w:w="1418" w:type="dxa"/>
          </w:tcPr>
          <w:p w14:paraId="3CDF27A7" w14:textId="77777777" w:rsidR="0071087C" w:rsidRPr="00E6516F" w:rsidRDefault="0071087C" w:rsidP="00174677">
            <w:pPr>
              <w:pStyle w:val="TAL"/>
            </w:pPr>
          </w:p>
        </w:tc>
        <w:tc>
          <w:tcPr>
            <w:tcW w:w="1134" w:type="dxa"/>
          </w:tcPr>
          <w:p w14:paraId="5800F7CD" w14:textId="77777777" w:rsidR="0071087C" w:rsidRPr="00E6516F" w:rsidRDefault="0071087C" w:rsidP="00174677">
            <w:pPr>
              <w:pStyle w:val="TAL"/>
            </w:pPr>
          </w:p>
        </w:tc>
      </w:tr>
      <w:tr w:rsidR="0071087C" w:rsidRPr="00E6516F" w14:paraId="5A7B762A" w14:textId="77777777" w:rsidTr="004312E8">
        <w:tc>
          <w:tcPr>
            <w:tcW w:w="2835" w:type="dxa"/>
            <w:vAlign w:val="center"/>
          </w:tcPr>
          <w:p w14:paraId="09CCC6B4" w14:textId="77777777" w:rsidR="0071087C" w:rsidRPr="00E6516F" w:rsidRDefault="0071087C" w:rsidP="00174677">
            <w:pPr>
              <w:pStyle w:val="TAL"/>
              <w:rPr>
                <w:b/>
                <w:bCs/>
              </w:rPr>
            </w:pPr>
            <w:r w:rsidRPr="00E6516F">
              <w:t xml:space="preserve">  MIME body part</w:t>
            </w:r>
          </w:p>
        </w:tc>
        <w:tc>
          <w:tcPr>
            <w:tcW w:w="2126" w:type="dxa"/>
          </w:tcPr>
          <w:p w14:paraId="0FEF9FD1" w14:textId="77777777" w:rsidR="0071087C" w:rsidRPr="00E6516F" w:rsidRDefault="0071087C" w:rsidP="00174677">
            <w:pPr>
              <w:pStyle w:val="TAL"/>
            </w:pPr>
          </w:p>
        </w:tc>
        <w:tc>
          <w:tcPr>
            <w:tcW w:w="2126" w:type="dxa"/>
          </w:tcPr>
          <w:p w14:paraId="76D2BFC8" w14:textId="77777777" w:rsidR="0071087C" w:rsidRPr="00E6516F" w:rsidRDefault="0071087C" w:rsidP="00174677">
            <w:pPr>
              <w:pStyle w:val="TAL"/>
            </w:pPr>
            <w:r w:rsidRPr="00E6516F">
              <w:rPr>
                <w:b/>
                <w:bCs/>
              </w:rPr>
              <w:t>MCData-Info</w:t>
            </w:r>
          </w:p>
        </w:tc>
        <w:tc>
          <w:tcPr>
            <w:tcW w:w="1418" w:type="dxa"/>
          </w:tcPr>
          <w:p w14:paraId="0E1457F7" w14:textId="77777777" w:rsidR="0071087C" w:rsidRPr="00E6516F" w:rsidRDefault="0071087C" w:rsidP="00174677">
            <w:pPr>
              <w:pStyle w:val="TAL"/>
            </w:pPr>
          </w:p>
        </w:tc>
        <w:tc>
          <w:tcPr>
            <w:tcW w:w="1134" w:type="dxa"/>
          </w:tcPr>
          <w:p w14:paraId="3D7F5F65" w14:textId="77777777" w:rsidR="0071087C" w:rsidRPr="00E6516F" w:rsidRDefault="0071087C" w:rsidP="00174677">
            <w:pPr>
              <w:pStyle w:val="TAL"/>
            </w:pPr>
          </w:p>
        </w:tc>
      </w:tr>
      <w:tr w:rsidR="0071087C" w:rsidRPr="00E6516F" w14:paraId="620CE8F6" w14:textId="77777777" w:rsidTr="00174677">
        <w:tc>
          <w:tcPr>
            <w:tcW w:w="2835" w:type="dxa"/>
          </w:tcPr>
          <w:p w14:paraId="4D71063E" w14:textId="77777777" w:rsidR="0071087C" w:rsidRPr="00E6516F" w:rsidRDefault="0071087C" w:rsidP="00174677">
            <w:pPr>
              <w:pStyle w:val="TAL"/>
              <w:rPr>
                <w:b/>
                <w:bCs/>
              </w:rPr>
            </w:pPr>
            <w:r w:rsidRPr="00E6516F">
              <w:t xml:space="preserve">    MIME-part-body</w:t>
            </w:r>
          </w:p>
        </w:tc>
        <w:tc>
          <w:tcPr>
            <w:tcW w:w="2126" w:type="dxa"/>
          </w:tcPr>
          <w:p w14:paraId="04096253" w14:textId="77777777" w:rsidR="0071087C" w:rsidRPr="00E6516F" w:rsidRDefault="0071087C" w:rsidP="00174677">
            <w:pPr>
              <w:pStyle w:val="TAL"/>
            </w:pPr>
            <w:r w:rsidRPr="00E6516F">
              <w:t>MCData-Info as described in Table 6.2.1.3.3-8</w:t>
            </w:r>
          </w:p>
        </w:tc>
        <w:tc>
          <w:tcPr>
            <w:tcW w:w="2126" w:type="dxa"/>
          </w:tcPr>
          <w:p w14:paraId="770DCFE8" w14:textId="77777777" w:rsidR="0071087C" w:rsidRPr="00E6516F" w:rsidRDefault="0071087C" w:rsidP="00174677">
            <w:pPr>
              <w:pStyle w:val="TAL"/>
            </w:pPr>
          </w:p>
        </w:tc>
        <w:tc>
          <w:tcPr>
            <w:tcW w:w="1418" w:type="dxa"/>
          </w:tcPr>
          <w:p w14:paraId="67EDFB9A" w14:textId="77777777" w:rsidR="0071087C" w:rsidRPr="00E6516F" w:rsidRDefault="0071087C" w:rsidP="00174677">
            <w:pPr>
              <w:pStyle w:val="TAL"/>
            </w:pPr>
          </w:p>
        </w:tc>
        <w:tc>
          <w:tcPr>
            <w:tcW w:w="1134" w:type="dxa"/>
          </w:tcPr>
          <w:p w14:paraId="2FDA3AC2" w14:textId="77777777" w:rsidR="0071087C" w:rsidRPr="00E6516F" w:rsidRDefault="0071087C" w:rsidP="00174677">
            <w:pPr>
              <w:pStyle w:val="TAL"/>
            </w:pPr>
          </w:p>
        </w:tc>
      </w:tr>
    </w:tbl>
    <w:p w14:paraId="2BE4A8EC" w14:textId="77777777" w:rsidR="0071087C" w:rsidRPr="00E6516F" w:rsidRDefault="0071087C" w:rsidP="0071087C"/>
    <w:p w14:paraId="7E313574" w14:textId="77777777" w:rsidR="0071087C" w:rsidRPr="00E6516F" w:rsidRDefault="0071087C" w:rsidP="0071087C">
      <w:pPr>
        <w:pStyle w:val="TH"/>
      </w:pPr>
      <w:r w:rsidRPr="00E6516F">
        <w:t>Table 6.2.1.3.3-8: MCDATA-Info (Table 6.2.1.3.3-7)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6CFA2720" w14:textId="77777777" w:rsidTr="00174677">
        <w:trPr>
          <w:cantSplit/>
        </w:trPr>
        <w:tc>
          <w:tcPr>
            <w:tcW w:w="9644" w:type="dxa"/>
            <w:gridSpan w:val="5"/>
          </w:tcPr>
          <w:p w14:paraId="40DCAD89" w14:textId="77777777" w:rsidR="0071087C" w:rsidRPr="00E6516F" w:rsidRDefault="0071087C" w:rsidP="00174677">
            <w:pPr>
              <w:pStyle w:val="TAL"/>
              <w:rPr>
                <w:rFonts w:cs="Arial"/>
                <w:szCs w:val="18"/>
              </w:rPr>
            </w:pPr>
            <w:r w:rsidRPr="00E6516F">
              <w:rPr>
                <w:rFonts w:cs="Arial"/>
                <w:szCs w:val="18"/>
              </w:rPr>
              <w:t>Derivation Path: TS 36.579-1 [2], Table 5.5.3.2.1-3</w:t>
            </w:r>
          </w:p>
        </w:tc>
      </w:tr>
      <w:tr w:rsidR="0071087C" w:rsidRPr="00E6516F" w14:paraId="6F1C080E" w14:textId="77777777" w:rsidTr="00174677">
        <w:tc>
          <w:tcPr>
            <w:tcW w:w="2836" w:type="dxa"/>
          </w:tcPr>
          <w:p w14:paraId="53BBE5F8" w14:textId="77777777" w:rsidR="0071087C" w:rsidRPr="00E6516F" w:rsidRDefault="0071087C" w:rsidP="00174677">
            <w:pPr>
              <w:pStyle w:val="TAH"/>
              <w:rPr>
                <w:bCs/>
              </w:rPr>
            </w:pPr>
            <w:r w:rsidRPr="00E6516F">
              <w:rPr>
                <w:bCs/>
              </w:rPr>
              <w:t>Information Element</w:t>
            </w:r>
          </w:p>
        </w:tc>
        <w:tc>
          <w:tcPr>
            <w:tcW w:w="2127" w:type="dxa"/>
          </w:tcPr>
          <w:p w14:paraId="6A7231EF"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39F28BAB" w14:textId="77777777" w:rsidR="0071087C" w:rsidRPr="00E6516F" w:rsidRDefault="0071087C" w:rsidP="00174677">
            <w:pPr>
              <w:pStyle w:val="TAH"/>
              <w:rPr>
                <w:bCs/>
              </w:rPr>
            </w:pPr>
            <w:r w:rsidRPr="00E6516F">
              <w:rPr>
                <w:bCs/>
              </w:rPr>
              <w:t>Comment</w:t>
            </w:r>
          </w:p>
        </w:tc>
        <w:tc>
          <w:tcPr>
            <w:tcW w:w="1419" w:type="dxa"/>
          </w:tcPr>
          <w:p w14:paraId="28E503E7" w14:textId="77777777" w:rsidR="0071087C" w:rsidRPr="00E6516F" w:rsidRDefault="0071087C" w:rsidP="00174677">
            <w:pPr>
              <w:pStyle w:val="TAH"/>
              <w:rPr>
                <w:bCs/>
              </w:rPr>
            </w:pPr>
            <w:r w:rsidRPr="00E6516F">
              <w:rPr>
                <w:bCs/>
              </w:rPr>
              <w:t>Reference</w:t>
            </w:r>
          </w:p>
        </w:tc>
        <w:tc>
          <w:tcPr>
            <w:tcW w:w="1135" w:type="dxa"/>
          </w:tcPr>
          <w:p w14:paraId="74D37428" w14:textId="77777777" w:rsidR="0071087C" w:rsidRPr="00E6516F" w:rsidRDefault="0071087C" w:rsidP="00174677">
            <w:pPr>
              <w:pStyle w:val="TAH"/>
              <w:rPr>
                <w:bCs/>
              </w:rPr>
            </w:pPr>
            <w:r w:rsidRPr="00E6516F">
              <w:rPr>
                <w:bCs/>
              </w:rPr>
              <w:t>Condition</w:t>
            </w:r>
          </w:p>
        </w:tc>
      </w:tr>
      <w:tr w:rsidR="0071087C" w:rsidRPr="00E6516F" w14:paraId="63A30FE4" w14:textId="77777777" w:rsidTr="00174677">
        <w:tc>
          <w:tcPr>
            <w:tcW w:w="2836" w:type="dxa"/>
          </w:tcPr>
          <w:p w14:paraId="216E0616" w14:textId="77777777" w:rsidR="0071087C" w:rsidRPr="00E6516F" w:rsidRDefault="0071087C" w:rsidP="00174677">
            <w:pPr>
              <w:pStyle w:val="TAL"/>
              <w:rPr>
                <w:rFonts w:cs="Arial"/>
                <w:szCs w:val="18"/>
              </w:rPr>
            </w:pPr>
            <w:r w:rsidRPr="00E6516F">
              <w:t>mcdata-info</w:t>
            </w:r>
          </w:p>
        </w:tc>
        <w:tc>
          <w:tcPr>
            <w:tcW w:w="2127" w:type="dxa"/>
          </w:tcPr>
          <w:p w14:paraId="14EC3D5B" w14:textId="77777777" w:rsidR="0071087C" w:rsidRPr="00E6516F" w:rsidRDefault="0071087C" w:rsidP="00174677">
            <w:pPr>
              <w:pStyle w:val="TAL"/>
            </w:pPr>
          </w:p>
        </w:tc>
        <w:tc>
          <w:tcPr>
            <w:tcW w:w="2127" w:type="dxa"/>
            <w:tcBorders>
              <w:bottom w:val="single" w:sz="4" w:space="0" w:color="auto"/>
            </w:tcBorders>
          </w:tcPr>
          <w:p w14:paraId="45FA8AD9" w14:textId="77777777" w:rsidR="0071087C" w:rsidRPr="00E6516F" w:rsidRDefault="0071087C" w:rsidP="00174677">
            <w:pPr>
              <w:pStyle w:val="TAL"/>
            </w:pPr>
          </w:p>
        </w:tc>
        <w:tc>
          <w:tcPr>
            <w:tcW w:w="1419" w:type="dxa"/>
          </w:tcPr>
          <w:p w14:paraId="37AD88EA" w14:textId="77777777" w:rsidR="0071087C" w:rsidRPr="00E6516F" w:rsidRDefault="0071087C" w:rsidP="00174677">
            <w:pPr>
              <w:pStyle w:val="TAL"/>
            </w:pPr>
          </w:p>
        </w:tc>
        <w:tc>
          <w:tcPr>
            <w:tcW w:w="1135" w:type="dxa"/>
          </w:tcPr>
          <w:p w14:paraId="176A49EF" w14:textId="77777777" w:rsidR="0071087C" w:rsidRPr="00E6516F" w:rsidRDefault="0071087C" w:rsidP="00174677">
            <w:pPr>
              <w:pStyle w:val="TAL"/>
            </w:pPr>
          </w:p>
        </w:tc>
      </w:tr>
      <w:tr w:rsidR="0071087C" w:rsidRPr="00E6516F" w14:paraId="4685D7A1" w14:textId="77777777" w:rsidTr="00174677">
        <w:tc>
          <w:tcPr>
            <w:tcW w:w="2836" w:type="dxa"/>
          </w:tcPr>
          <w:p w14:paraId="01A59545" w14:textId="77777777" w:rsidR="0071087C" w:rsidRPr="00E6516F" w:rsidRDefault="0071087C" w:rsidP="00174677">
            <w:pPr>
              <w:pStyle w:val="TAL"/>
              <w:rPr>
                <w:rFonts w:cs="Arial"/>
                <w:szCs w:val="18"/>
              </w:rPr>
            </w:pPr>
            <w:r w:rsidRPr="00E6516F">
              <w:t xml:space="preserve">  mcdata-Params</w:t>
            </w:r>
          </w:p>
        </w:tc>
        <w:tc>
          <w:tcPr>
            <w:tcW w:w="2127" w:type="dxa"/>
          </w:tcPr>
          <w:p w14:paraId="485C19B6" w14:textId="77777777" w:rsidR="0071087C" w:rsidRPr="00E6516F" w:rsidRDefault="0071087C" w:rsidP="00174677">
            <w:pPr>
              <w:pStyle w:val="TAL"/>
            </w:pPr>
          </w:p>
        </w:tc>
        <w:tc>
          <w:tcPr>
            <w:tcW w:w="2127" w:type="dxa"/>
            <w:tcBorders>
              <w:top w:val="single" w:sz="4" w:space="0" w:color="auto"/>
              <w:bottom w:val="single" w:sz="4" w:space="0" w:color="auto"/>
            </w:tcBorders>
          </w:tcPr>
          <w:p w14:paraId="105323F4" w14:textId="77777777" w:rsidR="0071087C" w:rsidRPr="00E6516F" w:rsidRDefault="0071087C" w:rsidP="00174677">
            <w:pPr>
              <w:pStyle w:val="TAL"/>
            </w:pPr>
          </w:p>
        </w:tc>
        <w:tc>
          <w:tcPr>
            <w:tcW w:w="1419" w:type="dxa"/>
          </w:tcPr>
          <w:p w14:paraId="6096F57F" w14:textId="77777777" w:rsidR="0071087C" w:rsidRPr="00E6516F" w:rsidRDefault="0071087C" w:rsidP="00174677">
            <w:pPr>
              <w:pStyle w:val="TAL"/>
            </w:pPr>
          </w:p>
        </w:tc>
        <w:tc>
          <w:tcPr>
            <w:tcW w:w="1135" w:type="dxa"/>
          </w:tcPr>
          <w:p w14:paraId="1A54E946" w14:textId="77777777" w:rsidR="0071087C" w:rsidRPr="00E6516F" w:rsidRDefault="0071087C" w:rsidP="00174677">
            <w:pPr>
              <w:pStyle w:val="TAL"/>
            </w:pPr>
          </w:p>
        </w:tc>
      </w:tr>
      <w:tr w:rsidR="0071087C" w:rsidRPr="00E6516F" w14:paraId="5D16AF74" w14:textId="77777777" w:rsidTr="00174677">
        <w:tc>
          <w:tcPr>
            <w:tcW w:w="2836" w:type="dxa"/>
          </w:tcPr>
          <w:p w14:paraId="17AE13FB" w14:textId="77777777" w:rsidR="0071087C" w:rsidRPr="00E6516F" w:rsidRDefault="0071087C" w:rsidP="00174677">
            <w:pPr>
              <w:pStyle w:val="TAL"/>
              <w:rPr>
                <w:rFonts w:cs="Arial"/>
                <w:szCs w:val="18"/>
              </w:rPr>
            </w:pPr>
            <w:r w:rsidRPr="00E6516F">
              <w:t xml:space="preserve">    request-type</w:t>
            </w:r>
          </w:p>
        </w:tc>
        <w:tc>
          <w:tcPr>
            <w:tcW w:w="2127" w:type="dxa"/>
          </w:tcPr>
          <w:p w14:paraId="0C414B85" w14:textId="77777777" w:rsidR="0071087C" w:rsidRPr="00E6516F" w:rsidRDefault="0071087C" w:rsidP="00174677">
            <w:pPr>
              <w:pStyle w:val="TAL"/>
              <w:rPr>
                <w:lang w:eastAsia="ko-KR"/>
              </w:rPr>
            </w:pPr>
            <w:r w:rsidRPr="00E6516F">
              <w:rPr>
                <w:lang w:eastAsia="ko-KR"/>
              </w:rPr>
              <w:t>"</w:t>
            </w:r>
            <w:r w:rsidRPr="00E6516F">
              <w:t>one-to-one-fd</w:t>
            </w:r>
            <w:r w:rsidRPr="00E6516F">
              <w:rPr>
                <w:lang w:eastAsia="ko-KR"/>
              </w:rPr>
              <w:t>"</w:t>
            </w:r>
          </w:p>
        </w:tc>
        <w:tc>
          <w:tcPr>
            <w:tcW w:w="2127" w:type="dxa"/>
            <w:tcBorders>
              <w:top w:val="single" w:sz="4" w:space="0" w:color="auto"/>
              <w:bottom w:val="single" w:sz="4" w:space="0" w:color="auto"/>
            </w:tcBorders>
          </w:tcPr>
          <w:p w14:paraId="3FFADDCC" w14:textId="77777777" w:rsidR="0071087C" w:rsidRPr="00E6516F" w:rsidRDefault="0071087C" w:rsidP="00174677">
            <w:pPr>
              <w:pStyle w:val="TAL"/>
            </w:pPr>
          </w:p>
        </w:tc>
        <w:tc>
          <w:tcPr>
            <w:tcW w:w="1419" w:type="dxa"/>
          </w:tcPr>
          <w:p w14:paraId="161BA298" w14:textId="77777777" w:rsidR="0071087C" w:rsidRPr="00E6516F" w:rsidRDefault="0071087C" w:rsidP="00174677">
            <w:pPr>
              <w:pStyle w:val="TAL"/>
            </w:pPr>
          </w:p>
        </w:tc>
        <w:tc>
          <w:tcPr>
            <w:tcW w:w="1135" w:type="dxa"/>
          </w:tcPr>
          <w:p w14:paraId="3D395FA2" w14:textId="77777777" w:rsidR="0071087C" w:rsidRPr="00E6516F" w:rsidRDefault="0071087C" w:rsidP="00174677">
            <w:pPr>
              <w:pStyle w:val="TAL"/>
            </w:pPr>
          </w:p>
        </w:tc>
      </w:tr>
      <w:tr w:rsidR="0071087C" w:rsidRPr="00E6516F" w14:paraId="3AB7ACC8" w14:textId="77777777" w:rsidTr="00174677">
        <w:tc>
          <w:tcPr>
            <w:tcW w:w="2836" w:type="dxa"/>
          </w:tcPr>
          <w:p w14:paraId="4A55DAAB" w14:textId="77777777" w:rsidR="0071087C" w:rsidRPr="00E6516F" w:rsidRDefault="0071087C" w:rsidP="00174677">
            <w:pPr>
              <w:pStyle w:val="TAL"/>
            </w:pPr>
            <w:r w:rsidRPr="00E6516F">
              <w:t xml:space="preserve">    mcdata-calling-user-id</w:t>
            </w:r>
          </w:p>
        </w:tc>
        <w:tc>
          <w:tcPr>
            <w:tcW w:w="2127" w:type="dxa"/>
          </w:tcPr>
          <w:p w14:paraId="5AB2B0AE" w14:textId="77777777" w:rsidR="0071087C" w:rsidRPr="00E6516F" w:rsidRDefault="0071087C" w:rsidP="00174677">
            <w:pPr>
              <w:pStyle w:val="TAL"/>
              <w:rPr>
                <w:lang w:eastAsia="ko-KR"/>
              </w:rPr>
            </w:pPr>
            <w:r w:rsidRPr="00E6516F">
              <w:t>px_MCData_ID_User_A</w:t>
            </w:r>
          </w:p>
        </w:tc>
        <w:tc>
          <w:tcPr>
            <w:tcW w:w="2127" w:type="dxa"/>
            <w:tcBorders>
              <w:top w:val="single" w:sz="4" w:space="0" w:color="auto"/>
              <w:bottom w:val="single" w:sz="4" w:space="0" w:color="auto"/>
            </w:tcBorders>
          </w:tcPr>
          <w:p w14:paraId="1430E5E5" w14:textId="77777777" w:rsidR="0071087C" w:rsidRPr="00E6516F" w:rsidRDefault="0071087C" w:rsidP="00174677">
            <w:pPr>
              <w:pStyle w:val="TAL"/>
            </w:pPr>
            <w:r w:rsidRPr="00E6516F">
              <w:t>NOTE: the element is not encrypted</w:t>
            </w:r>
          </w:p>
        </w:tc>
        <w:tc>
          <w:tcPr>
            <w:tcW w:w="1419" w:type="dxa"/>
          </w:tcPr>
          <w:p w14:paraId="32F03E23" w14:textId="77777777" w:rsidR="0071087C" w:rsidRPr="00E6516F" w:rsidRDefault="0071087C" w:rsidP="00174677">
            <w:pPr>
              <w:pStyle w:val="TAL"/>
            </w:pPr>
          </w:p>
        </w:tc>
        <w:tc>
          <w:tcPr>
            <w:tcW w:w="1135" w:type="dxa"/>
          </w:tcPr>
          <w:p w14:paraId="458C842E" w14:textId="77777777" w:rsidR="0071087C" w:rsidRPr="00E6516F" w:rsidRDefault="0071087C" w:rsidP="00174677">
            <w:pPr>
              <w:pStyle w:val="TAL"/>
            </w:pPr>
          </w:p>
        </w:tc>
      </w:tr>
    </w:tbl>
    <w:p w14:paraId="5E5100EA" w14:textId="77777777" w:rsidR="0071087C" w:rsidRPr="00E6516F" w:rsidRDefault="0071087C" w:rsidP="0071087C"/>
    <w:p w14:paraId="649D0BE3" w14:textId="77777777" w:rsidR="0071087C" w:rsidRPr="00E6516F" w:rsidRDefault="0071087C" w:rsidP="0071087C">
      <w:pPr>
        <w:pStyle w:val="TH"/>
      </w:pPr>
      <w:r w:rsidRPr="00E6516F">
        <w:t>Table 6.2.1.3.3-9..10: Void</w:t>
      </w:r>
    </w:p>
    <w:p w14:paraId="37451825" w14:textId="77777777" w:rsidR="00B93CA2" w:rsidRPr="00E6516F" w:rsidRDefault="00B93CA2" w:rsidP="00B93CA2"/>
    <w:p w14:paraId="3ACBDCF7" w14:textId="7A68C875" w:rsidR="0071087C" w:rsidRPr="00E6516F" w:rsidRDefault="0071087C" w:rsidP="0071087C">
      <w:pPr>
        <w:pStyle w:val="TH"/>
      </w:pPr>
      <w:r w:rsidRPr="00E6516F">
        <w:t xml:space="preserve">Table 6.2.1.3.3-11: HTTP 201 Created (step 15, Table 6.2.1.3.2-1; </w:t>
      </w:r>
      <w:r w:rsidRPr="00E6516F">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33390FD3" w14:textId="77777777" w:rsidTr="00174677">
        <w:tc>
          <w:tcPr>
            <w:tcW w:w="9639" w:type="dxa"/>
          </w:tcPr>
          <w:p w14:paraId="39E8CE24" w14:textId="77777777" w:rsidR="0071087C" w:rsidRPr="00E6516F" w:rsidRDefault="0071087C" w:rsidP="00174677">
            <w:pPr>
              <w:pStyle w:val="TAL"/>
            </w:pPr>
            <w:r w:rsidRPr="00E6516F">
              <w:t>Derivation Path: TS 36.579-1 [2], Table 5.5.4.7-1, condition FD_HTTP</w:t>
            </w:r>
          </w:p>
        </w:tc>
      </w:tr>
    </w:tbl>
    <w:p w14:paraId="6BC59236" w14:textId="77777777" w:rsidR="0071087C" w:rsidRPr="00E6516F" w:rsidRDefault="0071087C" w:rsidP="0071087C"/>
    <w:p w14:paraId="15871E73" w14:textId="77777777" w:rsidR="0071087C" w:rsidRPr="00E6516F" w:rsidRDefault="0071087C" w:rsidP="0071087C">
      <w:pPr>
        <w:pStyle w:val="TH"/>
      </w:pPr>
      <w:r w:rsidRPr="00E6516F">
        <w:t xml:space="preserve">Table 6.2.1.3.3-11A: HTTP 201 Created (step 24, Table 6.2.1.3.2-1; </w:t>
      </w:r>
      <w:r w:rsidRPr="00E6516F">
        <w:br/>
        <w:t>step 3,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7439476A" w14:textId="77777777" w:rsidTr="00174677">
        <w:trPr>
          <w:cantSplit/>
        </w:trPr>
        <w:tc>
          <w:tcPr>
            <w:tcW w:w="9639" w:type="dxa"/>
            <w:gridSpan w:val="5"/>
          </w:tcPr>
          <w:p w14:paraId="7BA7ECED" w14:textId="77777777" w:rsidR="0071087C" w:rsidRPr="00E6516F" w:rsidRDefault="0071087C" w:rsidP="00174677">
            <w:pPr>
              <w:pStyle w:val="TAL"/>
              <w:rPr>
                <w:rFonts w:cs="Arial"/>
                <w:szCs w:val="18"/>
              </w:rPr>
            </w:pPr>
            <w:r w:rsidRPr="00E6516F">
              <w:rPr>
                <w:rFonts w:cs="Arial"/>
                <w:szCs w:val="18"/>
              </w:rPr>
              <w:t>Derivation Path: TS 36.579-1 [2], Table 5.5.4.7-1, condition FD_HTTP</w:t>
            </w:r>
          </w:p>
        </w:tc>
      </w:tr>
      <w:tr w:rsidR="0071087C" w:rsidRPr="00E6516F" w14:paraId="11CA8BA0" w14:textId="77777777" w:rsidTr="00174677">
        <w:tc>
          <w:tcPr>
            <w:tcW w:w="2835" w:type="dxa"/>
          </w:tcPr>
          <w:p w14:paraId="5475AF82" w14:textId="77777777" w:rsidR="0071087C" w:rsidRPr="00E6516F" w:rsidRDefault="0071087C" w:rsidP="00174677">
            <w:pPr>
              <w:pStyle w:val="TAH"/>
              <w:rPr>
                <w:bCs/>
              </w:rPr>
            </w:pPr>
            <w:r w:rsidRPr="00E6516F">
              <w:rPr>
                <w:bCs/>
              </w:rPr>
              <w:t>Information Element</w:t>
            </w:r>
          </w:p>
        </w:tc>
        <w:tc>
          <w:tcPr>
            <w:tcW w:w="2126" w:type="dxa"/>
          </w:tcPr>
          <w:p w14:paraId="41DAEDC3"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06E01C06" w14:textId="77777777" w:rsidR="0071087C" w:rsidRPr="00E6516F" w:rsidRDefault="0071087C" w:rsidP="00174677">
            <w:pPr>
              <w:pStyle w:val="TAH"/>
              <w:rPr>
                <w:bCs/>
              </w:rPr>
            </w:pPr>
            <w:r w:rsidRPr="00E6516F">
              <w:rPr>
                <w:bCs/>
              </w:rPr>
              <w:t>Comment</w:t>
            </w:r>
          </w:p>
        </w:tc>
        <w:tc>
          <w:tcPr>
            <w:tcW w:w="1418" w:type="dxa"/>
          </w:tcPr>
          <w:p w14:paraId="5E9FBEE9" w14:textId="77777777" w:rsidR="0071087C" w:rsidRPr="00E6516F" w:rsidRDefault="0071087C" w:rsidP="00174677">
            <w:pPr>
              <w:pStyle w:val="TAH"/>
              <w:rPr>
                <w:bCs/>
              </w:rPr>
            </w:pPr>
            <w:r w:rsidRPr="00E6516F">
              <w:rPr>
                <w:bCs/>
              </w:rPr>
              <w:t>Reference</w:t>
            </w:r>
          </w:p>
        </w:tc>
        <w:tc>
          <w:tcPr>
            <w:tcW w:w="1134" w:type="dxa"/>
          </w:tcPr>
          <w:p w14:paraId="316BDB58" w14:textId="77777777" w:rsidR="0071087C" w:rsidRPr="00E6516F" w:rsidRDefault="0071087C" w:rsidP="00174677">
            <w:pPr>
              <w:pStyle w:val="TAH"/>
              <w:rPr>
                <w:bCs/>
              </w:rPr>
            </w:pPr>
            <w:r w:rsidRPr="00E6516F">
              <w:rPr>
                <w:bCs/>
              </w:rPr>
              <w:t>Condition</w:t>
            </w:r>
          </w:p>
        </w:tc>
      </w:tr>
      <w:tr w:rsidR="0071087C" w:rsidRPr="00E6516F" w14:paraId="3E0B0947" w14:textId="77777777" w:rsidTr="00174677">
        <w:tc>
          <w:tcPr>
            <w:tcW w:w="2835" w:type="dxa"/>
          </w:tcPr>
          <w:p w14:paraId="225B25A2" w14:textId="77777777" w:rsidR="0071087C" w:rsidRPr="00E6516F" w:rsidRDefault="0071087C" w:rsidP="00174677">
            <w:pPr>
              <w:pStyle w:val="TAL"/>
              <w:rPr>
                <w:b/>
                <w:bCs/>
              </w:rPr>
            </w:pPr>
            <w:r w:rsidRPr="00E6516F">
              <w:rPr>
                <w:b/>
                <w:bCs/>
              </w:rPr>
              <w:t>Location</w:t>
            </w:r>
          </w:p>
        </w:tc>
        <w:tc>
          <w:tcPr>
            <w:tcW w:w="2126" w:type="dxa"/>
          </w:tcPr>
          <w:p w14:paraId="1DBF8DA6" w14:textId="77777777" w:rsidR="0071087C" w:rsidRPr="00E6516F" w:rsidRDefault="0071087C" w:rsidP="00174677">
            <w:pPr>
              <w:pStyle w:val="TAL"/>
            </w:pPr>
          </w:p>
        </w:tc>
        <w:tc>
          <w:tcPr>
            <w:tcW w:w="2126" w:type="dxa"/>
            <w:tcBorders>
              <w:bottom w:val="single" w:sz="4" w:space="0" w:color="auto"/>
            </w:tcBorders>
          </w:tcPr>
          <w:p w14:paraId="58A9CBF4" w14:textId="77777777" w:rsidR="0071087C" w:rsidRPr="00E6516F" w:rsidRDefault="0071087C" w:rsidP="00174677">
            <w:pPr>
              <w:pStyle w:val="TAL"/>
            </w:pPr>
          </w:p>
        </w:tc>
        <w:tc>
          <w:tcPr>
            <w:tcW w:w="1418" w:type="dxa"/>
          </w:tcPr>
          <w:p w14:paraId="050247C1" w14:textId="77777777" w:rsidR="0071087C" w:rsidRPr="00E6516F" w:rsidRDefault="0071087C" w:rsidP="00174677">
            <w:pPr>
              <w:pStyle w:val="TAL"/>
            </w:pPr>
          </w:p>
        </w:tc>
        <w:tc>
          <w:tcPr>
            <w:tcW w:w="1134" w:type="dxa"/>
          </w:tcPr>
          <w:p w14:paraId="4387711C" w14:textId="77777777" w:rsidR="0071087C" w:rsidRPr="00E6516F" w:rsidRDefault="0071087C" w:rsidP="00174677">
            <w:pPr>
              <w:pStyle w:val="TAL"/>
            </w:pPr>
          </w:p>
        </w:tc>
      </w:tr>
      <w:tr w:rsidR="0071087C" w:rsidRPr="00E6516F" w14:paraId="2C7C1551" w14:textId="77777777" w:rsidTr="00174677">
        <w:tc>
          <w:tcPr>
            <w:tcW w:w="2835" w:type="dxa"/>
          </w:tcPr>
          <w:p w14:paraId="486FB4EC" w14:textId="77777777" w:rsidR="0071087C" w:rsidRPr="00E6516F" w:rsidRDefault="0071087C" w:rsidP="00174677">
            <w:pPr>
              <w:pStyle w:val="TAL"/>
            </w:pPr>
            <w:r w:rsidRPr="00E6516F">
              <w:t xml:space="preserve">  uri</w:t>
            </w:r>
          </w:p>
        </w:tc>
        <w:tc>
          <w:tcPr>
            <w:tcW w:w="2126" w:type="dxa"/>
          </w:tcPr>
          <w:p w14:paraId="007C8A32" w14:textId="77777777" w:rsidR="0071087C" w:rsidRPr="00E6516F" w:rsidRDefault="0071087C" w:rsidP="00174677">
            <w:pPr>
              <w:pStyle w:val="TAL"/>
            </w:pPr>
            <w:r w:rsidRPr="00E6516F">
              <w:t>tsc_MCData_MSF_URI &amp; "/file-location-2"</w:t>
            </w:r>
          </w:p>
        </w:tc>
        <w:tc>
          <w:tcPr>
            <w:tcW w:w="2126" w:type="dxa"/>
            <w:tcBorders>
              <w:bottom w:val="single" w:sz="4" w:space="0" w:color="auto"/>
            </w:tcBorders>
          </w:tcPr>
          <w:p w14:paraId="44CE4614" w14:textId="77777777" w:rsidR="0071087C" w:rsidRPr="00E6516F" w:rsidRDefault="0071087C" w:rsidP="00174677">
            <w:pPr>
              <w:pStyle w:val="TAL"/>
            </w:pPr>
          </w:p>
        </w:tc>
        <w:tc>
          <w:tcPr>
            <w:tcW w:w="1418" w:type="dxa"/>
          </w:tcPr>
          <w:p w14:paraId="386343A9" w14:textId="77777777" w:rsidR="0071087C" w:rsidRPr="00E6516F" w:rsidRDefault="0071087C" w:rsidP="00174677">
            <w:pPr>
              <w:pStyle w:val="TAL"/>
            </w:pPr>
          </w:p>
        </w:tc>
        <w:tc>
          <w:tcPr>
            <w:tcW w:w="1134" w:type="dxa"/>
          </w:tcPr>
          <w:p w14:paraId="532779E5" w14:textId="77777777" w:rsidR="0071087C" w:rsidRPr="00E6516F" w:rsidRDefault="0071087C" w:rsidP="00174677">
            <w:pPr>
              <w:pStyle w:val="TAL"/>
            </w:pPr>
          </w:p>
        </w:tc>
      </w:tr>
    </w:tbl>
    <w:p w14:paraId="2F4A9713" w14:textId="77777777" w:rsidR="0071087C" w:rsidRPr="00E6516F" w:rsidRDefault="0071087C" w:rsidP="0071087C"/>
    <w:p w14:paraId="5B9274CA" w14:textId="089F9BEB" w:rsidR="0071087C" w:rsidRPr="00E6516F" w:rsidRDefault="0071087C" w:rsidP="0071087C">
      <w:pPr>
        <w:pStyle w:val="TH"/>
      </w:pPr>
      <w:bookmarkStart w:id="828" w:name="_Hlk36193679"/>
      <w:r w:rsidRPr="00E6516F">
        <w:t xml:space="preserve">Table 6.2.1.3.3-12: SIP MESSAGE (steps 15, 24, Table 6.2.1.3.2-1; </w:t>
      </w:r>
      <w:r w:rsidRPr="00E6516F">
        <w:br/>
        <w:t>step 4,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73B55F76" w14:textId="77777777" w:rsidTr="00174677">
        <w:trPr>
          <w:cantSplit/>
        </w:trPr>
        <w:tc>
          <w:tcPr>
            <w:tcW w:w="9639" w:type="dxa"/>
            <w:gridSpan w:val="5"/>
          </w:tcPr>
          <w:p w14:paraId="1C974EC3" w14:textId="77777777" w:rsidR="0071087C" w:rsidRPr="00E6516F" w:rsidRDefault="0071087C" w:rsidP="00174677">
            <w:pPr>
              <w:pStyle w:val="TAL"/>
              <w:rPr>
                <w:rFonts w:cs="Arial"/>
                <w:szCs w:val="18"/>
              </w:rPr>
            </w:pPr>
            <w:r w:rsidRPr="00E6516F">
              <w:rPr>
                <w:rFonts w:cs="Arial"/>
                <w:szCs w:val="18"/>
              </w:rPr>
              <w:t>Derivation Path: TS 36.579-1 [2], Table 5.5.2.7.1-1, condition MCDATA_FD, RESOURCE_LISTS, MCDATA_SIGNALLING</w:t>
            </w:r>
          </w:p>
        </w:tc>
      </w:tr>
      <w:tr w:rsidR="0071087C" w:rsidRPr="00E6516F" w14:paraId="0064C0E1" w14:textId="77777777" w:rsidTr="00174677">
        <w:tc>
          <w:tcPr>
            <w:tcW w:w="2835" w:type="dxa"/>
          </w:tcPr>
          <w:p w14:paraId="2C428DEE" w14:textId="77777777" w:rsidR="0071087C" w:rsidRPr="00E6516F" w:rsidRDefault="0071087C" w:rsidP="00174677">
            <w:pPr>
              <w:pStyle w:val="TAH"/>
              <w:rPr>
                <w:bCs/>
              </w:rPr>
            </w:pPr>
            <w:r w:rsidRPr="00E6516F">
              <w:rPr>
                <w:bCs/>
              </w:rPr>
              <w:t>Information Element</w:t>
            </w:r>
          </w:p>
        </w:tc>
        <w:tc>
          <w:tcPr>
            <w:tcW w:w="2126" w:type="dxa"/>
          </w:tcPr>
          <w:p w14:paraId="104BB643"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439BD0CD" w14:textId="77777777" w:rsidR="0071087C" w:rsidRPr="00E6516F" w:rsidRDefault="0071087C" w:rsidP="00174677">
            <w:pPr>
              <w:pStyle w:val="TAH"/>
              <w:rPr>
                <w:bCs/>
              </w:rPr>
            </w:pPr>
            <w:r w:rsidRPr="00E6516F">
              <w:rPr>
                <w:bCs/>
              </w:rPr>
              <w:t>Comment</w:t>
            </w:r>
          </w:p>
        </w:tc>
        <w:tc>
          <w:tcPr>
            <w:tcW w:w="1418" w:type="dxa"/>
          </w:tcPr>
          <w:p w14:paraId="4BA6259C" w14:textId="77777777" w:rsidR="0071087C" w:rsidRPr="00E6516F" w:rsidRDefault="0071087C" w:rsidP="00174677">
            <w:pPr>
              <w:pStyle w:val="TAH"/>
              <w:rPr>
                <w:bCs/>
              </w:rPr>
            </w:pPr>
            <w:r w:rsidRPr="00E6516F">
              <w:rPr>
                <w:bCs/>
              </w:rPr>
              <w:t>Reference</w:t>
            </w:r>
          </w:p>
        </w:tc>
        <w:tc>
          <w:tcPr>
            <w:tcW w:w="1134" w:type="dxa"/>
          </w:tcPr>
          <w:p w14:paraId="3FFDA30B" w14:textId="77777777" w:rsidR="0071087C" w:rsidRPr="00E6516F" w:rsidRDefault="0071087C" w:rsidP="00174677">
            <w:pPr>
              <w:pStyle w:val="TAH"/>
              <w:rPr>
                <w:bCs/>
              </w:rPr>
            </w:pPr>
            <w:r w:rsidRPr="00E6516F">
              <w:rPr>
                <w:bCs/>
              </w:rPr>
              <w:t>Condition</w:t>
            </w:r>
          </w:p>
        </w:tc>
      </w:tr>
      <w:tr w:rsidR="0071087C" w:rsidRPr="00E6516F" w14:paraId="1AC71979" w14:textId="77777777" w:rsidTr="00174677">
        <w:tc>
          <w:tcPr>
            <w:tcW w:w="2835" w:type="dxa"/>
            <w:vAlign w:val="center"/>
          </w:tcPr>
          <w:p w14:paraId="0436F017" w14:textId="77777777" w:rsidR="0071087C" w:rsidRPr="00E6516F" w:rsidRDefault="0071087C" w:rsidP="00174677">
            <w:pPr>
              <w:pStyle w:val="TAL"/>
              <w:rPr>
                <w:b/>
                <w:bCs/>
              </w:rPr>
            </w:pPr>
            <w:r w:rsidRPr="00E6516F">
              <w:rPr>
                <w:b/>
                <w:bCs/>
              </w:rPr>
              <w:t>Message-body</w:t>
            </w:r>
          </w:p>
        </w:tc>
        <w:tc>
          <w:tcPr>
            <w:tcW w:w="2126" w:type="dxa"/>
          </w:tcPr>
          <w:p w14:paraId="4AA56292" w14:textId="77777777" w:rsidR="0071087C" w:rsidRPr="00E6516F" w:rsidRDefault="0071087C" w:rsidP="00174677">
            <w:pPr>
              <w:pStyle w:val="TAL"/>
            </w:pPr>
          </w:p>
        </w:tc>
        <w:tc>
          <w:tcPr>
            <w:tcW w:w="2126" w:type="dxa"/>
            <w:tcBorders>
              <w:bottom w:val="single" w:sz="4" w:space="0" w:color="auto"/>
            </w:tcBorders>
          </w:tcPr>
          <w:p w14:paraId="45C34811" w14:textId="77777777" w:rsidR="0071087C" w:rsidRPr="00E6516F" w:rsidRDefault="0071087C" w:rsidP="00174677">
            <w:pPr>
              <w:pStyle w:val="TAL"/>
            </w:pPr>
          </w:p>
        </w:tc>
        <w:tc>
          <w:tcPr>
            <w:tcW w:w="1418" w:type="dxa"/>
          </w:tcPr>
          <w:p w14:paraId="6FB08386" w14:textId="77777777" w:rsidR="0071087C" w:rsidRPr="00E6516F" w:rsidRDefault="0071087C" w:rsidP="00174677">
            <w:pPr>
              <w:pStyle w:val="TAL"/>
            </w:pPr>
          </w:p>
        </w:tc>
        <w:tc>
          <w:tcPr>
            <w:tcW w:w="1134" w:type="dxa"/>
            <w:vAlign w:val="bottom"/>
          </w:tcPr>
          <w:p w14:paraId="61B2933B" w14:textId="77777777" w:rsidR="0071087C" w:rsidRPr="00E6516F" w:rsidRDefault="0071087C" w:rsidP="00174677">
            <w:pPr>
              <w:pStyle w:val="TAL"/>
            </w:pPr>
          </w:p>
        </w:tc>
      </w:tr>
      <w:tr w:rsidR="0071087C" w:rsidRPr="00E6516F" w14:paraId="22A7498E" w14:textId="77777777" w:rsidTr="00174677">
        <w:tc>
          <w:tcPr>
            <w:tcW w:w="2835" w:type="dxa"/>
            <w:vAlign w:val="center"/>
          </w:tcPr>
          <w:p w14:paraId="63290508" w14:textId="77777777" w:rsidR="0071087C" w:rsidRPr="00E6516F" w:rsidRDefault="0071087C" w:rsidP="00174677">
            <w:pPr>
              <w:pStyle w:val="TAL"/>
            </w:pPr>
            <w:r w:rsidRPr="00E6516F">
              <w:t xml:space="preserve">  MIME body part</w:t>
            </w:r>
          </w:p>
        </w:tc>
        <w:tc>
          <w:tcPr>
            <w:tcW w:w="2126" w:type="dxa"/>
            <w:vAlign w:val="center"/>
          </w:tcPr>
          <w:p w14:paraId="37B2E816" w14:textId="77777777" w:rsidR="0071087C" w:rsidRPr="00E6516F" w:rsidRDefault="0071087C" w:rsidP="00174677">
            <w:pPr>
              <w:pStyle w:val="TAL"/>
            </w:pPr>
          </w:p>
        </w:tc>
        <w:tc>
          <w:tcPr>
            <w:tcW w:w="2126" w:type="dxa"/>
            <w:tcBorders>
              <w:bottom w:val="single" w:sz="4" w:space="0" w:color="auto"/>
            </w:tcBorders>
          </w:tcPr>
          <w:p w14:paraId="657E6836" w14:textId="77777777" w:rsidR="0071087C" w:rsidRPr="00E6516F" w:rsidRDefault="0071087C" w:rsidP="00174677">
            <w:pPr>
              <w:pStyle w:val="TAL"/>
            </w:pPr>
            <w:r w:rsidRPr="00E6516F">
              <w:rPr>
                <w:b/>
                <w:bCs/>
              </w:rPr>
              <w:t>MCData-Info</w:t>
            </w:r>
          </w:p>
        </w:tc>
        <w:tc>
          <w:tcPr>
            <w:tcW w:w="1418" w:type="dxa"/>
          </w:tcPr>
          <w:p w14:paraId="3D70BFC0" w14:textId="77777777" w:rsidR="0071087C" w:rsidRPr="00E6516F" w:rsidRDefault="0071087C" w:rsidP="00174677">
            <w:pPr>
              <w:pStyle w:val="TAL"/>
            </w:pPr>
          </w:p>
        </w:tc>
        <w:tc>
          <w:tcPr>
            <w:tcW w:w="1134" w:type="dxa"/>
          </w:tcPr>
          <w:p w14:paraId="29790450" w14:textId="77777777" w:rsidR="0071087C" w:rsidRPr="00E6516F" w:rsidRDefault="0071087C" w:rsidP="00174677">
            <w:pPr>
              <w:pStyle w:val="TAL"/>
            </w:pPr>
          </w:p>
        </w:tc>
      </w:tr>
      <w:tr w:rsidR="0071087C" w:rsidRPr="00E6516F" w14:paraId="51928606" w14:textId="77777777" w:rsidTr="004312E8">
        <w:tc>
          <w:tcPr>
            <w:tcW w:w="2835" w:type="dxa"/>
          </w:tcPr>
          <w:p w14:paraId="06BD93EC" w14:textId="77777777" w:rsidR="0071087C" w:rsidRPr="00E6516F" w:rsidRDefault="0071087C" w:rsidP="00174677">
            <w:pPr>
              <w:pStyle w:val="TAL"/>
            </w:pPr>
            <w:r w:rsidRPr="00E6516F">
              <w:t xml:space="preserve">    MIME-part-body</w:t>
            </w:r>
          </w:p>
        </w:tc>
        <w:tc>
          <w:tcPr>
            <w:tcW w:w="2126" w:type="dxa"/>
          </w:tcPr>
          <w:p w14:paraId="31E07537" w14:textId="77777777" w:rsidR="0071087C" w:rsidRPr="00E6516F" w:rsidRDefault="0071087C" w:rsidP="00174677">
            <w:pPr>
              <w:pStyle w:val="TAL"/>
            </w:pPr>
            <w:r w:rsidRPr="00E6516F">
              <w:t>MCData-Info as described in Table 6.2.1.3.3-13</w:t>
            </w:r>
          </w:p>
        </w:tc>
        <w:tc>
          <w:tcPr>
            <w:tcW w:w="2126" w:type="dxa"/>
            <w:tcBorders>
              <w:bottom w:val="single" w:sz="4" w:space="0" w:color="auto"/>
            </w:tcBorders>
          </w:tcPr>
          <w:p w14:paraId="0AFD8677" w14:textId="77777777" w:rsidR="0071087C" w:rsidRPr="00E6516F" w:rsidRDefault="0071087C" w:rsidP="00174677">
            <w:pPr>
              <w:pStyle w:val="TAL"/>
            </w:pPr>
          </w:p>
        </w:tc>
        <w:tc>
          <w:tcPr>
            <w:tcW w:w="1418" w:type="dxa"/>
          </w:tcPr>
          <w:p w14:paraId="3B1C41A5" w14:textId="77777777" w:rsidR="0071087C" w:rsidRPr="00E6516F" w:rsidRDefault="0071087C" w:rsidP="00174677">
            <w:pPr>
              <w:pStyle w:val="TAL"/>
            </w:pPr>
          </w:p>
        </w:tc>
        <w:tc>
          <w:tcPr>
            <w:tcW w:w="1134" w:type="dxa"/>
          </w:tcPr>
          <w:p w14:paraId="460F3C8B" w14:textId="77777777" w:rsidR="0071087C" w:rsidRPr="00E6516F" w:rsidRDefault="0071087C" w:rsidP="00174677">
            <w:pPr>
              <w:pStyle w:val="TAL"/>
            </w:pPr>
          </w:p>
        </w:tc>
      </w:tr>
      <w:tr w:rsidR="0071087C" w:rsidRPr="00E6516F" w14:paraId="412642F1" w14:textId="77777777" w:rsidTr="00174677">
        <w:tc>
          <w:tcPr>
            <w:tcW w:w="2835" w:type="dxa"/>
            <w:vAlign w:val="center"/>
          </w:tcPr>
          <w:p w14:paraId="7D2C72BC" w14:textId="77777777" w:rsidR="0071087C" w:rsidRPr="00E6516F" w:rsidRDefault="0071087C" w:rsidP="00174677">
            <w:pPr>
              <w:pStyle w:val="TAL"/>
            </w:pPr>
            <w:r w:rsidRPr="00E6516F">
              <w:t xml:space="preserve">  MIME body part</w:t>
            </w:r>
          </w:p>
        </w:tc>
        <w:tc>
          <w:tcPr>
            <w:tcW w:w="2126" w:type="dxa"/>
            <w:vAlign w:val="center"/>
          </w:tcPr>
          <w:p w14:paraId="2D3A9F58" w14:textId="77777777" w:rsidR="0071087C" w:rsidRPr="00E6516F" w:rsidRDefault="0071087C" w:rsidP="00174677">
            <w:pPr>
              <w:pStyle w:val="TAL"/>
            </w:pPr>
          </w:p>
        </w:tc>
        <w:tc>
          <w:tcPr>
            <w:tcW w:w="2126" w:type="dxa"/>
            <w:tcBorders>
              <w:bottom w:val="single" w:sz="4" w:space="0" w:color="auto"/>
            </w:tcBorders>
          </w:tcPr>
          <w:p w14:paraId="3CFFAEFD" w14:textId="77777777" w:rsidR="0071087C" w:rsidRPr="00E6516F" w:rsidRDefault="0071087C" w:rsidP="00174677">
            <w:pPr>
              <w:pStyle w:val="TAL"/>
            </w:pPr>
            <w:r w:rsidRPr="00E6516F">
              <w:rPr>
                <w:b/>
                <w:bCs/>
              </w:rPr>
              <w:t>MCData Data signalling message</w:t>
            </w:r>
          </w:p>
        </w:tc>
        <w:tc>
          <w:tcPr>
            <w:tcW w:w="1418" w:type="dxa"/>
          </w:tcPr>
          <w:p w14:paraId="37E8E658" w14:textId="77777777" w:rsidR="0071087C" w:rsidRPr="00E6516F" w:rsidRDefault="0071087C" w:rsidP="00174677">
            <w:pPr>
              <w:pStyle w:val="TAL"/>
            </w:pPr>
          </w:p>
        </w:tc>
        <w:tc>
          <w:tcPr>
            <w:tcW w:w="1134" w:type="dxa"/>
          </w:tcPr>
          <w:p w14:paraId="7CD98DEA" w14:textId="77777777" w:rsidR="0071087C" w:rsidRPr="00E6516F" w:rsidRDefault="0071087C" w:rsidP="00174677">
            <w:pPr>
              <w:pStyle w:val="TAL"/>
            </w:pPr>
          </w:p>
        </w:tc>
      </w:tr>
      <w:tr w:rsidR="0071087C" w:rsidRPr="00E6516F" w14:paraId="2F727EC2" w14:textId="77777777" w:rsidTr="004312E8">
        <w:tc>
          <w:tcPr>
            <w:tcW w:w="2835" w:type="dxa"/>
          </w:tcPr>
          <w:p w14:paraId="73E2F7FB" w14:textId="77777777" w:rsidR="0071087C" w:rsidRPr="00E6516F" w:rsidRDefault="0071087C" w:rsidP="00174677">
            <w:pPr>
              <w:pStyle w:val="TAL"/>
            </w:pPr>
            <w:r w:rsidRPr="00E6516F">
              <w:t xml:space="preserve">    MIME-part-body</w:t>
            </w:r>
          </w:p>
        </w:tc>
        <w:tc>
          <w:tcPr>
            <w:tcW w:w="2126" w:type="dxa"/>
          </w:tcPr>
          <w:p w14:paraId="65504F9E" w14:textId="77777777" w:rsidR="0071087C" w:rsidRPr="00E6516F" w:rsidRDefault="0071087C" w:rsidP="00174677">
            <w:pPr>
              <w:pStyle w:val="TAL"/>
            </w:pPr>
            <w:r w:rsidRPr="00E6516F">
              <w:t>MCData Protected Payload Message containing FD SIGNALLING PAYLOAD as described in Table 6.2.1.3.3-13A</w:t>
            </w:r>
          </w:p>
        </w:tc>
        <w:tc>
          <w:tcPr>
            <w:tcW w:w="2126" w:type="dxa"/>
            <w:tcBorders>
              <w:bottom w:val="single" w:sz="4" w:space="0" w:color="auto"/>
            </w:tcBorders>
          </w:tcPr>
          <w:p w14:paraId="550B4EEB" w14:textId="77777777" w:rsidR="0071087C" w:rsidRPr="00E6516F" w:rsidRDefault="0071087C" w:rsidP="00174677">
            <w:pPr>
              <w:pStyle w:val="TAL"/>
            </w:pPr>
          </w:p>
        </w:tc>
        <w:tc>
          <w:tcPr>
            <w:tcW w:w="1418" w:type="dxa"/>
          </w:tcPr>
          <w:p w14:paraId="2DDF6424" w14:textId="77777777" w:rsidR="0071087C" w:rsidRPr="00E6516F" w:rsidRDefault="0071087C" w:rsidP="00174677">
            <w:pPr>
              <w:pStyle w:val="TAL"/>
            </w:pPr>
          </w:p>
        </w:tc>
        <w:tc>
          <w:tcPr>
            <w:tcW w:w="1134" w:type="dxa"/>
          </w:tcPr>
          <w:p w14:paraId="6E117997" w14:textId="77777777" w:rsidR="0071087C" w:rsidRPr="00E6516F" w:rsidRDefault="0071087C" w:rsidP="00174677">
            <w:pPr>
              <w:pStyle w:val="TAL"/>
            </w:pPr>
          </w:p>
        </w:tc>
      </w:tr>
    </w:tbl>
    <w:p w14:paraId="77E791AD" w14:textId="77777777" w:rsidR="0071087C" w:rsidRPr="00E6516F" w:rsidRDefault="0071087C" w:rsidP="0071087C"/>
    <w:p w14:paraId="09CC811A" w14:textId="77777777" w:rsidR="0071087C" w:rsidRPr="00E6516F" w:rsidRDefault="0071087C" w:rsidP="0071087C">
      <w:pPr>
        <w:pStyle w:val="TH"/>
      </w:pPr>
      <w:r w:rsidRPr="00E6516F">
        <w:t xml:space="preserve">Table 6.2.1.3.3-13: MCDATA-Info (Table 6.2.1.3.3-12)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54561C3B" w14:textId="77777777" w:rsidTr="00174677">
        <w:trPr>
          <w:cantSplit/>
        </w:trPr>
        <w:tc>
          <w:tcPr>
            <w:tcW w:w="9639" w:type="dxa"/>
            <w:gridSpan w:val="5"/>
          </w:tcPr>
          <w:p w14:paraId="0581819D"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5.5.3.2.1-3, condition MCD_1to1</w:t>
            </w:r>
          </w:p>
        </w:tc>
      </w:tr>
      <w:tr w:rsidR="0071087C" w:rsidRPr="00E6516F" w14:paraId="40800DC5" w14:textId="77777777" w:rsidTr="00174677">
        <w:tc>
          <w:tcPr>
            <w:tcW w:w="2835" w:type="dxa"/>
          </w:tcPr>
          <w:p w14:paraId="0685E61E" w14:textId="77777777" w:rsidR="0071087C" w:rsidRPr="00E6516F" w:rsidRDefault="0071087C" w:rsidP="00174677">
            <w:pPr>
              <w:pStyle w:val="TAH"/>
              <w:rPr>
                <w:bCs/>
              </w:rPr>
            </w:pPr>
            <w:r w:rsidRPr="00E6516F">
              <w:rPr>
                <w:bCs/>
              </w:rPr>
              <w:t>Information Element</w:t>
            </w:r>
          </w:p>
        </w:tc>
        <w:tc>
          <w:tcPr>
            <w:tcW w:w="2126" w:type="dxa"/>
          </w:tcPr>
          <w:p w14:paraId="59D9C8D7"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12FAC5F0" w14:textId="77777777" w:rsidR="0071087C" w:rsidRPr="00E6516F" w:rsidRDefault="0071087C" w:rsidP="00174677">
            <w:pPr>
              <w:pStyle w:val="TAH"/>
              <w:rPr>
                <w:bCs/>
              </w:rPr>
            </w:pPr>
            <w:r w:rsidRPr="00E6516F">
              <w:rPr>
                <w:bCs/>
              </w:rPr>
              <w:t>Comment</w:t>
            </w:r>
          </w:p>
        </w:tc>
        <w:tc>
          <w:tcPr>
            <w:tcW w:w="1418" w:type="dxa"/>
          </w:tcPr>
          <w:p w14:paraId="398835E5" w14:textId="77777777" w:rsidR="0071087C" w:rsidRPr="00E6516F" w:rsidRDefault="0071087C" w:rsidP="00174677">
            <w:pPr>
              <w:pStyle w:val="TAH"/>
              <w:rPr>
                <w:bCs/>
              </w:rPr>
            </w:pPr>
            <w:r w:rsidRPr="00E6516F">
              <w:rPr>
                <w:bCs/>
              </w:rPr>
              <w:t>Reference</w:t>
            </w:r>
          </w:p>
        </w:tc>
        <w:tc>
          <w:tcPr>
            <w:tcW w:w="1134" w:type="dxa"/>
          </w:tcPr>
          <w:p w14:paraId="39886463" w14:textId="77777777" w:rsidR="0071087C" w:rsidRPr="00E6516F" w:rsidRDefault="0071087C" w:rsidP="00174677">
            <w:pPr>
              <w:pStyle w:val="TAH"/>
              <w:rPr>
                <w:bCs/>
              </w:rPr>
            </w:pPr>
            <w:r w:rsidRPr="00E6516F">
              <w:rPr>
                <w:bCs/>
              </w:rPr>
              <w:t>Condition</w:t>
            </w:r>
          </w:p>
        </w:tc>
      </w:tr>
      <w:tr w:rsidR="0071087C" w:rsidRPr="00E6516F" w14:paraId="0F389BFC" w14:textId="77777777" w:rsidTr="00174677">
        <w:tc>
          <w:tcPr>
            <w:tcW w:w="2835" w:type="dxa"/>
          </w:tcPr>
          <w:p w14:paraId="0B9D1650" w14:textId="77777777" w:rsidR="0071087C" w:rsidRPr="00E6516F" w:rsidRDefault="0071087C" w:rsidP="00174677">
            <w:pPr>
              <w:pStyle w:val="TAL"/>
              <w:rPr>
                <w:rFonts w:cs="Arial"/>
                <w:szCs w:val="18"/>
              </w:rPr>
            </w:pPr>
            <w:r w:rsidRPr="00E6516F">
              <w:t>mcdata-info</w:t>
            </w:r>
          </w:p>
        </w:tc>
        <w:tc>
          <w:tcPr>
            <w:tcW w:w="2126" w:type="dxa"/>
          </w:tcPr>
          <w:p w14:paraId="246DA314" w14:textId="77777777" w:rsidR="0071087C" w:rsidRPr="00E6516F" w:rsidRDefault="0071087C" w:rsidP="00174677">
            <w:pPr>
              <w:pStyle w:val="TAL"/>
            </w:pPr>
          </w:p>
        </w:tc>
        <w:tc>
          <w:tcPr>
            <w:tcW w:w="2126" w:type="dxa"/>
            <w:tcBorders>
              <w:bottom w:val="single" w:sz="4" w:space="0" w:color="auto"/>
            </w:tcBorders>
          </w:tcPr>
          <w:p w14:paraId="1D15E998" w14:textId="77777777" w:rsidR="0071087C" w:rsidRPr="00E6516F" w:rsidRDefault="0071087C" w:rsidP="00174677">
            <w:pPr>
              <w:pStyle w:val="TAL"/>
            </w:pPr>
          </w:p>
        </w:tc>
        <w:tc>
          <w:tcPr>
            <w:tcW w:w="1418" w:type="dxa"/>
          </w:tcPr>
          <w:p w14:paraId="6CAF2FF4" w14:textId="77777777" w:rsidR="0071087C" w:rsidRPr="00E6516F" w:rsidRDefault="0071087C" w:rsidP="00174677">
            <w:pPr>
              <w:pStyle w:val="TAL"/>
            </w:pPr>
          </w:p>
        </w:tc>
        <w:tc>
          <w:tcPr>
            <w:tcW w:w="1134" w:type="dxa"/>
          </w:tcPr>
          <w:p w14:paraId="17CF8546" w14:textId="77777777" w:rsidR="0071087C" w:rsidRPr="00E6516F" w:rsidRDefault="0071087C" w:rsidP="00174677">
            <w:pPr>
              <w:pStyle w:val="TAL"/>
            </w:pPr>
          </w:p>
        </w:tc>
      </w:tr>
      <w:tr w:rsidR="0071087C" w:rsidRPr="00E6516F" w14:paraId="3FA16DA7" w14:textId="77777777" w:rsidTr="00174677">
        <w:tc>
          <w:tcPr>
            <w:tcW w:w="2835" w:type="dxa"/>
          </w:tcPr>
          <w:p w14:paraId="09C4C5F4" w14:textId="77777777" w:rsidR="0071087C" w:rsidRPr="00E6516F" w:rsidRDefault="0071087C" w:rsidP="00174677">
            <w:pPr>
              <w:pStyle w:val="TAL"/>
              <w:rPr>
                <w:rFonts w:cs="Arial"/>
                <w:szCs w:val="18"/>
              </w:rPr>
            </w:pPr>
            <w:r w:rsidRPr="00E6516F">
              <w:t xml:space="preserve">  mcdata-Params</w:t>
            </w:r>
          </w:p>
        </w:tc>
        <w:tc>
          <w:tcPr>
            <w:tcW w:w="2126" w:type="dxa"/>
          </w:tcPr>
          <w:p w14:paraId="5CEAC5FB" w14:textId="77777777" w:rsidR="0071087C" w:rsidRPr="00E6516F" w:rsidRDefault="0071087C" w:rsidP="00174677">
            <w:pPr>
              <w:pStyle w:val="TAL"/>
            </w:pPr>
          </w:p>
        </w:tc>
        <w:tc>
          <w:tcPr>
            <w:tcW w:w="2126" w:type="dxa"/>
            <w:tcBorders>
              <w:top w:val="single" w:sz="4" w:space="0" w:color="auto"/>
              <w:bottom w:val="single" w:sz="4" w:space="0" w:color="auto"/>
            </w:tcBorders>
          </w:tcPr>
          <w:p w14:paraId="35BA0BB2" w14:textId="77777777" w:rsidR="0071087C" w:rsidRPr="00E6516F" w:rsidRDefault="0071087C" w:rsidP="00174677">
            <w:pPr>
              <w:pStyle w:val="TAL"/>
            </w:pPr>
          </w:p>
        </w:tc>
        <w:tc>
          <w:tcPr>
            <w:tcW w:w="1418" w:type="dxa"/>
          </w:tcPr>
          <w:p w14:paraId="3D5F7984" w14:textId="77777777" w:rsidR="0071087C" w:rsidRPr="00E6516F" w:rsidRDefault="0071087C" w:rsidP="00174677">
            <w:pPr>
              <w:pStyle w:val="TAL"/>
            </w:pPr>
          </w:p>
        </w:tc>
        <w:tc>
          <w:tcPr>
            <w:tcW w:w="1134" w:type="dxa"/>
          </w:tcPr>
          <w:p w14:paraId="12C58C3B" w14:textId="77777777" w:rsidR="0071087C" w:rsidRPr="00E6516F" w:rsidRDefault="0071087C" w:rsidP="00174677">
            <w:pPr>
              <w:pStyle w:val="TAL"/>
            </w:pPr>
          </w:p>
        </w:tc>
      </w:tr>
      <w:tr w:rsidR="0071087C" w:rsidRPr="00E6516F" w14:paraId="6E8BF2E7" w14:textId="77777777" w:rsidTr="00174677">
        <w:tc>
          <w:tcPr>
            <w:tcW w:w="2835" w:type="dxa"/>
          </w:tcPr>
          <w:p w14:paraId="2EF87EAE" w14:textId="77777777" w:rsidR="0071087C" w:rsidRPr="00E6516F" w:rsidRDefault="0071087C" w:rsidP="00174677">
            <w:pPr>
              <w:pStyle w:val="TAL"/>
            </w:pPr>
            <w:r w:rsidRPr="00E6516F">
              <w:t xml:space="preserve">    request-type</w:t>
            </w:r>
          </w:p>
        </w:tc>
        <w:tc>
          <w:tcPr>
            <w:tcW w:w="2126" w:type="dxa"/>
          </w:tcPr>
          <w:p w14:paraId="0E2098FA" w14:textId="77777777" w:rsidR="0071087C" w:rsidRPr="00E6516F" w:rsidRDefault="0071087C" w:rsidP="00174677">
            <w:pPr>
              <w:pStyle w:val="TAL"/>
            </w:pPr>
            <w:r w:rsidRPr="00E6516F">
              <w:rPr>
                <w:lang w:eastAsia="ko-KR"/>
              </w:rPr>
              <w:t>"one-to-one-fd"</w:t>
            </w:r>
          </w:p>
        </w:tc>
        <w:tc>
          <w:tcPr>
            <w:tcW w:w="2126" w:type="dxa"/>
            <w:tcBorders>
              <w:top w:val="single" w:sz="4" w:space="0" w:color="auto"/>
              <w:bottom w:val="single" w:sz="4" w:space="0" w:color="auto"/>
            </w:tcBorders>
          </w:tcPr>
          <w:p w14:paraId="13997867" w14:textId="77777777" w:rsidR="0071087C" w:rsidRPr="00E6516F" w:rsidRDefault="0071087C" w:rsidP="00174677">
            <w:pPr>
              <w:pStyle w:val="TAL"/>
            </w:pPr>
          </w:p>
        </w:tc>
        <w:tc>
          <w:tcPr>
            <w:tcW w:w="1418" w:type="dxa"/>
          </w:tcPr>
          <w:p w14:paraId="01ACC922" w14:textId="77777777" w:rsidR="0071087C" w:rsidRPr="00E6516F" w:rsidRDefault="0071087C" w:rsidP="00174677">
            <w:pPr>
              <w:pStyle w:val="TAL"/>
            </w:pPr>
          </w:p>
        </w:tc>
        <w:tc>
          <w:tcPr>
            <w:tcW w:w="1134" w:type="dxa"/>
          </w:tcPr>
          <w:p w14:paraId="5CACDC4A" w14:textId="77777777" w:rsidR="0071087C" w:rsidRPr="00E6516F" w:rsidRDefault="0071087C" w:rsidP="00174677">
            <w:pPr>
              <w:pStyle w:val="TAL"/>
            </w:pPr>
          </w:p>
        </w:tc>
      </w:tr>
      <w:bookmarkEnd w:id="828"/>
    </w:tbl>
    <w:p w14:paraId="5579E044" w14:textId="77777777" w:rsidR="0071087C" w:rsidRPr="00E6516F" w:rsidRDefault="0071087C" w:rsidP="0071087C"/>
    <w:p w14:paraId="3F9D7F86" w14:textId="77777777" w:rsidR="0071087C" w:rsidRPr="00E6516F" w:rsidRDefault="0071087C" w:rsidP="0071087C">
      <w:pPr>
        <w:pStyle w:val="TH"/>
      </w:pPr>
      <w:r w:rsidRPr="00E6516F">
        <w:t>Table 6.2.1.3.3-13A: FD SIGNALLING PAYLOAD (Table 6.2.1.3.3-12)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51CEA465" w14:textId="77777777" w:rsidTr="00174677">
        <w:trPr>
          <w:cantSplit/>
        </w:trPr>
        <w:tc>
          <w:tcPr>
            <w:tcW w:w="9639" w:type="dxa"/>
          </w:tcPr>
          <w:p w14:paraId="183203F6" w14:textId="77777777" w:rsidR="0071087C" w:rsidRPr="00E6516F" w:rsidRDefault="0071087C" w:rsidP="00174677">
            <w:pPr>
              <w:pStyle w:val="TAL"/>
              <w:rPr>
                <w:rFonts w:cs="Arial"/>
                <w:szCs w:val="18"/>
              </w:rPr>
            </w:pPr>
            <w:r w:rsidRPr="00E6516F">
              <w:rPr>
                <w:rFonts w:cs="Arial"/>
                <w:szCs w:val="18"/>
              </w:rPr>
              <w:t>Derivation Path: TS 36.579-1 [2], Table 5.5.3.8.5-1, condition FD_HTTP</w:t>
            </w:r>
          </w:p>
        </w:tc>
      </w:tr>
    </w:tbl>
    <w:p w14:paraId="7F85A116" w14:textId="77777777" w:rsidR="0071087C" w:rsidRPr="00E6516F" w:rsidRDefault="0071087C" w:rsidP="0071087C"/>
    <w:p w14:paraId="4481C67F" w14:textId="6E2D3E74" w:rsidR="0071087C" w:rsidRPr="00E6516F" w:rsidRDefault="0071087C" w:rsidP="0071087C">
      <w:pPr>
        <w:pStyle w:val="TH"/>
      </w:pPr>
      <w:bookmarkStart w:id="829" w:name="_Hlk38967086"/>
      <w:r w:rsidRPr="00E6516F">
        <w:t>Table 6.2.1.3.3-14: SIP MESSAGE (step 19, Table 6.2.1.3.2-1;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05AF6AF1" w14:textId="77777777" w:rsidTr="00174677">
        <w:tc>
          <w:tcPr>
            <w:tcW w:w="9639" w:type="dxa"/>
            <w:gridSpan w:val="5"/>
          </w:tcPr>
          <w:p w14:paraId="41A8D991" w14:textId="77777777" w:rsidR="0071087C" w:rsidRPr="00E6516F" w:rsidRDefault="0071087C" w:rsidP="00174677">
            <w:pPr>
              <w:pStyle w:val="TAL"/>
              <w:rPr>
                <w:rFonts w:cs="Arial"/>
                <w:szCs w:val="18"/>
              </w:rPr>
            </w:pPr>
            <w:r w:rsidRPr="00E6516F">
              <w:rPr>
                <w:rFonts w:cs="Arial"/>
                <w:szCs w:val="18"/>
              </w:rPr>
              <w:t>Derivation Path: TS 36.579-1 [2], Table 5.5.2.7.2-1, condition MCDATA_FD, MCDATA_SIGNALLING</w:t>
            </w:r>
          </w:p>
        </w:tc>
      </w:tr>
      <w:tr w:rsidR="0071087C" w:rsidRPr="00E6516F" w14:paraId="7C2C8E98" w14:textId="77777777" w:rsidTr="00174677">
        <w:tc>
          <w:tcPr>
            <w:tcW w:w="2835" w:type="dxa"/>
          </w:tcPr>
          <w:p w14:paraId="637F5F07" w14:textId="77777777" w:rsidR="0071087C" w:rsidRPr="00E6516F" w:rsidRDefault="0071087C" w:rsidP="00174677">
            <w:pPr>
              <w:pStyle w:val="TAH"/>
              <w:rPr>
                <w:bCs/>
              </w:rPr>
            </w:pPr>
            <w:bookmarkStart w:id="830" w:name="_Hlk94116254"/>
            <w:r w:rsidRPr="00E6516F">
              <w:rPr>
                <w:bCs/>
              </w:rPr>
              <w:t>Information Element</w:t>
            </w:r>
          </w:p>
        </w:tc>
        <w:tc>
          <w:tcPr>
            <w:tcW w:w="2126" w:type="dxa"/>
          </w:tcPr>
          <w:p w14:paraId="286D8B7A" w14:textId="77777777" w:rsidR="0071087C" w:rsidRPr="00E6516F" w:rsidRDefault="0071087C" w:rsidP="00174677">
            <w:pPr>
              <w:pStyle w:val="TAH"/>
              <w:rPr>
                <w:bCs/>
              </w:rPr>
            </w:pPr>
            <w:r w:rsidRPr="00E6516F">
              <w:rPr>
                <w:bCs/>
              </w:rPr>
              <w:t>Value/remark</w:t>
            </w:r>
          </w:p>
        </w:tc>
        <w:tc>
          <w:tcPr>
            <w:tcW w:w="2126" w:type="dxa"/>
          </w:tcPr>
          <w:p w14:paraId="0D8C8B6F" w14:textId="77777777" w:rsidR="0071087C" w:rsidRPr="00E6516F" w:rsidRDefault="0071087C" w:rsidP="00174677">
            <w:pPr>
              <w:pStyle w:val="TAH"/>
              <w:rPr>
                <w:bCs/>
              </w:rPr>
            </w:pPr>
            <w:r w:rsidRPr="00E6516F">
              <w:rPr>
                <w:bCs/>
              </w:rPr>
              <w:t>Comment</w:t>
            </w:r>
          </w:p>
        </w:tc>
        <w:tc>
          <w:tcPr>
            <w:tcW w:w="1418" w:type="dxa"/>
          </w:tcPr>
          <w:p w14:paraId="63CDD912" w14:textId="77777777" w:rsidR="0071087C" w:rsidRPr="00E6516F" w:rsidRDefault="0071087C" w:rsidP="00174677">
            <w:pPr>
              <w:pStyle w:val="TAH"/>
              <w:rPr>
                <w:bCs/>
              </w:rPr>
            </w:pPr>
            <w:r w:rsidRPr="00E6516F">
              <w:rPr>
                <w:bCs/>
              </w:rPr>
              <w:t>Reference</w:t>
            </w:r>
          </w:p>
        </w:tc>
        <w:tc>
          <w:tcPr>
            <w:tcW w:w="1134" w:type="dxa"/>
          </w:tcPr>
          <w:p w14:paraId="6B0D66C5" w14:textId="77777777" w:rsidR="0071087C" w:rsidRPr="00E6516F" w:rsidRDefault="0071087C" w:rsidP="00174677">
            <w:pPr>
              <w:pStyle w:val="TAH"/>
              <w:rPr>
                <w:bCs/>
              </w:rPr>
            </w:pPr>
            <w:r w:rsidRPr="00E6516F">
              <w:rPr>
                <w:bCs/>
              </w:rPr>
              <w:t>Condition</w:t>
            </w:r>
          </w:p>
        </w:tc>
      </w:tr>
      <w:bookmarkEnd w:id="830"/>
      <w:tr w:rsidR="0071087C" w:rsidRPr="00E6516F" w14:paraId="46CFAC9A" w14:textId="77777777" w:rsidTr="00174677">
        <w:tc>
          <w:tcPr>
            <w:tcW w:w="2835" w:type="dxa"/>
            <w:vAlign w:val="center"/>
          </w:tcPr>
          <w:p w14:paraId="0DABBD66" w14:textId="77777777" w:rsidR="0071087C" w:rsidRPr="00E6516F" w:rsidRDefault="0071087C" w:rsidP="00174677">
            <w:pPr>
              <w:pStyle w:val="TAL"/>
              <w:rPr>
                <w:b/>
                <w:bCs/>
              </w:rPr>
            </w:pPr>
            <w:r w:rsidRPr="00E6516F">
              <w:rPr>
                <w:b/>
                <w:bCs/>
              </w:rPr>
              <w:t>Message-body</w:t>
            </w:r>
          </w:p>
        </w:tc>
        <w:tc>
          <w:tcPr>
            <w:tcW w:w="2126" w:type="dxa"/>
          </w:tcPr>
          <w:p w14:paraId="108DA276" w14:textId="77777777" w:rsidR="0071087C" w:rsidRPr="00E6516F" w:rsidRDefault="0071087C" w:rsidP="00174677">
            <w:pPr>
              <w:pStyle w:val="TAL"/>
            </w:pPr>
          </w:p>
        </w:tc>
        <w:tc>
          <w:tcPr>
            <w:tcW w:w="2126" w:type="dxa"/>
          </w:tcPr>
          <w:p w14:paraId="249E4962" w14:textId="77777777" w:rsidR="0071087C" w:rsidRPr="00E6516F" w:rsidRDefault="0071087C" w:rsidP="00174677">
            <w:pPr>
              <w:pStyle w:val="TAL"/>
            </w:pPr>
          </w:p>
        </w:tc>
        <w:tc>
          <w:tcPr>
            <w:tcW w:w="1418" w:type="dxa"/>
          </w:tcPr>
          <w:p w14:paraId="6771F723" w14:textId="77777777" w:rsidR="0071087C" w:rsidRPr="00E6516F" w:rsidRDefault="0071087C" w:rsidP="00174677">
            <w:pPr>
              <w:pStyle w:val="TAL"/>
            </w:pPr>
          </w:p>
        </w:tc>
        <w:tc>
          <w:tcPr>
            <w:tcW w:w="1134" w:type="dxa"/>
            <w:vAlign w:val="bottom"/>
          </w:tcPr>
          <w:p w14:paraId="1A22DEF2" w14:textId="77777777" w:rsidR="0071087C" w:rsidRPr="00E6516F" w:rsidRDefault="0071087C" w:rsidP="00174677">
            <w:pPr>
              <w:pStyle w:val="TAL"/>
            </w:pPr>
          </w:p>
        </w:tc>
      </w:tr>
      <w:tr w:rsidR="0071087C" w:rsidRPr="00E6516F" w14:paraId="5468C62E" w14:textId="77777777" w:rsidTr="004312E8">
        <w:tc>
          <w:tcPr>
            <w:tcW w:w="2835" w:type="dxa"/>
            <w:vAlign w:val="center"/>
          </w:tcPr>
          <w:p w14:paraId="281D5CC0" w14:textId="77777777" w:rsidR="0071087C" w:rsidRPr="00E6516F" w:rsidRDefault="0071087C" w:rsidP="00174677">
            <w:pPr>
              <w:pStyle w:val="TAL"/>
              <w:rPr>
                <w:b/>
                <w:bCs/>
              </w:rPr>
            </w:pPr>
            <w:r w:rsidRPr="00E6516F">
              <w:t xml:space="preserve">  MIME body part</w:t>
            </w:r>
          </w:p>
        </w:tc>
        <w:tc>
          <w:tcPr>
            <w:tcW w:w="2126" w:type="dxa"/>
            <w:vAlign w:val="center"/>
          </w:tcPr>
          <w:p w14:paraId="097BEC33" w14:textId="77777777" w:rsidR="0071087C" w:rsidRPr="00E6516F" w:rsidRDefault="0071087C" w:rsidP="00174677">
            <w:pPr>
              <w:pStyle w:val="TAL"/>
            </w:pPr>
          </w:p>
        </w:tc>
        <w:tc>
          <w:tcPr>
            <w:tcW w:w="2126" w:type="dxa"/>
          </w:tcPr>
          <w:p w14:paraId="722107B6" w14:textId="77777777" w:rsidR="0071087C" w:rsidRPr="00E6516F" w:rsidRDefault="0071087C" w:rsidP="00174677">
            <w:pPr>
              <w:pStyle w:val="TAL"/>
            </w:pPr>
            <w:r w:rsidRPr="00E6516F">
              <w:rPr>
                <w:b/>
                <w:bCs/>
              </w:rPr>
              <w:t>MCData Data signalling message</w:t>
            </w:r>
          </w:p>
        </w:tc>
        <w:tc>
          <w:tcPr>
            <w:tcW w:w="1418" w:type="dxa"/>
          </w:tcPr>
          <w:p w14:paraId="7831D13E" w14:textId="77777777" w:rsidR="0071087C" w:rsidRPr="00E6516F" w:rsidRDefault="0071087C" w:rsidP="00174677">
            <w:pPr>
              <w:pStyle w:val="TAL"/>
            </w:pPr>
          </w:p>
        </w:tc>
        <w:tc>
          <w:tcPr>
            <w:tcW w:w="1134" w:type="dxa"/>
            <w:vAlign w:val="bottom"/>
          </w:tcPr>
          <w:p w14:paraId="2A3528BE" w14:textId="77777777" w:rsidR="0071087C" w:rsidRPr="00E6516F" w:rsidRDefault="0071087C" w:rsidP="00174677">
            <w:pPr>
              <w:pStyle w:val="TAL"/>
            </w:pPr>
          </w:p>
        </w:tc>
      </w:tr>
      <w:tr w:rsidR="0071087C" w:rsidRPr="00E6516F" w14:paraId="3A55CD33" w14:textId="77777777" w:rsidTr="004312E8">
        <w:tc>
          <w:tcPr>
            <w:tcW w:w="2835" w:type="dxa"/>
          </w:tcPr>
          <w:p w14:paraId="5287C5A6" w14:textId="77777777" w:rsidR="0071087C" w:rsidRPr="00E6516F" w:rsidRDefault="0071087C" w:rsidP="00174677">
            <w:pPr>
              <w:pStyle w:val="TAL"/>
              <w:rPr>
                <w:b/>
                <w:bCs/>
              </w:rPr>
            </w:pPr>
            <w:r w:rsidRPr="00E6516F">
              <w:t xml:space="preserve">    MIME-part-body</w:t>
            </w:r>
          </w:p>
        </w:tc>
        <w:tc>
          <w:tcPr>
            <w:tcW w:w="2126" w:type="dxa"/>
          </w:tcPr>
          <w:p w14:paraId="3DB66392" w14:textId="77777777" w:rsidR="0071087C" w:rsidRPr="00E6516F" w:rsidRDefault="0071087C" w:rsidP="00174677">
            <w:pPr>
              <w:pStyle w:val="TAL"/>
            </w:pPr>
            <w:r w:rsidRPr="00E6516F">
              <w:t>MCData Protected Payload Message containing FD NOTIFICATION as described in Table 6.2.1.3.3-16</w:t>
            </w:r>
          </w:p>
        </w:tc>
        <w:tc>
          <w:tcPr>
            <w:tcW w:w="2126" w:type="dxa"/>
          </w:tcPr>
          <w:p w14:paraId="1916B1F5" w14:textId="77777777" w:rsidR="0071087C" w:rsidRPr="00E6516F" w:rsidRDefault="0071087C" w:rsidP="00174677">
            <w:pPr>
              <w:pStyle w:val="TAL"/>
            </w:pPr>
          </w:p>
        </w:tc>
        <w:tc>
          <w:tcPr>
            <w:tcW w:w="1418" w:type="dxa"/>
          </w:tcPr>
          <w:p w14:paraId="16B5B649" w14:textId="77777777" w:rsidR="0071087C" w:rsidRPr="00E6516F" w:rsidRDefault="0071087C" w:rsidP="00174677">
            <w:pPr>
              <w:pStyle w:val="TAL"/>
            </w:pPr>
          </w:p>
        </w:tc>
        <w:tc>
          <w:tcPr>
            <w:tcW w:w="1134" w:type="dxa"/>
            <w:vAlign w:val="bottom"/>
          </w:tcPr>
          <w:p w14:paraId="541EBD6C" w14:textId="77777777" w:rsidR="0071087C" w:rsidRPr="00E6516F" w:rsidRDefault="0071087C" w:rsidP="00174677">
            <w:pPr>
              <w:pStyle w:val="TAL"/>
            </w:pPr>
          </w:p>
        </w:tc>
      </w:tr>
    </w:tbl>
    <w:p w14:paraId="5630D5EF" w14:textId="77777777" w:rsidR="0071087C" w:rsidRPr="00E6516F" w:rsidRDefault="0071087C" w:rsidP="0071087C"/>
    <w:p w14:paraId="2A8C2763" w14:textId="58C1D38D" w:rsidR="0071087C" w:rsidRPr="00E6516F" w:rsidRDefault="0071087C" w:rsidP="0071087C">
      <w:pPr>
        <w:pStyle w:val="TH"/>
      </w:pPr>
      <w:r w:rsidRPr="00E6516F">
        <w:t>Table 6.2.1.3.3-15: Void</w:t>
      </w:r>
    </w:p>
    <w:p w14:paraId="64BBF65E" w14:textId="77777777" w:rsidR="00B93CA2" w:rsidRPr="00E6516F" w:rsidRDefault="00B93CA2" w:rsidP="00B93CA2"/>
    <w:p w14:paraId="734BDF75" w14:textId="77777777" w:rsidR="0071087C" w:rsidRPr="00E6516F" w:rsidRDefault="0071087C" w:rsidP="0071087C">
      <w:pPr>
        <w:pStyle w:val="TH"/>
      </w:pPr>
      <w:r w:rsidRPr="00E6516F">
        <w:t>Table 6.2.1.3.3-16: FD NOTIFICATION (Table 6.2.1.3.3-14)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6922EACF" w14:textId="77777777" w:rsidTr="00174677">
        <w:trPr>
          <w:cantSplit/>
        </w:trPr>
        <w:tc>
          <w:tcPr>
            <w:tcW w:w="9639" w:type="dxa"/>
          </w:tcPr>
          <w:p w14:paraId="40C88F01" w14:textId="77777777" w:rsidR="0071087C" w:rsidRPr="00E6516F" w:rsidRDefault="0071087C" w:rsidP="00174677">
            <w:pPr>
              <w:pStyle w:val="TAL"/>
              <w:rPr>
                <w:rFonts w:cs="Arial"/>
                <w:szCs w:val="18"/>
              </w:rPr>
            </w:pPr>
            <w:r w:rsidRPr="00E6516F">
              <w:rPr>
                <w:rFonts w:cs="Arial"/>
                <w:szCs w:val="18"/>
              </w:rPr>
              <w:t>Derivation Path: TS 36.579-1 [2], Table 5.5.3.8.8-1, condition FD_REJECTED</w:t>
            </w:r>
          </w:p>
        </w:tc>
      </w:tr>
    </w:tbl>
    <w:p w14:paraId="05395093" w14:textId="77777777" w:rsidR="0071087C" w:rsidRPr="00E6516F" w:rsidRDefault="0071087C" w:rsidP="0071087C"/>
    <w:bookmarkEnd w:id="829"/>
    <w:p w14:paraId="02D4C7F6" w14:textId="1EDD9D91" w:rsidR="0071087C" w:rsidRPr="00E6516F" w:rsidRDefault="0071087C" w:rsidP="0071087C">
      <w:pPr>
        <w:pStyle w:val="TH"/>
      </w:pPr>
      <w:r w:rsidRPr="00E6516F">
        <w:t>Table 6.2.1.3.3-17: SIP MESSAGE (step 28, Table 6.2.1.3.2-1;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1ED4D2CE" w14:textId="77777777" w:rsidTr="00174677">
        <w:tc>
          <w:tcPr>
            <w:tcW w:w="9639" w:type="dxa"/>
            <w:gridSpan w:val="5"/>
          </w:tcPr>
          <w:p w14:paraId="3807D074" w14:textId="77777777" w:rsidR="0071087C" w:rsidRPr="00E6516F" w:rsidRDefault="0071087C" w:rsidP="00174677">
            <w:pPr>
              <w:pStyle w:val="TAL"/>
              <w:rPr>
                <w:rFonts w:cs="Arial"/>
                <w:szCs w:val="18"/>
              </w:rPr>
            </w:pPr>
            <w:r w:rsidRPr="00E6516F">
              <w:rPr>
                <w:rFonts w:cs="Arial"/>
                <w:szCs w:val="18"/>
              </w:rPr>
              <w:t>Derivation Path: TS 36.579-1 [2], Table 5.5.2.7.2-1, condition MCDATA_FD, MCDATA_SIGNALLING</w:t>
            </w:r>
          </w:p>
        </w:tc>
      </w:tr>
      <w:tr w:rsidR="0071087C" w:rsidRPr="00E6516F" w14:paraId="6A9DE337" w14:textId="77777777" w:rsidTr="00174677">
        <w:tc>
          <w:tcPr>
            <w:tcW w:w="2835" w:type="dxa"/>
          </w:tcPr>
          <w:p w14:paraId="7E23CE62" w14:textId="77777777" w:rsidR="0071087C" w:rsidRPr="00E6516F" w:rsidRDefault="0071087C" w:rsidP="00174677">
            <w:pPr>
              <w:pStyle w:val="TAH"/>
              <w:rPr>
                <w:bCs/>
              </w:rPr>
            </w:pPr>
            <w:r w:rsidRPr="00E6516F">
              <w:rPr>
                <w:bCs/>
              </w:rPr>
              <w:t>Information Element</w:t>
            </w:r>
          </w:p>
        </w:tc>
        <w:tc>
          <w:tcPr>
            <w:tcW w:w="2126" w:type="dxa"/>
          </w:tcPr>
          <w:p w14:paraId="3EB19098" w14:textId="77777777" w:rsidR="0071087C" w:rsidRPr="00E6516F" w:rsidRDefault="0071087C" w:rsidP="00174677">
            <w:pPr>
              <w:pStyle w:val="TAH"/>
              <w:rPr>
                <w:bCs/>
              </w:rPr>
            </w:pPr>
            <w:r w:rsidRPr="00E6516F">
              <w:rPr>
                <w:bCs/>
              </w:rPr>
              <w:t>Value/remark</w:t>
            </w:r>
          </w:p>
        </w:tc>
        <w:tc>
          <w:tcPr>
            <w:tcW w:w="2126" w:type="dxa"/>
          </w:tcPr>
          <w:p w14:paraId="3D04EEF6" w14:textId="77777777" w:rsidR="0071087C" w:rsidRPr="00E6516F" w:rsidRDefault="0071087C" w:rsidP="00174677">
            <w:pPr>
              <w:pStyle w:val="TAH"/>
              <w:rPr>
                <w:bCs/>
              </w:rPr>
            </w:pPr>
            <w:r w:rsidRPr="00E6516F">
              <w:rPr>
                <w:bCs/>
              </w:rPr>
              <w:t>Comment</w:t>
            </w:r>
          </w:p>
        </w:tc>
        <w:tc>
          <w:tcPr>
            <w:tcW w:w="1418" w:type="dxa"/>
          </w:tcPr>
          <w:p w14:paraId="015021BF" w14:textId="77777777" w:rsidR="0071087C" w:rsidRPr="00E6516F" w:rsidRDefault="0071087C" w:rsidP="00174677">
            <w:pPr>
              <w:pStyle w:val="TAH"/>
              <w:rPr>
                <w:bCs/>
              </w:rPr>
            </w:pPr>
            <w:r w:rsidRPr="00E6516F">
              <w:rPr>
                <w:bCs/>
              </w:rPr>
              <w:t>Reference</w:t>
            </w:r>
          </w:p>
        </w:tc>
        <w:tc>
          <w:tcPr>
            <w:tcW w:w="1134" w:type="dxa"/>
          </w:tcPr>
          <w:p w14:paraId="7A2B4FB6" w14:textId="77777777" w:rsidR="0071087C" w:rsidRPr="00E6516F" w:rsidRDefault="0071087C" w:rsidP="00174677">
            <w:pPr>
              <w:pStyle w:val="TAH"/>
              <w:rPr>
                <w:bCs/>
              </w:rPr>
            </w:pPr>
            <w:r w:rsidRPr="00E6516F">
              <w:rPr>
                <w:bCs/>
              </w:rPr>
              <w:t>Condition</w:t>
            </w:r>
          </w:p>
        </w:tc>
      </w:tr>
      <w:tr w:rsidR="0071087C" w:rsidRPr="00E6516F" w14:paraId="49B12A7D" w14:textId="77777777" w:rsidTr="00174677">
        <w:tc>
          <w:tcPr>
            <w:tcW w:w="2835" w:type="dxa"/>
            <w:vAlign w:val="center"/>
          </w:tcPr>
          <w:p w14:paraId="6D1AFA9A" w14:textId="77777777" w:rsidR="0071087C" w:rsidRPr="00E6516F" w:rsidRDefault="0071087C" w:rsidP="00174677">
            <w:pPr>
              <w:pStyle w:val="TAL"/>
              <w:rPr>
                <w:b/>
                <w:bCs/>
              </w:rPr>
            </w:pPr>
            <w:r w:rsidRPr="00E6516F">
              <w:rPr>
                <w:b/>
                <w:bCs/>
              </w:rPr>
              <w:t>Message-body</w:t>
            </w:r>
          </w:p>
        </w:tc>
        <w:tc>
          <w:tcPr>
            <w:tcW w:w="2126" w:type="dxa"/>
          </w:tcPr>
          <w:p w14:paraId="3F0CD391" w14:textId="77777777" w:rsidR="0071087C" w:rsidRPr="00E6516F" w:rsidRDefault="0071087C" w:rsidP="00174677">
            <w:pPr>
              <w:pStyle w:val="TAL"/>
            </w:pPr>
          </w:p>
        </w:tc>
        <w:tc>
          <w:tcPr>
            <w:tcW w:w="2126" w:type="dxa"/>
          </w:tcPr>
          <w:p w14:paraId="6A1D319F" w14:textId="77777777" w:rsidR="0071087C" w:rsidRPr="00E6516F" w:rsidRDefault="0071087C" w:rsidP="00174677">
            <w:pPr>
              <w:pStyle w:val="TAL"/>
            </w:pPr>
          </w:p>
        </w:tc>
        <w:tc>
          <w:tcPr>
            <w:tcW w:w="1418" w:type="dxa"/>
          </w:tcPr>
          <w:p w14:paraId="7D0599B1" w14:textId="77777777" w:rsidR="0071087C" w:rsidRPr="00E6516F" w:rsidRDefault="0071087C" w:rsidP="00174677">
            <w:pPr>
              <w:pStyle w:val="TAL"/>
            </w:pPr>
          </w:p>
        </w:tc>
        <w:tc>
          <w:tcPr>
            <w:tcW w:w="1134" w:type="dxa"/>
            <w:vAlign w:val="bottom"/>
          </w:tcPr>
          <w:p w14:paraId="5AE621F2" w14:textId="77777777" w:rsidR="0071087C" w:rsidRPr="00E6516F" w:rsidRDefault="0071087C" w:rsidP="00174677">
            <w:pPr>
              <w:pStyle w:val="TAL"/>
            </w:pPr>
          </w:p>
        </w:tc>
      </w:tr>
      <w:tr w:rsidR="0071087C" w:rsidRPr="00E6516F" w14:paraId="6D28F566" w14:textId="77777777" w:rsidTr="00174677">
        <w:tc>
          <w:tcPr>
            <w:tcW w:w="2835" w:type="dxa"/>
            <w:vAlign w:val="center"/>
          </w:tcPr>
          <w:p w14:paraId="2CB7D4A1" w14:textId="77777777" w:rsidR="0071087C" w:rsidRPr="00E6516F" w:rsidRDefault="0071087C" w:rsidP="00174677">
            <w:pPr>
              <w:pStyle w:val="TAL"/>
            </w:pPr>
            <w:r w:rsidRPr="00E6516F">
              <w:t xml:space="preserve">  MIME body part</w:t>
            </w:r>
          </w:p>
        </w:tc>
        <w:tc>
          <w:tcPr>
            <w:tcW w:w="2126" w:type="dxa"/>
            <w:vAlign w:val="center"/>
          </w:tcPr>
          <w:p w14:paraId="2364E873" w14:textId="77777777" w:rsidR="0071087C" w:rsidRPr="00E6516F" w:rsidRDefault="0071087C" w:rsidP="00174677">
            <w:pPr>
              <w:pStyle w:val="TAL"/>
            </w:pPr>
          </w:p>
        </w:tc>
        <w:tc>
          <w:tcPr>
            <w:tcW w:w="2126" w:type="dxa"/>
          </w:tcPr>
          <w:p w14:paraId="713653F3" w14:textId="77777777" w:rsidR="0071087C" w:rsidRPr="00E6516F" w:rsidRDefault="0071087C" w:rsidP="00174677">
            <w:pPr>
              <w:pStyle w:val="TAL"/>
            </w:pPr>
            <w:r w:rsidRPr="00E6516F">
              <w:rPr>
                <w:b/>
                <w:bCs/>
              </w:rPr>
              <w:t>MCData Data signalling message</w:t>
            </w:r>
          </w:p>
        </w:tc>
        <w:tc>
          <w:tcPr>
            <w:tcW w:w="1418" w:type="dxa"/>
          </w:tcPr>
          <w:p w14:paraId="4C3F78C1" w14:textId="77777777" w:rsidR="0071087C" w:rsidRPr="00E6516F" w:rsidRDefault="0071087C" w:rsidP="00174677">
            <w:pPr>
              <w:pStyle w:val="TAL"/>
            </w:pPr>
          </w:p>
        </w:tc>
        <w:tc>
          <w:tcPr>
            <w:tcW w:w="1134" w:type="dxa"/>
          </w:tcPr>
          <w:p w14:paraId="3A08581C" w14:textId="77777777" w:rsidR="0071087C" w:rsidRPr="00E6516F" w:rsidRDefault="0071087C" w:rsidP="00174677">
            <w:pPr>
              <w:pStyle w:val="TAL"/>
            </w:pPr>
          </w:p>
        </w:tc>
      </w:tr>
      <w:tr w:rsidR="0071087C" w:rsidRPr="00E6516F" w14:paraId="677B35BB" w14:textId="77777777" w:rsidTr="004312E8">
        <w:tc>
          <w:tcPr>
            <w:tcW w:w="2835" w:type="dxa"/>
          </w:tcPr>
          <w:p w14:paraId="575B31FB" w14:textId="77777777" w:rsidR="0071087C" w:rsidRPr="00E6516F" w:rsidRDefault="0071087C" w:rsidP="00174677">
            <w:pPr>
              <w:pStyle w:val="TAL"/>
            </w:pPr>
            <w:r w:rsidRPr="00E6516F">
              <w:t xml:space="preserve">    MIME-part-body</w:t>
            </w:r>
          </w:p>
        </w:tc>
        <w:tc>
          <w:tcPr>
            <w:tcW w:w="2126" w:type="dxa"/>
          </w:tcPr>
          <w:p w14:paraId="609941A0" w14:textId="77777777" w:rsidR="0071087C" w:rsidRPr="00E6516F" w:rsidRDefault="0071087C" w:rsidP="00174677">
            <w:pPr>
              <w:pStyle w:val="TAL"/>
            </w:pPr>
            <w:r w:rsidRPr="00E6516F">
              <w:t>MCData Protected Payload Message containing FD NOTIFICATION as described in Table 6.2.1.3.3-18</w:t>
            </w:r>
          </w:p>
        </w:tc>
        <w:tc>
          <w:tcPr>
            <w:tcW w:w="2126" w:type="dxa"/>
          </w:tcPr>
          <w:p w14:paraId="72776FFD" w14:textId="77777777" w:rsidR="0071087C" w:rsidRPr="00E6516F" w:rsidRDefault="0071087C" w:rsidP="00174677">
            <w:pPr>
              <w:pStyle w:val="TAL"/>
            </w:pPr>
          </w:p>
        </w:tc>
        <w:tc>
          <w:tcPr>
            <w:tcW w:w="1418" w:type="dxa"/>
          </w:tcPr>
          <w:p w14:paraId="6B102715" w14:textId="77777777" w:rsidR="0071087C" w:rsidRPr="00E6516F" w:rsidRDefault="0071087C" w:rsidP="00174677">
            <w:pPr>
              <w:pStyle w:val="TAL"/>
            </w:pPr>
          </w:p>
        </w:tc>
        <w:tc>
          <w:tcPr>
            <w:tcW w:w="1134" w:type="dxa"/>
          </w:tcPr>
          <w:p w14:paraId="65B8394D" w14:textId="77777777" w:rsidR="0071087C" w:rsidRPr="00E6516F" w:rsidRDefault="0071087C" w:rsidP="00174677">
            <w:pPr>
              <w:pStyle w:val="TAL"/>
            </w:pPr>
          </w:p>
        </w:tc>
      </w:tr>
    </w:tbl>
    <w:p w14:paraId="02C3F1C7" w14:textId="77777777" w:rsidR="0071087C" w:rsidRPr="00E6516F" w:rsidRDefault="0071087C" w:rsidP="0071087C"/>
    <w:p w14:paraId="321F1A90" w14:textId="77777777" w:rsidR="0071087C" w:rsidRPr="00E6516F" w:rsidRDefault="0071087C" w:rsidP="0071087C">
      <w:pPr>
        <w:pStyle w:val="TH"/>
      </w:pPr>
      <w:r w:rsidRPr="00E6516F">
        <w:t>Table 6.2.1.3.3-18: FD NOTIFICATION (Table 6.2.1.3.3-17)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47ABD62E" w14:textId="77777777" w:rsidTr="00174677">
        <w:tc>
          <w:tcPr>
            <w:tcW w:w="9639" w:type="dxa"/>
          </w:tcPr>
          <w:p w14:paraId="6E4AD3CA" w14:textId="77777777" w:rsidR="0071087C" w:rsidRPr="00E6516F" w:rsidRDefault="0071087C" w:rsidP="00174677">
            <w:pPr>
              <w:pStyle w:val="TAL"/>
              <w:rPr>
                <w:rFonts w:cs="Arial"/>
                <w:szCs w:val="18"/>
              </w:rPr>
            </w:pPr>
            <w:r w:rsidRPr="00E6516F">
              <w:rPr>
                <w:rFonts w:cs="Arial"/>
                <w:szCs w:val="18"/>
              </w:rPr>
              <w:t>Derivation Path: TS 36.579-1 [2], Table 5.5.3.8.8-1, condition FD_DEFERRED</w:t>
            </w:r>
          </w:p>
        </w:tc>
      </w:tr>
    </w:tbl>
    <w:p w14:paraId="7F6CF279" w14:textId="77777777" w:rsidR="0071087C" w:rsidRPr="00E6516F" w:rsidRDefault="0071087C" w:rsidP="0071087C"/>
    <w:p w14:paraId="119EFDDA" w14:textId="36F2993F" w:rsidR="0071087C" w:rsidRPr="00E6516F" w:rsidRDefault="0071087C" w:rsidP="0071087C">
      <w:pPr>
        <w:pStyle w:val="TH"/>
      </w:pPr>
      <w:r w:rsidRPr="00E6516F">
        <w:t>Table 6.2.1.3.3-19: SIP MESSAGE (step 31, Table 6.2.1.3.2-1;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30BD5CF3" w14:textId="77777777" w:rsidTr="00174677">
        <w:tc>
          <w:tcPr>
            <w:tcW w:w="9639" w:type="dxa"/>
            <w:gridSpan w:val="5"/>
          </w:tcPr>
          <w:p w14:paraId="1B7D4B45" w14:textId="77777777" w:rsidR="0071087C" w:rsidRPr="00E6516F" w:rsidRDefault="0071087C" w:rsidP="00174677">
            <w:pPr>
              <w:pStyle w:val="TAL"/>
              <w:rPr>
                <w:rFonts w:cs="Arial"/>
                <w:szCs w:val="18"/>
              </w:rPr>
            </w:pPr>
            <w:r w:rsidRPr="00E6516F">
              <w:rPr>
                <w:rFonts w:cs="Arial"/>
                <w:szCs w:val="18"/>
              </w:rPr>
              <w:t>Derivation Path: TS 36.579-1 [2], Table 5.5.2.7.2-1, condition MCDATA_FD, MCDATA_SIGNALLING</w:t>
            </w:r>
          </w:p>
        </w:tc>
      </w:tr>
      <w:tr w:rsidR="0071087C" w:rsidRPr="00E6516F" w14:paraId="48D8168D" w14:textId="77777777" w:rsidTr="00174677">
        <w:tc>
          <w:tcPr>
            <w:tcW w:w="2835" w:type="dxa"/>
          </w:tcPr>
          <w:p w14:paraId="231A67D5" w14:textId="77777777" w:rsidR="0071087C" w:rsidRPr="00E6516F" w:rsidRDefault="0071087C" w:rsidP="00174677">
            <w:pPr>
              <w:pStyle w:val="TAH"/>
              <w:rPr>
                <w:bCs/>
              </w:rPr>
            </w:pPr>
            <w:r w:rsidRPr="00E6516F">
              <w:rPr>
                <w:bCs/>
              </w:rPr>
              <w:t>Information Element</w:t>
            </w:r>
          </w:p>
        </w:tc>
        <w:tc>
          <w:tcPr>
            <w:tcW w:w="2126" w:type="dxa"/>
          </w:tcPr>
          <w:p w14:paraId="470E2AC0" w14:textId="77777777" w:rsidR="0071087C" w:rsidRPr="00E6516F" w:rsidRDefault="0071087C" w:rsidP="00174677">
            <w:pPr>
              <w:pStyle w:val="TAH"/>
              <w:rPr>
                <w:bCs/>
              </w:rPr>
            </w:pPr>
            <w:r w:rsidRPr="00E6516F">
              <w:rPr>
                <w:bCs/>
              </w:rPr>
              <w:t>Value/remark</w:t>
            </w:r>
          </w:p>
        </w:tc>
        <w:tc>
          <w:tcPr>
            <w:tcW w:w="2126" w:type="dxa"/>
          </w:tcPr>
          <w:p w14:paraId="058ADAF6" w14:textId="77777777" w:rsidR="0071087C" w:rsidRPr="00E6516F" w:rsidRDefault="0071087C" w:rsidP="00174677">
            <w:pPr>
              <w:pStyle w:val="TAH"/>
              <w:rPr>
                <w:bCs/>
              </w:rPr>
            </w:pPr>
            <w:r w:rsidRPr="00E6516F">
              <w:rPr>
                <w:bCs/>
              </w:rPr>
              <w:t>Comment</w:t>
            </w:r>
          </w:p>
        </w:tc>
        <w:tc>
          <w:tcPr>
            <w:tcW w:w="1418" w:type="dxa"/>
          </w:tcPr>
          <w:p w14:paraId="3AFECB03" w14:textId="77777777" w:rsidR="0071087C" w:rsidRPr="00E6516F" w:rsidRDefault="0071087C" w:rsidP="00174677">
            <w:pPr>
              <w:pStyle w:val="TAH"/>
              <w:rPr>
                <w:bCs/>
              </w:rPr>
            </w:pPr>
            <w:r w:rsidRPr="00E6516F">
              <w:rPr>
                <w:bCs/>
              </w:rPr>
              <w:t>Reference</w:t>
            </w:r>
          </w:p>
        </w:tc>
        <w:tc>
          <w:tcPr>
            <w:tcW w:w="1134" w:type="dxa"/>
          </w:tcPr>
          <w:p w14:paraId="5BBEFC0B" w14:textId="77777777" w:rsidR="0071087C" w:rsidRPr="00E6516F" w:rsidRDefault="0071087C" w:rsidP="00174677">
            <w:pPr>
              <w:pStyle w:val="TAH"/>
              <w:rPr>
                <w:bCs/>
              </w:rPr>
            </w:pPr>
            <w:r w:rsidRPr="00E6516F">
              <w:rPr>
                <w:bCs/>
              </w:rPr>
              <w:t>Condition</w:t>
            </w:r>
          </w:p>
        </w:tc>
      </w:tr>
      <w:tr w:rsidR="0071087C" w:rsidRPr="00E6516F" w14:paraId="125ECA3B" w14:textId="77777777" w:rsidTr="00174677">
        <w:tc>
          <w:tcPr>
            <w:tcW w:w="2835" w:type="dxa"/>
            <w:vAlign w:val="center"/>
          </w:tcPr>
          <w:p w14:paraId="0F6C0A1D" w14:textId="77777777" w:rsidR="0071087C" w:rsidRPr="00E6516F" w:rsidRDefault="0071087C" w:rsidP="00174677">
            <w:pPr>
              <w:pStyle w:val="TAL"/>
              <w:rPr>
                <w:b/>
                <w:bCs/>
              </w:rPr>
            </w:pPr>
            <w:r w:rsidRPr="00E6516F">
              <w:rPr>
                <w:b/>
                <w:bCs/>
              </w:rPr>
              <w:t>Message-body</w:t>
            </w:r>
          </w:p>
        </w:tc>
        <w:tc>
          <w:tcPr>
            <w:tcW w:w="2126" w:type="dxa"/>
          </w:tcPr>
          <w:p w14:paraId="3ECCC5FD" w14:textId="77777777" w:rsidR="0071087C" w:rsidRPr="00E6516F" w:rsidRDefault="0071087C" w:rsidP="00174677">
            <w:pPr>
              <w:pStyle w:val="TAL"/>
            </w:pPr>
          </w:p>
        </w:tc>
        <w:tc>
          <w:tcPr>
            <w:tcW w:w="2126" w:type="dxa"/>
          </w:tcPr>
          <w:p w14:paraId="50D45160" w14:textId="77777777" w:rsidR="0071087C" w:rsidRPr="00E6516F" w:rsidRDefault="0071087C" w:rsidP="00174677">
            <w:pPr>
              <w:pStyle w:val="TAL"/>
            </w:pPr>
          </w:p>
        </w:tc>
        <w:tc>
          <w:tcPr>
            <w:tcW w:w="1418" w:type="dxa"/>
          </w:tcPr>
          <w:p w14:paraId="7C42C13D" w14:textId="77777777" w:rsidR="0071087C" w:rsidRPr="00E6516F" w:rsidRDefault="0071087C" w:rsidP="00174677">
            <w:pPr>
              <w:pStyle w:val="TAL"/>
            </w:pPr>
          </w:p>
        </w:tc>
        <w:tc>
          <w:tcPr>
            <w:tcW w:w="1134" w:type="dxa"/>
            <w:vAlign w:val="bottom"/>
          </w:tcPr>
          <w:p w14:paraId="27FC3A8C" w14:textId="77777777" w:rsidR="0071087C" w:rsidRPr="00E6516F" w:rsidRDefault="0071087C" w:rsidP="00174677">
            <w:pPr>
              <w:pStyle w:val="TAL"/>
            </w:pPr>
          </w:p>
        </w:tc>
      </w:tr>
      <w:tr w:rsidR="0071087C" w:rsidRPr="00E6516F" w14:paraId="5EBDA4FA" w14:textId="77777777" w:rsidTr="004312E8">
        <w:tc>
          <w:tcPr>
            <w:tcW w:w="2835" w:type="dxa"/>
            <w:vAlign w:val="center"/>
          </w:tcPr>
          <w:p w14:paraId="5980E3D7" w14:textId="77777777" w:rsidR="0071087C" w:rsidRPr="00E6516F" w:rsidRDefault="0071087C" w:rsidP="00174677">
            <w:pPr>
              <w:pStyle w:val="TAL"/>
              <w:rPr>
                <w:b/>
                <w:bCs/>
              </w:rPr>
            </w:pPr>
            <w:r w:rsidRPr="00E6516F">
              <w:t xml:space="preserve">  MIME body part</w:t>
            </w:r>
          </w:p>
        </w:tc>
        <w:tc>
          <w:tcPr>
            <w:tcW w:w="2126" w:type="dxa"/>
            <w:vAlign w:val="center"/>
          </w:tcPr>
          <w:p w14:paraId="40B1A7F7" w14:textId="77777777" w:rsidR="0071087C" w:rsidRPr="00E6516F" w:rsidRDefault="0071087C" w:rsidP="00174677">
            <w:pPr>
              <w:pStyle w:val="TAL"/>
            </w:pPr>
          </w:p>
        </w:tc>
        <w:tc>
          <w:tcPr>
            <w:tcW w:w="2126" w:type="dxa"/>
          </w:tcPr>
          <w:p w14:paraId="7A85880B" w14:textId="77777777" w:rsidR="0071087C" w:rsidRPr="00E6516F" w:rsidRDefault="0071087C" w:rsidP="00174677">
            <w:pPr>
              <w:pStyle w:val="TAL"/>
            </w:pPr>
            <w:r w:rsidRPr="00E6516F">
              <w:rPr>
                <w:b/>
                <w:bCs/>
              </w:rPr>
              <w:t>MCData Data signalling message</w:t>
            </w:r>
          </w:p>
        </w:tc>
        <w:tc>
          <w:tcPr>
            <w:tcW w:w="1418" w:type="dxa"/>
          </w:tcPr>
          <w:p w14:paraId="6FC0FB9D" w14:textId="77777777" w:rsidR="0071087C" w:rsidRPr="00E6516F" w:rsidRDefault="0071087C" w:rsidP="00174677">
            <w:pPr>
              <w:pStyle w:val="TAL"/>
            </w:pPr>
          </w:p>
        </w:tc>
        <w:tc>
          <w:tcPr>
            <w:tcW w:w="1134" w:type="dxa"/>
            <w:vAlign w:val="bottom"/>
          </w:tcPr>
          <w:p w14:paraId="5981AC58" w14:textId="77777777" w:rsidR="0071087C" w:rsidRPr="00E6516F" w:rsidRDefault="0071087C" w:rsidP="00174677">
            <w:pPr>
              <w:pStyle w:val="TAL"/>
            </w:pPr>
          </w:p>
        </w:tc>
      </w:tr>
      <w:tr w:rsidR="0071087C" w:rsidRPr="00E6516F" w14:paraId="635089B6" w14:textId="77777777" w:rsidTr="004312E8">
        <w:tc>
          <w:tcPr>
            <w:tcW w:w="2835" w:type="dxa"/>
          </w:tcPr>
          <w:p w14:paraId="2C6EF213" w14:textId="77777777" w:rsidR="0071087C" w:rsidRPr="00E6516F" w:rsidRDefault="0071087C" w:rsidP="00174677">
            <w:pPr>
              <w:pStyle w:val="TAL"/>
              <w:rPr>
                <w:b/>
                <w:bCs/>
              </w:rPr>
            </w:pPr>
            <w:r w:rsidRPr="00E6516F">
              <w:t xml:space="preserve">    MIME-part-body</w:t>
            </w:r>
          </w:p>
        </w:tc>
        <w:tc>
          <w:tcPr>
            <w:tcW w:w="2126" w:type="dxa"/>
          </w:tcPr>
          <w:p w14:paraId="374981EB" w14:textId="77777777" w:rsidR="0071087C" w:rsidRPr="00E6516F" w:rsidRDefault="0071087C" w:rsidP="00174677">
            <w:pPr>
              <w:pStyle w:val="TAL"/>
            </w:pPr>
            <w:r w:rsidRPr="00E6516F">
              <w:t>MCData Protected Payload Message containing FD NOTIFICATION as described in Table 6.2.1.3.3-20</w:t>
            </w:r>
          </w:p>
        </w:tc>
        <w:tc>
          <w:tcPr>
            <w:tcW w:w="2126" w:type="dxa"/>
          </w:tcPr>
          <w:p w14:paraId="1A09E4FF" w14:textId="77777777" w:rsidR="0071087C" w:rsidRPr="00E6516F" w:rsidRDefault="0071087C" w:rsidP="00174677">
            <w:pPr>
              <w:pStyle w:val="TAL"/>
            </w:pPr>
          </w:p>
        </w:tc>
        <w:tc>
          <w:tcPr>
            <w:tcW w:w="1418" w:type="dxa"/>
          </w:tcPr>
          <w:p w14:paraId="08A2CF33" w14:textId="77777777" w:rsidR="0071087C" w:rsidRPr="00E6516F" w:rsidRDefault="0071087C" w:rsidP="00174677">
            <w:pPr>
              <w:pStyle w:val="TAL"/>
            </w:pPr>
          </w:p>
        </w:tc>
        <w:tc>
          <w:tcPr>
            <w:tcW w:w="1134" w:type="dxa"/>
            <w:vAlign w:val="bottom"/>
          </w:tcPr>
          <w:p w14:paraId="68F392B8" w14:textId="77777777" w:rsidR="0071087C" w:rsidRPr="00E6516F" w:rsidRDefault="0071087C" w:rsidP="00174677">
            <w:pPr>
              <w:pStyle w:val="TAL"/>
            </w:pPr>
          </w:p>
        </w:tc>
      </w:tr>
    </w:tbl>
    <w:p w14:paraId="0570A9FC" w14:textId="77777777" w:rsidR="0071087C" w:rsidRPr="00E6516F" w:rsidRDefault="0071087C" w:rsidP="0071087C"/>
    <w:p w14:paraId="4E35DCEC" w14:textId="77777777" w:rsidR="0071087C" w:rsidRPr="00E6516F" w:rsidRDefault="0071087C" w:rsidP="0071087C">
      <w:pPr>
        <w:pStyle w:val="TH"/>
      </w:pPr>
      <w:r w:rsidRPr="00E6516F">
        <w:t>Table 6.2.1.3.3-20: FD NOTIFICATION (Table 6.2.1.3.3-19)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7355B245" w14:textId="77777777" w:rsidTr="00174677">
        <w:trPr>
          <w:cantSplit/>
        </w:trPr>
        <w:tc>
          <w:tcPr>
            <w:tcW w:w="9639" w:type="dxa"/>
          </w:tcPr>
          <w:p w14:paraId="0369224E" w14:textId="77777777" w:rsidR="0071087C" w:rsidRPr="00E6516F" w:rsidRDefault="0071087C" w:rsidP="00174677">
            <w:pPr>
              <w:pStyle w:val="TAL"/>
              <w:rPr>
                <w:rFonts w:cs="Arial"/>
                <w:szCs w:val="18"/>
              </w:rPr>
            </w:pPr>
            <w:r w:rsidRPr="00E6516F">
              <w:rPr>
                <w:rFonts w:cs="Arial"/>
                <w:szCs w:val="18"/>
              </w:rPr>
              <w:t>Derivation Path: TS 36.579-1 [2], Table 5.5.3.8.8-1, condition FD_ACCEPTED</w:t>
            </w:r>
          </w:p>
        </w:tc>
      </w:tr>
    </w:tbl>
    <w:p w14:paraId="664F64FC" w14:textId="77777777" w:rsidR="0071087C" w:rsidRPr="00E6516F" w:rsidRDefault="0071087C" w:rsidP="0071087C"/>
    <w:p w14:paraId="0EE20C97" w14:textId="13EDCA00" w:rsidR="0071087C" w:rsidRPr="00E6516F" w:rsidRDefault="0071087C" w:rsidP="0071087C">
      <w:pPr>
        <w:pStyle w:val="TH"/>
      </w:pPr>
      <w:r w:rsidRPr="00E6516F">
        <w:t>Table 6.2.1.3.3-21: SIP MESSAGE (step 34, Table 6.2.1.3.2-1;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3A2650EA" w14:textId="77777777" w:rsidTr="00174677">
        <w:trPr>
          <w:cantSplit/>
        </w:trPr>
        <w:tc>
          <w:tcPr>
            <w:tcW w:w="9639" w:type="dxa"/>
            <w:gridSpan w:val="5"/>
          </w:tcPr>
          <w:p w14:paraId="1109A5B2" w14:textId="77777777" w:rsidR="0071087C" w:rsidRPr="00E6516F" w:rsidRDefault="0071087C" w:rsidP="00174677">
            <w:pPr>
              <w:pStyle w:val="TAL"/>
              <w:rPr>
                <w:rFonts w:cs="Arial"/>
                <w:szCs w:val="18"/>
              </w:rPr>
            </w:pPr>
            <w:r w:rsidRPr="00E6516F">
              <w:rPr>
                <w:rFonts w:cs="Arial"/>
                <w:szCs w:val="18"/>
              </w:rPr>
              <w:t>Derivation Path: TS 36.579-1 [2], Table 5.5.2.7.2-1, condition MCDATA_FD, MCDATA_SIGNALLING</w:t>
            </w:r>
          </w:p>
        </w:tc>
      </w:tr>
      <w:tr w:rsidR="0071087C" w:rsidRPr="00E6516F" w14:paraId="346CA0E4" w14:textId="77777777" w:rsidTr="00174677">
        <w:tc>
          <w:tcPr>
            <w:tcW w:w="2835" w:type="dxa"/>
          </w:tcPr>
          <w:p w14:paraId="6F1800D8" w14:textId="77777777" w:rsidR="0071087C" w:rsidRPr="00E6516F" w:rsidRDefault="0071087C" w:rsidP="00174677">
            <w:pPr>
              <w:pStyle w:val="TAH"/>
              <w:rPr>
                <w:bCs/>
              </w:rPr>
            </w:pPr>
            <w:r w:rsidRPr="00E6516F">
              <w:rPr>
                <w:bCs/>
              </w:rPr>
              <w:t>Information Element</w:t>
            </w:r>
          </w:p>
        </w:tc>
        <w:tc>
          <w:tcPr>
            <w:tcW w:w="2126" w:type="dxa"/>
          </w:tcPr>
          <w:p w14:paraId="06E542BA"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243D8E8C" w14:textId="77777777" w:rsidR="0071087C" w:rsidRPr="00E6516F" w:rsidRDefault="0071087C" w:rsidP="00174677">
            <w:pPr>
              <w:pStyle w:val="TAH"/>
              <w:rPr>
                <w:bCs/>
              </w:rPr>
            </w:pPr>
            <w:r w:rsidRPr="00E6516F">
              <w:rPr>
                <w:bCs/>
              </w:rPr>
              <w:t>Comment</w:t>
            </w:r>
          </w:p>
        </w:tc>
        <w:tc>
          <w:tcPr>
            <w:tcW w:w="1418" w:type="dxa"/>
          </w:tcPr>
          <w:p w14:paraId="68925471" w14:textId="77777777" w:rsidR="0071087C" w:rsidRPr="00E6516F" w:rsidRDefault="0071087C" w:rsidP="00174677">
            <w:pPr>
              <w:pStyle w:val="TAH"/>
              <w:rPr>
                <w:bCs/>
              </w:rPr>
            </w:pPr>
            <w:r w:rsidRPr="00E6516F">
              <w:rPr>
                <w:bCs/>
              </w:rPr>
              <w:t>Reference</w:t>
            </w:r>
          </w:p>
        </w:tc>
        <w:tc>
          <w:tcPr>
            <w:tcW w:w="1134" w:type="dxa"/>
          </w:tcPr>
          <w:p w14:paraId="50BE6D1C" w14:textId="77777777" w:rsidR="0071087C" w:rsidRPr="00E6516F" w:rsidRDefault="0071087C" w:rsidP="00174677">
            <w:pPr>
              <w:pStyle w:val="TAH"/>
              <w:rPr>
                <w:bCs/>
              </w:rPr>
            </w:pPr>
            <w:r w:rsidRPr="00E6516F">
              <w:rPr>
                <w:bCs/>
              </w:rPr>
              <w:t>Condition</w:t>
            </w:r>
          </w:p>
        </w:tc>
      </w:tr>
      <w:tr w:rsidR="0071087C" w:rsidRPr="00E6516F" w14:paraId="3CD4F415" w14:textId="77777777" w:rsidTr="00174677">
        <w:tc>
          <w:tcPr>
            <w:tcW w:w="2835" w:type="dxa"/>
            <w:vAlign w:val="center"/>
          </w:tcPr>
          <w:p w14:paraId="4024FE4E" w14:textId="77777777" w:rsidR="0071087C" w:rsidRPr="00E6516F" w:rsidRDefault="0071087C" w:rsidP="00174677">
            <w:pPr>
              <w:pStyle w:val="TAL"/>
              <w:rPr>
                <w:b/>
                <w:bCs/>
              </w:rPr>
            </w:pPr>
            <w:r w:rsidRPr="00E6516F">
              <w:rPr>
                <w:b/>
                <w:bCs/>
              </w:rPr>
              <w:t>Message-body</w:t>
            </w:r>
          </w:p>
        </w:tc>
        <w:tc>
          <w:tcPr>
            <w:tcW w:w="2126" w:type="dxa"/>
          </w:tcPr>
          <w:p w14:paraId="663CC143" w14:textId="77777777" w:rsidR="0071087C" w:rsidRPr="00E6516F" w:rsidRDefault="0071087C" w:rsidP="00174677">
            <w:pPr>
              <w:pStyle w:val="TAL"/>
            </w:pPr>
          </w:p>
        </w:tc>
        <w:tc>
          <w:tcPr>
            <w:tcW w:w="2126" w:type="dxa"/>
            <w:tcBorders>
              <w:bottom w:val="single" w:sz="4" w:space="0" w:color="auto"/>
            </w:tcBorders>
          </w:tcPr>
          <w:p w14:paraId="43CF19C1" w14:textId="77777777" w:rsidR="0071087C" w:rsidRPr="00E6516F" w:rsidRDefault="0071087C" w:rsidP="00174677">
            <w:pPr>
              <w:pStyle w:val="TAL"/>
            </w:pPr>
          </w:p>
        </w:tc>
        <w:tc>
          <w:tcPr>
            <w:tcW w:w="1418" w:type="dxa"/>
          </w:tcPr>
          <w:p w14:paraId="7B1BE8F6" w14:textId="77777777" w:rsidR="0071087C" w:rsidRPr="00E6516F" w:rsidRDefault="0071087C" w:rsidP="00174677">
            <w:pPr>
              <w:pStyle w:val="TAL"/>
            </w:pPr>
          </w:p>
        </w:tc>
        <w:tc>
          <w:tcPr>
            <w:tcW w:w="1134" w:type="dxa"/>
            <w:vAlign w:val="bottom"/>
          </w:tcPr>
          <w:p w14:paraId="78C51C20" w14:textId="77777777" w:rsidR="0071087C" w:rsidRPr="00E6516F" w:rsidRDefault="0071087C" w:rsidP="00174677">
            <w:pPr>
              <w:pStyle w:val="TAL"/>
            </w:pPr>
          </w:p>
        </w:tc>
      </w:tr>
      <w:tr w:rsidR="0071087C" w:rsidRPr="00E6516F" w14:paraId="15783736" w14:textId="77777777" w:rsidTr="004312E8">
        <w:tc>
          <w:tcPr>
            <w:tcW w:w="2835" w:type="dxa"/>
            <w:vAlign w:val="center"/>
          </w:tcPr>
          <w:p w14:paraId="50A4983A" w14:textId="77777777" w:rsidR="0071087C" w:rsidRPr="00E6516F" w:rsidRDefault="0071087C" w:rsidP="00174677">
            <w:pPr>
              <w:pStyle w:val="TAL"/>
              <w:rPr>
                <w:b/>
                <w:bCs/>
              </w:rPr>
            </w:pPr>
            <w:r w:rsidRPr="00E6516F">
              <w:t xml:space="preserve">  MIME body part</w:t>
            </w:r>
          </w:p>
        </w:tc>
        <w:tc>
          <w:tcPr>
            <w:tcW w:w="2126" w:type="dxa"/>
            <w:vAlign w:val="center"/>
          </w:tcPr>
          <w:p w14:paraId="5570D7AA" w14:textId="77777777" w:rsidR="0071087C" w:rsidRPr="00E6516F" w:rsidRDefault="0071087C" w:rsidP="00174677">
            <w:pPr>
              <w:pStyle w:val="TAL"/>
            </w:pPr>
          </w:p>
        </w:tc>
        <w:tc>
          <w:tcPr>
            <w:tcW w:w="2126" w:type="dxa"/>
          </w:tcPr>
          <w:p w14:paraId="650E727E" w14:textId="77777777" w:rsidR="0071087C" w:rsidRPr="00E6516F" w:rsidRDefault="0071087C" w:rsidP="00174677">
            <w:pPr>
              <w:pStyle w:val="TAL"/>
            </w:pPr>
            <w:r w:rsidRPr="00E6516F">
              <w:rPr>
                <w:b/>
                <w:bCs/>
              </w:rPr>
              <w:t>MCData Data signalling message</w:t>
            </w:r>
          </w:p>
        </w:tc>
        <w:tc>
          <w:tcPr>
            <w:tcW w:w="1418" w:type="dxa"/>
          </w:tcPr>
          <w:p w14:paraId="764B2E87" w14:textId="77777777" w:rsidR="0071087C" w:rsidRPr="00E6516F" w:rsidRDefault="0071087C" w:rsidP="00174677">
            <w:pPr>
              <w:pStyle w:val="TAL"/>
            </w:pPr>
          </w:p>
        </w:tc>
        <w:tc>
          <w:tcPr>
            <w:tcW w:w="1134" w:type="dxa"/>
            <w:vAlign w:val="bottom"/>
          </w:tcPr>
          <w:p w14:paraId="3D44DA51" w14:textId="77777777" w:rsidR="0071087C" w:rsidRPr="00E6516F" w:rsidRDefault="0071087C" w:rsidP="00174677">
            <w:pPr>
              <w:pStyle w:val="TAL"/>
            </w:pPr>
          </w:p>
        </w:tc>
      </w:tr>
      <w:tr w:rsidR="0071087C" w:rsidRPr="00E6516F" w14:paraId="1FE27643" w14:textId="77777777" w:rsidTr="004312E8">
        <w:tc>
          <w:tcPr>
            <w:tcW w:w="2835" w:type="dxa"/>
          </w:tcPr>
          <w:p w14:paraId="3FEAC7AB" w14:textId="77777777" w:rsidR="0071087C" w:rsidRPr="00E6516F" w:rsidRDefault="0071087C" w:rsidP="00174677">
            <w:pPr>
              <w:pStyle w:val="TAL"/>
              <w:rPr>
                <w:b/>
                <w:bCs/>
              </w:rPr>
            </w:pPr>
            <w:r w:rsidRPr="00E6516F">
              <w:t xml:space="preserve">    MIME-part-body</w:t>
            </w:r>
          </w:p>
        </w:tc>
        <w:tc>
          <w:tcPr>
            <w:tcW w:w="2126" w:type="dxa"/>
          </w:tcPr>
          <w:p w14:paraId="2CFAB5AD" w14:textId="77777777" w:rsidR="0071087C" w:rsidRPr="00E6516F" w:rsidRDefault="0071087C" w:rsidP="00174677">
            <w:pPr>
              <w:pStyle w:val="TAL"/>
            </w:pPr>
            <w:r w:rsidRPr="00E6516F">
              <w:t>MCData Protected Payload Message containing FD NOTIFICATION as described in Table 6.2.1.3.3-22</w:t>
            </w:r>
          </w:p>
        </w:tc>
        <w:tc>
          <w:tcPr>
            <w:tcW w:w="2126" w:type="dxa"/>
          </w:tcPr>
          <w:p w14:paraId="29187D6C" w14:textId="77777777" w:rsidR="0071087C" w:rsidRPr="00E6516F" w:rsidRDefault="0071087C" w:rsidP="00174677">
            <w:pPr>
              <w:pStyle w:val="TAL"/>
            </w:pPr>
          </w:p>
        </w:tc>
        <w:tc>
          <w:tcPr>
            <w:tcW w:w="1418" w:type="dxa"/>
          </w:tcPr>
          <w:p w14:paraId="2B906E54" w14:textId="77777777" w:rsidR="0071087C" w:rsidRPr="00E6516F" w:rsidRDefault="0071087C" w:rsidP="00174677">
            <w:pPr>
              <w:pStyle w:val="TAL"/>
            </w:pPr>
          </w:p>
        </w:tc>
        <w:tc>
          <w:tcPr>
            <w:tcW w:w="1134" w:type="dxa"/>
            <w:vAlign w:val="bottom"/>
          </w:tcPr>
          <w:p w14:paraId="5EE55B0A" w14:textId="77777777" w:rsidR="0071087C" w:rsidRPr="00E6516F" w:rsidRDefault="0071087C" w:rsidP="00174677">
            <w:pPr>
              <w:pStyle w:val="TAL"/>
            </w:pPr>
          </w:p>
        </w:tc>
      </w:tr>
    </w:tbl>
    <w:p w14:paraId="006877DC" w14:textId="77777777" w:rsidR="0071087C" w:rsidRPr="00E6516F" w:rsidRDefault="0071087C" w:rsidP="0071087C"/>
    <w:p w14:paraId="42CADAA2" w14:textId="77777777" w:rsidR="0071087C" w:rsidRPr="00E6516F" w:rsidRDefault="0071087C" w:rsidP="0071087C">
      <w:pPr>
        <w:pStyle w:val="TH"/>
      </w:pPr>
      <w:r w:rsidRPr="00E6516F">
        <w:t>Table 6.2.1.3.3-22: FD NOTIFICATION (Table 6.2.1.3.3-21)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5627DE83" w14:textId="77777777" w:rsidTr="00174677">
        <w:trPr>
          <w:cantSplit/>
        </w:trPr>
        <w:tc>
          <w:tcPr>
            <w:tcW w:w="9639" w:type="dxa"/>
          </w:tcPr>
          <w:p w14:paraId="7B325D07" w14:textId="77777777" w:rsidR="0071087C" w:rsidRPr="00E6516F" w:rsidRDefault="0071087C" w:rsidP="00174677">
            <w:pPr>
              <w:pStyle w:val="TAL"/>
              <w:rPr>
                <w:rFonts w:cs="Arial"/>
                <w:szCs w:val="18"/>
              </w:rPr>
            </w:pPr>
            <w:r w:rsidRPr="00E6516F">
              <w:rPr>
                <w:rFonts w:cs="Arial"/>
                <w:szCs w:val="18"/>
              </w:rPr>
              <w:t>Derivation Path: TS 36.579-1 [2], Table 5.5.3.8.8-1, condition FD_COMPLETED</w:t>
            </w:r>
          </w:p>
        </w:tc>
      </w:tr>
    </w:tbl>
    <w:p w14:paraId="0EB9F56B" w14:textId="77777777" w:rsidR="0071087C" w:rsidRPr="00E6516F" w:rsidRDefault="0071087C" w:rsidP="0071087C"/>
    <w:p w14:paraId="0F08C751" w14:textId="77777777" w:rsidR="0071087C" w:rsidRPr="00E6516F" w:rsidRDefault="0071087C" w:rsidP="0071087C">
      <w:pPr>
        <w:pStyle w:val="Heading3"/>
      </w:pPr>
      <w:bookmarkStart w:id="831" w:name="_Toc42507359"/>
      <w:bookmarkStart w:id="832" w:name="_Toc52307890"/>
      <w:bookmarkStart w:id="833" w:name="_Toc52782402"/>
      <w:bookmarkStart w:id="834" w:name="_Toc52783013"/>
      <w:bookmarkStart w:id="835" w:name="_Toc59042882"/>
      <w:bookmarkStart w:id="836" w:name="_Toc75459151"/>
      <w:bookmarkStart w:id="837" w:name="_Toc90630591"/>
      <w:bookmarkStart w:id="838" w:name="_Toc100778798"/>
      <w:bookmarkStart w:id="839" w:name="_Toc101286129"/>
      <w:bookmarkStart w:id="840" w:name="_Toc522499813"/>
      <w:bookmarkStart w:id="841" w:name="_Toc25610666"/>
      <w:bookmarkStart w:id="842" w:name="_Toc106817715"/>
      <w:bookmarkStart w:id="843" w:name="_Toc106817840"/>
      <w:bookmarkEnd w:id="798"/>
      <w:bookmarkEnd w:id="799"/>
      <w:r w:rsidRPr="00E6516F">
        <w:t>6.2.2</w:t>
      </w:r>
      <w:r w:rsidRPr="00E6516F">
        <w:tab/>
        <w:t xml:space="preserve">On-network / File Distribution (FD) / FD Using HTTP / One-to-one Standalone FD / Non-Mandatory Download / Before TDU2 Timers Expires / FILE DOWNLOAD REQUEST ACCEPTED / FILE DOWNLOAD COMPLETED / FILE DOWNLOAD REQUEST REJECTED / </w:t>
      </w:r>
      <w:bookmarkStart w:id="844" w:name="_Hlk94174802"/>
      <w:r w:rsidRPr="00E6516F">
        <w:t xml:space="preserve">FILE DOWNLOAD DEFERRED </w:t>
      </w:r>
      <w:bookmarkEnd w:id="844"/>
      <w:r w:rsidRPr="00E6516F">
        <w:t>/ FD Client Terminated (CT)</w:t>
      </w:r>
      <w:bookmarkEnd w:id="831"/>
      <w:bookmarkEnd w:id="832"/>
      <w:bookmarkEnd w:id="833"/>
      <w:bookmarkEnd w:id="834"/>
      <w:bookmarkEnd w:id="835"/>
      <w:bookmarkEnd w:id="836"/>
      <w:bookmarkEnd w:id="837"/>
      <w:bookmarkEnd w:id="838"/>
      <w:bookmarkEnd w:id="839"/>
      <w:bookmarkEnd w:id="842"/>
      <w:bookmarkEnd w:id="843"/>
    </w:p>
    <w:p w14:paraId="5ED31FCD" w14:textId="77777777" w:rsidR="0071087C" w:rsidRPr="00E6516F" w:rsidRDefault="0071087C" w:rsidP="0071087C">
      <w:pPr>
        <w:pStyle w:val="H6"/>
      </w:pPr>
      <w:bookmarkStart w:id="845" w:name="_Toc52782403"/>
      <w:bookmarkStart w:id="846" w:name="_Toc52783014"/>
      <w:bookmarkStart w:id="847" w:name="_Toc59042883"/>
      <w:r w:rsidRPr="00E6516F">
        <w:t>6.2.2.1</w:t>
      </w:r>
      <w:r w:rsidRPr="00E6516F">
        <w:tab/>
        <w:t>Test Purpose (TP)</w:t>
      </w:r>
      <w:bookmarkEnd w:id="845"/>
      <w:bookmarkEnd w:id="846"/>
      <w:bookmarkEnd w:id="847"/>
    </w:p>
    <w:p w14:paraId="6477F036" w14:textId="77777777" w:rsidR="0071087C" w:rsidRPr="00E6516F" w:rsidRDefault="0071087C" w:rsidP="0071087C">
      <w:pPr>
        <w:pStyle w:val="H6"/>
      </w:pPr>
      <w:r w:rsidRPr="00E6516F">
        <w:t>(1)</w:t>
      </w:r>
    </w:p>
    <w:p w14:paraId="6847214E"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0BD59770"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1C1F5EF5"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MESSAGE message for a standalone one-to-one FD message with a non-mandatory download and with a disposition of "FILE DOWNLOAD COMPLETE UPDATE" }</w:t>
      </w:r>
    </w:p>
    <w:p w14:paraId="7A8AAA7A"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notifies the MCDATA User about the incoming FD request }</w:t>
      </w:r>
    </w:p>
    <w:p w14:paraId="34BB037B" w14:textId="77777777" w:rsidR="0071087C" w:rsidRPr="00E6516F" w:rsidRDefault="0071087C" w:rsidP="0071087C">
      <w:pPr>
        <w:pStyle w:val="PL"/>
        <w:rPr>
          <w:noProof w:val="0"/>
        </w:rPr>
      </w:pPr>
      <w:r w:rsidRPr="00E6516F">
        <w:rPr>
          <w:noProof w:val="0"/>
        </w:rPr>
        <w:t xml:space="preserve">            }</w:t>
      </w:r>
    </w:p>
    <w:p w14:paraId="05815496" w14:textId="77777777" w:rsidR="0071087C" w:rsidRPr="00E6516F" w:rsidRDefault="0071087C" w:rsidP="0071087C">
      <w:pPr>
        <w:pStyle w:val="PL"/>
        <w:rPr>
          <w:noProof w:val="0"/>
        </w:rPr>
      </w:pPr>
    </w:p>
    <w:p w14:paraId="4D96BC3C" w14:textId="77777777" w:rsidR="0071087C" w:rsidRPr="00E6516F" w:rsidRDefault="0071087C" w:rsidP="0071087C">
      <w:pPr>
        <w:pStyle w:val="H6"/>
      </w:pPr>
      <w:r w:rsidRPr="00E6516F">
        <w:t>(2)</w:t>
      </w:r>
    </w:p>
    <w:p w14:paraId="2AC0170D"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received a standalone one-to-one FD message with a non-mandatory download and with a disposition of "FILE DOWNLOAD COMPLETE UPDATE" }</w:t>
      </w:r>
    </w:p>
    <w:p w14:paraId="26410B9E"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2867613A"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accept the FD request }</w:t>
      </w:r>
    </w:p>
    <w:p w14:paraId="2109A3B9"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acceptance of the FD request </w:t>
      </w:r>
      <w:r w:rsidRPr="00E6516F">
        <w:rPr>
          <w:b/>
          <w:bCs/>
          <w:noProof w:val="0"/>
        </w:rPr>
        <w:t>and</w:t>
      </w:r>
      <w:r w:rsidRPr="00E6516F">
        <w:rPr>
          <w:noProof w:val="0"/>
        </w:rPr>
        <w:t xml:space="preserve"> attempts to download the file with an HTTP GET message }</w:t>
      </w:r>
    </w:p>
    <w:p w14:paraId="09DAA5C9" w14:textId="77777777" w:rsidR="0071087C" w:rsidRPr="00E6516F" w:rsidRDefault="0071087C" w:rsidP="0071087C">
      <w:pPr>
        <w:pStyle w:val="PL"/>
        <w:rPr>
          <w:noProof w:val="0"/>
        </w:rPr>
      </w:pPr>
      <w:r w:rsidRPr="00E6516F">
        <w:rPr>
          <w:noProof w:val="0"/>
        </w:rPr>
        <w:t xml:space="preserve">            }</w:t>
      </w:r>
    </w:p>
    <w:p w14:paraId="2416BEA1" w14:textId="77777777" w:rsidR="0071087C" w:rsidRPr="00E6516F" w:rsidRDefault="0071087C" w:rsidP="0071087C">
      <w:pPr>
        <w:pStyle w:val="PL"/>
        <w:rPr>
          <w:noProof w:val="0"/>
        </w:rPr>
      </w:pPr>
    </w:p>
    <w:p w14:paraId="179BD938" w14:textId="77777777" w:rsidR="0071087C" w:rsidRPr="00E6516F" w:rsidRDefault="0071087C" w:rsidP="0071087C">
      <w:pPr>
        <w:pStyle w:val="H6"/>
      </w:pPr>
      <w:r w:rsidRPr="00E6516F">
        <w:t>(3)</w:t>
      </w:r>
    </w:p>
    <w:p w14:paraId="50E8EBB2" w14:textId="77777777" w:rsidR="0071087C" w:rsidRPr="00E6516F" w:rsidRDefault="0071087C" w:rsidP="0071087C">
      <w:pPr>
        <w:pStyle w:val="PL"/>
        <w:rPr>
          <w:noProof w:val="0"/>
        </w:rPr>
      </w:pPr>
      <w:r w:rsidRPr="00E6516F">
        <w:rPr>
          <w:b/>
          <w:noProof w:val="0"/>
        </w:rPr>
        <w:t>with</w:t>
      </w:r>
      <w:r w:rsidRPr="00E6516F">
        <w:rPr>
          <w:noProof w:val="0"/>
        </w:rPr>
        <w:t xml:space="preserve"> { MCDATA User having accepted an FD request with a disposition of "FILE DOWNLOAD COMPLETE UPDATE" }</w:t>
      </w:r>
    </w:p>
    <w:p w14:paraId="12A6E7E7"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281B5366"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has successfully downloaded the file }</w:t>
      </w:r>
    </w:p>
    <w:p w14:paraId="3B5B38A9"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notifies the MCDATA User that the file has successfully downloaded </w:t>
      </w:r>
      <w:r w:rsidRPr="00E6516F">
        <w:rPr>
          <w:b/>
          <w:bCs/>
          <w:noProof w:val="0"/>
        </w:rPr>
        <w:t>and</w:t>
      </w:r>
      <w:r w:rsidRPr="00E6516F">
        <w:rPr>
          <w:noProof w:val="0"/>
        </w:rPr>
        <w:t xml:space="preserve"> generates an FD NOTIFICATION indicating the successful download of the file }</w:t>
      </w:r>
    </w:p>
    <w:p w14:paraId="3599859C" w14:textId="77777777" w:rsidR="0071087C" w:rsidRPr="00E6516F" w:rsidRDefault="0071087C" w:rsidP="0071087C">
      <w:pPr>
        <w:pStyle w:val="PL"/>
        <w:rPr>
          <w:noProof w:val="0"/>
        </w:rPr>
      </w:pPr>
      <w:r w:rsidRPr="00E6516F">
        <w:rPr>
          <w:noProof w:val="0"/>
        </w:rPr>
        <w:t xml:space="preserve">            }</w:t>
      </w:r>
    </w:p>
    <w:p w14:paraId="5DA77FD2" w14:textId="77777777" w:rsidR="0071087C" w:rsidRPr="00E6516F" w:rsidRDefault="0071087C" w:rsidP="0071087C">
      <w:pPr>
        <w:pStyle w:val="PL"/>
        <w:rPr>
          <w:noProof w:val="0"/>
        </w:rPr>
      </w:pPr>
    </w:p>
    <w:p w14:paraId="7DDF866F" w14:textId="77777777" w:rsidR="0071087C" w:rsidRPr="00E6516F" w:rsidRDefault="0071087C" w:rsidP="0071087C">
      <w:pPr>
        <w:pStyle w:val="H6"/>
      </w:pPr>
      <w:r w:rsidRPr="00E6516F">
        <w:t>(4)</w:t>
      </w:r>
    </w:p>
    <w:p w14:paraId="033546CA"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received a standalone one-to-one FD message with a non-mandatory download and with a disposition of "FILE DOWNLOAD COMPLETE UPDATE" }</w:t>
      </w:r>
    </w:p>
    <w:p w14:paraId="2DE96D9B"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6F1E8BF4"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reject the FD request }</w:t>
      </w:r>
    </w:p>
    <w:p w14:paraId="01EC0CC6"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the rejection of the FD request }</w:t>
      </w:r>
    </w:p>
    <w:p w14:paraId="57B2C897" w14:textId="77777777" w:rsidR="0071087C" w:rsidRPr="00E6516F" w:rsidRDefault="0071087C" w:rsidP="0071087C">
      <w:pPr>
        <w:pStyle w:val="PL"/>
        <w:rPr>
          <w:noProof w:val="0"/>
        </w:rPr>
      </w:pPr>
      <w:r w:rsidRPr="00E6516F">
        <w:rPr>
          <w:noProof w:val="0"/>
        </w:rPr>
        <w:t xml:space="preserve">            }</w:t>
      </w:r>
    </w:p>
    <w:p w14:paraId="00C63FB3" w14:textId="77777777" w:rsidR="0071087C" w:rsidRPr="00E6516F" w:rsidRDefault="0071087C" w:rsidP="0071087C">
      <w:pPr>
        <w:pStyle w:val="PL"/>
        <w:rPr>
          <w:noProof w:val="0"/>
        </w:rPr>
      </w:pPr>
    </w:p>
    <w:p w14:paraId="50865D4A" w14:textId="77777777" w:rsidR="0071087C" w:rsidRPr="00E6516F" w:rsidRDefault="0071087C" w:rsidP="0071087C">
      <w:pPr>
        <w:pStyle w:val="H6"/>
        <w:rPr>
          <w:b/>
          <w:bCs/>
        </w:rPr>
      </w:pPr>
      <w:r w:rsidRPr="00E6516F">
        <w:t>(5)</w:t>
      </w:r>
    </w:p>
    <w:p w14:paraId="4DB5C09E"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received a standalone one-to-one FD message with a non-mandatory download and with a disposition of "FILE DOWNLOAD COMPLETE UPDATE" }</w:t>
      </w:r>
    </w:p>
    <w:p w14:paraId="50AB3F72"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54ADCE48"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defer the FD request before the expiration of the TDU2 (FD non-mandatory download timer) timer }</w:t>
      </w:r>
    </w:p>
    <w:p w14:paraId="2ACF8024"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the deferral of the FD request }</w:t>
      </w:r>
    </w:p>
    <w:p w14:paraId="7573B2B3" w14:textId="77777777" w:rsidR="0071087C" w:rsidRPr="00E6516F" w:rsidRDefault="0071087C" w:rsidP="0071087C">
      <w:pPr>
        <w:pStyle w:val="PL"/>
        <w:rPr>
          <w:noProof w:val="0"/>
        </w:rPr>
      </w:pPr>
      <w:r w:rsidRPr="00E6516F">
        <w:rPr>
          <w:noProof w:val="0"/>
        </w:rPr>
        <w:t xml:space="preserve">            }</w:t>
      </w:r>
    </w:p>
    <w:p w14:paraId="729B841F" w14:textId="77777777" w:rsidR="0071087C" w:rsidRPr="00E6516F" w:rsidRDefault="0071087C" w:rsidP="0071087C">
      <w:pPr>
        <w:pStyle w:val="PL"/>
        <w:rPr>
          <w:noProof w:val="0"/>
        </w:rPr>
      </w:pPr>
    </w:p>
    <w:p w14:paraId="53288648" w14:textId="77777777" w:rsidR="0071087C" w:rsidRPr="00E6516F" w:rsidRDefault="0071087C" w:rsidP="0071087C">
      <w:pPr>
        <w:pStyle w:val="H6"/>
      </w:pPr>
      <w:bookmarkStart w:id="848" w:name="_Toc52782404"/>
      <w:bookmarkStart w:id="849" w:name="_Toc52783015"/>
      <w:bookmarkStart w:id="850" w:name="_Toc59042884"/>
      <w:r w:rsidRPr="00E6516F">
        <w:t>6.2.2.2</w:t>
      </w:r>
      <w:r w:rsidRPr="00E6516F">
        <w:tab/>
        <w:t>Conformance requirements</w:t>
      </w:r>
      <w:bookmarkEnd w:id="848"/>
      <w:bookmarkEnd w:id="849"/>
      <w:bookmarkEnd w:id="850"/>
    </w:p>
    <w:p w14:paraId="54B45D15" w14:textId="77777777" w:rsidR="0071087C" w:rsidRPr="00E6516F" w:rsidRDefault="0071087C" w:rsidP="0071087C">
      <w:r w:rsidRPr="00E6516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663E22C" w14:textId="77777777" w:rsidR="0071087C" w:rsidRPr="00E6516F" w:rsidRDefault="0071087C" w:rsidP="0071087C">
      <w:r w:rsidRPr="00E6516F">
        <w:t>[TS 24.282, clause 10.2.4.2.2]</w:t>
      </w:r>
    </w:p>
    <w:p w14:paraId="60E868E8" w14:textId="77777777" w:rsidR="0071087C" w:rsidRPr="00E6516F" w:rsidRDefault="0071087C" w:rsidP="0071087C">
      <w:r w:rsidRPr="00E6516F">
        <w:t>Upon receipt of a "SIP MESSAGE request for FD using HTTP for terminating MCData client", the MCData client:</w:t>
      </w:r>
    </w:p>
    <w:p w14:paraId="4F0D6B97" w14:textId="77777777" w:rsidR="0071087C" w:rsidRPr="00E6516F" w:rsidRDefault="0071087C" w:rsidP="0071087C">
      <w:pPr>
        <w:pStyle w:val="B10"/>
      </w:pPr>
      <w:r w:rsidRPr="00E6516F">
        <w:t>1)</w:t>
      </w:r>
      <w:r w:rsidRPr="00E6516F">
        <w:tab/>
        <w:t>may reject the SIP MESSAGE request if there are not enough resources to handle the SIP MESSAGE request;</w:t>
      </w:r>
    </w:p>
    <w:p w14:paraId="50E55B7E" w14:textId="77777777" w:rsidR="0071087C" w:rsidRPr="00E6516F" w:rsidRDefault="0071087C" w:rsidP="0071087C">
      <w:pPr>
        <w:pStyle w:val="B10"/>
        <w:rPr>
          <w:lang w:eastAsia="ko-KR"/>
        </w:rPr>
      </w:pPr>
      <w:r w:rsidRPr="00E6516F">
        <w:rPr>
          <w:lang w:eastAsia="ko-KR"/>
        </w:rPr>
        <w:t>2)</w:t>
      </w:r>
      <w:r w:rsidRPr="00E6516F">
        <w:rPr>
          <w:lang w:eastAsia="ko-KR"/>
        </w:rPr>
        <w:tab/>
        <w:t>if the SIP MESSAGE request is rejected in step 1), shall respond towards the participating MCData function with a SIP 480 (Temporarily unavailable) response and skip the rest of the steps of this subclause;</w:t>
      </w:r>
    </w:p>
    <w:p w14:paraId="09F3D03C" w14:textId="77777777" w:rsidR="0071087C" w:rsidRPr="00E6516F" w:rsidRDefault="0071087C" w:rsidP="0071087C">
      <w:pPr>
        <w:pStyle w:val="B10"/>
      </w:pPr>
      <w:r w:rsidRPr="00E6516F">
        <w:t>3</w:t>
      </w:r>
      <w:r w:rsidRPr="00E6516F">
        <w:rPr>
          <w:lang w:eastAsia="ko-KR"/>
        </w:rPr>
        <w:t>)</w:t>
      </w:r>
      <w:r w:rsidRPr="00E6516F">
        <w:tab/>
        <w:t>shall generate a SIP 200 (OK) response according to rules and procedures of 3GPP TS 24.229 [5];</w:t>
      </w:r>
    </w:p>
    <w:p w14:paraId="69885101" w14:textId="77777777" w:rsidR="0071087C" w:rsidRPr="00E6516F" w:rsidRDefault="0071087C" w:rsidP="0071087C">
      <w:pPr>
        <w:pStyle w:val="B10"/>
      </w:pPr>
      <w:r w:rsidRPr="00E6516F">
        <w:rPr>
          <w:lang w:eastAsia="ko-KR"/>
        </w:rPr>
        <w:t>4)</w:t>
      </w:r>
      <w:r w:rsidRPr="00E6516F">
        <w:rPr>
          <w:lang w:eastAsia="ko-KR"/>
        </w:rPr>
        <w:tab/>
        <w:t>shall send the SIP 200 (OK) response towards the MCData server according to rules and procedures of 3GPP TS 24.229 [5]; and</w:t>
      </w:r>
    </w:p>
    <w:p w14:paraId="2D9890F2" w14:textId="77777777" w:rsidR="0071087C" w:rsidRPr="00E6516F" w:rsidRDefault="0071087C" w:rsidP="0071087C">
      <w:pPr>
        <w:pStyle w:val="B10"/>
      </w:pPr>
      <w:r w:rsidRPr="00E6516F">
        <w:rPr>
          <w:lang w:eastAsia="ko-KR"/>
        </w:rPr>
        <w:t>5)</w:t>
      </w:r>
      <w:r w:rsidRPr="00E6516F">
        <w:rPr>
          <w:lang w:eastAsia="ko-KR"/>
        </w:rPr>
        <w:tab/>
      </w:r>
      <w:r w:rsidRPr="00E6516F">
        <w:t>shall handle the received message as specified in subclause 10.2.1.2.</w:t>
      </w:r>
    </w:p>
    <w:p w14:paraId="50FD57E0" w14:textId="77777777" w:rsidR="0071087C" w:rsidRPr="00E6516F" w:rsidRDefault="0071087C" w:rsidP="0071087C">
      <w:r w:rsidRPr="00E6516F">
        <w:t>[TS 24.282, clause 10.2.1.2.3]</w:t>
      </w:r>
    </w:p>
    <w:p w14:paraId="2220FC8D" w14:textId="77777777" w:rsidR="0071087C" w:rsidRPr="00E6516F" w:rsidRDefault="0071087C" w:rsidP="0071087C">
      <w:r w:rsidRPr="00E6516F">
        <w:t>The MCData client:</w:t>
      </w:r>
    </w:p>
    <w:p w14:paraId="66856E55"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if the FD SIGNALLING PAYLOAD message does not contain an Application ID IE:</w:t>
      </w:r>
    </w:p>
    <w:p w14:paraId="27E6AD2A"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for user consumption;</w:t>
      </w:r>
    </w:p>
    <w:p w14:paraId="578DE884" w14:textId="77777777" w:rsidR="0071087C" w:rsidRPr="00E6516F" w:rsidRDefault="0071087C" w:rsidP="0071087C">
      <w:pPr>
        <w:pStyle w:val="B2"/>
      </w:pPr>
      <w:r w:rsidRPr="00E6516F">
        <w:t>b)</w:t>
      </w:r>
      <w:r w:rsidRPr="00E6516F">
        <w:tab/>
        <w:t>shall notify the user about the incoming FD request; and</w:t>
      </w:r>
    </w:p>
    <w:p w14:paraId="7A1DFBFF" w14:textId="77777777" w:rsidR="0071087C" w:rsidRPr="00E6516F" w:rsidRDefault="0071087C" w:rsidP="0071087C">
      <w:pPr>
        <w:pStyle w:val="B2"/>
        <w:rPr>
          <w:rFonts w:eastAsia="Calibri"/>
        </w:rPr>
      </w:pPr>
      <w:r w:rsidRPr="00E6516F">
        <w:t>c)</w:t>
      </w:r>
      <w:r w:rsidRPr="00E6516F">
        <w:tab/>
        <w:t xml:space="preserve">if the </w:t>
      </w:r>
      <w:r w:rsidRPr="00E6516F">
        <w:rPr>
          <w:rFonts w:eastAsia="Malgun Gothic"/>
        </w:rPr>
        <w:t xml:space="preserve">FD SIGNALLING PAYLOAD message contains a </w:t>
      </w:r>
      <w:r w:rsidRPr="00E6516F">
        <w:t>Metadata IE, shall deliver the contents of the Metadata IE to the user;</w:t>
      </w:r>
    </w:p>
    <w:p w14:paraId="6B5962FD" w14:textId="77777777" w:rsidR="0071087C" w:rsidRPr="00E6516F" w:rsidRDefault="0071087C" w:rsidP="0071087C">
      <w:pPr>
        <w:pStyle w:val="B10"/>
        <w:rPr>
          <w:rFonts w:eastAsia="Malgun Gothic"/>
        </w:rPr>
      </w:pPr>
      <w:r w:rsidRPr="00E6516F">
        <w:rPr>
          <w:rFonts w:eastAsia="Malgun Gothic"/>
        </w:rPr>
        <w:t>2)</w:t>
      </w:r>
      <w:r w:rsidRPr="00E6516F">
        <w:rPr>
          <w:rFonts w:eastAsia="Malgun Gothic"/>
        </w:rPr>
        <w:tab/>
        <w:t>if the FD SIGNALLING PAYLOAD message contains an Application ID IE:</w:t>
      </w:r>
    </w:p>
    <w:p w14:paraId="5F377FC4"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not for user consumption;</w:t>
      </w:r>
    </w:p>
    <w:p w14:paraId="6F2D65C8"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if the Application ID value is unknown, shall discard the FD message and exit this subclause;</w:t>
      </w:r>
    </w:p>
    <w:p w14:paraId="3BA692DB" w14:textId="77777777" w:rsidR="0071087C" w:rsidRPr="00E6516F" w:rsidRDefault="0071087C" w:rsidP="0071087C">
      <w:pPr>
        <w:pStyle w:val="B2"/>
      </w:pPr>
      <w:r w:rsidRPr="00E6516F">
        <w:rPr>
          <w:rFonts w:eastAsia="Malgun Gothic"/>
        </w:rPr>
        <w:t>c)</w:t>
      </w:r>
      <w:r w:rsidRPr="00E6516F">
        <w:rPr>
          <w:rFonts w:eastAsia="Malgun Gothic"/>
        </w:rPr>
        <w:tab/>
        <w:t xml:space="preserve">if the Application ID value is known, shall </w:t>
      </w:r>
      <w:r w:rsidRPr="00E6516F">
        <w:t>notify the application of the incoming FD request; and</w:t>
      </w:r>
    </w:p>
    <w:p w14:paraId="005CB64D" w14:textId="77777777" w:rsidR="0071087C" w:rsidRPr="00E6516F" w:rsidRDefault="0071087C" w:rsidP="0071087C">
      <w:pPr>
        <w:pStyle w:val="NO"/>
        <w:rPr>
          <w:rFonts w:eastAsia="Calibri"/>
        </w:rPr>
      </w:pPr>
      <w:r w:rsidRPr="00E6516F">
        <w:t>NOTE 1:</w:t>
      </w:r>
      <w:r w:rsidRPr="00E6516F">
        <w:tab/>
        <w:t>If FD request is addressed to a non-MCData application that is not running, the MCData client starts the local non-MCData application.</w:t>
      </w:r>
    </w:p>
    <w:p w14:paraId="7FCA5A2C" w14:textId="77777777" w:rsidR="0071087C" w:rsidRPr="00E6516F" w:rsidRDefault="0071087C" w:rsidP="0071087C">
      <w:pPr>
        <w:pStyle w:val="B2"/>
      </w:pPr>
      <w:r w:rsidRPr="00E6516F">
        <w:t>d)</w:t>
      </w:r>
      <w:r w:rsidRPr="00E6516F">
        <w:tab/>
        <w:t xml:space="preserve">if the </w:t>
      </w:r>
      <w:r w:rsidRPr="00E6516F">
        <w:rPr>
          <w:rFonts w:eastAsia="Malgun Gothic"/>
        </w:rPr>
        <w:t xml:space="preserve">FD SIGNALLING PAYLOAD message contains a </w:t>
      </w:r>
      <w:r w:rsidRPr="00E6516F">
        <w:t>Metadata IE, shall deliver the contents of the Metadata IE to the application;</w:t>
      </w:r>
    </w:p>
    <w:p w14:paraId="10F23EA7" w14:textId="77777777" w:rsidR="0071087C" w:rsidRPr="00E6516F" w:rsidRDefault="0071087C" w:rsidP="0071087C">
      <w:pPr>
        <w:pStyle w:val="B10"/>
      </w:pPr>
      <w:r w:rsidRPr="00E6516F">
        <w:t>3)</w:t>
      </w:r>
      <w:r w:rsidRPr="00E6516F">
        <w:tab/>
        <w:t>shall start a timer TDU2</w:t>
      </w:r>
      <w:bookmarkStart w:id="851" w:name="_Hlk36454103"/>
      <w:r w:rsidRPr="00E6516F">
        <w:t xml:space="preserve"> (FD non-mandatory download timer)</w:t>
      </w:r>
      <w:bookmarkEnd w:id="851"/>
      <w:r w:rsidRPr="00E6516F">
        <w:t xml:space="preserve"> with the timer value as specified in subclause F.2.3;</w:t>
      </w:r>
    </w:p>
    <w:p w14:paraId="385A477D" w14:textId="77777777" w:rsidR="0071087C" w:rsidRPr="00E6516F" w:rsidRDefault="0071087C" w:rsidP="0071087C">
      <w:pPr>
        <w:pStyle w:val="B10"/>
      </w:pPr>
      <w:r w:rsidRPr="00E6516F">
        <w:t>4)</w:t>
      </w:r>
      <w:r w:rsidRPr="00E6516F">
        <w:tab/>
        <w:t xml:space="preserve">shall wait for the user or application to request to download the file indicated by file URL in the Payload data in the Payload IE in the </w:t>
      </w:r>
      <w:r w:rsidRPr="00E6516F">
        <w:rPr>
          <w:rFonts w:eastAsia="Malgun Gothic"/>
        </w:rPr>
        <w:t>FD SIGNALLING PAYLOAD message</w:t>
      </w:r>
      <w:r w:rsidRPr="00E6516F">
        <w:t>;</w:t>
      </w:r>
    </w:p>
    <w:p w14:paraId="7A755070" w14:textId="77777777" w:rsidR="0071087C" w:rsidRPr="00E6516F" w:rsidRDefault="0071087C" w:rsidP="0071087C">
      <w:pPr>
        <w:pStyle w:val="B10"/>
      </w:pPr>
      <w:r w:rsidRPr="00E6516F">
        <w:t>5)</w:t>
      </w:r>
      <w:r w:rsidRPr="00E6516F">
        <w:tab/>
        <w:t>if the user or application accepts or rejects or decides to defer the FD request, shall stop timer TDU2 (FD non-mandatory download timer);</w:t>
      </w:r>
    </w:p>
    <w:p w14:paraId="019BC437" w14:textId="77777777" w:rsidR="0071087C" w:rsidRPr="00E6516F" w:rsidRDefault="0071087C" w:rsidP="0071087C">
      <w:pPr>
        <w:pStyle w:val="B10"/>
      </w:pPr>
      <w:r w:rsidRPr="00E6516F">
        <w:t>6)</w:t>
      </w:r>
      <w:r w:rsidRPr="00E6516F">
        <w:tab/>
        <w:t>if the user deferred the FD request while the timer TDU2 (FD non-mandatory download timer) was running, shall generate an FD NOTIFICATION indicating deferral of the FD request as specified in subclause 12.2.1.1;</w:t>
      </w:r>
    </w:p>
    <w:p w14:paraId="4FC31845" w14:textId="77777777" w:rsidR="0071087C" w:rsidRPr="00E6516F" w:rsidRDefault="0071087C" w:rsidP="0071087C">
      <w:pPr>
        <w:pStyle w:val="NO"/>
      </w:pPr>
      <w:r w:rsidRPr="00E6516F">
        <w:t>NOTE 2:</w:t>
      </w:r>
      <w:r w:rsidRPr="00E6516F">
        <w:tab/>
        <w:t>Once the timer TDU2 (FD non-mandatory download timer) has expired the FD request can only be accepted or rejected with an appropriate action by the MCData client.</w:t>
      </w:r>
    </w:p>
    <w:p w14:paraId="0A86E1F1" w14:textId="77777777" w:rsidR="0071087C" w:rsidRPr="00E6516F" w:rsidRDefault="0071087C" w:rsidP="0071087C">
      <w:pPr>
        <w:pStyle w:val="NO"/>
      </w:pPr>
      <w:r w:rsidRPr="00E6516F">
        <w:t>NOTE 3:</w:t>
      </w:r>
      <w:r w:rsidRPr="00E6516F">
        <w:tab/>
        <w:t>Once the timer TDU2 (FD non-mandatory download timer) has expired, no action is taken by the MCData client if the FD request is deferred.</w:t>
      </w:r>
    </w:p>
    <w:p w14:paraId="73969571" w14:textId="77777777" w:rsidR="0071087C" w:rsidRPr="00E6516F" w:rsidRDefault="0071087C" w:rsidP="0071087C">
      <w:pPr>
        <w:pStyle w:val="B10"/>
      </w:pPr>
      <w:r w:rsidRPr="00E6516F">
        <w:t>7)</w:t>
      </w:r>
      <w:r w:rsidRPr="00E6516F">
        <w:tab/>
        <w:t>if the user or application rejects the FD request, shall generate an FD NOTIFICATION indicating rejection of the FD request as specified in subclause 12.2.1.1 and shall exit this subclause; and</w:t>
      </w:r>
    </w:p>
    <w:p w14:paraId="72F00769" w14:textId="77777777" w:rsidR="0071087C" w:rsidRPr="00E6516F" w:rsidRDefault="0071087C" w:rsidP="0071087C">
      <w:pPr>
        <w:pStyle w:val="B10"/>
      </w:pPr>
      <w:r w:rsidRPr="00E6516F">
        <w:t>8)</w:t>
      </w:r>
      <w:r w:rsidRPr="00E6516F">
        <w:tab/>
        <w:t>if the user accepts the FD request:</w:t>
      </w:r>
    </w:p>
    <w:p w14:paraId="7D592E9E" w14:textId="77777777" w:rsidR="0071087C" w:rsidRPr="00E6516F" w:rsidRDefault="0071087C" w:rsidP="0071087C">
      <w:pPr>
        <w:pStyle w:val="B2"/>
      </w:pPr>
      <w:r w:rsidRPr="00E6516F">
        <w:t>a)</w:t>
      </w:r>
      <w:r w:rsidRPr="00E6516F">
        <w:tab/>
        <w:t>shall</w:t>
      </w:r>
      <w:bookmarkStart w:id="852" w:name="_Hlk36453074"/>
      <w:r w:rsidRPr="00E6516F">
        <w:t xml:space="preserve"> generate an FD NOTIFICATION indicating acceptance of the FD request</w:t>
      </w:r>
      <w:bookmarkEnd w:id="852"/>
      <w:r w:rsidRPr="00E6516F">
        <w:t xml:space="preserve"> as specified in subclause 12.2.1.1;</w:t>
      </w:r>
    </w:p>
    <w:p w14:paraId="615E5DC1" w14:textId="77777777" w:rsidR="0071087C" w:rsidRPr="00E6516F" w:rsidRDefault="0071087C" w:rsidP="0071087C">
      <w:pPr>
        <w:pStyle w:val="B2"/>
      </w:pPr>
      <w:r w:rsidRPr="00E6516F">
        <w:t>b)</w:t>
      </w:r>
      <w:r w:rsidRPr="00E6516F">
        <w:tab/>
        <w:t>if the FD SIGNALLING PAYLOAD message contains a new Conversation ID, shall instantiate a new conversation with the Message ID in the FD SIGNALLING PAYLOAD identifying the first message in the conversation thread;</w:t>
      </w:r>
    </w:p>
    <w:p w14:paraId="7C3FA6C7" w14:textId="77777777" w:rsidR="0071087C" w:rsidRPr="00E6516F" w:rsidRDefault="0071087C" w:rsidP="0071087C">
      <w:pPr>
        <w:pStyle w:val="B2"/>
      </w:pPr>
      <w:r w:rsidRPr="00E6516F">
        <w:t>c)</w:t>
      </w:r>
      <w:r w:rsidRPr="00E6516F">
        <w:tab/>
        <w:t>if the FD SIGNALLING PAYLOAD message contains an existing Conversation ID and:</w:t>
      </w:r>
    </w:p>
    <w:p w14:paraId="30EE0F30" w14:textId="77777777" w:rsidR="0071087C" w:rsidRPr="00E6516F" w:rsidRDefault="0071087C" w:rsidP="0071087C">
      <w:pPr>
        <w:pStyle w:val="B3"/>
        <w:rPr>
          <w:rFonts w:eastAsia="Malgun Gothic"/>
        </w:rPr>
      </w:pPr>
      <w:r w:rsidRPr="00E6516F">
        <w:rPr>
          <w:rFonts w:eastAsia="Malgun Gothic"/>
        </w:rPr>
        <w:t>i)</w:t>
      </w:r>
      <w:r w:rsidRPr="00E6516F">
        <w:rPr>
          <w:rFonts w:eastAsia="Malgun Gothic"/>
        </w:rPr>
        <w:tab/>
        <w:t>if the FD SIGNALLING PAYLOAD message does not contain an InReplyTo message ID, shall use the Message ID in the FD SIGNALLING PAYLOAD to identify a new message in the existing conversation thread; and</w:t>
      </w:r>
    </w:p>
    <w:p w14:paraId="37C977AF" w14:textId="77777777" w:rsidR="0071087C" w:rsidRPr="00E6516F" w:rsidRDefault="0071087C" w:rsidP="0071087C">
      <w:pPr>
        <w:pStyle w:val="B3"/>
        <w:rPr>
          <w:rFonts w:eastAsia="Malgun Gothic"/>
        </w:rPr>
      </w:pPr>
      <w:r w:rsidRPr="00E6516F">
        <w:rPr>
          <w:rFonts w:eastAsia="Malgun Gothic"/>
        </w:rPr>
        <w:t>ii)</w:t>
      </w:r>
      <w:r w:rsidRPr="00E6516F">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E6516F">
        <w:t>and use the Message ID in the FD SIGNALLING PAYLOAD to identify the new message</w:t>
      </w:r>
      <w:r w:rsidRPr="00E6516F">
        <w:rPr>
          <w:rFonts w:eastAsia="Malgun Gothic"/>
        </w:rPr>
        <w:t>;</w:t>
      </w:r>
    </w:p>
    <w:p w14:paraId="470146D8" w14:textId="77777777" w:rsidR="0071087C" w:rsidRPr="00E6516F" w:rsidRDefault="0071087C" w:rsidP="0071087C">
      <w:pPr>
        <w:pStyle w:val="B2"/>
        <w:rPr>
          <w:rFonts w:eastAsia="Malgun Gothic"/>
        </w:rPr>
      </w:pPr>
      <w:r w:rsidRPr="00E6516F">
        <w:rPr>
          <w:rFonts w:eastAsia="Malgun Gothic"/>
        </w:rPr>
        <w:t>d)</w:t>
      </w:r>
      <w:r w:rsidRPr="00E6516F">
        <w:rPr>
          <w:rFonts w:eastAsia="Malgun Gothic"/>
        </w:rPr>
        <w:tab/>
        <w:t>may store the Conversation ID, Message ID, InReplyTo message ID and Date and time in local storage;</w:t>
      </w:r>
    </w:p>
    <w:p w14:paraId="1707B73F" w14:textId="77777777" w:rsidR="0071087C" w:rsidRPr="00E6516F" w:rsidRDefault="0071087C" w:rsidP="0071087C">
      <w:pPr>
        <w:pStyle w:val="B2"/>
      </w:pPr>
      <w:r w:rsidRPr="00E6516F">
        <w:t>e)</w:t>
      </w:r>
      <w:r w:rsidRPr="00E6516F">
        <w:tab/>
        <w:t xml:space="preserve">shall attempt to download the file as identified by the file URL in the Payload IE </w:t>
      </w:r>
      <w:r w:rsidRPr="00E6516F">
        <w:rPr>
          <w:rFonts w:eastAsia="Malgun Gothic"/>
        </w:rPr>
        <w:t>in the FD SIGNALLING PAYLOAD message</w:t>
      </w:r>
      <w:r w:rsidRPr="00E6516F">
        <w:t>, as specified in subclause 10.2.3.1; and</w:t>
      </w:r>
    </w:p>
    <w:p w14:paraId="1E0D9925" w14:textId="77777777" w:rsidR="0071087C" w:rsidRPr="00E6516F" w:rsidRDefault="0071087C" w:rsidP="0071087C">
      <w:pPr>
        <w:pStyle w:val="B2"/>
        <w:rPr>
          <w:rFonts w:eastAsia="Malgun Gothic"/>
        </w:rPr>
      </w:pPr>
      <w:r w:rsidRPr="00E6516F">
        <w:t>f)</w:t>
      </w:r>
      <w:r w:rsidRPr="00E6516F">
        <w:tab/>
      </w:r>
      <w:r w:rsidRPr="00E6516F">
        <w:rPr>
          <w:rFonts w:eastAsia="Malgun Gothic"/>
        </w:rPr>
        <w:t>if the received FD SIGNALLING PAYLOAD message contains an FD</w:t>
      </w:r>
      <w:r w:rsidRPr="00E6516F">
        <w:t xml:space="preserve"> disposition request type</w:t>
      </w:r>
      <w:r w:rsidRPr="00E6516F">
        <w:rPr>
          <w:rFonts w:eastAsia="Malgun Gothic"/>
        </w:rPr>
        <w:t xml:space="preserve"> IE requesting a file download completed update, then after the file download has been successfully downloaded, shall generate an FD NOTIFICATION by following the procedures in subclause 12.2.1.1.</w:t>
      </w:r>
    </w:p>
    <w:p w14:paraId="0AB8EF32" w14:textId="77777777" w:rsidR="0071087C" w:rsidRPr="00E6516F" w:rsidRDefault="0071087C" w:rsidP="0071087C">
      <w:r w:rsidRPr="00E6516F">
        <w:t>[TS 24.282, clause 12.2.1.1]</w:t>
      </w:r>
    </w:p>
    <w:p w14:paraId="73BD00F7" w14:textId="77777777" w:rsidR="0071087C" w:rsidRPr="00E6516F" w:rsidRDefault="0071087C" w:rsidP="0071087C">
      <w:r w:rsidRPr="00E6516F">
        <w:t>The MCData client shall follow the procedures in this subclause to:</w:t>
      </w:r>
    </w:p>
    <w:p w14:paraId="34DAFF97" w14:textId="77777777" w:rsidR="0071087C" w:rsidRPr="00E6516F" w:rsidRDefault="0071087C" w:rsidP="0071087C">
      <w:pPr>
        <w:pStyle w:val="B10"/>
      </w:pPr>
      <w:r w:rsidRPr="00E6516F">
        <w:t>-</w:t>
      </w:r>
      <w:r w:rsidRPr="00E6516F">
        <w:tab/>
        <w:t xml:space="preserve">indicate to an MCData client that an SDS message was delivered, read or delivered and read when the originating client requested a delivery, read or delivery and read report; </w:t>
      </w:r>
    </w:p>
    <w:p w14:paraId="508C0112" w14:textId="77777777" w:rsidR="0071087C" w:rsidRPr="00E6516F" w:rsidRDefault="0071087C" w:rsidP="0071087C">
      <w:pPr>
        <w:pStyle w:val="B10"/>
      </w:pPr>
      <w:r w:rsidRPr="00E6516F">
        <w:t>-</w:t>
      </w:r>
      <w:r w:rsidRPr="00E6516F">
        <w:tab/>
        <w:t>indicate to the participating MCData function serving the MCData user that an SDS message was undelivered. The participating MCData function can store the message for later re-delivery;</w:t>
      </w:r>
    </w:p>
    <w:p w14:paraId="2611F8BE" w14:textId="77777777" w:rsidR="0071087C" w:rsidRPr="00E6516F" w:rsidRDefault="0071087C" w:rsidP="0071087C">
      <w:pPr>
        <w:pStyle w:val="B10"/>
      </w:pPr>
      <w:r w:rsidRPr="00E6516F">
        <w:t>-</w:t>
      </w:r>
      <w:r w:rsidRPr="00E6516F">
        <w:tab/>
        <w:t>indicate to an MCData client that a request for FD was accepted, deferred or rejected; or</w:t>
      </w:r>
    </w:p>
    <w:p w14:paraId="1A804567" w14:textId="77777777" w:rsidR="0071087C" w:rsidRPr="00E6516F" w:rsidRDefault="0071087C" w:rsidP="0071087C">
      <w:pPr>
        <w:pStyle w:val="B10"/>
      </w:pPr>
      <w:r w:rsidRPr="00E6516F">
        <w:t>-</w:t>
      </w:r>
      <w:r w:rsidRPr="00E6516F">
        <w:tab/>
        <w:t>indicate to an MCData client that a file download has been completed;</w:t>
      </w:r>
    </w:p>
    <w:p w14:paraId="45F3329F" w14:textId="77777777" w:rsidR="0071087C" w:rsidRPr="00E6516F" w:rsidRDefault="0071087C" w:rsidP="0071087C">
      <w:r w:rsidRPr="00E6516F">
        <w:t>Before sending a disposition notification the MCData client needs to determine:</w:t>
      </w:r>
    </w:p>
    <w:p w14:paraId="1DE9CC10" w14:textId="77777777" w:rsidR="0071087C" w:rsidRPr="00E6516F" w:rsidRDefault="0071087C" w:rsidP="0071087C">
      <w:pPr>
        <w:pStyle w:val="B10"/>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2D465489" w14:textId="77777777" w:rsidR="0071087C" w:rsidRPr="00E6516F" w:rsidRDefault="0071087C" w:rsidP="0071087C">
      <w:pPr>
        <w:pStyle w:val="B10"/>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E25D39F" w14:textId="77777777" w:rsidR="0071087C" w:rsidRPr="00E6516F" w:rsidRDefault="0071087C" w:rsidP="0071087C">
      <w:r w:rsidRPr="00E6516F">
        <w:t>The MCData client shall generate a SIP MESSAGE request in accordance with 3GPP TS 24.229 [5] and IETF RFC 3428 [6] with the clarifications given below.</w:t>
      </w:r>
    </w:p>
    <w:p w14:paraId="0C348263" w14:textId="77777777" w:rsidR="0071087C" w:rsidRPr="00E6516F" w:rsidRDefault="0071087C" w:rsidP="0071087C">
      <w:r w:rsidRPr="00E6516F">
        <w:t>The MCData client:</w:t>
      </w:r>
    </w:p>
    <w:p w14:paraId="557ABABF" w14:textId="77777777" w:rsidR="0071087C" w:rsidRPr="00E6516F" w:rsidRDefault="0071087C" w:rsidP="0071087C">
      <w:pPr>
        <w:pStyle w:val="B10"/>
      </w:pPr>
      <w:r w:rsidRPr="00E6516F">
        <w:t>1)</w:t>
      </w:r>
      <w:r w:rsidRPr="00E6516F">
        <w:tab/>
        <w:t>shall build the SIP MESSAGE request as specified in subclause 6.2.4.1;</w:t>
      </w:r>
    </w:p>
    <w:p w14:paraId="605B26B9"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23E97248" w14:textId="77777777" w:rsidR="0071087C" w:rsidRPr="00E6516F" w:rsidRDefault="0071087C" w:rsidP="0071087C">
      <w:pPr>
        <w:pStyle w:val="B10"/>
        <w:rPr>
          <w:lang w:eastAsia="ko-KR"/>
        </w:rPr>
      </w:pPr>
      <w:r w:rsidRPr="00E6516F">
        <w:rPr>
          <w:lang w:eastAsia="ko-KR"/>
        </w:rPr>
        <w:t>3)</w:t>
      </w:r>
      <w:r w:rsidRPr="00E6516F">
        <w:rPr>
          <w:lang w:eastAsia="ko-KR"/>
        </w:rPr>
        <w:tab/>
        <w:t>shall insert in the SIP MESSAGE request an</w:t>
      </w:r>
      <w:bookmarkStart w:id="853" w:name="_Hlk36193841"/>
      <w:r w:rsidRPr="00E6516F">
        <w:rPr>
          <w:lang w:eastAsia="ko-KR"/>
        </w:rPr>
        <w:t xml:space="preserve"> </w:t>
      </w:r>
      <w:r w:rsidRPr="00E6516F">
        <w:t>application/resource-lists+xml</w:t>
      </w:r>
      <w:bookmarkEnd w:id="853"/>
      <w:r w:rsidRPr="00E6516F">
        <w:t xml:space="preserve"> </w:t>
      </w:r>
      <w:r w:rsidRPr="00E6516F">
        <w:rPr>
          <w:lang w:eastAsia="ko-KR"/>
        </w:rPr>
        <w:t>MIME body containing the MCData ID of the targeted MCData user, according to rules and procedures of IETF RFC 5366 [18];</w:t>
      </w:r>
    </w:p>
    <w:p w14:paraId="4DD1FD49" w14:textId="77777777" w:rsidR="0071087C" w:rsidRPr="00E6516F" w:rsidRDefault="0071087C" w:rsidP="0071087C">
      <w:pPr>
        <w:pStyle w:val="B10"/>
        <w:rPr>
          <w:lang w:eastAsia="ko-KR"/>
        </w:rPr>
      </w:pPr>
      <w:r w:rsidRPr="00E6516F">
        <w:rPr>
          <w:lang w:eastAsia="ko-KR"/>
        </w:rPr>
        <w:t>4)</w:t>
      </w:r>
      <w:r w:rsidRPr="00E6516F">
        <w:rPr>
          <w:lang w:eastAsia="ko-KR"/>
        </w:rPr>
        <w:tab/>
        <w:t>void;</w:t>
      </w:r>
    </w:p>
    <w:p w14:paraId="0BEEBE27" w14:textId="77777777" w:rsidR="0071087C" w:rsidRPr="00E6516F" w:rsidRDefault="0071087C" w:rsidP="0071087C">
      <w:pPr>
        <w:pStyle w:val="B10"/>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61018F78" w14:textId="77777777" w:rsidR="0071087C" w:rsidRPr="00E6516F" w:rsidRDefault="0071087C" w:rsidP="0071087C">
      <w:pPr>
        <w:pStyle w:val="B10"/>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13E9DC5E" w14:textId="77777777" w:rsidR="0071087C" w:rsidRPr="00E6516F" w:rsidRDefault="0071087C" w:rsidP="0071087C">
      <w:pPr>
        <w:pStyle w:val="B10"/>
      </w:pPr>
      <w:r w:rsidRPr="00E6516F">
        <w:t>7)</w:t>
      </w:r>
      <w:r w:rsidRPr="00E6516F">
        <w:tab/>
        <w:t>if requiring to send an FD notification, shall generate an FD NOTIFICATION message and include it in the SIP MESSAGE request as specified in subclause 6.2.3.2; and</w:t>
      </w:r>
    </w:p>
    <w:p w14:paraId="0DB7B999" w14:textId="77777777" w:rsidR="0071087C" w:rsidRPr="00E6516F" w:rsidRDefault="0071087C" w:rsidP="0071087C">
      <w:pPr>
        <w:pStyle w:val="B10"/>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5C57E5F1" w14:textId="77777777" w:rsidR="0071087C" w:rsidRPr="00E6516F" w:rsidRDefault="0071087C" w:rsidP="0071087C">
      <w:r w:rsidRPr="00E6516F">
        <w:t>[TS 24.282, clause 10.2.3.1]</w:t>
      </w:r>
    </w:p>
    <w:p w14:paraId="331D33B5" w14:textId="77777777" w:rsidR="0071087C" w:rsidRPr="00E6516F" w:rsidRDefault="0071087C" w:rsidP="0071087C">
      <w:pPr>
        <w:rPr>
          <w:lang w:eastAsia="x-none"/>
        </w:rPr>
      </w:pPr>
      <w:r w:rsidRPr="00E6516F">
        <w:rPr>
          <w:lang w:eastAsia="x-none"/>
        </w:rPr>
        <w:t>The media storage client on the MCData client shall send HTTP requests over a TLS connection as specified for the HTTP client in the UE, in annex</w:t>
      </w:r>
      <w:r w:rsidRPr="00E6516F">
        <w:t xml:space="preserve"> </w:t>
      </w:r>
      <w:r w:rsidRPr="00E6516F">
        <w:rPr>
          <w:lang w:eastAsia="x-none"/>
        </w:rPr>
        <w:t xml:space="preserve">A of </w:t>
      </w:r>
      <w:r w:rsidRPr="00E6516F">
        <w:t xml:space="preserve">3GPP TS 24.482 </w:t>
      </w:r>
      <w:r w:rsidRPr="00E6516F">
        <w:rPr>
          <w:lang w:eastAsia="x-none"/>
        </w:rPr>
        <w:t>[24].</w:t>
      </w:r>
    </w:p>
    <w:p w14:paraId="0255627A" w14:textId="77777777" w:rsidR="0071087C" w:rsidRPr="00E6516F" w:rsidRDefault="0071087C" w:rsidP="0071087C">
      <w:pPr>
        <w:pStyle w:val="NO"/>
      </w:pPr>
      <w:r w:rsidRPr="00E6516F">
        <w:t>NOTE 1:</w:t>
      </w:r>
      <w:r w:rsidRPr="00E6516F">
        <w:tab/>
        <w:t>The HTTP client encodes the MCData ID in the bearer access token of the Authorization header field of an HTTP request as specified in 3GPP TS 24.482 [24].</w:t>
      </w:r>
    </w:p>
    <w:p w14:paraId="20AF8CE2" w14:textId="77777777" w:rsidR="0071087C" w:rsidRPr="00E6516F" w:rsidRDefault="0071087C" w:rsidP="0071087C">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xml:space="preserve"> </w:t>
      </w:r>
      <w:r w:rsidRPr="00E6516F">
        <w:rPr>
          <w:lang w:eastAsia="x-none"/>
        </w:rPr>
        <w:t xml:space="preserve">A of </w:t>
      </w:r>
      <w:r w:rsidRPr="00E6516F">
        <w:t xml:space="preserve">3GPP TS 24.482 </w:t>
      </w:r>
      <w:r w:rsidRPr="00E6516F">
        <w:rPr>
          <w:lang w:eastAsia="x-none"/>
        </w:rPr>
        <w:t>[24] indicates how the HTTP proxy forwards the HTTP request to the HTTP server.</w:t>
      </w:r>
    </w:p>
    <w:p w14:paraId="09BC742D" w14:textId="77777777" w:rsidR="0071087C" w:rsidRPr="00E6516F" w:rsidRDefault="0071087C" w:rsidP="0071087C">
      <w:pPr>
        <w:rPr>
          <w:rFonts w:eastAsia="Malgun Gothic"/>
        </w:rPr>
      </w:pPr>
      <w:r w:rsidRPr="00E6516F">
        <w:rPr>
          <w:rFonts w:eastAsia="Malgun Gothic"/>
        </w:rPr>
        <w:t>To download a file from the media storage function on the controlling MCData function, the media storage client on the MCData client:</w:t>
      </w:r>
    </w:p>
    <w:p w14:paraId="1DC1A410" w14:textId="77777777" w:rsidR="0071087C" w:rsidRPr="00E6516F" w:rsidRDefault="0071087C" w:rsidP="0071087C">
      <w:pPr>
        <w:pStyle w:val="B10"/>
      </w:pPr>
      <w:r w:rsidRPr="00E6516F">
        <w:rPr>
          <w:rFonts w:eastAsia="Malgun Gothic"/>
        </w:rPr>
        <w:t>1)</w:t>
      </w:r>
      <w:r w:rsidRPr="00E6516F">
        <w:rPr>
          <w:rFonts w:eastAsia="Malgun Gothic"/>
        </w:rPr>
        <w:tab/>
        <w:t xml:space="preserve">shall generate an HTTP GET request as specified in </w:t>
      </w:r>
      <w:r w:rsidRPr="00E6516F">
        <w:t>IETF RFC 7230 [22] and IETF RFC 7231 [23] with a Request-URI set to an absolute URI identifying the URL of the file being requested from the media storage function on the controlling MCData function; and</w:t>
      </w:r>
    </w:p>
    <w:p w14:paraId="28BFB8C1" w14:textId="77777777" w:rsidR="0071087C" w:rsidRPr="00E6516F" w:rsidRDefault="0071087C" w:rsidP="0071087C">
      <w:pPr>
        <w:pStyle w:val="B10"/>
        <w:rPr>
          <w:rFonts w:eastAsia="Calibri"/>
        </w:rPr>
      </w:pPr>
      <w:r w:rsidRPr="00E6516F">
        <w:rPr>
          <w:rFonts w:eastAsia="Malgun Gothic"/>
        </w:rPr>
        <w:t>2)</w:t>
      </w:r>
      <w:r w:rsidRPr="00E6516F">
        <w:rPr>
          <w:rFonts w:eastAsia="Malgun Gothic"/>
        </w:rPr>
        <w:tab/>
        <w:t xml:space="preserve">shall send the HTTP GET request towards the </w:t>
      </w:r>
      <w:r w:rsidRPr="00E6516F">
        <w:t>media storage function on the controlling MCData function.</w:t>
      </w:r>
    </w:p>
    <w:p w14:paraId="5E1F8DC4" w14:textId="77777777" w:rsidR="0071087C" w:rsidRPr="00E6516F" w:rsidRDefault="0071087C" w:rsidP="0071087C">
      <w:r w:rsidRPr="00E6516F">
        <w:t>On receipt of a HTTP 200 OK response containing the requested file, the MCData client shall notify the user or application that the file has been successfully downloaded.</w:t>
      </w:r>
    </w:p>
    <w:p w14:paraId="7B8E873E" w14:textId="77777777" w:rsidR="0071087C" w:rsidRPr="00E6516F" w:rsidRDefault="0071087C" w:rsidP="0071087C">
      <w:pPr>
        <w:pStyle w:val="H6"/>
      </w:pPr>
      <w:bookmarkStart w:id="854" w:name="_Toc52782405"/>
      <w:bookmarkStart w:id="855" w:name="_Toc52783016"/>
      <w:bookmarkStart w:id="856" w:name="_Toc59042885"/>
      <w:r w:rsidRPr="00E6516F">
        <w:t>6.2.2.3</w:t>
      </w:r>
      <w:r w:rsidRPr="00E6516F">
        <w:tab/>
        <w:t>Test description</w:t>
      </w:r>
      <w:bookmarkEnd w:id="854"/>
      <w:bookmarkEnd w:id="855"/>
      <w:bookmarkEnd w:id="856"/>
    </w:p>
    <w:p w14:paraId="25E75D12" w14:textId="77777777" w:rsidR="0071087C" w:rsidRPr="00E6516F" w:rsidRDefault="0071087C" w:rsidP="0071087C">
      <w:pPr>
        <w:pStyle w:val="H6"/>
      </w:pPr>
      <w:bookmarkStart w:id="857" w:name="_Toc52782406"/>
      <w:bookmarkStart w:id="858" w:name="_Toc52783017"/>
      <w:bookmarkStart w:id="859" w:name="_Toc59042886"/>
      <w:r w:rsidRPr="00E6516F">
        <w:t>6.2.2.3.1</w:t>
      </w:r>
      <w:r w:rsidRPr="00E6516F">
        <w:tab/>
        <w:t>Pre-test conditions</w:t>
      </w:r>
      <w:bookmarkEnd w:id="857"/>
      <w:bookmarkEnd w:id="858"/>
      <w:bookmarkEnd w:id="859"/>
    </w:p>
    <w:p w14:paraId="37EA45A5" w14:textId="77777777" w:rsidR="0071087C" w:rsidRPr="00E6516F" w:rsidRDefault="0071087C" w:rsidP="0071087C">
      <w:pPr>
        <w:pStyle w:val="H6"/>
      </w:pPr>
      <w:r w:rsidRPr="00E6516F">
        <w:t>System Simulator:</w:t>
      </w:r>
    </w:p>
    <w:p w14:paraId="317E9712" w14:textId="77777777" w:rsidR="0071087C" w:rsidRPr="00E6516F" w:rsidRDefault="0071087C" w:rsidP="0071087C">
      <w:pPr>
        <w:pStyle w:val="B10"/>
      </w:pPr>
      <w:r w:rsidRPr="00E6516F">
        <w:t>-</w:t>
      </w:r>
      <w:r w:rsidRPr="00E6516F">
        <w:tab/>
        <w:t>SS (MCDATA Server)</w:t>
      </w:r>
    </w:p>
    <w:p w14:paraId="607655FE"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7264396" w14:textId="77777777" w:rsidR="0071087C" w:rsidRPr="00E6516F" w:rsidRDefault="0071087C" w:rsidP="0071087C">
      <w:pPr>
        <w:pStyle w:val="H6"/>
      </w:pPr>
      <w:r w:rsidRPr="00E6516F">
        <w:t>IUT:</w:t>
      </w:r>
    </w:p>
    <w:p w14:paraId="41FBACC1" w14:textId="77777777" w:rsidR="0071087C" w:rsidRPr="00E6516F" w:rsidRDefault="0071087C" w:rsidP="0071087C">
      <w:pPr>
        <w:pStyle w:val="B10"/>
      </w:pPr>
      <w:r w:rsidRPr="00E6516F">
        <w:t>-</w:t>
      </w:r>
      <w:r w:rsidRPr="00E6516F">
        <w:tab/>
        <w:t>UE (MCDATA Client)</w:t>
      </w:r>
    </w:p>
    <w:p w14:paraId="6F1F4B17" w14:textId="77777777" w:rsidR="0071087C" w:rsidRPr="00E6516F" w:rsidRDefault="0071087C" w:rsidP="0071087C">
      <w:pPr>
        <w:pStyle w:val="B10"/>
      </w:pPr>
      <w:r w:rsidRPr="00E6516F">
        <w:t>-</w:t>
      </w:r>
      <w:r w:rsidRPr="00E6516F">
        <w:tab/>
        <w:t>The test USIM set as defined in TS 36.579-1 [2], subclause 5.5.10 is inserted.</w:t>
      </w:r>
    </w:p>
    <w:p w14:paraId="1E90AF89" w14:textId="77777777" w:rsidR="0071087C" w:rsidRPr="00E6516F" w:rsidRDefault="0071087C" w:rsidP="0071087C">
      <w:pPr>
        <w:pStyle w:val="B10"/>
      </w:pPr>
      <w:r w:rsidRPr="00E6516F">
        <w:t>-</w:t>
      </w:r>
      <w:r w:rsidRPr="00E6516F">
        <w:tab/>
        <w:t>Test files downloaded or received at previous test runs are deleted.</w:t>
      </w:r>
    </w:p>
    <w:p w14:paraId="2FAAF01D" w14:textId="77777777" w:rsidR="0071087C" w:rsidRPr="00E6516F" w:rsidRDefault="0071087C" w:rsidP="0071087C">
      <w:pPr>
        <w:pStyle w:val="H6"/>
      </w:pPr>
      <w:r w:rsidRPr="00E6516F">
        <w:t>Preamble:</w:t>
      </w:r>
    </w:p>
    <w:p w14:paraId="4BCA5E1A" w14:textId="77777777" w:rsidR="0071087C" w:rsidRPr="00E6516F" w:rsidRDefault="0071087C" w:rsidP="0071087C">
      <w:pPr>
        <w:pStyle w:val="B10"/>
      </w:pPr>
      <w:r w:rsidRPr="00E6516F">
        <w:t>-</w:t>
      </w:r>
      <w:r w:rsidRPr="00E6516F">
        <w:tab/>
        <w:t>In the &lt;on-network&gt; element of the MCData Service Configuration document the &lt;max-data-size-auto-recv-bytes&gt; element of the &lt;tx-and-rx-control&gt; element shall be set to 0 to indicate non-mandatory download independent from the file size.</w:t>
      </w:r>
    </w:p>
    <w:p w14:paraId="2D88F5EB"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7A4F167A" w14:textId="77777777" w:rsidR="0071087C" w:rsidRPr="00E6516F" w:rsidRDefault="0071087C" w:rsidP="0071087C">
      <w:pPr>
        <w:pStyle w:val="B10"/>
      </w:pPr>
      <w:r w:rsidRPr="00E6516F">
        <w:t>-</w:t>
      </w:r>
      <w:r w:rsidRPr="00E6516F">
        <w:tab/>
        <w:t xml:space="preserve">TDU2 (FD </w:t>
      </w:r>
      <w:r w:rsidRPr="00E6516F">
        <w:rPr>
          <w:rFonts w:cs="Arial"/>
        </w:rPr>
        <w:t xml:space="preserve">non-mandatory download </w:t>
      </w:r>
      <w:r w:rsidRPr="00E6516F">
        <w:t>timer) is set to the default value of 60 seconds.</w:t>
      </w:r>
    </w:p>
    <w:p w14:paraId="70534B1D"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46758215" w14:textId="77777777" w:rsidR="0071087C" w:rsidRPr="00E6516F" w:rsidRDefault="0071087C" w:rsidP="0071087C">
      <w:pPr>
        <w:pStyle w:val="B10"/>
      </w:pPr>
      <w:r w:rsidRPr="00E6516F">
        <w:t>-</w:t>
      </w:r>
      <w:r w:rsidRPr="00E6516F">
        <w:tab/>
        <w:t>UE States at the end of the preamble</w:t>
      </w:r>
    </w:p>
    <w:p w14:paraId="250C44DC" w14:textId="77777777" w:rsidR="0071087C" w:rsidRPr="00E6516F" w:rsidRDefault="0071087C" w:rsidP="0071087C">
      <w:pPr>
        <w:pStyle w:val="B2"/>
      </w:pPr>
      <w:r w:rsidRPr="00E6516F">
        <w:t>-</w:t>
      </w:r>
      <w:r w:rsidRPr="00E6516F">
        <w:tab/>
        <w:t>The UE is in E-UTRA Registered, Idle Mode state.</w:t>
      </w:r>
    </w:p>
    <w:p w14:paraId="62BA6E9B"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2532237A" w14:textId="77777777" w:rsidR="0071087C" w:rsidRPr="00E6516F" w:rsidRDefault="0071087C" w:rsidP="0071087C">
      <w:pPr>
        <w:pStyle w:val="H6"/>
      </w:pPr>
      <w:bookmarkStart w:id="860" w:name="_Toc52782407"/>
      <w:bookmarkStart w:id="861" w:name="_Toc52783018"/>
      <w:bookmarkStart w:id="862" w:name="_Toc59042887"/>
      <w:r w:rsidRPr="00E6516F">
        <w:t>6.2.2.3.2</w:t>
      </w:r>
      <w:r w:rsidRPr="00E6516F">
        <w:tab/>
        <w:t>Test procedure sequence</w:t>
      </w:r>
      <w:bookmarkEnd w:id="860"/>
      <w:bookmarkEnd w:id="861"/>
      <w:bookmarkEnd w:id="862"/>
    </w:p>
    <w:p w14:paraId="0F87B9C5" w14:textId="77777777" w:rsidR="0071087C" w:rsidRPr="00E6516F" w:rsidRDefault="0071087C" w:rsidP="0071087C">
      <w:pPr>
        <w:pStyle w:val="TH"/>
      </w:pPr>
      <w:r w:rsidRPr="00E6516F">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E6516F" w14:paraId="1BDF0C89" w14:textId="77777777" w:rsidTr="00174677">
        <w:tc>
          <w:tcPr>
            <w:tcW w:w="649" w:type="dxa"/>
            <w:tcBorders>
              <w:top w:val="single" w:sz="4" w:space="0" w:color="auto"/>
              <w:left w:val="single" w:sz="4" w:space="0" w:color="auto"/>
              <w:bottom w:val="nil"/>
              <w:right w:val="single" w:sz="4" w:space="0" w:color="auto"/>
            </w:tcBorders>
            <w:hideMark/>
          </w:tcPr>
          <w:p w14:paraId="64EE61C1" w14:textId="77777777" w:rsidR="0071087C" w:rsidRPr="00E6516F" w:rsidRDefault="0071087C" w:rsidP="00174677">
            <w:pPr>
              <w:pStyle w:val="TAH"/>
              <w:spacing w:line="256" w:lineRule="auto"/>
            </w:pPr>
            <w:r w:rsidRPr="00E6516F">
              <w:t>St</w:t>
            </w:r>
          </w:p>
        </w:tc>
        <w:tc>
          <w:tcPr>
            <w:tcW w:w="3970" w:type="dxa"/>
            <w:tcBorders>
              <w:top w:val="single" w:sz="4" w:space="0" w:color="auto"/>
              <w:left w:val="single" w:sz="4" w:space="0" w:color="auto"/>
              <w:bottom w:val="nil"/>
              <w:right w:val="single" w:sz="4" w:space="0" w:color="auto"/>
            </w:tcBorders>
            <w:hideMark/>
          </w:tcPr>
          <w:p w14:paraId="282902E1" w14:textId="77777777" w:rsidR="0071087C" w:rsidRPr="00E6516F" w:rsidRDefault="0071087C" w:rsidP="00174677">
            <w:pPr>
              <w:pStyle w:val="TAH"/>
              <w:spacing w:line="256" w:lineRule="auto"/>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8603C71" w14:textId="77777777" w:rsidR="0071087C" w:rsidRPr="00E6516F" w:rsidRDefault="0071087C" w:rsidP="00174677">
            <w:pPr>
              <w:pStyle w:val="TAH"/>
              <w:spacing w:line="256" w:lineRule="auto"/>
            </w:pPr>
            <w:r w:rsidRPr="00E6516F">
              <w:t>Message Sequence</w:t>
            </w:r>
          </w:p>
        </w:tc>
        <w:tc>
          <w:tcPr>
            <w:tcW w:w="567" w:type="dxa"/>
            <w:tcBorders>
              <w:top w:val="single" w:sz="4" w:space="0" w:color="auto"/>
              <w:left w:val="single" w:sz="4" w:space="0" w:color="auto"/>
              <w:bottom w:val="nil"/>
              <w:right w:val="single" w:sz="4" w:space="0" w:color="auto"/>
            </w:tcBorders>
            <w:hideMark/>
          </w:tcPr>
          <w:p w14:paraId="2EFB9890" w14:textId="77777777" w:rsidR="0071087C" w:rsidRPr="00E6516F" w:rsidRDefault="0071087C" w:rsidP="00174677">
            <w:pPr>
              <w:pStyle w:val="TAH"/>
              <w:spacing w:line="256" w:lineRule="auto"/>
            </w:pPr>
            <w:r w:rsidRPr="00E6516F">
              <w:t>TP</w:t>
            </w:r>
          </w:p>
        </w:tc>
        <w:tc>
          <w:tcPr>
            <w:tcW w:w="892" w:type="dxa"/>
            <w:tcBorders>
              <w:top w:val="single" w:sz="4" w:space="0" w:color="auto"/>
              <w:left w:val="single" w:sz="4" w:space="0" w:color="auto"/>
              <w:bottom w:val="nil"/>
              <w:right w:val="single" w:sz="4" w:space="0" w:color="auto"/>
            </w:tcBorders>
            <w:hideMark/>
          </w:tcPr>
          <w:p w14:paraId="05189A2B" w14:textId="77777777" w:rsidR="0071087C" w:rsidRPr="00E6516F" w:rsidRDefault="0071087C" w:rsidP="00174677">
            <w:pPr>
              <w:pStyle w:val="TAH"/>
              <w:spacing w:line="256" w:lineRule="auto"/>
            </w:pPr>
            <w:r w:rsidRPr="00E6516F">
              <w:t>Verdict</w:t>
            </w:r>
          </w:p>
        </w:tc>
      </w:tr>
      <w:tr w:rsidR="0071087C" w:rsidRPr="00E6516F" w14:paraId="313B8B4D" w14:textId="77777777" w:rsidTr="00174677">
        <w:tc>
          <w:tcPr>
            <w:tcW w:w="649" w:type="dxa"/>
            <w:tcBorders>
              <w:top w:val="nil"/>
              <w:left w:val="single" w:sz="4" w:space="0" w:color="auto"/>
              <w:bottom w:val="single" w:sz="4" w:space="0" w:color="auto"/>
              <w:right w:val="single" w:sz="4" w:space="0" w:color="auto"/>
            </w:tcBorders>
          </w:tcPr>
          <w:p w14:paraId="56F09DFD" w14:textId="77777777" w:rsidR="0071087C" w:rsidRPr="00E6516F" w:rsidRDefault="0071087C" w:rsidP="00174677">
            <w:pPr>
              <w:pStyle w:val="TAH"/>
              <w:spacing w:line="256" w:lineRule="auto"/>
            </w:pPr>
          </w:p>
        </w:tc>
        <w:tc>
          <w:tcPr>
            <w:tcW w:w="3970" w:type="dxa"/>
            <w:tcBorders>
              <w:top w:val="nil"/>
              <w:left w:val="single" w:sz="4" w:space="0" w:color="auto"/>
              <w:bottom w:val="single" w:sz="4" w:space="0" w:color="auto"/>
              <w:right w:val="single" w:sz="4" w:space="0" w:color="auto"/>
            </w:tcBorders>
          </w:tcPr>
          <w:p w14:paraId="67E9D1EB" w14:textId="77777777" w:rsidR="0071087C" w:rsidRPr="00E6516F" w:rsidRDefault="0071087C" w:rsidP="00174677">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10270A80" w14:textId="77777777" w:rsidR="0071087C" w:rsidRPr="00E6516F" w:rsidRDefault="0071087C" w:rsidP="00174677">
            <w:pPr>
              <w:pStyle w:val="TAH"/>
              <w:spacing w:line="256" w:lineRule="auto"/>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44CA9A14" w14:textId="77777777" w:rsidR="0071087C" w:rsidRPr="00E6516F" w:rsidRDefault="0071087C" w:rsidP="00174677">
            <w:pPr>
              <w:pStyle w:val="TAH"/>
              <w:spacing w:line="256" w:lineRule="auto"/>
            </w:pPr>
            <w:r w:rsidRPr="00E6516F">
              <w:t>Message</w:t>
            </w:r>
          </w:p>
        </w:tc>
        <w:tc>
          <w:tcPr>
            <w:tcW w:w="567" w:type="dxa"/>
            <w:tcBorders>
              <w:top w:val="nil"/>
              <w:left w:val="single" w:sz="4" w:space="0" w:color="auto"/>
              <w:bottom w:val="single" w:sz="4" w:space="0" w:color="auto"/>
              <w:right w:val="single" w:sz="4" w:space="0" w:color="auto"/>
            </w:tcBorders>
          </w:tcPr>
          <w:p w14:paraId="2B85D958" w14:textId="77777777" w:rsidR="0071087C" w:rsidRPr="00E6516F" w:rsidRDefault="0071087C" w:rsidP="00174677">
            <w:pPr>
              <w:pStyle w:val="TAH"/>
              <w:spacing w:line="256" w:lineRule="auto"/>
            </w:pPr>
          </w:p>
        </w:tc>
        <w:tc>
          <w:tcPr>
            <w:tcW w:w="892" w:type="dxa"/>
            <w:tcBorders>
              <w:top w:val="nil"/>
              <w:left w:val="single" w:sz="4" w:space="0" w:color="auto"/>
              <w:bottom w:val="single" w:sz="4" w:space="0" w:color="auto"/>
              <w:right w:val="single" w:sz="4" w:space="0" w:color="auto"/>
            </w:tcBorders>
          </w:tcPr>
          <w:p w14:paraId="48EFC3E9" w14:textId="77777777" w:rsidR="0071087C" w:rsidRPr="00E6516F" w:rsidRDefault="0071087C" w:rsidP="00174677">
            <w:pPr>
              <w:pStyle w:val="TAH"/>
              <w:spacing w:line="256" w:lineRule="auto"/>
            </w:pPr>
          </w:p>
        </w:tc>
      </w:tr>
      <w:tr w:rsidR="0071087C" w:rsidRPr="00E6516F" w14:paraId="2F6E8FB1" w14:textId="77777777" w:rsidTr="00174677">
        <w:tc>
          <w:tcPr>
            <w:tcW w:w="649" w:type="dxa"/>
            <w:tcBorders>
              <w:top w:val="single" w:sz="4" w:space="0" w:color="auto"/>
              <w:left w:val="single" w:sz="4" w:space="0" w:color="auto"/>
              <w:bottom w:val="single" w:sz="4" w:space="0" w:color="auto"/>
              <w:right w:val="single" w:sz="4" w:space="0" w:color="auto"/>
            </w:tcBorders>
          </w:tcPr>
          <w:p w14:paraId="54E392EC" w14:textId="77777777" w:rsidR="0071087C" w:rsidRPr="00E6516F" w:rsidRDefault="0071087C" w:rsidP="00174677">
            <w:pPr>
              <w:pStyle w:val="TAC"/>
              <w:spacing w:line="256" w:lineRule="auto"/>
            </w:pPr>
            <w:r w:rsidRPr="00E6516F">
              <w:t>1</w:t>
            </w:r>
          </w:p>
        </w:tc>
        <w:tc>
          <w:tcPr>
            <w:tcW w:w="3970" w:type="dxa"/>
            <w:tcBorders>
              <w:top w:val="single" w:sz="4" w:space="0" w:color="auto"/>
              <w:left w:val="single" w:sz="4" w:space="0" w:color="auto"/>
              <w:bottom w:val="single" w:sz="4" w:space="0" w:color="auto"/>
              <w:right w:val="single" w:sz="4" w:space="0" w:color="auto"/>
            </w:tcBorders>
          </w:tcPr>
          <w:p w14:paraId="398839DB" w14:textId="77777777" w:rsidR="0071087C" w:rsidRPr="00E6516F" w:rsidRDefault="0071087C" w:rsidP="00174677">
            <w:pPr>
              <w:pStyle w:val="TAL"/>
            </w:pPr>
            <w:r w:rsidRPr="00E6516F">
              <w:t xml:space="preserve">Check: Does the UE (MCData Client) perform the procedure for </w:t>
            </w:r>
            <w:r w:rsidRPr="00E6516F">
              <w:rPr>
                <w:b/>
                <w:bCs/>
              </w:rPr>
              <w:t>MCX SIP MESSAGE CT</w:t>
            </w:r>
            <w:r w:rsidRPr="00E6516F">
              <w:t xml:space="preserve"> specified in TS 36.579-1 [2] Table 5.3.33.3-1 </w:t>
            </w:r>
            <w:r w:rsidRPr="00E6516F">
              <w:rPr>
                <w:b/>
                <w:bCs/>
              </w:rPr>
              <w:t>to receive an FD message for one-to-one file distribution with disposition request type "FILE DOWNLOAD COMPLETED UPDATE"</w:t>
            </w:r>
            <w:r w:rsidRPr="00E6516F">
              <w:t>?</w:t>
            </w:r>
          </w:p>
          <w:p w14:paraId="3A206365" w14:textId="77777777" w:rsidR="0071087C" w:rsidRPr="00E6516F" w:rsidRDefault="0071087C" w:rsidP="00174677">
            <w:pPr>
              <w:pStyle w:val="TAL"/>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0791F58F"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5861697"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41D55B5" w14:textId="77777777" w:rsidR="0071087C" w:rsidRPr="00E6516F" w:rsidRDefault="0071087C" w:rsidP="00174677">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746DB2BA" w14:textId="77777777" w:rsidR="0071087C" w:rsidRPr="00E6516F" w:rsidRDefault="0071087C" w:rsidP="00174677">
            <w:pPr>
              <w:pStyle w:val="TAC"/>
              <w:spacing w:line="256" w:lineRule="auto"/>
            </w:pPr>
            <w:r w:rsidRPr="00E6516F">
              <w:t>P</w:t>
            </w:r>
          </w:p>
        </w:tc>
      </w:tr>
      <w:tr w:rsidR="0071087C" w:rsidRPr="00E6516F" w14:paraId="138571E3" w14:textId="77777777" w:rsidTr="00174677">
        <w:tc>
          <w:tcPr>
            <w:tcW w:w="649" w:type="dxa"/>
            <w:tcBorders>
              <w:top w:val="single" w:sz="4" w:space="0" w:color="auto"/>
              <w:left w:val="single" w:sz="4" w:space="0" w:color="auto"/>
              <w:bottom w:val="single" w:sz="4" w:space="0" w:color="auto"/>
              <w:right w:val="single" w:sz="4" w:space="0" w:color="auto"/>
            </w:tcBorders>
          </w:tcPr>
          <w:p w14:paraId="3F8B5889" w14:textId="77777777" w:rsidR="0071087C" w:rsidRPr="00E6516F" w:rsidRDefault="0071087C" w:rsidP="00174677">
            <w:pPr>
              <w:pStyle w:val="TAC"/>
              <w:spacing w:line="256" w:lineRule="auto"/>
            </w:pPr>
            <w:r w:rsidRPr="00E6516F">
              <w:t>2</w:t>
            </w:r>
          </w:p>
        </w:tc>
        <w:tc>
          <w:tcPr>
            <w:tcW w:w="3970" w:type="dxa"/>
            <w:tcBorders>
              <w:top w:val="single" w:sz="4" w:space="0" w:color="auto"/>
              <w:left w:val="single" w:sz="4" w:space="0" w:color="auto"/>
              <w:bottom w:val="single" w:sz="4" w:space="0" w:color="auto"/>
              <w:right w:val="single" w:sz="4" w:space="0" w:color="auto"/>
            </w:tcBorders>
          </w:tcPr>
          <w:p w14:paraId="5FD05470" w14:textId="77777777" w:rsidR="0071087C" w:rsidRPr="00E6516F" w:rsidRDefault="0071087C" w:rsidP="00174677">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56443044"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0FC89E8"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43433DA8" w14:textId="77777777" w:rsidR="0071087C" w:rsidRPr="00E6516F" w:rsidRDefault="0071087C" w:rsidP="00174677">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05A12E9A" w14:textId="77777777" w:rsidR="0071087C" w:rsidRPr="00E6516F" w:rsidRDefault="0071087C" w:rsidP="00174677">
            <w:pPr>
              <w:pStyle w:val="TAC"/>
              <w:spacing w:line="256" w:lineRule="auto"/>
            </w:pPr>
            <w:r w:rsidRPr="00E6516F">
              <w:t>-</w:t>
            </w:r>
          </w:p>
        </w:tc>
      </w:tr>
      <w:tr w:rsidR="0071087C" w:rsidRPr="00E6516F" w14:paraId="5A721263"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016EBDD4" w14:textId="77777777" w:rsidR="0071087C" w:rsidRPr="00E6516F" w:rsidRDefault="0071087C" w:rsidP="00174677">
            <w:pPr>
              <w:pStyle w:val="TAC"/>
              <w:spacing w:line="256" w:lineRule="auto"/>
            </w:pPr>
            <w:r w:rsidRPr="00E6516F">
              <w:t>3</w:t>
            </w:r>
          </w:p>
        </w:tc>
        <w:tc>
          <w:tcPr>
            <w:tcW w:w="3970" w:type="dxa"/>
            <w:tcBorders>
              <w:top w:val="single" w:sz="4" w:space="0" w:color="auto"/>
              <w:left w:val="single" w:sz="4" w:space="0" w:color="auto"/>
              <w:bottom w:val="single" w:sz="4" w:space="0" w:color="auto"/>
              <w:right w:val="single" w:sz="4" w:space="0" w:color="auto"/>
            </w:tcBorders>
            <w:hideMark/>
          </w:tcPr>
          <w:p w14:paraId="10750F83" w14:textId="77777777" w:rsidR="0071087C" w:rsidRPr="00E6516F" w:rsidRDefault="0071087C" w:rsidP="00174677">
            <w:pPr>
              <w:pStyle w:val="TAL"/>
            </w:pPr>
            <w:r w:rsidRPr="00E6516F">
              <w:t>Check: Does the UE (MCDATA Client) notify the MCDATA User of the incoming FD request?</w:t>
            </w:r>
          </w:p>
          <w:p w14:paraId="4C84A48C" w14:textId="118B97B4" w:rsidR="0071087C" w:rsidRPr="00E6516F" w:rsidRDefault="0071087C" w:rsidP="00174677">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17A95EA9"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57A13E07"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5FD57B11" w14:textId="77777777" w:rsidR="0071087C" w:rsidRPr="00E6516F" w:rsidRDefault="0071087C" w:rsidP="00174677">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1BDF23EE" w14:textId="77777777" w:rsidR="0071087C" w:rsidRPr="00E6516F" w:rsidRDefault="0071087C" w:rsidP="00174677">
            <w:pPr>
              <w:pStyle w:val="TAC"/>
              <w:spacing w:line="256" w:lineRule="auto"/>
            </w:pPr>
            <w:r w:rsidRPr="00E6516F">
              <w:t>P</w:t>
            </w:r>
          </w:p>
        </w:tc>
      </w:tr>
      <w:tr w:rsidR="0071087C" w:rsidRPr="00E6516F" w14:paraId="4A8AC7AB" w14:textId="77777777" w:rsidTr="00174677">
        <w:tc>
          <w:tcPr>
            <w:tcW w:w="649" w:type="dxa"/>
            <w:tcBorders>
              <w:top w:val="single" w:sz="4" w:space="0" w:color="auto"/>
              <w:left w:val="single" w:sz="4" w:space="0" w:color="auto"/>
              <w:bottom w:val="single" w:sz="4" w:space="0" w:color="auto"/>
              <w:right w:val="single" w:sz="4" w:space="0" w:color="auto"/>
            </w:tcBorders>
          </w:tcPr>
          <w:p w14:paraId="49A92F76" w14:textId="77777777" w:rsidR="0071087C" w:rsidRPr="00E6516F" w:rsidRDefault="0071087C" w:rsidP="00174677">
            <w:pPr>
              <w:pStyle w:val="TAC"/>
              <w:spacing w:line="256" w:lineRule="auto"/>
            </w:pPr>
            <w:r w:rsidRPr="00E6516F">
              <w:t>4</w:t>
            </w:r>
          </w:p>
        </w:tc>
        <w:tc>
          <w:tcPr>
            <w:tcW w:w="3970" w:type="dxa"/>
            <w:tcBorders>
              <w:top w:val="single" w:sz="4" w:space="0" w:color="auto"/>
              <w:left w:val="single" w:sz="4" w:space="0" w:color="auto"/>
              <w:bottom w:val="single" w:sz="4" w:space="0" w:color="auto"/>
              <w:right w:val="single" w:sz="4" w:space="0" w:color="auto"/>
            </w:tcBorders>
          </w:tcPr>
          <w:p w14:paraId="7A8E9928" w14:textId="77777777" w:rsidR="0071087C" w:rsidRPr="00E6516F" w:rsidRDefault="0071087C" w:rsidP="004312E8">
            <w:pPr>
              <w:pStyle w:val="TAL"/>
            </w:pPr>
            <w:r w:rsidRPr="00E6516F">
              <w:t>Make the MCData User request to accept the FD request and to download the file before timer TDU2 expires.</w:t>
            </w:r>
          </w:p>
          <w:p w14:paraId="4B9684D3" w14:textId="77777777" w:rsidR="0071087C" w:rsidRPr="00E6516F" w:rsidRDefault="0071087C" w:rsidP="00174677">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tcPr>
          <w:p w14:paraId="68725EB4"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6A8073F"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72AA5EB" w14:textId="77777777" w:rsidR="0071087C" w:rsidRPr="00E6516F" w:rsidRDefault="0071087C" w:rsidP="00174677">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3A2C24C1" w14:textId="77777777" w:rsidR="0071087C" w:rsidRPr="00E6516F" w:rsidRDefault="0071087C" w:rsidP="00174677">
            <w:pPr>
              <w:pStyle w:val="TAC"/>
              <w:spacing w:line="256" w:lineRule="auto"/>
            </w:pPr>
            <w:r w:rsidRPr="00E6516F">
              <w:t>-</w:t>
            </w:r>
          </w:p>
        </w:tc>
      </w:tr>
      <w:tr w:rsidR="0071087C" w:rsidRPr="00E6516F" w14:paraId="54AAA0CD" w14:textId="77777777" w:rsidTr="00174677">
        <w:tc>
          <w:tcPr>
            <w:tcW w:w="649" w:type="dxa"/>
            <w:tcBorders>
              <w:top w:val="single" w:sz="4" w:space="0" w:color="auto"/>
              <w:left w:val="single" w:sz="4" w:space="0" w:color="auto"/>
              <w:bottom w:val="single" w:sz="4" w:space="0" w:color="auto"/>
              <w:right w:val="single" w:sz="4" w:space="0" w:color="auto"/>
            </w:tcBorders>
          </w:tcPr>
          <w:p w14:paraId="3D7E594F" w14:textId="77777777" w:rsidR="0071087C" w:rsidRPr="00E6516F" w:rsidRDefault="0071087C" w:rsidP="00174677">
            <w:pPr>
              <w:pStyle w:val="TAC"/>
              <w:spacing w:line="256" w:lineRule="auto"/>
            </w:pPr>
            <w:r w:rsidRPr="00E6516F">
              <w:t>5</w:t>
            </w:r>
          </w:p>
        </w:tc>
        <w:tc>
          <w:tcPr>
            <w:tcW w:w="3970" w:type="dxa"/>
            <w:tcBorders>
              <w:top w:val="single" w:sz="4" w:space="0" w:color="auto"/>
              <w:left w:val="single" w:sz="4" w:space="0" w:color="auto"/>
              <w:bottom w:val="single" w:sz="4" w:space="0" w:color="auto"/>
              <w:right w:val="single" w:sz="4" w:space="0" w:color="auto"/>
            </w:tcBorders>
          </w:tcPr>
          <w:p w14:paraId="33350C6F" w14:textId="77777777" w:rsidR="0071087C" w:rsidRPr="00E6516F" w:rsidRDefault="0071087C" w:rsidP="00174677">
            <w:pPr>
              <w:pStyle w:val="TAL"/>
            </w:pPr>
            <w:r w:rsidRPr="00E6516F">
              <w:t xml:space="preserve">Check: Does the UE (MCData Client) perform the procedure for </w:t>
            </w:r>
            <w:r w:rsidRPr="00E6516F">
              <w:rPr>
                <w:b/>
                <w:bCs/>
              </w:rPr>
              <w:t>FD file accept and download using HTTP</w:t>
            </w:r>
            <w:r w:rsidRPr="00E6516F">
              <w:t xml:space="preserve"> specified in TS 36.579-1 [2] Table 5.3C.11.3-1 to download test file 1?</w:t>
            </w:r>
          </w:p>
          <w:p w14:paraId="152AC4E9" w14:textId="77777777" w:rsidR="0071087C" w:rsidRPr="00E6516F" w:rsidRDefault="0071087C" w:rsidP="00174677">
            <w:pPr>
              <w:pStyle w:val="TAL"/>
            </w:pPr>
            <w:r w:rsidRPr="00E6516F">
              <w:t>(NOTE 3)</w:t>
            </w:r>
          </w:p>
        </w:tc>
        <w:tc>
          <w:tcPr>
            <w:tcW w:w="709" w:type="dxa"/>
            <w:tcBorders>
              <w:top w:val="single" w:sz="4" w:space="0" w:color="auto"/>
              <w:left w:val="single" w:sz="4" w:space="0" w:color="auto"/>
              <w:bottom w:val="single" w:sz="4" w:space="0" w:color="auto"/>
              <w:right w:val="single" w:sz="4" w:space="0" w:color="auto"/>
            </w:tcBorders>
          </w:tcPr>
          <w:p w14:paraId="24D0D62B"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7AB4F9F2"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BE5C050" w14:textId="77777777" w:rsidR="0071087C" w:rsidRPr="00E6516F" w:rsidRDefault="0071087C" w:rsidP="00174677">
            <w:pPr>
              <w:pStyle w:val="TAC"/>
              <w:spacing w:line="256" w:lineRule="auto"/>
            </w:pPr>
            <w:r w:rsidRPr="00E6516F">
              <w:t>2,3</w:t>
            </w:r>
          </w:p>
        </w:tc>
        <w:tc>
          <w:tcPr>
            <w:tcW w:w="892" w:type="dxa"/>
            <w:tcBorders>
              <w:top w:val="single" w:sz="4" w:space="0" w:color="auto"/>
              <w:left w:val="single" w:sz="4" w:space="0" w:color="auto"/>
              <w:bottom w:val="single" w:sz="4" w:space="0" w:color="auto"/>
              <w:right w:val="single" w:sz="4" w:space="0" w:color="auto"/>
            </w:tcBorders>
          </w:tcPr>
          <w:p w14:paraId="080F793C" w14:textId="77777777" w:rsidR="0071087C" w:rsidRPr="00E6516F" w:rsidRDefault="0071087C" w:rsidP="00174677">
            <w:pPr>
              <w:pStyle w:val="TAC"/>
              <w:spacing w:line="256" w:lineRule="auto"/>
            </w:pPr>
            <w:r w:rsidRPr="00E6516F">
              <w:t>P</w:t>
            </w:r>
          </w:p>
        </w:tc>
      </w:tr>
      <w:tr w:rsidR="0071087C" w:rsidRPr="00E6516F" w14:paraId="66C72739" w14:textId="77777777" w:rsidTr="00174677">
        <w:tc>
          <w:tcPr>
            <w:tcW w:w="649" w:type="dxa"/>
            <w:tcBorders>
              <w:top w:val="single" w:sz="4" w:space="0" w:color="auto"/>
              <w:left w:val="single" w:sz="4" w:space="0" w:color="auto"/>
              <w:bottom w:val="single" w:sz="4" w:space="0" w:color="auto"/>
              <w:right w:val="single" w:sz="4" w:space="0" w:color="auto"/>
            </w:tcBorders>
          </w:tcPr>
          <w:p w14:paraId="30E7C68B" w14:textId="77777777" w:rsidR="0071087C" w:rsidRPr="00E6516F" w:rsidRDefault="0071087C" w:rsidP="00174677">
            <w:pPr>
              <w:pStyle w:val="TAC"/>
              <w:spacing w:line="256" w:lineRule="auto"/>
            </w:pPr>
            <w:r w:rsidRPr="00E6516F">
              <w:t>6-8</w:t>
            </w:r>
          </w:p>
        </w:tc>
        <w:tc>
          <w:tcPr>
            <w:tcW w:w="3970" w:type="dxa"/>
            <w:tcBorders>
              <w:top w:val="single" w:sz="4" w:space="0" w:color="auto"/>
              <w:left w:val="single" w:sz="4" w:space="0" w:color="auto"/>
              <w:bottom w:val="single" w:sz="4" w:space="0" w:color="auto"/>
              <w:right w:val="single" w:sz="4" w:space="0" w:color="auto"/>
            </w:tcBorders>
          </w:tcPr>
          <w:p w14:paraId="46B895D1" w14:textId="77777777" w:rsidR="0071087C" w:rsidRPr="00E6516F" w:rsidRDefault="0071087C" w:rsidP="00174677">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32584C2B"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06ECDEA"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5DE37A4" w14:textId="77777777" w:rsidR="0071087C" w:rsidRPr="00E6516F" w:rsidRDefault="0071087C" w:rsidP="00174677">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90959CF" w14:textId="77777777" w:rsidR="0071087C" w:rsidRPr="00E6516F" w:rsidRDefault="0071087C" w:rsidP="00174677">
            <w:pPr>
              <w:pStyle w:val="TAC"/>
              <w:spacing w:line="256" w:lineRule="auto"/>
            </w:pPr>
            <w:r w:rsidRPr="00E6516F">
              <w:t>-</w:t>
            </w:r>
          </w:p>
        </w:tc>
      </w:tr>
      <w:tr w:rsidR="0071087C" w:rsidRPr="00E6516F" w14:paraId="044F9AC4"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0138AB6C" w14:textId="77777777" w:rsidR="0071087C" w:rsidRPr="00E6516F" w:rsidRDefault="0071087C" w:rsidP="00174677">
            <w:pPr>
              <w:pStyle w:val="TAC"/>
              <w:spacing w:line="256" w:lineRule="auto"/>
            </w:pPr>
            <w:r w:rsidRPr="00E6516F">
              <w:t>9</w:t>
            </w:r>
          </w:p>
        </w:tc>
        <w:tc>
          <w:tcPr>
            <w:tcW w:w="3970" w:type="dxa"/>
            <w:tcBorders>
              <w:top w:val="single" w:sz="4" w:space="0" w:color="auto"/>
              <w:left w:val="single" w:sz="4" w:space="0" w:color="auto"/>
              <w:bottom w:val="single" w:sz="4" w:space="0" w:color="auto"/>
              <w:right w:val="single" w:sz="4" w:space="0" w:color="auto"/>
            </w:tcBorders>
            <w:hideMark/>
          </w:tcPr>
          <w:p w14:paraId="76150F6B" w14:textId="77777777" w:rsidR="0071087C" w:rsidRPr="00E6516F" w:rsidRDefault="0071087C" w:rsidP="00174677">
            <w:pPr>
              <w:pStyle w:val="TAL"/>
            </w:pPr>
            <w:r w:rsidRPr="00E6516F">
              <w:t>Check: Does the UE (MCDATA Client) notify the MCDATA User of the successful download of the file?</w:t>
            </w:r>
          </w:p>
          <w:p w14:paraId="37B60061" w14:textId="5DC91810" w:rsidR="0071087C" w:rsidRPr="00E6516F" w:rsidRDefault="0071087C" w:rsidP="00174677">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5C395537"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1E86FFDD"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3C1295CE" w14:textId="77777777" w:rsidR="0071087C" w:rsidRPr="00E6516F" w:rsidRDefault="0071087C" w:rsidP="00174677">
            <w:pPr>
              <w:pStyle w:val="TAC"/>
              <w:spacing w:line="256" w:lineRule="auto"/>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3009D57B" w14:textId="77777777" w:rsidR="0071087C" w:rsidRPr="00E6516F" w:rsidRDefault="0071087C" w:rsidP="00174677">
            <w:pPr>
              <w:pStyle w:val="TAC"/>
              <w:spacing w:line="256" w:lineRule="auto"/>
            </w:pPr>
            <w:r w:rsidRPr="00E6516F">
              <w:t>P</w:t>
            </w:r>
          </w:p>
        </w:tc>
      </w:tr>
      <w:tr w:rsidR="0071087C" w:rsidRPr="00E6516F" w14:paraId="45469B9A" w14:textId="77777777" w:rsidTr="00174677">
        <w:tc>
          <w:tcPr>
            <w:tcW w:w="649" w:type="dxa"/>
            <w:shd w:val="clear" w:color="auto" w:fill="auto"/>
          </w:tcPr>
          <w:p w14:paraId="7CF104D3" w14:textId="77777777" w:rsidR="0071087C" w:rsidRPr="00E6516F" w:rsidRDefault="0071087C" w:rsidP="00174677">
            <w:pPr>
              <w:pStyle w:val="TAC"/>
            </w:pPr>
            <w:r w:rsidRPr="00E6516F">
              <w:t>9A</w:t>
            </w:r>
          </w:p>
        </w:tc>
        <w:tc>
          <w:tcPr>
            <w:tcW w:w="3970" w:type="dxa"/>
            <w:shd w:val="clear" w:color="auto" w:fill="auto"/>
          </w:tcPr>
          <w:p w14:paraId="455318A0" w14:textId="77777777" w:rsidR="0071087C" w:rsidRPr="00E6516F" w:rsidRDefault="0071087C" w:rsidP="00174677">
            <w:pPr>
              <w:pStyle w:val="TAL"/>
            </w:pPr>
            <w:r w:rsidRPr="00E6516F">
              <w:t>Check: Is the file downloaded at step 5 the test file 1 as specified in annex A.3.1?</w:t>
            </w:r>
          </w:p>
          <w:p w14:paraId="1FE48346" w14:textId="77777777" w:rsidR="0071087C" w:rsidRPr="00E6516F" w:rsidRDefault="0071087C" w:rsidP="00174677">
            <w:pPr>
              <w:pStyle w:val="TAL"/>
            </w:pPr>
            <w:r w:rsidRPr="00E6516F">
              <w:t>(NOTE 1)</w:t>
            </w:r>
          </w:p>
        </w:tc>
        <w:tc>
          <w:tcPr>
            <w:tcW w:w="709" w:type="dxa"/>
            <w:shd w:val="clear" w:color="auto" w:fill="auto"/>
          </w:tcPr>
          <w:p w14:paraId="1C8CE368" w14:textId="77777777" w:rsidR="0071087C" w:rsidRPr="00E6516F" w:rsidRDefault="0071087C" w:rsidP="00174677">
            <w:pPr>
              <w:pStyle w:val="TAC"/>
            </w:pPr>
            <w:r w:rsidRPr="00E6516F">
              <w:t>-</w:t>
            </w:r>
          </w:p>
        </w:tc>
        <w:tc>
          <w:tcPr>
            <w:tcW w:w="2978" w:type="dxa"/>
            <w:shd w:val="clear" w:color="auto" w:fill="auto"/>
          </w:tcPr>
          <w:p w14:paraId="63FCD17D" w14:textId="77777777" w:rsidR="0071087C" w:rsidRPr="00E6516F" w:rsidRDefault="0071087C" w:rsidP="00174677">
            <w:pPr>
              <w:pStyle w:val="TAL"/>
            </w:pPr>
            <w:r w:rsidRPr="00E6516F">
              <w:t>-</w:t>
            </w:r>
          </w:p>
        </w:tc>
        <w:tc>
          <w:tcPr>
            <w:tcW w:w="567" w:type="dxa"/>
            <w:shd w:val="clear" w:color="auto" w:fill="auto"/>
          </w:tcPr>
          <w:p w14:paraId="74FD97E7" w14:textId="77777777" w:rsidR="0071087C" w:rsidRPr="00E6516F" w:rsidRDefault="0071087C" w:rsidP="00174677">
            <w:pPr>
              <w:pStyle w:val="TAC"/>
            </w:pPr>
            <w:r w:rsidRPr="00E6516F">
              <w:t>2</w:t>
            </w:r>
          </w:p>
        </w:tc>
        <w:tc>
          <w:tcPr>
            <w:tcW w:w="892" w:type="dxa"/>
            <w:shd w:val="clear" w:color="auto" w:fill="auto"/>
          </w:tcPr>
          <w:p w14:paraId="3FB95D8C" w14:textId="77777777" w:rsidR="0071087C" w:rsidRPr="00E6516F" w:rsidRDefault="0071087C" w:rsidP="00174677">
            <w:pPr>
              <w:pStyle w:val="TAC"/>
            </w:pPr>
            <w:r w:rsidRPr="00E6516F">
              <w:t>P</w:t>
            </w:r>
          </w:p>
        </w:tc>
      </w:tr>
      <w:tr w:rsidR="0071087C" w:rsidRPr="00E6516F" w14:paraId="3B7F0720" w14:textId="77777777" w:rsidTr="00174677">
        <w:tc>
          <w:tcPr>
            <w:tcW w:w="649" w:type="dxa"/>
            <w:tcBorders>
              <w:top w:val="single" w:sz="4" w:space="0" w:color="auto"/>
              <w:left w:val="single" w:sz="4" w:space="0" w:color="auto"/>
              <w:bottom w:val="single" w:sz="4" w:space="0" w:color="auto"/>
              <w:right w:val="single" w:sz="4" w:space="0" w:color="auto"/>
            </w:tcBorders>
          </w:tcPr>
          <w:p w14:paraId="6EE0CE86" w14:textId="77777777" w:rsidR="0071087C" w:rsidRPr="00E6516F" w:rsidRDefault="0071087C" w:rsidP="00174677">
            <w:pPr>
              <w:pStyle w:val="TAC"/>
              <w:spacing w:line="256" w:lineRule="auto"/>
            </w:pPr>
            <w:r w:rsidRPr="00E6516F">
              <w:t>10-11</w:t>
            </w:r>
          </w:p>
        </w:tc>
        <w:tc>
          <w:tcPr>
            <w:tcW w:w="3970" w:type="dxa"/>
            <w:tcBorders>
              <w:top w:val="single" w:sz="4" w:space="0" w:color="auto"/>
              <w:left w:val="single" w:sz="4" w:space="0" w:color="auto"/>
              <w:bottom w:val="single" w:sz="4" w:space="0" w:color="auto"/>
              <w:right w:val="single" w:sz="4" w:space="0" w:color="auto"/>
            </w:tcBorders>
          </w:tcPr>
          <w:p w14:paraId="415FD1EE" w14:textId="77777777" w:rsidR="0071087C" w:rsidRPr="00E6516F" w:rsidRDefault="0071087C" w:rsidP="00174677">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14057CFE"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3198D479"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4F1BE246" w14:textId="77777777" w:rsidR="0071087C" w:rsidRPr="00E6516F" w:rsidRDefault="0071087C" w:rsidP="00174677">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7BC479BB" w14:textId="77777777" w:rsidR="0071087C" w:rsidRPr="00E6516F" w:rsidRDefault="0071087C" w:rsidP="00174677">
            <w:pPr>
              <w:pStyle w:val="TAC"/>
              <w:spacing w:line="256" w:lineRule="auto"/>
            </w:pPr>
            <w:r w:rsidRPr="00E6516F">
              <w:t>-</w:t>
            </w:r>
          </w:p>
        </w:tc>
      </w:tr>
      <w:tr w:rsidR="0071087C" w:rsidRPr="00E6516F" w14:paraId="24884E6B" w14:textId="77777777" w:rsidTr="00174677">
        <w:tc>
          <w:tcPr>
            <w:tcW w:w="649" w:type="dxa"/>
            <w:tcBorders>
              <w:top w:val="single" w:sz="4" w:space="0" w:color="auto"/>
              <w:left w:val="single" w:sz="4" w:space="0" w:color="auto"/>
              <w:bottom w:val="single" w:sz="4" w:space="0" w:color="auto"/>
              <w:right w:val="single" w:sz="4" w:space="0" w:color="auto"/>
            </w:tcBorders>
          </w:tcPr>
          <w:p w14:paraId="0589D6A3" w14:textId="77777777" w:rsidR="0071087C" w:rsidRPr="00E6516F" w:rsidRDefault="0071087C" w:rsidP="00174677">
            <w:pPr>
              <w:pStyle w:val="TAC"/>
              <w:spacing w:line="256" w:lineRule="auto"/>
            </w:pPr>
            <w:r w:rsidRPr="00E6516F">
              <w:t>12</w:t>
            </w:r>
          </w:p>
        </w:tc>
        <w:tc>
          <w:tcPr>
            <w:tcW w:w="3970" w:type="dxa"/>
            <w:tcBorders>
              <w:top w:val="single" w:sz="4" w:space="0" w:color="auto"/>
              <w:left w:val="single" w:sz="4" w:space="0" w:color="auto"/>
              <w:bottom w:val="single" w:sz="4" w:space="0" w:color="auto"/>
              <w:right w:val="single" w:sz="4" w:space="0" w:color="auto"/>
            </w:tcBorders>
          </w:tcPr>
          <w:p w14:paraId="13FBDA46" w14:textId="77777777" w:rsidR="0071087C" w:rsidRPr="00E6516F" w:rsidRDefault="0071087C" w:rsidP="00174677">
            <w:pPr>
              <w:pStyle w:val="TAL"/>
            </w:pPr>
            <w:r w:rsidRPr="00E6516F">
              <w:t xml:space="preserve">Check: Does the UE (MCData Client) perform the procedure for </w:t>
            </w:r>
            <w:r w:rsidRPr="00E6516F">
              <w:rPr>
                <w:b/>
                <w:bCs/>
              </w:rPr>
              <w:t>MCX SIP MESSAGE CT</w:t>
            </w:r>
            <w:r w:rsidRPr="00E6516F">
              <w:t xml:space="preserve"> specified in TS 36.579-1 [2] Table 5.3.33.3-1 </w:t>
            </w:r>
            <w:r w:rsidRPr="00E6516F">
              <w:rPr>
                <w:b/>
                <w:bCs/>
              </w:rPr>
              <w:t>to receive an FD message for one-to-one file distribution with disposition request type "FILE DOWNLOAD COMPLETED UPDATE"</w:t>
            </w:r>
            <w:r w:rsidRPr="00E6516F">
              <w:t>?</w:t>
            </w:r>
          </w:p>
          <w:p w14:paraId="3FF1659A" w14:textId="77777777" w:rsidR="0071087C" w:rsidRPr="00E6516F" w:rsidRDefault="0071087C" w:rsidP="00174677">
            <w:pPr>
              <w:pStyle w:val="TAL"/>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2AD3AB4D"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55F6119"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71CB16F" w14:textId="77777777" w:rsidR="0071087C" w:rsidRPr="00E6516F" w:rsidRDefault="0071087C" w:rsidP="00174677">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72CFAF63" w14:textId="77777777" w:rsidR="0071087C" w:rsidRPr="00E6516F" w:rsidRDefault="0071087C" w:rsidP="00174677">
            <w:pPr>
              <w:pStyle w:val="TAC"/>
              <w:spacing w:line="256" w:lineRule="auto"/>
            </w:pPr>
            <w:r w:rsidRPr="00E6516F">
              <w:t>P</w:t>
            </w:r>
          </w:p>
        </w:tc>
      </w:tr>
      <w:tr w:rsidR="0071087C" w:rsidRPr="00E6516F" w14:paraId="33626DB2" w14:textId="77777777" w:rsidTr="00174677">
        <w:tc>
          <w:tcPr>
            <w:tcW w:w="649" w:type="dxa"/>
            <w:tcBorders>
              <w:top w:val="single" w:sz="4" w:space="0" w:color="auto"/>
              <w:left w:val="single" w:sz="4" w:space="0" w:color="auto"/>
              <w:bottom w:val="single" w:sz="4" w:space="0" w:color="auto"/>
              <w:right w:val="single" w:sz="4" w:space="0" w:color="auto"/>
            </w:tcBorders>
          </w:tcPr>
          <w:p w14:paraId="1C35369D" w14:textId="77777777" w:rsidR="0071087C" w:rsidRPr="00E6516F" w:rsidRDefault="0071087C" w:rsidP="00174677">
            <w:pPr>
              <w:pStyle w:val="TAC"/>
              <w:spacing w:line="256" w:lineRule="auto"/>
            </w:pPr>
            <w:r w:rsidRPr="00E6516F">
              <w:t>13</w:t>
            </w:r>
          </w:p>
        </w:tc>
        <w:tc>
          <w:tcPr>
            <w:tcW w:w="3970" w:type="dxa"/>
            <w:tcBorders>
              <w:top w:val="single" w:sz="4" w:space="0" w:color="auto"/>
              <w:left w:val="single" w:sz="4" w:space="0" w:color="auto"/>
              <w:bottom w:val="single" w:sz="4" w:space="0" w:color="auto"/>
              <w:right w:val="single" w:sz="4" w:space="0" w:color="auto"/>
            </w:tcBorders>
          </w:tcPr>
          <w:p w14:paraId="407CF369" w14:textId="77777777" w:rsidR="0071087C" w:rsidRPr="00E6516F" w:rsidRDefault="0071087C" w:rsidP="00174677">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1492DCD6"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12EC17A"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59C146F3" w14:textId="77777777" w:rsidR="0071087C" w:rsidRPr="00E6516F" w:rsidRDefault="0071087C" w:rsidP="00174677">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66CBCC1D" w14:textId="77777777" w:rsidR="0071087C" w:rsidRPr="00E6516F" w:rsidRDefault="0071087C" w:rsidP="00174677">
            <w:pPr>
              <w:pStyle w:val="TAC"/>
              <w:spacing w:line="256" w:lineRule="auto"/>
            </w:pPr>
            <w:r w:rsidRPr="00E6516F">
              <w:t>-</w:t>
            </w:r>
          </w:p>
        </w:tc>
      </w:tr>
      <w:tr w:rsidR="0071087C" w:rsidRPr="00E6516F" w14:paraId="24F1E22A"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6217147D" w14:textId="77777777" w:rsidR="0071087C" w:rsidRPr="00E6516F" w:rsidRDefault="0071087C" w:rsidP="00174677">
            <w:pPr>
              <w:pStyle w:val="TAC"/>
              <w:spacing w:line="256" w:lineRule="auto"/>
            </w:pPr>
            <w:r w:rsidRPr="00E6516F">
              <w:t>14</w:t>
            </w:r>
          </w:p>
        </w:tc>
        <w:tc>
          <w:tcPr>
            <w:tcW w:w="3970" w:type="dxa"/>
            <w:tcBorders>
              <w:top w:val="single" w:sz="4" w:space="0" w:color="auto"/>
              <w:left w:val="single" w:sz="4" w:space="0" w:color="auto"/>
              <w:bottom w:val="single" w:sz="4" w:space="0" w:color="auto"/>
              <w:right w:val="single" w:sz="4" w:space="0" w:color="auto"/>
            </w:tcBorders>
            <w:hideMark/>
          </w:tcPr>
          <w:p w14:paraId="2A79DC8C" w14:textId="77777777" w:rsidR="0071087C" w:rsidRPr="00E6516F" w:rsidRDefault="0071087C" w:rsidP="00174677">
            <w:pPr>
              <w:pStyle w:val="TAL"/>
            </w:pPr>
            <w:r w:rsidRPr="00E6516F">
              <w:t>Check: Does the UE (MCDATA Client) notify the MCDATA User of the incoming FD request?</w:t>
            </w:r>
          </w:p>
          <w:p w14:paraId="6FBE934F" w14:textId="4290EBA6" w:rsidR="0071087C" w:rsidRPr="00E6516F" w:rsidRDefault="0071087C" w:rsidP="00174677">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7D2642C5"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3FDC702F"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06C89537" w14:textId="77777777" w:rsidR="0071087C" w:rsidRPr="00E6516F" w:rsidRDefault="0071087C" w:rsidP="00174677">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58112629" w14:textId="77777777" w:rsidR="0071087C" w:rsidRPr="00E6516F" w:rsidRDefault="0071087C" w:rsidP="00174677">
            <w:pPr>
              <w:pStyle w:val="TAC"/>
              <w:spacing w:line="256" w:lineRule="auto"/>
            </w:pPr>
            <w:r w:rsidRPr="00E6516F">
              <w:t>P</w:t>
            </w:r>
          </w:p>
        </w:tc>
      </w:tr>
      <w:tr w:rsidR="0071087C" w:rsidRPr="00E6516F" w14:paraId="51DC5F80"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6E7E34FB" w14:textId="77777777" w:rsidR="0071087C" w:rsidRPr="00E6516F" w:rsidRDefault="0071087C" w:rsidP="00174677">
            <w:pPr>
              <w:pStyle w:val="TAC"/>
              <w:spacing w:line="256" w:lineRule="auto"/>
            </w:pPr>
            <w:r w:rsidRPr="00E6516F">
              <w:t>15</w:t>
            </w:r>
          </w:p>
        </w:tc>
        <w:tc>
          <w:tcPr>
            <w:tcW w:w="3970" w:type="dxa"/>
            <w:tcBorders>
              <w:top w:val="single" w:sz="4" w:space="0" w:color="auto"/>
              <w:left w:val="single" w:sz="4" w:space="0" w:color="auto"/>
              <w:bottom w:val="single" w:sz="4" w:space="0" w:color="auto"/>
              <w:right w:val="single" w:sz="4" w:space="0" w:color="auto"/>
            </w:tcBorders>
            <w:hideMark/>
          </w:tcPr>
          <w:p w14:paraId="7AC36536" w14:textId="4CAD24AF" w:rsidR="0071087C" w:rsidRPr="00E6516F" w:rsidRDefault="0071087C" w:rsidP="00174677">
            <w:pPr>
              <w:pStyle w:val="TAL"/>
            </w:pPr>
            <w:r w:rsidRPr="00E6516F">
              <w:t>Make the MCDATA User request to reject the FD request before timer TDU2 expires.</w:t>
            </w:r>
          </w:p>
          <w:p w14:paraId="104F93AA" w14:textId="029AE08E" w:rsidR="0071087C" w:rsidRPr="00E6516F" w:rsidRDefault="0071087C" w:rsidP="00174677">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57E0980E"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5E362CDF"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5F645468" w14:textId="77777777" w:rsidR="0071087C" w:rsidRPr="00E6516F" w:rsidRDefault="0071087C" w:rsidP="00174677">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2706FB1D" w14:textId="77777777" w:rsidR="0071087C" w:rsidRPr="00E6516F" w:rsidRDefault="0071087C" w:rsidP="00174677">
            <w:pPr>
              <w:pStyle w:val="TAC"/>
              <w:spacing w:line="256" w:lineRule="auto"/>
            </w:pPr>
            <w:r w:rsidRPr="00E6516F">
              <w:t>-</w:t>
            </w:r>
          </w:p>
        </w:tc>
      </w:tr>
      <w:tr w:rsidR="0071087C" w:rsidRPr="00E6516F" w14:paraId="354AE5E1" w14:textId="77777777" w:rsidTr="00174677">
        <w:tc>
          <w:tcPr>
            <w:tcW w:w="649" w:type="dxa"/>
            <w:tcBorders>
              <w:top w:val="single" w:sz="4" w:space="0" w:color="auto"/>
              <w:left w:val="single" w:sz="4" w:space="0" w:color="auto"/>
              <w:bottom w:val="single" w:sz="4" w:space="0" w:color="auto"/>
              <w:right w:val="single" w:sz="4" w:space="0" w:color="auto"/>
            </w:tcBorders>
          </w:tcPr>
          <w:p w14:paraId="4BA6C597" w14:textId="77777777" w:rsidR="0071087C" w:rsidRPr="00E6516F" w:rsidRDefault="0071087C" w:rsidP="00174677">
            <w:pPr>
              <w:pStyle w:val="TAC"/>
              <w:spacing w:line="256" w:lineRule="auto"/>
            </w:pPr>
            <w:r w:rsidRPr="00E6516F">
              <w:t>16</w:t>
            </w:r>
          </w:p>
        </w:tc>
        <w:tc>
          <w:tcPr>
            <w:tcW w:w="3970" w:type="dxa"/>
            <w:tcBorders>
              <w:top w:val="single" w:sz="4" w:space="0" w:color="auto"/>
              <w:left w:val="single" w:sz="4" w:space="0" w:color="auto"/>
              <w:bottom w:val="single" w:sz="4" w:space="0" w:color="auto"/>
              <w:right w:val="single" w:sz="4" w:space="0" w:color="auto"/>
            </w:tcBorders>
          </w:tcPr>
          <w:p w14:paraId="57F72073" w14:textId="77777777" w:rsidR="0071087C" w:rsidRPr="00E6516F" w:rsidRDefault="0071087C" w:rsidP="00174677">
            <w:pPr>
              <w:pStyle w:val="TAL"/>
            </w:pPr>
            <w:r w:rsidRPr="00E6516F">
              <w:t xml:space="preserve">Check: Does the UE (MCData Client) perform the procedure for </w:t>
            </w:r>
            <w:r w:rsidRPr="00E6516F">
              <w:rPr>
                <w:b/>
                <w:bCs/>
              </w:rPr>
              <w:t>CO SDS or FD message transfer using signalling plane</w:t>
            </w:r>
            <w:r w:rsidRPr="00E6516F">
              <w:t xml:space="preserve"> specified in TS 36.579-1 [2] Table 5.3C.1.3-1 </w:t>
            </w:r>
            <w:r w:rsidRPr="00E6516F">
              <w:rPr>
                <w:b/>
                <w:bCs/>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tcPr>
          <w:p w14:paraId="3EA4B983"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506DB958"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C6C4E3F" w14:textId="77777777" w:rsidR="0071087C" w:rsidRPr="00E6516F" w:rsidRDefault="0071087C" w:rsidP="00174677">
            <w:pPr>
              <w:pStyle w:val="TAC"/>
              <w:spacing w:line="256" w:lineRule="auto"/>
            </w:pPr>
            <w:r w:rsidRPr="00E6516F">
              <w:t>4</w:t>
            </w:r>
          </w:p>
        </w:tc>
        <w:tc>
          <w:tcPr>
            <w:tcW w:w="892" w:type="dxa"/>
            <w:tcBorders>
              <w:top w:val="single" w:sz="4" w:space="0" w:color="auto"/>
              <w:left w:val="single" w:sz="4" w:space="0" w:color="auto"/>
              <w:bottom w:val="single" w:sz="4" w:space="0" w:color="auto"/>
              <w:right w:val="single" w:sz="4" w:space="0" w:color="auto"/>
            </w:tcBorders>
          </w:tcPr>
          <w:p w14:paraId="0202823C" w14:textId="77777777" w:rsidR="0071087C" w:rsidRPr="00E6516F" w:rsidRDefault="0071087C" w:rsidP="00174677">
            <w:pPr>
              <w:pStyle w:val="TAC"/>
              <w:spacing w:line="256" w:lineRule="auto"/>
            </w:pPr>
            <w:r w:rsidRPr="00E6516F">
              <w:t>P</w:t>
            </w:r>
          </w:p>
        </w:tc>
      </w:tr>
      <w:tr w:rsidR="0071087C" w:rsidRPr="00E6516F" w14:paraId="66E9ADF6" w14:textId="77777777" w:rsidTr="00174677">
        <w:tc>
          <w:tcPr>
            <w:tcW w:w="649" w:type="dxa"/>
            <w:tcBorders>
              <w:top w:val="single" w:sz="4" w:space="0" w:color="auto"/>
              <w:left w:val="single" w:sz="4" w:space="0" w:color="auto"/>
              <w:bottom w:val="single" w:sz="4" w:space="0" w:color="auto"/>
              <w:right w:val="single" w:sz="4" w:space="0" w:color="auto"/>
            </w:tcBorders>
          </w:tcPr>
          <w:p w14:paraId="1561B76B" w14:textId="77777777" w:rsidR="0071087C" w:rsidRPr="00E6516F" w:rsidRDefault="0071087C" w:rsidP="00174677">
            <w:pPr>
              <w:pStyle w:val="TAC"/>
              <w:spacing w:line="256" w:lineRule="auto"/>
            </w:pPr>
            <w:r w:rsidRPr="00E6516F">
              <w:t>17</w:t>
            </w:r>
          </w:p>
        </w:tc>
        <w:tc>
          <w:tcPr>
            <w:tcW w:w="3970" w:type="dxa"/>
            <w:tcBorders>
              <w:top w:val="single" w:sz="4" w:space="0" w:color="auto"/>
              <w:left w:val="single" w:sz="4" w:space="0" w:color="auto"/>
              <w:bottom w:val="single" w:sz="4" w:space="0" w:color="auto"/>
              <w:right w:val="single" w:sz="4" w:space="0" w:color="auto"/>
            </w:tcBorders>
          </w:tcPr>
          <w:p w14:paraId="60C643B5" w14:textId="77777777" w:rsidR="0071087C" w:rsidRPr="00E6516F" w:rsidRDefault="0071087C" w:rsidP="00174677">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31206DAB"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441BF6B6"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FD489CB" w14:textId="77777777" w:rsidR="0071087C" w:rsidRPr="00E6516F" w:rsidRDefault="0071087C" w:rsidP="00174677">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17B71D3F" w14:textId="77777777" w:rsidR="0071087C" w:rsidRPr="00E6516F" w:rsidRDefault="0071087C" w:rsidP="00174677">
            <w:pPr>
              <w:pStyle w:val="TAC"/>
              <w:spacing w:line="256" w:lineRule="auto"/>
            </w:pPr>
            <w:r w:rsidRPr="00E6516F">
              <w:t>-</w:t>
            </w:r>
          </w:p>
        </w:tc>
      </w:tr>
      <w:tr w:rsidR="0071087C" w:rsidRPr="00E6516F" w14:paraId="09E61D38" w14:textId="77777777" w:rsidTr="00174677">
        <w:tc>
          <w:tcPr>
            <w:tcW w:w="649" w:type="dxa"/>
            <w:tcBorders>
              <w:top w:val="single" w:sz="4" w:space="0" w:color="auto"/>
              <w:left w:val="single" w:sz="4" w:space="0" w:color="auto"/>
              <w:bottom w:val="single" w:sz="4" w:space="0" w:color="auto"/>
              <w:right w:val="single" w:sz="4" w:space="0" w:color="auto"/>
            </w:tcBorders>
          </w:tcPr>
          <w:p w14:paraId="3DC71A8A" w14:textId="77777777" w:rsidR="0071087C" w:rsidRPr="00E6516F" w:rsidRDefault="0071087C" w:rsidP="00174677">
            <w:pPr>
              <w:pStyle w:val="TAC"/>
              <w:spacing w:line="256" w:lineRule="auto"/>
            </w:pPr>
            <w:r w:rsidRPr="00E6516F">
              <w:t>18</w:t>
            </w:r>
          </w:p>
        </w:tc>
        <w:tc>
          <w:tcPr>
            <w:tcW w:w="3970" w:type="dxa"/>
            <w:tcBorders>
              <w:top w:val="single" w:sz="4" w:space="0" w:color="auto"/>
              <w:left w:val="single" w:sz="4" w:space="0" w:color="auto"/>
              <w:bottom w:val="single" w:sz="4" w:space="0" w:color="auto"/>
              <w:right w:val="single" w:sz="4" w:space="0" w:color="auto"/>
            </w:tcBorders>
          </w:tcPr>
          <w:p w14:paraId="1A51FDB9" w14:textId="77777777" w:rsidR="0071087C" w:rsidRPr="00E6516F" w:rsidRDefault="0071087C" w:rsidP="00174677">
            <w:pPr>
              <w:pStyle w:val="TAL"/>
            </w:pPr>
            <w:r w:rsidRPr="00E6516F">
              <w:t xml:space="preserve">Check: Does the UE (MCData Client) perform the procedure for </w:t>
            </w:r>
            <w:r w:rsidRPr="00E6516F">
              <w:rPr>
                <w:b/>
                <w:bCs/>
              </w:rPr>
              <w:t>MCX SIP MESSAGE CT</w:t>
            </w:r>
            <w:r w:rsidRPr="00E6516F">
              <w:t xml:space="preserve"> specified in TS 36.579-1 [2] Table 5.3.33.3-1 </w:t>
            </w:r>
            <w:r w:rsidRPr="00E6516F">
              <w:rPr>
                <w:b/>
                <w:bCs/>
              </w:rPr>
              <w:t>to receive an FD message for one-to-one file distribution with disposition request type "FILE DOWNLOAD COMPLETED UPDATE"</w:t>
            </w:r>
            <w:r w:rsidRPr="00E6516F">
              <w:t>?</w:t>
            </w:r>
          </w:p>
          <w:p w14:paraId="567F50A9" w14:textId="77777777" w:rsidR="0071087C" w:rsidRPr="00E6516F" w:rsidRDefault="0071087C" w:rsidP="00174677">
            <w:pPr>
              <w:pStyle w:val="TAL"/>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6D4654E9"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3E344F9A"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7DEA294" w14:textId="77777777" w:rsidR="0071087C" w:rsidRPr="00E6516F" w:rsidRDefault="0071087C" w:rsidP="00174677">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33100D97" w14:textId="77777777" w:rsidR="0071087C" w:rsidRPr="00E6516F" w:rsidRDefault="0071087C" w:rsidP="00174677">
            <w:pPr>
              <w:pStyle w:val="TAC"/>
              <w:spacing w:line="256" w:lineRule="auto"/>
            </w:pPr>
            <w:r w:rsidRPr="00E6516F">
              <w:t>P</w:t>
            </w:r>
          </w:p>
        </w:tc>
      </w:tr>
      <w:tr w:rsidR="0071087C" w:rsidRPr="00E6516F" w14:paraId="06AE1DF9" w14:textId="77777777" w:rsidTr="00174677">
        <w:tc>
          <w:tcPr>
            <w:tcW w:w="649" w:type="dxa"/>
            <w:tcBorders>
              <w:top w:val="single" w:sz="4" w:space="0" w:color="auto"/>
              <w:left w:val="single" w:sz="4" w:space="0" w:color="auto"/>
              <w:bottom w:val="single" w:sz="4" w:space="0" w:color="auto"/>
              <w:right w:val="single" w:sz="4" w:space="0" w:color="auto"/>
            </w:tcBorders>
          </w:tcPr>
          <w:p w14:paraId="5BFBAC22" w14:textId="77777777" w:rsidR="0071087C" w:rsidRPr="00E6516F" w:rsidRDefault="0071087C" w:rsidP="00174677">
            <w:pPr>
              <w:pStyle w:val="TAC"/>
              <w:spacing w:line="256" w:lineRule="auto"/>
            </w:pPr>
            <w:r w:rsidRPr="00E6516F">
              <w:t>19</w:t>
            </w:r>
          </w:p>
        </w:tc>
        <w:tc>
          <w:tcPr>
            <w:tcW w:w="3970" w:type="dxa"/>
            <w:tcBorders>
              <w:top w:val="single" w:sz="4" w:space="0" w:color="auto"/>
              <w:left w:val="single" w:sz="4" w:space="0" w:color="auto"/>
              <w:bottom w:val="single" w:sz="4" w:space="0" w:color="auto"/>
              <w:right w:val="single" w:sz="4" w:space="0" w:color="auto"/>
            </w:tcBorders>
          </w:tcPr>
          <w:p w14:paraId="6107766E" w14:textId="77777777" w:rsidR="0071087C" w:rsidRPr="00E6516F" w:rsidRDefault="0071087C" w:rsidP="00174677">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7657513E"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ED4BE53"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29620F1" w14:textId="77777777" w:rsidR="0071087C" w:rsidRPr="00E6516F" w:rsidRDefault="0071087C" w:rsidP="00174677">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47A662A" w14:textId="77777777" w:rsidR="0071087C" w:rsidRPr="00E6516F" w:rsidRDefault="0071087C" w:rsidP="00174677">
            <w:pPr>
              <w:pStyle w:val="TAC"/>
              <w:spacing w:line="256" w:lineRule="auto"/>
            </w:pPr>
            <w:r w:rsidRPr="00E6516F">
              <w:t>-</w:t>
            </w:r>
          </w:p>
        </w:tc>
      </w:tr>
      <w:tr w:rsidR="0071087C" w:rsidRPr="00E6516F" w14:paraId="7537E1D0"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60C07C39" w14:textId="77777777" w:rsidR="0071087C" w:rsidRPr="00E6516F" w:rsidRDefault="0071087C" w:rsidP="00174677">
            <w:pPr>
              <w:pStyle w:val="TAC"/>
              <w:spacing w:line="256" w:lineRule="auto"/>
            </w:pPr>
            <w:r w:rsidRPr="00E6516F">
              <w:t>20</w:t>
            </w:r>
          </w:p>
        </w:tc>
        <w:tc>
          <w:tcPr>
            <w:tcW w:w="3970" w:type="dxa"/>
            <w:tcBorders>
              <w:top w:val="single" w:sz="4" w:space="0" w:color="auto"/>
              <w:left w:val="single" w:sz="4" w:space="0" w:color="auto"/>
              <w:bottom w:val="single" w:sz="4" w:space="0" w:color="auto"/>
              <w:right w:val="single" w:sz="4" w:space="0" w:color="auto"/>
            </w:tcBorders>
            <w:hideMark/>
          </w:tcPr>
          <w:p w14:paraId="536A7B56" w14:textId="77777777" w:rsidR="0071087C" w:rsidRPr="00E6516F" w:rsidRDefault="0071087C" w:rsidP="00174677">
            <w:pPr>
              <w:pStyle w:val="TAL"/>
            </w:pPr>
            <w:r w:rsidRPr="00E6516F">
              <w:t>Check: Does the UE (MCDATA Client) notify the MCDATA User of the incoming FD request?</w:t>
            </w:r>
          </w:p>
          <w:p w14:paraId="258DD70E" w14:textId="01BDA7DB" w:rsidR="0071087C" w:rsidRPr="00E6516F" w:rsidRDefault="0071087C" w:rsidP="00174677">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4D7FEB88"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3F7BAA21"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063A9925" w14:textId="77777777" w:rsidR="0071087C" w:rsidRPr="00E6516F" w:rsidRDefault="0071087C" w:rsidP="00174677">
            <w:pPr>
              <w:pStyle w:val="TAC"/>
              <w:spacing w:line="256"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1111DC2A" w14:textId="77777777" w:rsidR="0071087C" w:rsidRPr="00E6516F" w:rsidRDefault="0071087C" w:rsidP="00174677">
            <w:pPr>
              <w:pStyle w:val="TAC"/>
              <w:spacing w:line="256" w:lineRule="auto"/>
            </w:pPr>
            <w:r w:rsidRPr="00E6516F">
              <w:t>P</w:t>
            </w:r>
          </w:p>
        </w:tc>
      </w:tr>
      <w:tr w:rsidR="0071087C" w:rsidRPr="00E6516F" w14:paraId="502B8099"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7BDEEF5B" w14:textId="77777777" w:rsidR="0071087C" w:rsidRPr="00E6516F" w:rsidRDefault="0071087C" w:rsidP="00174677">
            <w:pPr>
              <w:pStyle w:val="TAC"/>
              <w:spacing w:line="256" w:lineRule="auto"/>
            </w:pPr>
            <w:r w:rsidRPr="00E6516F">
              <w:t>21</w:t>
            </w:r>
          </w:p>
        </w:tc>
        <w:tc>
          <w:tcPr>
            <w:tcW w:w="3970" w:type="dxa"/>
            <w:tcBorders>
              <w:top w:val="single" w:sz="4" w:space="0" w:color="auto"/>
              <w:left w:val="single" w:sz="4" w:space="0" w:color="auto"/>
              <w:bottom w:val="single" w:sz="4" w:space="0" w:color="auto"/>
              <w:right w:val="single" w:sz="4" w:space="0" w:color="auto"/>
            </w:tcBorders>
            <w:hideMark/>
          </w:tcPr>
          <w:p w14:paraId="32916D92" w14:textId="77777777" w:rsidR="0071087C" w:rsidRPr="00E6516F" w:rsidRDefault="0071087C" w:rsidP="00174677">
            <w:pPr>
              <w:pStyle w:val="TAL"/>
            </w:pPr>
            <w:r w:rsidRPr="00E6516F">
              <w:t>Make the MCData User defer the FD request before timer TDU2 expires.</w:t>
            </w:r>
          </w:p>
          <w:p w14:paraId="0171C30A" w14:textId="45864FC5" w:rsidR="0071087C" w:rsidRPr="00E6516F" w:rsidRDefault="0071087C" w:rsidP="00174677">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0453F548"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23F589CD"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1DB436C1" w14:textId="77777777" w:rsidR="0071087C" w:rsidRPr="00E6516F" w:rsidRDefault="0071087C" w:rsidP="00174677">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25A543EC" w14:textId="77777777" w:rsidR="0071087C" w:rsidRPr="00E6516F" w:rsidRDefault="0071087C" w:rsidP="00174677">
            <w:pPr>
              <w:pStyle w:val="TAC"/>
              <w:spacing w:line="256" w:lineRule="auto"/>
            </w:pPr>
            <w:r w:rsidRPr="00E6516F">
              <w:t>-</w:t>
            </w:r>
          </w:p>
        </w:tc>
      </w:tr>
      <w:tr w:rsidR="0071087C" w:rsidRPr="00E6516F" w14:paraId="25286D6A" w14:textId="77777777" w:rsidTr="00174677">
        <w:tc>
          <w:tcPr>
            <w:tcW w:w="649" w:type="dxa"/>
            <w:tcBorders>
              <w:top w:val="single" w:sz="4" w:space="0" w:color="auto"/>
              <w:left w:val="single" w:sz="4" w:space="0" w:color="auto"/>
              <w:bottom w:val="single" w:sz="4" w:space="0" w:color="auto"/>
              <w:right w:val="single" w:sz="4" w:space="0" w:color="auto"/>
            </w:tcBorders>
          </w:tcPr>
          <w:p w14:paraId="0A4CEC61" w14:textId="77777777" w:rsidR="0071087C" w:rsidRPr="00E6516F" w:rsidRDefault="0071087C" w:rsidP="00174677">
            <w:pPr>
              <w:pStyle w:val="TAC"/>
              <w:spacing w:line="256" w:lineRule="auto"/>
            </w:pPr>
            <w:r w:rsidRPr="00E6516F">
              <w:t>22</w:t>
            </w:r>
          </w:p>
        </w:tc>
        <w:tc>
          <w:tcPr>
            <w:tcW w:w="3970" w:type="dxa"/>
            <w:tcBorders>
              <w:top w:val="single" w:sz="4" w:space="0" w:color="auto"/>
              <w:left w:val="single" w:sz="4" w:space="0" w:color="auto"/>
              <w:bottom w:val="single" w:sz="4" w:space="0" w:color="auto"/>
              <w:right w:val="single" w:sz="4" w:space="0" w:color="auto"/>
            </w:tcBorders>
          </w:tcPr>
          <w:p w14:paraId="4414EE39" w14:textId="77777777" w:rsidR="0071087C" w:rsidRPr="00E6516F" w:rsidRDefault="0071087C" w:rsidP="00174677">
            <w:pPr>
              <w:pStyle w:val="TAL"/>
            </w:pPr>
            <w:r w:rsidRPr="00E6516F">
              <w:t xml:space="preserve">Check: Does the UE (MCData Client) perform the procedure for </w:t>
            </w:r>
            <w:r w:rsidRPr="00E6516F">
              <w:rPr>
                <w:b/>
                <w:bCs/>
              </w:rPr>
              <w:t>CO SDS or FD message transfer using signalling plane</w:t>
            </w:r>
            <w:r w:rsidRPr="00E6516F">
              <w:t xml:space="preserve"> specified in TS 36.579-1 [2] Table 5.3C.1.3-1 </w:t>
            </w:r>
            <w:r w:rsidRPr="00E6516F">
              <w:rPr>
                <w:b/>
                <w:bCs/>
              </w:rPr>
              <w:t>to send an FD NOTIFICATION with disposition notification type "FILE DOWNLOAD DEFERRED"?</w:t>
            </w:r>
          </w:p>
        </w:tc>
        <w:tc>
          <w:tcPr>
            <w:tcW w:w="709" w:type="dxa"/>
            <w:tcBorders>
              <w:top w:val="single" w:sz="4" w:space="0" w:color="auto"/>
              <w:left w:val="single" w:sz="4" w:space="0" w:color="auto"/>
              <w:bottom w:val="single" w:sz="4" w:space="0" w:color="auto"/>
              <w:right w:val="single" w:sz="4" w:space="0" w:color="auto"/>
            </w:tcBorders>
          </w:tcPr>
          <w:p w14:paraId="7203E841"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AF206DE"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51FE32DC" w14:textId="77777777" w:rsidR="0071087C" w:rsidRPr="00E6516F" w:rsidRDefault="0071087C" w:rsidP="00174677">
            <w:pPr>
              <w:pStyle w:val="TAC"/>
              <w:spacing w:line="256" w:lineRule="auto"/>
            </w:pPr>
            <w:r w:rsidRPr="00E6516F">
              <w:t>5</w:t>
            </w:r>
          </w:p>
        </w:tc>
        <w:tc>
          <w:tcPr>
            <w:tcW w:w="892" w:type="dxa"/>
            <w:tcBorders>
              <w:top w:val="single" w:sz="4" w:space="0" w:color="auto"/>
              <w:left w:val="single" w:sz="4" w:space="0" w:color="auto"/>
              <w:bottom w:val="single" w:sz="4" w:space="0" w:color="auto"/>
              <w:right w:val="single" w:sz="4" w:space="0" w:color="auto"/>
            </w:tcBorders>
          </w:tcPr>
          <w:p w14:paraId="1FF21550" w14:textId="77777777" w:rsidR="0071087C" w:rsidRPr="00E6516F" w:rsidRDefault="0071087C" w:rsidP="00174677">
            <w:pPr>
              <w:pStyle w:val="TAC"/>
              <w:spacing w:line="256" w:lineRule="auto"/>
            </w:pPr>
            <w:r w:rsidRPr="00E6516F">
              <w:t>P</w:t>
            </w:r>
          </w:p>
        </w:tc>
      </w:tr>
      <w:tr w:rsidR="0071087C" w:rsidRPr="00E6516F" w14:paraId="492FBB1F" w14:textId="77777777" w:rsidTr="00174677">
        <w:tc>
          <w:tcPr>
            <w:tcW w:w="649" w:type="dxa"/>
            <w:tcBorders>
              <w:top w:val="single" w:sz="4" w:space="0" w:color="auto"/>
              <w:left w:val="single" w:sz="4" w:space="0" w:color="auto"/>
              <w:bottom w:val="single" w:sz="4" w:space="0" w:color="auto"/>
              <w:right w:val="single" w:sz="4" w:space="0" w:color="auto"/>
            </w:tcBorders>
          </w:tcPr>
          <w:p w14:paraId="1AFA3CB3" w14:textId="77777777" w:rsidR="0071087C" w:rsidRPr="00E6516F" w:rsidRDefault="0071087C" w:rsidP="00174677">
            <w:pPr>
              <w:pStyle w:val="TAC"/>
              <w:spacing w:line="256" w:lineRule="auto"/>
            </w:pPr>
            <w:r w:rsidRPr="00E6516F">
              <w:t>23</w:t>
            </w:r>
          </w:p>
        </w:tc>
        <w:tc>
          <w:tcPr>
            <w:tcW w:w="3970" w:type="dxa"/>
            <w:tcBorders>
              <w:top w:val="single" w:sz="4" w:space="0" w:color="auto"/>
              <w:left w:val="single" w:sz="4" w:space="0" w:color="auto"/>
              <w:bottom w:val="single" w:sz="4" w:space="0" w:color="auto"/>
              <w:right w:val="single" w:sz="4" w:space="0" w:color="auto"/>
            </w:tcBorders>
          </w:tcPr>
          <w:p w14:paraId="0CF7538E" w14:textId="77777777" w:rsidR="0071087C" w:rsidRPr="00E6516F" w:rsidRDefault="0071087C" w:rsidP="00174677">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074D2EBA"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37065BA1"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9F602F6" w14:textId="77777777" w:rsidR="0071087C" w:rsidRPr="00E6516F" w:rsidRDefault="0071087C" w:rsidP="00174677">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3DDC582E" w14:textId="77777777" w:rsidR="0071087C" w:rsidRPr="00E6516F" w:rsidRDefault="0071087C" w:rsidP="00174677">
            <w:pPr>
              <w:pStyle w:val="TAC"/>
              <w:spacing w:line="256" w:lineRule="auto"/>
            </w:pPr>
            <w:r w:rsidRPr="00E6516F">
              <w:t>-</w:t>
            </w:r>
          </w:p>
        </w:tc>
      </w:tr>
      <w:tr w:rsidR="0071087C" w:rsidRPr="00E6516F" w14:paraId="744938B9"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472A6901" w14:textId="77777777" w:rsidR="0071087C" w:rsidRPr="00E6516F" w:rsidRDefault="0071087C" w:rsidP="00174677">
            <w:pPr>
              <w:pStyle w:val="TAC"/>
              <w:spacing w:line="256" w:lineRule="auto"/>
            </w:pPr>
            <w:r w:rsidRPr="00E6516F">
              <w:t>24</w:t>
            </w:r>
          </w:p>
        </w:tc>
        <w:tc>
          <w:tcPr>
            <w:tcW w:w="3970" w:type="dxa"/>
            <w:tcBorders>
              <w:top w:val="single" w:sz="4" w:space="0" w:color="auto"/>
              <w:left w:val="single" w:sz="4" w:space="0" w:color="auto"/>
              <w:bottom w:val="single" w:sz="4" w:space="0" w:color="auto"/>
              <w:right w:val="single" w:sz="4" w:space="0" w:color="auto"/>
            </w:tcBorders>
            <w:hideMark/>
          </w:tcPr>
          <w:p w14:paraId="410B35E9" w14:textId="77777777" w:rsidR="0071087C" w:rsidRPr="00E6516F" w:rsidRDefault="0071087C" w:rsidP="00174677">
            <w:pPr>
              <w:pStyle w:val="TAL"/>
            </w:pPr>
            <w:r w:rsidRPr="00E6516F">
              <w:t>Make the MCData User request to accept the deferred FD request and to download the file.</w:t>
            </w:r>
          </w:p>
          <w:p w14:paraId="772E6451" w14:textId="21517BC0" w:rsidR="0071087C" w:rsidRPr="00E6516F" w:rsidRDefault="0071087C" w:rsidP="00174677">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49CB72D5"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1D013584"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526EBE27" w14:textId="77777777" w:rsidR="0071087C" w:rsidRPr="00E6516F" w:rsidRDefault="0071087C" w:rsidP="00174677">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7D81B6A8" w14:textId="77777777" w:rsidR="0071087C" w:rsidRPr="00E6516F" w:rsidRDefault="0071087C" w:rsidP="00174677">
            <w:pPr>
              <w:pStyle w:val="TAC"/>
              <w:spacing w:line="256" w:lineRule="auto"/>
            </w:pPr>
            <w:r w:rsidRPr="00E6516F">
              <w:t>-</w:t>
            </w:r>
          </w:p>
        </w:tc>
      </w:tr>
      <w:tr w:rsidR="0071087C" w:rsidRPr="00E6516F" w14:paraId="261F4493" w14:textId="77777777" w:rsidTr="00174677">
        <w:tc>
          <w:tcPr>
            <w:tcW w:w="649" w:type="dxa"/>
            <w:tcBorders>
              <w:top w:val="single" w:sz="4" w:space="0" w:color="auto"/>
              <w:left w:val="single" w:sz="4" w:space="0" w:color="auto"/>
              <w:bottom w:val="single" w:sz="4" w:space="0" w:color="auto"/>
              <w:right w:val="single" w:sz="4" w:space="0" w:color="auto"/>
            </w:tcBorders>
          </w:tcPr>
          <w:p w14:paraId="6A06F1F1" w14:textId="77777777" w:rsidR="0071087C" w:rsidRPr="00E6516F" w:rsidRDefault="0071087C" w:rsidP="00174677">
            <w:pPr>
              <w:pStyle w:val="TAC"/>
              <w:spacing w:line="256" w:lineRule="auto"/>
            </w:pPr>
            <w:r w:rsidRPr="00E6516F">
              <w:t>25</w:t>
            </w:r>
          </w:p>
        </w:tc>
        <w:tc>
          <w:tcPr>
            <w:tcW w:w="3970" w:type="dxa"/>
            <w:tcBorders>
              <w:top w:val="single" w:sz="4" w:space="0" w:color="auto"/>
              <w:left w:val="single" w:sz="4" w:space="0" w:color="auto"/>
              <w:bottom w:val="single" w:sz="4" w:space="0" w:color="auto"/>
              <w:right w:val="single" w:sz="4" w:space="0" w:color="auto"/>
            </w:tcBorders>
          </w:tcPr>
          <w:p w14:paraId="277CA56F" w14:textId="77777777" w:rsidR="0071087C" w:rsidRPr="00E6516F" w:rsidRDefault="0071087C" w:rsidP="00174677">
            <w:pPr>
              <w:pStyle w:val="TAL"/>
            </w:pPr>
            <w:r w:rsidRPr="00E6516F">
              <w:t xml:space="preserve">Check: Does the UE (MCData Client) perform the procedure for </w:t>
            </w:r>
            <w:r w:rsidRPr="00E6516F">
              <w:rPr>
                <w:b/>
                <w:bCs/>
              </w:rPr>
              <w:t>FD file accept and download using HTTP</w:t>
            </w:r>
            <w:r w:rsidRPr="00E6516F">
              <w:t xml:space="preserve"> specified in TS 36.579-1 [2] Table 5.3C.11.3-1 to download test file 2?</w:t>
            </w:r>
          </w:p>
          <w:p w14:paraId="73E368F7" w14:textId="77777777" w:rsidR="0071087C" w:rsidRPr="00E6516F" w:rsidRDefault="0071087C" w:rsidP="00174677">
            <w:pPr>
              <w:pStyle w:val="TAL"/>
            </w:pPr>
            <w:r w:rsidRPr="00E6516F">
              <w:t>(NOTE 3)</w:t>
            </w:r>
          </w:p>
        </w:tc>
        <w:tc>
          <w:tcPr>
            <w:tcW w:w="709" w:type="dxa"/>
            <w:tcBorders>
              <w:top w:val="single" w:sz="4" w:space="0" w:color="auto"/>
              <w:left w:val="single" w:sz="4" w:space="0" w:color="auto"/>
              <w:bottom w:val="single" w:sz="4" w:space="0" w:color="auto"/>
              <w:right w:val="single" w:sz="4" w:space="0" w:color="auto"/>
            </w:tcBorders>
          </w:tcPr>
          <w:p w14:paraId="763EBD2B"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5FEC1B1F"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FD961E1" w14:textId="77777777" w:rsidR="0071087C" w:rsidRPr="00E6516F" w:rsidRDefault="0071087C" w:rsidP="00174677">
            <w:pPr>
              <w:pStyle w:val="TAC"/>
              <w:spacing w:line="256" w:lineRule="auto"/>
            </w:pPr>
            <w:r w:rsidRPr="00E6516F">
              <w:t>2,3</w:t>
            </w:r>
          </w:p>
        </w:tc>
        <w:tc>
          <w:tcPr>
            <w:tcW w:w="892" w:type="dxa"/>
            <w:tcBorders>
              <w:top w:val="single" w:sz="4" w:space="0" w:color="auto"/>
              <w:left w:val="single" w:sz="4" w:space="0" w:color="auto"/>
              <w:bottom w:val="single" w:sz="4" w:space="0" w:color="auto"/>
              <w:right w:val="single" w:sz="4" w:space="0" w:color="auto"/>
            </w:tcBorders>
          </w:tcPr>
          <w:p w14:paraId="518CEAF9" w14:textId="77777777" w:rsidR="0071087C" w:rsidRPr="00E6516F" w:rsidRDefault="0071087C" w:rsidP="00174677">
            <w:pPr>
              <w:pStyle w:val="TAC"/>
              <w:spacing w:line="256" w:lineRule="auto"/>
            </w:pPr>
            <w:r w:rsidRPr="00E6516F">
              <w:t>P</w:t>
            </w:r>
          </w:p>
        </w:tc>
      </w:tr>
      <w:tr w:rsidR="0071087C" w:rsidRPr="00E6516F" w14:paraId="6B06DE77" w14:textId="77777777" w:rsidTr="00174677">
        <w:tc>
          <w:tcPr>
            <w:tcW w:w="649" w:type="dxa"/>
            <w:tcBorders>
              <w:top w:val="single" w:sz="4" w:space="0" w:color="auto"/>
              <w:left w:val="single" w:sz="4" w:space="0" w:color="auto"/>
              <w:bottom w:val="single" w:sz="4" w:space="0" w:color="auto"/>
              <w:right w:val="single" w:sz="4" w:space="0" w:color="auto"/>
            </w:tcBorders>
          </w:tcPr>
          <w:p w14:paraId="18968762" w14:textId="77777777" w:rsidR="0071087C" w:rsidRPr="00E6516F" w:rsidRDefault="0071087C" w:rsidP="00174677">
            <w:pPr>
              <w:pStyle w:val="TAC"/>
              <w:spacing w:line="256" w:lineRule="auto"/>
            </w:pPr>
            <w:r w:rsidRPr="00E6516F">
              <w:t>26-28</w:t>
            </w:r>
          </w:p>
        </w:tc>
        <w:tc>
          <w:tcPr>
            <w:tcW w:w="3970" w:type="dxa"/>
            <w:tcBorders>
              <w:top w:val="single" w:sz="4" w:space="0" w:color="auto"/>
              <w:left w:val="single" w:sz="4" w:space="0" w:color="auto"/>
              <w:bottom w:val="single" w:sz="4" w:space="0" w:color="auto"/>
              <w:right w:val="single" w:sz="4" w:space="0" w:color="auto"/>
            </w:tcBorders>
          </w:tcPr>
          <w:p w14:paraId="61D4751E" w14:textId="77777777" w:rsidR="0071087C" w:rsidRPr="00E6516F" w:rsidRDefault="0071087C" w:rsidP="00174677">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2E9DFAC8"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7DAAA04C"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5D4750E" w14:textId="77777777" w:rsidR="0071087C" w:rsidRPr="00E6516F" w:rsidRDefault="0071087C" w:rsidP="00174677">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129B4DDD" w14:textId="77777777" w:rsidR="0071087C" w:rsidRPr="00E6516F" w:rsidRDefault="0071087C" w:rsidP="00174677">
            <w:pPr>
              <w:pStyle w:val="TAC"/>
              <w:spacing w:line="256" w:lineRule="auto"/>
            </w:pPr>
            <w:r w:rsidRPr="00E6516F">
              <w:t>-</w:t>
            </w:r>
          </w:p>
        </w:tc>
      </w:tr>
      <w:tr w:rsidR="0071087C" w:rsidRPr="00E6516F" w14:paraId="16BD28BD"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01916A81" w14:textId="77777777" w:rsidR="0071087C" w:rsidRPr="00E6516F" w:rsidRDefault="0071087C" w:rsidP="00174677">
            <w:pPr>
              <w:pStyle w:val="TAC"/>
              <w:spacing w:line="256" w:lineRule="auto"/>
            </w:pPr>
            <w:r w:rsidRPr="00E6516F">
              <w:t>29</w:t>
            </w:r>
          </w:p>
        </w:tc>
        <w:tc>
          <w:tcPr>
            <w:tcW w:w="3970" w:type="dxa"/>
            <w:tcBorders>
              <w:top w:val="single" w:sz="4" w:space="0" w:color="auto"/>
              <w:left w:val="single" w:sz="4" w:space="0" w:color="auto"/>
              <w:bottom w:val="single" w:sz="4" w:space="0" w:color="auto"/>
              <w:right w:val="single" w:sz="4" w:space="0" w:color="auto"/>
            </w:tcBorders>
            <w:hideMark/>
          </w:tcPr>
          <w:p w14:paraId="42AF804C" w14:textId="77777777" w:rsidR="0071087C" w:rsidRPr="00E6516F" w:rsidRDefault="0071087C" w:rsidP="00174677">
            <w:pPr>
              <w:pStyle w:val="TAL"/>
            </w:pPr>
            <w:r w:rsidRPr="00E6516F">
              <w:t>Check: Does the UE (MCDATA Client) notify the MCData User of the successful download of the file?</w:t>
            </w:r>
          </w:p>
          <w:p w14:paraId="7BD8044B" w14:textId="1FDB1A6A" w:rsidR="0071087C" w:rsidRPr="00E6516F" w:rsidRDefault="0071087C" w:rsidP="00174677">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2929B858" w14:textId="77777777" w:rsidR="0071087C" w:rsidRPr="00E6516F" w:rsidRDefault="0071087C" w:rsidP="00174677">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4091CEA0" w14:textId="77777777" w:rsidR="0071087C" w:rsidRPr="00E6516F" w:rsidRDefault="0071087C" w:rsidP="00174677">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34B0B4FB" w14:textId="77777777" w:rsidR="0071087C" w:rsidRPr="00E6516F" w:rsidRDefault="0071087C" w:rsidP="00174677">
            <w:pPr>
              <w:pStyle w:val="TAC"/>
              <w:spacing w:line="256" w:lineRule="auto"/>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7A1BC763" w14:textId="77777777" w:rsidR="0071087C" w:rsidRPr="00E6516F" w:rsidRDefault="0071087C" w:rsidP="00174677">
            <w:pPr>
              <w:pStyle w:val="TAC"/>
              <w:spacing w:line="256" w:lineRule="auto"/>
            </w:pPr>
            <w:r w:rsidRPr="00E6516F">
              <w:t>P</w:t>
            </w:r>
          </w:p>
        </w:tc>
      </w:tr>
      <w:tr w:rsidR="0071087C" w:rsidRPr="00E6516F" w14:paraId="395F17DD" w14:textId="77777777" w:rsidTr="00174677">
        <w:tc>
          <w:tcPr>
            <w:tcW w:w="649" w:type="dxa"/>
            <w:shd w:val="clear" w:color="auto" w:fill="auto"/>
          </w:tcPr>
          <w:p w14:paraId="71D0933A" w14:textId="77777777" w:rsidR="0071087C" w:rsidRPr="00E6516F" w:rsidRDefault="0071087C" w:rsidP="00174677">
            <w:pPr>
              <w:pStyle w:val="TAC"/>
            </w:pPr>
            <w:r w:rsidRPr="00E6516F">
              <w:t>29A</w:t>
            </w:r>
          </w:p>
        </w:tc>
        <w:tc>
          <w:tcPr>
            <w:tcW w:w="3970" w:type="dxa"/>
            <w:shd w:val="clear" w:color="auto" w:fill="auto"/>
          </w:tcPr>
          <w:p w14:paraId="69AD1D97" w14:textId="77777777" w:rsidR="0071087C" w:rsidRPr="00E6516F" w:rsidRDefault="0071087C" w:rsidP="00174677">
            <w:pPr>
              <w:pStyle w:val="TAL"/>
            </w:pPr>
            <w:r w:rsidRPr="00E6516F">
              <w:t>Check: Is the file downloaded at step 25 the test file 2 as specified in annex A.3.2?</w:t>
            </w:r>
          </w:p>
          <w:p w14:paraId="31551E12" w14:textId="77777777" w:rsidR="0071087C" w:rsidRPr="00E6516F" w:rsidRDefault="0071087C" w:rsidP="00174677">
            <w:pPr>
              <w:pStyle w:val="TAL"/>
            </w:pPr>
            <w:r w:rsidRPr="00E6516F">
              <w:t>(NOTE 1)</w:t>
            </w:r>
          </w:p>
        </w:tc>
        <w:tc>
          <w:tcPr>
            <w:tcW w:w="709" w:type="dxa"/>
            <w:shd w:val="clear" w:color="auto" w:fill="auto"/>
          </w:tcPr>
          <w:p w14:paraId="296F67D1" w14:textId="77777777" w:rsidR="0071087C" w:rsidRPr="00E6516F" w:rsidRDefault="0071087C" w:rsidP="00174677">
            <w:pPr>
              <w:pStyle w:val="TAC"/>
            </w:pPr>
            <w:r w:rsidRPr="00E6516F">
              <w:t>-</w:t>
            </w:r>
          </w:p>
        </w:tc>
        <w:tc>
          <w:tcPr>
            <w:tcW w:w="2978" w:type="dxa"/>
            <w:shd w:val="clear" w:color="auto" w:fill="auto"/>
          </w:tcPr>
          <w:p w14:paraId="31EE7725" w14:textId="77777777" w:rsidR="0071087C" w:rsidRPr="00E6516F" w:rsidRDefault="0071087C" w:rsidP="00174677">
            <w:pPr>
              <w:pStyle w:val="TAL"/>
            </w:pPr>
            <w:r w:rsidRPr="00E6516F">
              <w:t>-</w:t>
            </w:r>
          </w:p>
        </w:tc>
        <w:tc>
          <w:tcPr>
            <w:tcW w:w="567" w:type="dxa"/>
            <w:shd w:val="clear" w:color="auto" w:fill="auto"/>
          </w:tcPr>
          <w:p w14:paraId="245DA574" w14:textId="77777777" w:rsidR="0071087C" w:rsidRPr="00E6516F" w:rsidRDefault="0071087C" w:rsidP="00174677">
            <w:pPr>
              <w:pStyle w:val="TAC"/>
            </w:pPr>
            <w:r w:rsidRPr="00E6516F">
              <w:t>2</w:t>
            </w:r>
          </w:p>
        </w:tc>
        <w:tc>
          <w:tcPr>
            <w:tcW w:w="892" w:type="dxa"/>
            <w:shd w:val="clear" w:color="auto" w:fill="auto"/>
          </w:tcPr>
          <w:p w14:paraId="37A112E8" w14:textId="77777777" w:rsidR="0071087C" w:rsidRPr="00E6516F" w:rsidRDefault="0071087C" w:rsidP="00174677">
            <w:pPr>
              <w:pStyle w:val="TAC"/>
            </w:pPr>
            <w:r w:rsidRPr="00E6516F">
              <w:t>P</w:t>
            </w:r>
          </w:p>
        </w:tc>
      </w:tr>
      <w:tr w:rsidR="0071087C" w:rsidRPr="00E6516F" w14:paraId="4B6827DD" w14:textId="77777777" w:rsidTr="00174677">
        <w:tc>
          <w:tcPr>
            <w:tcW w:w="649" w:type="dxa"/>
            <w:tcBorders>
              <w:top w:val="single" w:sz="4" w:space="0" w:color="auto"/>
              <w:left w:val="single" w:sz="4" w:space="0" w:color="auto"/>
              <w:bottom w:val="single" w:sz="4" w:space="0" w:color="auto"/>
              <w:right w:val="single" w:sz="4" w:space="0" w:color="auto"/>
            </w:tcBorders>
          </w:tcPr>
          <w:p w14:paraId="3A333330" w14:textId="77777777" w:rsidR="0071087C" w:rsidRPr="00E6516F" w:rsidRDefault="0071087C" w:rsidP="004312E8">
            <w:pPr>
              <w:pStyle w:val="TAC"/>
              <w:spacing w:line="256" w:lineRule="auto"/>
            </w:pPr>
            <w:r w:rsidRPr="00E6516F">
              <w:t>30-31</w:t>
            </w:r>
          </w:p>
        </w:tc>
        <w:tc>
          <w:tcPr>
            <w:tcW w:w="3970" w:type="dxa"/>
            <w:tcBorders>
              <w:top w:val="single" w:sz="4" w:space="0" w:color="auto"/>
              <w:left w:val="single" w:sz="4" w:space="0" w:color="auto"/>
              <w:bottom w:val="single" w:sz="4" w:space="0" w:color="auto"/>
              <w:right w:val="single" w:sz="4" w:space="0" w:color="auto"/>
            </w:tcBorders>
          </w:tcPr>
          <w:p w14:paraId="593F7B92" w14:textId="77777777" w:rsidR="0071087C" w:rsidRPr="00E6516F" w:rsidRDefault="0071087C" w:rsidP="004312E8">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737486A6" w14:textId="77777777" w:rsidR="0071087C" w:rsidRPr="00E6516F" w:rsidRDefault="0071087C" w:rsidP="004312E8">
            <w:pPr>
              <w:pStyle w:val="TAC"/>
              <w:spacing w:line="256"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585E7CBF" w14:textId="77777777" w:rsidR="0071087C" w:rsidRPr="00E6516F" w:rsidRDefault="0071087C" w:rsidP="004312E8">
            <w:pPr>
              <w:pStyle w:val="TAL"/>
              <w:spacing w:line="256"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BE4A1B3" w14:textId="77777777" w:rsidR="0071087C" w:rsidRPr="00E6516F" w:rsidRDefault="0071087C" w:rsidP="004312E8">
            <w:pPr>
              <w:pStyle w:val="TAC"/>
              <w:spacing w:line="256"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4D1C2299" w14:textId="77777777" w:rsidR="0071087C" w:rsidRPr="00E6516F" w:rsidRDefault="0071087C" w:rsidP="004312E8">
            <w:pPr>
              <w:pStyle w:val="TAC"/>
              <w:spacing w:line="256" w:lineRule="auto"/>
            </w:pPr>
            <w:r w:rsidRPr="00E6516F">
              <w:t>-</w:t>
            </w:r>
          </w:p>
        </w:tc>
      </w:tr>
      <w:tr w:rsidR="0071087C" w:rsidRPr="00E6516F" w14:paraId="5355457A" w14:textId="77777777" w:rsidTr="00174677">
        <w:tc>
          <w:tcPr>
            <w:tcW w:w="9765" w:type="dxa"/>
            <w:gridSpan w:val="6"/>
            <w:shd w:val="clear" w:color="auto" w:fill="auto"/>
          </w:tcPr>
          <w:p w14:paraId="75CE32C8" w14:textId="77777777" w:rsidR="0071087C" w:rsidRPr="00E6516F" w:rsidRDefault="0071087C" w:rsidP="004312E8">
            <w:pPr>
              <w:pStyle w:val="TAN"/>
            </w:pPr>
            <w:r w:rsidRPr="00E6516F">
              <w:t>NOTE 1:</w:t>
            </w:r>
            <w:r w:rsidRPr="00E6516F">
              <w:tab/>
              <w:t>This is expected to be done via a suitable implementation dependent MMI.</w:t>
            </w:r>
          </w:p>
          <w:p w14:paraId="027F1946" w14:textId="77777777" w:rsidR="0071087C" w:rsidRPr="00E6516F" w:rsidRDefault="0071087C" w:rsidP="00174677">
            <w:pPr>
              <w:pStyle w:val="TAN"/>
            </w:pPr>
            <w:r w:rsidRPr="00E6516F">
              <w:t>NOTE 2:</w:t>
            </w:r>
            <w:r w:rsidRPr="00E6516F">
              <w:tab/>
              <w:t>Timer TDU2 (FD non-mandatory download timer) starts on reception of the FD request via the SIP MESSAGE request.</w:t>
            </w:r>
          </w:p>
          <w:p w14:paraId="60F93438" w14:textId="77777777" w:rsidR="0071087C" w:rsidRPr="00E6516F" w:rsidRDefault="0071087C" w:rsidP="004312E8">
            <w:pPr>
              <w:pStyle w:val="TAN"/>
            </w:pPr>
            <w:r w:rsidRPr="00E6516F">
              <w:t>NOTE 3:</w:t>
            </w:r>
            <w:r w:rsidRPr="00E6516F">
              <w:tab/>
              <w:t>Test file 1 and 2 for CT FD as specified in annex A.3.1 and A.3.2.</w:t>
            </w:r>
          </w:p>
        </w:tc>
      </w:tr>
    </w:tbl>
    <w:p w14:paraId="095730D7" w14:textId="77777777" w:rsidR="0071087C" w:rsidRPr="00E6516F" w:rsidRDefault="0071087C" w:rsidP="0071087C"/>
    <w:p w14:paraId="70F96193" w14:textId="77777777" w:rsidR="0071087C" w:rsidRPr="00E6516F" w:rsidRDefault="0071087C" w:rsidP="0071087C">
      <w:pPr>
        <w:pStyle w:val="H6"/>
      </w:pPr>
      <w:bookmarkStart w:id="863" w:name="_Toc52782408"/>
      <w:bookmarkStart w:id="864" w:name="_Toc52783019"/>
      <w:bookmarkStart w:id="865" w:name="_Toc59042888"/>
      <w:r w:rsidRPr="00E6516F">
        <w:t>6.2.2.3.3</w:t>
      </w:r>
      <w:r w:rsidRPr="00E6516F">
        <w:tab/>
        <w:t>Specific message contents</w:t>
      </w:r>
      <w:bookmarkEnd w:id="863"/>
      <w:bookmarkEnd w:id="864"/>
      <w:bookmarkEnd w:id="865"/>
    </w:p>
    <w:p w14:paraId="2A212A75" w14:textId="77777777" w:rsidR="0071087C" w:rsidRPr="00E6516F" w:rsidRDefault="0071087C" w:rsidP="0071087C">
      <w:pPr>
        <w:pStyle w:val="TH"/>
      </w:pPr>
      <w:r w:rsidRPr="00E6516F">
        <w:t>Table 6.2.2.3.3-1: SIP MESSAGE (steps 1, 12, 18, Table 6.2.2.3.2-1;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5A463D79" w14:textId="77777777" w:rsidTr="00174677">
        <w:tc>
          <w:tcPr>
            <w:tcW w:w="9645" w:type="dxa"/>
            <w:gridSpan w:val="5"/>
          </w:tcPr>
          <w:p w14:paraId="55668D44" w14:textId="77777777" w:rsidR="0071087C" w:rsidRPr="00E6516F" w:rsidRDefault="0071087C" w:rsidP="00174677">
            <w:pPr>
              <w:pStyle w:val="TAL"/>
            </w:pPr>
            <w:r w:rsidRPr="00E6516F">
              <w:t>Derivation Path: TS 36.579-1 [2], Table 5.5.2.7.2-1, condition MCDATA_FD, MCDATA_SIGNALLING</w:t>
            </w:r>
          </w:p>
        </w:tc>
      </w:tr>
      <w:tr w:rsidR="0071087C" w:rsidRPr="00E6516F" w14:paraId="1826D14C" w14:textId="77777777" w:rsidTr="00174677">
        <w:tc>
          <w:tcPr>
            <w:tcW w:w="2837" w:type="dxa"/>
            <w:hideMark/>
          </w:tcPr>
          <w:p w14:paraId="22BCC4E5" w14:textId="77777777" w:rsidR="0071087C" w:rsidRPr="00E6516F" w:rsidRDefault="0071087C" w:rsidP="00174677">
            <w:pPr>
              <w:pStyle w:val="TAH"/>
            </w:pPr>
            <w:r w:rsidRPr="00E6516F">
              <w:t>Information Element</w:t>
            </w:r>
          </w:p>
        </w:tc>
        <w:tc>
          <w:tcPr>
            <w:tcW w:w="2127" w:type="dxa"/>
            <w:hideMark/>
          </w:tcPr>
          <w:p w14:paraId="3EDA3B4A" w14:textId="77777777" w:rsidR="0071087C" w:rsidRPr="00E6516F" w:rsidRDefault="0071087C" w:rsidP="00174677">
            <w:pPr>
              <w:pStyle w:val="TAH"/>
            </w:pPr>
            <w:r w:rsidRPr="00E6516F">
              <w:t>Value/remark</w:t>
            </w:r>
          </w:p>
        </w:tc>
        <w:tc>
          <w:tcPr>
            <w:tcW w:w="2127" w:type="dxa"/>
            <w:hideMark/>
          </w:tcPr>
          <w:p w14:paraId="55216544" w14:textId="77777777" w:rsidR="0071087C" w:rsidRPr="00E6516F" w:rsidRDefault="0071087C" w:rsidP="00174677">
            <w:pPr>
              <w:pStyle w:val="TAH"/>
            </w:pPr>
            <w:r w:rsidRPr="00E6516F">
              <w:t>Comment</w:t>
            </w:r>
          </w:p>
        </w:tc>
        <w:tc>
          <w:tcPr>
            <w:tcW w:w="1419" w:type="dxa"/>
            <w:hideMark/>
          </w:tcPr>
          <w:p w14:paraId="7D36C44E" w14:textId="77777777" w:rsidR="0071087C" w:rsidRPr="00E6516F" w:rsidRDefault="0071087C" w:rsidP="00174677">
            <w:pPr>
              <w:pStyle w:val="TAH"/>
            </w:pPr>
            <w:r w:rsidRPr="00E6516F">
              <w:t>Reference</w:t>
            </w:r>
          </w:p>
        </w:tc>
        <w:tc>
          <w:tcPr>
            <w:tcW w:w="1135" w:type="dxa"/>
            <w:hideMark/>
          </w:tcPr>
          <w:p w14:paraId="3915E60A" w14:textId="77777777" w:rsidR="0071087C" w:rsidRPr="00E6516F" w:rsidRDefault="0071087C" w:rsidP="00174677">
            <w:pPr>
              <w:pStyle w:val="TAH"/>
            </w:pPr>
            <w:r w:rsidRPr="00E6516F">
              <w:t>Condition</w:t>
            </w:r>
          </w:p>
        </w:tc>
      </w:tr>
      <w:tr w:rsidR="0071087C" w:rsidRPr="00E6516F" w14:paraId="1CC5318A" w14:textId="77777777" w:rsidTr="00174677">
        <w:tc>
          <w:tcPr>
            <w:tcW w:w="2837" w:type="dxa"/>
            <w:vAlign w:val="center"/>
            <w:hideMark/>
          </w:tcPr>
          <w:p w14:paraId="48E124D3" w14:textId="77777777" w:rsidR="0071087C" w:rsidRPr="00E6516F" w:rsidRDefault="0071087C" w:rsidP="00174677">
            <w:pPr>
              <w:pStyle w:val="TAL"/>
              <w:rPr>
                <w:b/>
                <w:bCs/>
              </w:rPr>
            </w:pPr>
            <w:r w:rsidRPr="00E6516F">
              <w:rPr>
                <w:b/>
                <w:bCs/>
              </w:rPr>
              <w:t>Message-body</w:t>
            </w:r>
          </w:p>
        </w:tc>
        <w:tc>
          <w:tcPr>
            <w:tcW w:w="2127" w:type="dxa"/>
          </w:tcPr>
          <w:p w14:paraId="004E9530" w14:textId="77777777" w:rsidR="0071087C" w:rsidRPr="00E6516F" w:rsidRDefault="0071087C" w:rsidP="00174677">
            <w:pPr>
              <w:pStyle w:val="TAL"/>
            </w:pPr>
          </w:p>
        </w:tc>
        <w:tc>
          <w:tcPr>
            <w:tcW w:w="2127" w:type="dxa"/>
          </w:tcPr>
          <w:p w14:paraId="61BE0071" w14:textId="77777777" w:rsidR="0071087C" w:rsidRPr="00E6516F" w:rsidRDefault="0071087C" w:rsidP="00174677">
            <w:pPr>
              <w:pStyle w:val="TAL"/>
            </w:pPr>
          </w:p>
        </w:tc>
        <w:tc>
          <w:tcPr>
            <w:tcW w:w="1419" w:type="dxa"/>
          </w:tcPr>
          <w:p w14:paraId="5123DD1F" w14:textId="77777777" w:rsidR="0071087C" w:rsidRPr="00E6516F" w:rsidRDefault="0071087C" w:rsidP="00174677">
            <w:pPr>
              <w:pStyle w:val="TAL"/>
            </w:pPr>
          </w:p>
        </w:tc>
        <w:tc>
          <w:tcPr>
            <w:tcW w:w="1135" w:type="dxa"/>
            <w:vAlign w:val="bottom"/>
          </w:tcPr>
          <w:p w14:paraId="67E6CFF7" w14:textId="77777777" w:rsidR="0071087C" w:rsidRPr="00E6516F" w:rsidRDefault="0071087C" w:rsidP="00174677">
            <w:pPr>
              <w:pStyle w:val="TAL"/>
            </w:pPr>
          </w:p>
        </w:tc>
      </w:tr>
      <w:tr w:rsidR="0071087C" w:rsidRPr="00E6516F" w14:paraId="180C8A78" w14:textId="77777777" w:rsidTr="00174677">
        <w:tc>
          <w:tcPr>
            <w:tcW w:w="2837" w:type="dxa"/>
            <w:vAlign w:val="center"/>
          </w:tcPr>
          <w:p w14:paraId="540A49CE" w14:textId="77777777" w:rsidR="0071087C" w:rsidRPr="00E6516F" w:rsidRDefault="0071087C" w:rsidP="00174677">
            <w:pPr>
              <w:pStyle w:val="TAL"/>
            </w:pPr>
            <w:r w:rsidRPr="00E6516F">
              <w:t xml:space="preserve">  MIME body part</w:t>
            </w:r>
          </w:p>
        </w:tc>
        <w:tc>
          <w:tcPr>
            <w:tcW w:w="2127" w:type="dxa"/>
            <w:vAlign w:val="center"/>
          </w:tcPr>
          <w:p w14:paraId="29BE5966" w14:textId="77777777" w:rsidR="0071087C" w:rsidRPr="00E6516F" w:rsidRDefault="0071087C" w:rsidP="00174677">
            <w:pPr>
              <w:pStyle w:val="TAL"/>
            </w:pPr>
          </w:p>
        </w:tc>
        <w:tc>
          <w:tcPr>
            <w:tcW w:w="2127" w:type="dxa"/>
          </w:tcPr>
          <w:p w14:paraId="067877AC" w14:textId="77777777" w:rsidR="0071087C" w:rsidRPr="00E6516F" w:rsidRDefault="0071087C" w:rsidP="00174677">
            <w:pPr>
              <w:pStyle w:val="TAL"/>
            </w:pPr>
            <w:r w:rsidRPr="00E6516F">
              <w:rPr>
                <w:b/>
                <w:bCs/>
              </w:rPr>
              <w:t>MCData-Info</w:t>
            </w:r>
          </w:p>
        </w:tc>
        <w:tc>
          <w:tcPr>
            <w:tcW w:w="1419" w:type="dxa"/>
          </w:tcPr>
          <w:p w14:paraId="5693BE40" w14:textId="77777777" w:rsidR="0071087C" w:rsidRPr="00E6516F" w:rsidRDefault="0071087C" w:rsidP="00174677">
            <w:pPr>
              <w:pStyle w:val="TAL"/>
            </w:pPr>
          </w:p>
        </w:tc>
        <w:tc>
          <w:tcPr>
            <w:tcW w:w="1135" w:type="dxa"/>
          </w:tcPr>
          <w:p w14:paraId="7CF68300" w14:textId="77777777" w:rsidR="0071087C" w:rsidRPr="00E6516F" w:rsidRDefault="0071087C" w:rsidP="00174677">
            <w:pPr>
              <w:pStyle w:val="TAL"/>
            </w:pPr>
          </w:p>
        </w:tc>
      </w:tr>
      <w:tr w:rsidR="0071087C" w:rsidRPr="00E6516F" w14:paraId="4A9074B7" w14:textId="77777777" w:rsidTr="004312E8">
        <w:tc>
          <w:tcPr>
            <w:tcW w:w="2837" w:type="dxa"/>
          </w:tcPr>
          <w:p w14:paraId="3428CDA0" w14:textId="77777777" w:rsidR="0071087C" w:rsidRPr="00E6516F" w:rsidRDefault="0071087C" w:rsidP="00174677">
            <w:pPr>
              <w:pStyle w:val="TAL"/>
            </w:pPr>
            <w:r w:rsidRPr="00E6516F">
              <w:t xml:space="preserve">    MIME-part-body</w:t>
            </w:r>
          </w:p>
        </w:tc>
        <w:tc>
          <w:tcPr>
            <w:tcW w:w="2127" w:type="dxa"/>
          </w:tcPr>
          <w:p w14:paraId="1C65372A" w14:textId="77777777" w:rsidR="0071087C" w:rsidRPr="00E6516F" w:rsidRDefault="0071087C" w:rsidP="00174677">
            <w:pPr>
              <w:pStyle w:val="TAL"/>
            </w:pPr>
            <w:r w:rsidRPr="00E6516F">
              <w:t>MCData-Info as described in Table 6.2.2.3.3-2</w:t>
            </w:r>
          </w:p>
        </w:tc>
        <w:tc>
          <w:tcPr>
            <w:tcW w:w="2127" w:type="dxa"/>
          </w:tcPr>
          <w:p w14:paraId="7201F709" w14:textId="77777777" w:rsidR="0071087C" w:rsidRPr="00E6516F" w:rsidRDefault="0071087C" w:rsidP="00174677">
            <w:pPr>
              <w:pStyle w:val="TAL"/>
            </w:pPr>
          </w:p>
        </w:tc>
        <w:tc>
          <w:tcPr>
            <w:tcW w:w="1419" w:type="dxa"/>
          </w:tcPr>
          <w:p w14:paraId="506EF7A0" w14:textId="77777777" w:rsidR="0071087C" w:rsidRPr="00E6516F" w:rsidRDefault="0071087C" w:rsidP="00174677">
            <w:pPr>
              <w:pStyle w:val="TAL"/>
            </w:pPr>
          </w:p>
        </w:tc>
        <w:tc>
          <w:tcPr>
            <w:tcW w:w="1135" w:type="dxa"/>
          </w:tcPr>
          <w:p w14:paraId="4C1E8992" w14:textId="77777777" w:rsidR="0071087C" w:rsidRPr="00E6516F" w:rsidRDefault="0071087C" w:rsidP="00174677">
            <w:pPr>
              <w:pStyle w:val="TAL"/>
            </w:pPr>
          </w:p>
        </w:tc>
      </w:tr>
      <w:tr w:rsidR="0071087C" w:rsidRPr="00E6516F" w14:paraId="74A77E34" w14:textId="77777777" w:rsidTr="004312E8">
        <w:tc>
          <w:tcPr>
            <w:tcW w:w="2837" w:type="dxa"/>
            <w:vAlign w:val="center"/>
          </w:tcPr>
          <w:p w14:paraId="22DA5FAF" w14:textId="77777777" w:rsidR="0071087C" w:rsidRPr="00E6516F" w:rsidRDefault="0071087C" w:rsidP="00174677">
            <w:pPr>
              <w:pStyle w:val="TAL"/>
            </w:pPr>
            <w:r w:rsidRPr="00E6516F">
              <w:t xml:space="preserve">  MIME body part</w:t>
            </w:r>
          </w:p>
        </w:tc>
        <w:tc>
          <w:tcPr>
            <w:tcW w:w="2127" w:type="dxa"/>
            <w:vAlign w:val="center"/>
          </w:tcPr>
          <w:p w14:paraId="2E956FD4" w14:textId="77777777" w:rsidR="0071087C" w:rsidRPr="00E6516F" w:rsidRDefault="0071087C" w:rsidP="00174677">
            <w:pPr>
              <w:pStyle w:val="TAL"/>
            </w:pPr>
          </w:p>
        </w:tc>
        <w:tc>
          <w:tcPr>
            <w:tcW w:w="2127" w:type="dxa"/>
            <w:tcBorders>
              <w:bottom w:val="single" w:sz="4" w:space="0" w:color="auto"/>
            </w:tcBorders>
          </w:tcPr>
          <w:p w14:paraId="35EFD4C9" w14:textId="77777777" w:rsidR="0071087C" w:rsidRPr="00E6516F" w:rsidRDefault="0071087C" w:rsidP="00174677">
            <w:pPr>
              <w:pStyle w:val="TAL"/>
            </w:pPr>
            <w:r w:rsidRPr="00E6516F">
              <w:rPr>
                <w:b/>
                <w:bCs/>
              </w:rPr>
              <w:t>MCData Data signalling message</w:t>
            </w:r>
          </w:p>
        </w:tc>
        <w:tc>
          <w:tcPr>
            <w:tcW w:w="1419" w:type="dxa"/>
          </w:tcPr>
          <w:p w14:paraId="4CC2E269" w14:textId="77777777" w:rsidR="0071087C" w:rsidRPr="00E6516F" w:rsidRDefault="0071087C" w:rsidP="00174677">
            <w:pPr>
              <w:pStyle w:val="TAL"/>
            </w:pPr>
          </w:p>
        </w:tc>
        <w:tc>
          <w:tcPr>
            <w:tcW w:w="1135" w:type="dxa"/>
          </w:tcPr>
          <w:p w14:paraId="6B74A33E" w14:textId="77777777" w:rsidR="0071087C" w:rsidRPr="00E6516F" w:rsidRDefault="0071087C" w:rsidP="00174677">
            <w:pPr>
              <w:pStyle w:val="TAL"/>
            </w:pPr>
          </w:p>
        </w:tc>
      </w:tr>
      <w:tr w:rsidR="0071087C" w:rsidRPr="00E6516F" w14:paraId="35096385" w14:textId="77777777" w:rsidTr="004312E8">
        <w:tc>
          <w:tcPr>
            <w:tcW w:w="2837" w:type="dxa"/>
          </w:tcPr>
          <w:p w14:paraId="58A17452" w14:textId="77777777" w:rsidR="0071087C" w:rsidRPr="00E6516F" w:rsidRDefault="0071087C" w:rsidP="00174677">
            <w:pPr>
              <w:pStyle w:val="TAL"/>
            </w:pPr>
            <w:r w:rsidRPr="00E6516F">
              <w:t xml:space="preserve">    MIME-part-body</w:t>
            </w:r>
          </w:p>
        </w:tc>
        <w:tc>
          <w:tcPr>
            <w:tcW w:w="2127" w:type="dxa"/>
          </w:tcPr>
          <w:p w14:paraId="44F84920" w14:textId="77777777" w:rsidR="0071087C" w:rsidRPr="00E6516F" w:rsidRDefault="0071087C" w:rsidP="00174677">
            <w:pPr>
              <w:pStyle w:val="TAL"/>
            </w:pPr>
            <w:r w:rsidRPr="00E6516F">
              <w:t>MCData Protected Payload Message containing FD SIGNALLING PAYLOAD as described in Table 6.2.2.3.3-2A</w:t>
            </w:r>
          </w:p>
        </w:tc>
        <w:tc>
          <w:tcPr>
            <w:tcW w:w="2127" w:type="dxa"/>
            <w:tcBorders>
              <w:bottom w:val="single" w:sz="4" w:space="0" w:color="auto"/>
            </w:tcBorders>
          </w:tcPr>
          <w:p w14:paraId="041A3A94" w14:textId="77777777" w:rsidR="0071087C" w:rsidRPr="00E6516F" w:rsidRDefault="0071087C" w:rsidP="00174677">
            <w:pPr>
              <w:pStyle w:val="TAL"/>
            </w:pPr>
          </w:p>
        </w:tc>
        <w:tc>
          <w:tcPr>
            <w:tcW w:w="1419" w:type="dxa"/>
          </w:tcPr>
          <w:p w14:paraId="7D45ED18" w14:textId="77777777" w:rsidR="0071087C" w:rsidRPr="00E6516F" w:rsidRDefault="0071087C" w:rsidP="00174677">
            <w:pPr>
              <w:pStyle w:val="TAL"/>
            </w:pPr>
          </w:p>
        </w:tc>
        <w:tc>
          <w:tcPr>
            <w:tcW w:w="1135" w:type="dxa"/>
          </w:tcPr>
          <w:p w14:paraId="7EA5ADCC" w14:textId="77777777" w:rsidR="0071087C" w:rsidRPr="00E6516F" w:rsidRDefault="0071087C" w:rsidP="00174677">
            <w:pPr>
              <w:pStyle w:val="TAL"/>
            </w:pPr>
          </w:p>
        </w:tc>
      </w:tr>
    </w:tbl>
    <w:p w14:paraId="60655620" w14:textId="77777777" w:rsidR="0071087C" w:rsidRPr="00E6516F" w:rsidRDefault="0071087C" w:rsidP="0071087C"/>
    <w:p w14:paraId="2AA5FD8A" w14:textId="77777777" w:rsidR="0071087C" w:rsidRPr="00E6516F" w:rsidRDefault="0071087C" w:rsidP="0071087C">
      <w:pPr>
        <w:pStyle w:val="TH"/>
      </w:pPr>
      <w:r w:rsidRPr="00E6516F">
        <w:t xml:space="preserve">Table 6.2.2.3.3-2: </w:t>
      </w:r>
      <w:r w:rsidRPr="00E6516F">
        <w:rPr>
          <w:bCs/>
          <w:sz w:val="18"/>
        </w:rPr>
        <w:t xml:space="preserve">MCData-Info </w:t>
      </w:r>
      <w:r w:rsidRPr="00E6516F">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3B83F242"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CFC70E6" w14:textId="77777777" w:rsidR="0071087C" w:rsidRPr="00E6516F" w:rsidRDefault="0071087C" w:rsidP="00174677">
            <w:pPr>
              <w:pStyle w:val="TAL"/>
            </w:pPr>
            <w:r w:rsidRPr="00E6516F">
              <w:t>Derivation Path: TS 36.579-1 [2], Table 5.5.3.2.2-3, condition MCD_1to1</w:t>
            </w:r>
          </w:p>
        </w:tc>
      </w:tr>
      <w:tr w:rsidR="0071087C" w:rsidRPr="00E6516F" w14:paraId="53F29BE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FF1AB7D"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4CA844"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68DFE19D"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6FDF249D"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5E8CA068" w14:textId="77777777" w:rsidR="0071087C" w:rsidRPr="00E6516F" w:rsidRDefault="0071087C" w:rsidP="00174677">
            <w:pPr>
              <w:pStyle w:val="TAH"/>
            </w:pPr>
            <w:r w:rsidRPr="00E6516F">
              <w:t>Condition</w:t>
            </w:r>
          </w:p>
        </w:tc>
      </w:tr>
      <w:tr w:rsidR="0071087C" w:rsidRPr="00E6516F" w14:paraId="1E1D37F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D54033A" w14:textId="77777777" w:rsidR="0071087C" w:rsidRPr="00E6516F" w:rsidRDefault="0071087C" w:rsidP="00174677">
            <w:pPr>
              <w:pStyle w:val="TAL"/>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3B0C89C8"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B0EA2F5"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B8E8106"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4F88BF0" w14:textId="77777777" w:rsidR="0071087C" w:rsidRPr="00E6516F" w:rsidRDefault="0071087C" w:rsidP="00174677">
            <w:pPr>
              <w:pStyle w:val="TAL"/>
            </w:pPr>
          </w:p>
        </w:tc>
      </w:tr>
      <w:tr w:rsidR="0071087C" w:rsidRPr="00E6516F" w14:paraId="40595717"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61F937BA" w14:textId="77777777" w:rsidR="0071087C" w:rsidRPr="00E6516F" w:rsidRDefault="0071087C" w:rsidP="00174677">
            <w:pPr>
              <w:pStyle w:val="TAL"/>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0DBC678"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7A59B2A5"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E2767F7"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8CC4AAB" w14:textId="77777777" w:rsidR="0071087C" w:rsidRPr="00E6516F" w:rsidRDefault="0071087C" w:rsidP="00174677">
            <w:pPr>
              <w:pStyle w:val="TAL"/>
            </w:pPr>
          </w:p>
        </w:tc>
      </w:tr>
      <w:tr w:rsidR="0071087C" w:rsidRPr="00E6516F" w14:paraId="1DCE194E"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3E6EE672" w14:textId="77777777" w:rsidR="0071087C" w:rsidRPr="00E6516F" w:rsidRDefault="0071087C" w:rsidP="00174677">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F8B7C21" w14:textId="77777777" w:rsidR="0071087C" w:rsidRPr="00E6516F" w:rsidRDefault="0071087C" w:rsidP="00174677">
            <w:pPr>
              <w:pStyle w:val="TAL"/>
            </w:pPr>
            <w:r w:rsidRPr="00E6516F">
              <w:t>"one-to-one-fd"</w:t>
            </w:r>
          </w:p>
        </w:tc>
        <w:tc>
          <w:tcPr>
            <w:tcW w:w="2127" w:type="dxa"/>
            <w:tcBorders>
              <w:top w:val="single" w:sz="4" w:space="0" w:color="auto"/>
              <w:left w:val="single" w:sz="4" w:space="0" w:color="auto"/>
              <w:bottom w:val="single" w:sz="4" w:space="0" w:color="auto"/>
              <w:right w:val="single" w:sz="4" w:space="0" w:color="auto"/>
            </w:tcBorders>
          </w:tcPr>
          <w:p w14:paraId="6525DA39"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831AD8C"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4DBC2D5" w14:textId="77777777" w:rsidR="0071087C" w:rsidRPr="00E6516F" w:rsidRDefault="0071087C" w:rsidP="00174677">
            <w:pPr>
              <w:pStyle w:val="TAL"/>
            </w:pPr>
          </w:p>
        </w:tc>
      </w:tr>
    </w:tbl>
    <w:p w14:paraId="3E79CFD3" w14:textId="77777777" w:rsidR="0071087C" w:rsidRPr="00E6516F" w:rsidRDefault="0071087C" w:rsidP="0071087C"/>
    <w:p w14:paraId="6226A20C" w14:textId="77777777" w:rsidR="0071087C" w:rsidRPr="00E6516F" w:rsidRDefault="0071087C" w:rsidP="0071087C">
      <w:pPr>
        <w:pStyle w:val="TH"/>
      </w:pPr>
      <w:r w:rsidRPr="00E6516F">
        <w:t>Table 6.2.2.3.3-2A: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15271A95"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7F23A2BD" w14:textId="77777777" w:rsidR="0071087C" w:rsidRPr="00E6516F" w:rsidRDefault="0071087C" w:rsidP="00174677">
            <w:pPr>
              <w:pStyle w:val="TAL"/>
            </w:pPr>
            <w:r w:rsidRPr="00E6516F">
              <w:t>Derivation Path: TS 36.579-1 [2], Table 5.5.3.8.6-1, condition FD_HTTP</w:t>
            </w:r>
          </w:p>
        </w:tc>
      </w:tr>
    </w:tbl>
    <w:p w14:paraId="18338B97" w14:textId="77777777" w:rsidR="0071087C" w:rsidRPr="00E6516F" w:rsidRDefault="0071087C" w:rsidP="0071087C"/>
    <w:p w14:paraId="0C7EE1F2" w14:textId="5E481C14" w:rsidR="0071087C" w:rsidRPr="00E6516F" w:rsidRDefault="0071087C" w:rsidP="0071087C">
      <w:pPr>
        <w:pStyle w:val="TH"/>
      </w:pPr>
      <w:r w:rsidRPr="00E6516F">
        <w:t>Table 6.2.2.3.3-3: Void</w:t>
      </w:r>
    </w:p>
    <w:p w14:paraId="2EFC7958" w14:textId="77777777" w:rsidR="00B93CA2" w:rsidRPr="00E6516F" w:rsidRDefault="00B93CA2" w:rsidP="00B93CA2"/>
    <w:p w14:paraId="19323923" w14:textId="64275E2E" w:rsidR="0071087C" w:rsidRPr="00E6516F" w:rsidRDefault="0071087C" w:rsidP="0071087C">
      <w:pPr>
        <w:pStyle w:val="TH"/>
      </w:pPr>
      <w:r w:rsidRPr="00E6516F">
        <w:t>Table 6.2.2.3.3-4: SIP MESSAGE (steps 5, 25, Table 6.2.2.3.2-1;</w:t>
      </w:r>
      <w:r w:rsidRPr="00E6516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7EB82C95"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36C6ABC3" w14:textId="77777777" w:rsidR="0071087C" w:rsidRPr="00E6516F" w:rsidRDefault="0071087C" w:rsidP="00174677">
            <w:pPr>
              <w:pStyle w:val="TAL"/>
            </w:pPr>
            <w:r w:rsidRPr="00E6516F">
              <w:t>Derivation Path: TS 36.579-1 [2], Table 5.5.2.7.1-1, condition MCDATA_FD, RESOURCE_LISTS, MCDATA_SIGNALLING</w:t>
            </w:r>
          </w:p>
        </w:tc>
      </w:tr>
      <w:tr w:rsidR="0071087C" w:rsidRPr="00E6516F" w14:paraId="311AB377"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70C09606" w14:textId="77777777" w:rsidR="0071087C" w:rsidRPr="00E6516F" w:rsidRDefault="0071087C" w:rsidP="00174677">
            <w:pPr>
              <w:pStyle w:val="TAH"/>
            </w:pPr>
            <w:bookmarkStart w:id="866" w:name="_Hlk94116663"/>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7485E64"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1E59DFB2"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78E7806F"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64371B2F" w14:textId="77777777" w:rsidR="0071087C" w:rsidRPr="00E6516F" w:rsidRDefault="0071087C" w:rsidP="00174677">
            <w:pPr>
              <w:pStyle w:val="TAH"/>
            </w:pPr>
            <w:r w:rsidRPr="00E6516F">
              <w:t>Condition</w:t>
            </w:r>
          </w:p>
        </w:tc>
      </w:tr>
      <w:bookmarkEnd w:id="866"/>
      <w:tr w:rsidR="0071087C" w:rsidRPr="00E6516F" w14:paraId="22428B13"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35A2864A"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706943C"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27182FD"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7BAD870"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60E00D3" w14:textId="77777777" w:rsidR="0071087C" w:rsidRPr="00E6516F" w:rsidRDefault="0071087C" w:rsidP="00174677">
            <w:pPr>
              <w:pStyle w:val="TAL"/>
            </w:pPr>
          </w:p>
        </w:tc>
      </w:tr>
      <w:tr w:rsidR="0071087C" w:rsidRPr="00E6516F" w14:paraId="355A0CF3" w14:textId="77777777" w:rsidTr="00174677">
        <w:tc>
          <w:tcPr>
            <w:tcW w:w="2837" w:type="dxa"/>
            <w:tcBorders>
              <w:top w:val="single" w:sz="4" w:space="0" w:color="auto"/>
              <w:left w:val="single" w:sz="4" w:space="0" w:color="auto"/>
              <w:bottom w:val="single" w:sz="4" w:space="0" w:color="auto"/>
              <w:right w:val="single" w:sz="4" w:space="0" w:color="auto"/>
            </w:tcBorders>
            <w:vAlign w:val="center"/>
          </w:tcPr>
          <w:p w14:paraId="6DDE2B5F" w14:textId="77777777" w:rsidR="0071087C" w:rsidRPr="00E6516F" w:rsidRDefault="0071087C" w:rsidP="00174677">
            <w:pPr>
              <w:pStyle w:val="TAL"/>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F32C2AF" w14:textId="77777777" w:rsidR="0071087C" w:rsidRPr="00E6516F" w:rsidRDefault="0071087C" w:rsidP="00174677">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5963B86C"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61A6E305"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A602436" w14:textId="77777777" w:rsidR="0071087C" w:rsidRPr="00E6516F" w:rsidRDefault="0071087C" w:rsidP="00174677">
            <w:pPr>
              <w:pStyle w:val="TAL"/>
            </w:pPr>
          </w:p>
        </w:tc>
      </w:tr>
      <w:tr w:rsidR="0071087C" w:rsidRPr="00E6516F" w14:paraId="2BF38FFD" w14:textId="77777777" w:rsidTr="004312E8">
        <w:tc>
          <w:tcPr>
            <w:tcW w:w="2837" w:type="dxa"/>
            <w:vAlign w:val="center"/>
          </w:tcPr>
          <w:p w14:paraId="5AAF9E3E" w14:textId="77777777" w:rsidR="0071087C" w:rsidRPr="00E6516F" w:rsidRDefault="0071087C" w:rsidP="00174677">
            <w:pPr>
              <w:pStyle w:val="TAL"/>
            </w:pPr>
            <w:r w:rsidRPr="00E6516F">
              <w:t xml:space="preserve">  MIME body part</w:t>
            </w:r>
          </w:p>
        </w:tc>
        <w:tc>
          <w:tcPr>
            <w:tcW w:w="2127" w:type="dxa"/>
          </w:tcPr>
          <w:p w14:paraId="1E5693CE" w14:textId="77777777" w:rsidR="0071087C" w:rsidRPr="00E6516F" w:rsidRDefault="0071087C" w:rsidP="00174677">
            <w:pPr>
              <w:pStyle w:val="TAL"/>
            </w:pPr>
          </w:p>
        </w:tc>
        <w:tc>
          <w:tcPr>
            <w:tcW w:w="2127" w:type="dxa"/>
            <w:tcBorders>
              <w:bottom w:val="single" w:sz="4" w:space="0" w:color="auto"/>
            </w:tcBorders>
          </w:tcPr>
          <w:p w14:paraId="7A711329"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EF8F71E"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02D110B" w14:textId="77777777" w:rsidR="0071087C" w:rsidRPr="00E6516F" w:rsidRDefault="0071087C" w:rsidP="00174677">
            <w:pPr>
              <w:pStyle w:val="TAL"/>
            </w:pPr>
          </w:p>
        </w:tc>
      </w:tr>
      <w:tr w:rsidR="0071087C" w:rsidRPr="00E6516F" w14:paraId="2C05CDAE" w14:textId="77777777" w:rsidTr="004312E8">
        <w:tc>
          <w:tcPr>
            <w:tcW w:w="2837" w:type="dxa"/>
          </w:tcPr>
          <w:p w14:paraId="39E7B135" w14:textId="77777777" w:rsidR="0071087C" w:rsidRPr="00E6516F" w:rsidRDefault="0071087C" w:rsidP="00174677">
            <w:pPr>
              <w:pStyle w:val="TAL"/>
            </w:pPr>
            <w:r w:rsidRPr="00E6516F">
              <w:t xml:space="preserve">    MIME-part-body</w:t>
            </w:r>
          </w:p>
        </w:tc>
        <w:tc>
          <w:tcPr>
            <w:tcW w:w="2127" w:type="dxa"/>
          </w:tcPr>
          <w:p w14:paraId="0885FEFF" w14:textId="77777777" w:rsidR="0071087C" w:rsidRPr="00E6516F" w:rsidRDefault="0071087C" w:rsidP="00174677">
            <w:pPr>
              <w:pStyle w:val="TAL"/>
            </w:pPr>
            <w:r w:rsidRPr="00E6516F">
              <w:t>MCData Protected Payload Message containing FD NOTIFICATION as described in Table 6.2.2.3.3-5</w:t>
            </w:r>
          </w:p>
        </w:tc>
        <w:tc>
          <w:tcPr>
            <w:tcW w:w="2127" w:type="dxa"/>
            <w:tcBorders>
              <w:bottom w:val="single" w:sz="4" w:space="0" w:color="auto"/>
            </w:tcBorders>
          </w:tcPr>
          <w:p w14:paraId="17942DB8"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AAA9E59"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6E898024" w14:textId="77777777" w:rsidR="0071087C" w:rsidRPr="00E6516F" w:rsidRDefault="0071087C" w:rsidP="00174677">
            <w:pPr>
              <w:pStyle w:val="TAL"/>
            </w:pPr>
          </w:p>
        </w:tc>
      </w:tr>
    </w:tbl>
    <w:p w14:paraId="5AF5D543" w14:textId="77777777" w:rsidR="0071087C" w:rsidRPr="00E6516F" w:rsidRDefault="0071087C" w:rsidP="0071087C"/>
    <w:p w14:paraId="24034927" w14:textId="77777777" w:rsidR="0071087C" w:rsidRPr="00E6516F" w:rsidRDefault="0071087C" w:rsidP="0071087C">
      <w:pPr>
        <w:pStyle w:val="TH"/>
      </w:pPr>
      <w:r w:rsidRPr="00E6516F">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5E5EC032"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2D1A2088" w14:textId="77777777" w:rsidR="0071087C" w:rsidRPr="00E6516F" w:rsidRDefault="0071087C" w:rsidP="00174677">
            <w:pPr>
              <w:pStyle w:val="TAL"/>
            </w:pPr>
            <w:r w:rsidRPr="00E6516F">
              <w:t>Derivation Path: TS 36.579-1 [2], Table 5.5.3.8.7-1, condition FD_ACCEPTED</w:t>
            </w:r>
          </w:p>
        </w:tc>
      </w:tr>
    </w:tbl>
    <w:p w14:paraId="3F393729" w14:textId="77777777" w:rsidR="0071087C" w:rsidRPr="00E6516F" w:rsidRDefault="0071087C" w:rsidP="0071087C"/>
    <w:p w14:paraId="1105FE02" w14:textId="747D4A02" w:rsidR="0071087C" w:rsidRPr="00E6516F" w:rsidRDefault="0071087C" w:rsidP="0071087C">
      <w:pPr>
        <w:pStyle w:val="TH"/>
      </w:pPr>
      <w:r w:rsidRPr="00E6516F">
        <w:t>Table 6.2.2.3.3-6: HTTP GET (steps 5, 25, Table 6.2.2.3.2-1;</w:t>
      </w:r>
      <w:r w:rsidRPr="00E6516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29D70141"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2DEE4B99" w14:textId="77777777" w:rsidR="0071087C" w:rsidRPr="00E6516F" w:rsidRDefault="0071087C" w:rsidP="00174677">
            <w:pPr>
              <w:pStyle w:val="TAL"/>
            </w:pPr>
            <w:r w:rsidRPr="00E6516F">
              <w:t>Derivation Path: TS 36.579-1 [2], Table 5.5.4.2-1, condition FD_HTTP</w:t>
            </w:r>
          </w:p>
        </w:tc>
      </w:tr>
    </w:tbl>
    <w:p w14:paraId="0EEF52AC" w14:textId="77777777" w:rsidR="0071087C" w:rsidRPr="00E6516F" w:rsidRDefault="0071087C" w:rsidP="0071087C"/>
    <w:p w14:paraId="0E4347EF" w14:textId="128DC663" w:rsidR="0071087C" w:rsidRPr="00E6516F" w:rsidRDefault="0071087C" w:rsidP="0071087C">
      <w:pPr>
        <w:pStyle w:val="TH"/>
      </w:pPr>
      <w:r w:rsidRPr="00E6516F">
        <w:t>Table 6.2.2.3.3-7: HTTP 200 (OK) (steps 5, 25, Table 6.2.2.3.2-1;</w:t>
      </w:r>
      <w:r w:rsidRPr="00E6516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08EF733B"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462B5F2F" w14:textId="77777777" w:rsidR="0071087C" w:rsidRPr="00E6516F" w:rsidRDefault="0071087C" w:rsidP="00174677">
            <w:pPr>
              <w:pStyle w:val="TAL"/>
            </w:pPr>
            <w:r w:rsidRPr="00E6516F">
              <w:t>Derivation Path: TS 36.579-1 [2], Table 5.5.4.6-1, condition FD_HTTP</w:t>
            </w:r>
          </w:p>
        </w:tc>
      </w:tr>
    </w:tbl>
    <w:p w14:paraId="01DEA0F7" w14:textId="77777777" w:rsidR="0071087C" w:rsidRPr="00E6516F" w:rsidRDefault="0071087C" w:rsidP="0071087C"/>
    <w:p w14:paraId="54D1E0DF" w14:textId="77777777" w:rsidR="0071087C" w:rsidRPr="00E6516F" w:rsidRDefault="0071087C" w:rsidP="004312E8">
      <w:pPr>
        <w:pStyle w:val="TH"/>
      </w:pPr>
      <w:r w:rsidRPr="00E6516F">
        <w:t>Table 6.2.2.3.3-8..9: Void</w:t>
      </w:r>
    </w:p>
    <w:p w14:paraId="701BEA3D" w14:textId="77777777" w:rsidR="00B93CA2" w:rsidRPr="00E6516F" w:rsidRDefault="00B93CA2" w:rsidP="00B93CA2"/>
    <w:p w14:paraId="63C89F71" w14:textId="3C47118F" w:rsidR="0071087C" w:rsidRPr="00E6516F" w:rsidRDefault="0071087C" w:rsidP="0071087C">
      <w:pPr>
        <w:pStyle w:val="TH"/>
      </w:pPr>
      <w:r w:rsidRPr="00E6516F">
        <w:t>Table 6.2.2.3.3-10: SIP MESSAGE (steps 5, 25, Table 6.2.2.3.2-1;</w:t>
      </w:r>
      <w:r w:rsidRPr="00E6516F">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77D1F8E9"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22998D64" w14:textId="77777777" w:rsidR="0071087C" w:rsidRPr="00E6516F" w:rsidRDefault="0071087C" w:rsidP="00174677">
            <w:pPr>
              <w:pStyle w:val="TAL"/>
            </w:pPr>
            <w:r w:rsidRPr="00E6516F">
              <w:t>Derivation Path: TS 36.579-1 [2], Table 5.5.2.7.1-1, condition MCDATA_FD, RESOURCE_LISTS, MCDATA_SIGNALLING</w:t>
            </w:r>
          </w:p>
        </w:tc>
      </w:tr>
      <w:tr w:rsidR="0071087C" w:rsidRPr="00E6516F" w14:paraId="3B800CF2"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7A0BF316"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798B1A"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4CDA44E1"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6C913CCF"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1AD6BF92" w14:textId="77777777" w:rsidR="0071087C" w:rsidRPr="00E6516F" w:rsidRDefault="0071087C" w:rsidP="00174677">
            <w:pPr>
              <w:pStyle w:val="TAH"/>
            </w:pPr>
            <w:r w:rsidRPr="00E6516F">
              <w:t>Condition</w:t>
            </w:r>
          </w:p>
        </w:tc>
      </w:tr>
      <w:tr w:rsidR="0071087C" w:rsidRPr="00E6516F" w14:paraId="0D77EC12"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11E89C13"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3B841F9"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EC7A25B"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BAC6009"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ED3787" w14:textId="77777777" w:rsidR="0071087C" w:rsidRPr="00E6516F" w:rsidRDefault="0071087C" w:rsidP="00174677">
            <w:pPr>
              <w:pStyle w:val="TAL"/>
            </w:pPr>
          </w:p>
        </w:tc>
      </w:tr>
      <w:tr w:rsidR="0071087C" w:rsidRPr="00E6516F" w14:paraId="11224B5C" w14:textId="77777777" w:rsidTr="00174677">
        <w:tc>
          <w:tcPr>
            <w:tcW w:w="2837" w:type="dxa"/>
            <w:tcBorders>
              <w:top w:val="single" w:sz="4" w:space="0" w:color="auto"/>
              <w:left w:val="single" w:sz="4" w:space="0" w:color="auto"/>
              <w:bottom w:val="single" w:sz="4" w:space="0" w:color="auto"/>
              <w:right w:val="single" w:sz="4" w:space="0" w:color="auto"/>
            </w:tcBorders>
            <w:vAlign w:val="center"/>
          </w:tcPr>
          <w:p w14:paraId="4CA82097" w14:textId="77777777" w:rsidR="0071087C" w:rsidRPr="00E6516F" w:rsidRDefault="0071087C" w:rsidP="00174677">
            <w:pPr>
              <w:pStyle w:val="TAL"/>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F72794" w14:textId="77777777" w:rsidR="0071087C" w:rsidRPr="00E6516F" w:rsidRDefault="0071087C" w:rsidP="00174677">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6CB65A17"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AAB11D4"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7FD7B406" w14:textId="77777777" w:rsidR="0071087C" w:rsidRPr="00E6516F" w:rsidRDefault="0071087C" w:rsidP="00174677">
            <w:pPr>
              <w:pStyle w:val="TAL"/>
            </w:pPr>
          </w:p>
        </w:tc>
      </w:tr>
      <w:tr w:rsidR="0071087C" w:rsidRPr="00E6516F" w14:paraId="382C4E4E" w14:textId="77777777" w:rsidTr="004312E8">
        <w:tc>
          <w:tcPr>
            <w:tcW w:w="2837" w:type="dxa"/>
            <w:vAlign w:val="center"/>
          </w:tcPr>
          <w:p w14:paraId="6BB1C197" w14:textId="77777777" w:rsidR="0071087C" w:rsidRPr="00E6516F" w:rsidRDefault="0071087C" w:rsidP="00174677">
            <w:pPr>
              <w:pStyle w:val="TAL"/>
            </w:pPr>
            <w:r w:rsidRPr="00E6516F">
              <w:t xml:space="preserve">  MIME body part</w:t>
            </w:r>
          </w:p>
        </w:tc>
        <w:tc>
          <w:tcPr>
            <w:tcW w:w="2127" w:type="dxa"/>
          </w:tcPr>
          <w:p w14:paraId="1D5CAE66" w14:textId="77777777" w:rsidR="0071087C" w:rsidRPr="00E6516F" w:rsidRDefault="0071087C" w:rsidP="00174677">
            <w:pPr>
              <w:pStyle w:val="TAL"/>
            </w:pPr>
          </w:p>
        </w:tc>
        <w:tc>
          <w:tcPr>
            <w:tcW w:w="2127" w:type="dxa"/>
            <w:tcBorders>
              <w:bottom w:val="single" w:sz="4" w:space="0" w:color="auto"/>
            </w:tcBorders>
          </w:tcPr>
          <w:p w14:paraId="079B524E"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CB1263E"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6315034B" w14:textId="77777777" w:rsidR="0071087C" w:rsidRPr="00E6516F" w:rsidRDefault="0071087C" w:rsidP="00174677">
            <w:pPr>
              <w:pStyle w:val="TAL"/>
            </w:pPr>
          </w:p>
        </w:tc>
      </w:tr>
      <w:tr w:rsidR="0071087C" w:rsidRPr="00E6516F" w14:paraId="43DE3646" w14:textId="77777777" w:rsidTr="004312E8">
        <w:tc>
          <w:tcPr>
            <w:tcW w:w="2837" w:type="dxa"/>
          </w:tcPr>
          <w:p w14:paraId="16C4DC0F" w14:textId="77777777" w:rsidR="0071087C" w:rsidRPr="00E6516F" w:rsidRDefault="0071087C" w:rsidP="00174677">
            <w:pPr>
              <w:pStyle w:val="TAL"/>
            </w:pPr>
            <w:r w:rsidRPr="00E6516F">
              <w:t xml:space="preserve">    MIME-part-body</w:t>
            </w:r>
          </w:p>
        </w:tc>
        <w:tc>
          <w:tcPr>
            <w:tcW w:w="2127" w:type="dxa"/>
          </w:tcPr>
          <w:p w14:paraId="193AD723" w14:textId="77777777" w:rsidR="0071087C" w:rsidRPr="00E6516F" w:rsidRDefault="0071087C" w:rsidP="00174677">
            <w:pPr>
              <w:pStyle w:val="TAL"/>
            </w:pPr>
            <w:r w:rsidRPr="00E6516F">
              <w:t>MCData Protected Payload Message containing FD NOTIFICATION as described in Table 6.2.2.3.3-11</w:t>
            </w:r>
          </w:p>
        </w:tc>
        <w:tc>
          <w:tcPr>
            <w:tcW w:w="2127" w:type="dxa"/>
            <w:tcBorders>
              <w:bottom w:val="single" w:sz="4" w:space="0" w:color="auto"/>
            </w:tcBorders>
          </w:tcPr>
          <w:p w14:paraId="015C0939"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2DA8954"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4D32924" w14:textId="77777777" w:rsidR="0071087C" w:rsidRPr="00E6516F" w:rsidRDefault="0071087C" w:rsidP="00174677">
            <w:pPr>
              <w:pStyle w:val="TAL"/>
            </w:pPr>
          </w:p>
        </w:tc>
      </w:tr>
    </w:tbl>
    <w:p w14:paraId="0F2BACF2" w14:textId="77777777" w:rsidR="0071087C" w:rsidRPr="00E6516F" w:rsidRDefault="0071087C" w:rsidP="0071087C"/>
    <w:p w14:paraId="199684DA" w14:textId="77777777" w:rsidR="0071087C" w:rsidRPr="00E6516F" w:rsidRDefault="0071087C" w:rsidP="0071087C">
      <w:pPr>
        <w:pStyle w:val="TH"/>
      </w:pPr>
      <w:r w:rsidRPr="00E6516F">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69D85AE9"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3E7356DE" w14:textId="77777777" w:rsidR="0071087C" w:rsidRPr="00E6516F" w:rsidRDefault="0071087C" w:rsidP="00174677">
            <w:pPr>
              <w:pStyle w:val="TAL"/>
            </w:pPr>
            <w:r w:rsidRPr="00E6516F">
              <w:t>Derivation Path: TS 36.579-1 [2], Table 5.5.3.8.7-1, condition FD_COMPLETED</w:t>
            </w:r>
          </w:p>
        </w:tc>
      </w:tr>
    </w:tbl>
    <w:p w14:paraId="327FBD62" w14:textId="77777777" w:rsidR="0071087C" w:rsidRPr="00E6516F" w:rsidRDefault="0071087C" w:rsidP="0071087C"/>
    <w:p w14:paraId="6991385C" w14:textId="77777777" w:rsidR="0071087C" w:rsidRPr="00E6516F" w:rsidRDefault="0071087C" w:rsidP="0071087C">
      <w:pPr>
        <w:pStyle w:val="TH"/>
      </w:pPr>
      <w:r w:rsidRPr="00E6516F">
        <w:t>Table 6.2.2.3.3-12: SIP MESSAGE (step 16, Table 6.2.2.3.2-1;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4C442921" w14:textId="77777777" w:rsidTr="004312E8">
        <w:tc>
          <w:tcPr>
            <w:tcW w:w="9645" w:type="dxa"/>
            <w:gridSpan w:val="5"/>
          </w:tcPr>
          <w:p w14:paraId="032C0EE5" w14:textId="77777777" w:rsidR="0071087C" w:rsidRPr="00E6516F" w:rsidRDefault="0071087C" w:rsidP="00174677">
            <w:pPr>
              <w:pStyle w:val="TAL"/>
            </w:pPr>
            <w:r w:rsidRPr="00E6516F">
              <w:t>Derivation Path: TS 36.579-1 [2], Table 5.5.2.7.1-1, condition MCDATA_FD, RESOURCE_LISTS, MCDATA_SIGNALLING</w:t>
            </w:r>
          </w:p>
        </w:tc>
      </w:tr>
      <w:tr w:rsidR="0071087C" w:rsidRPr="00E6516F" w14:paraId="162A8304" w14:textId="77777777" w:rsidTr="004312E8">
        <w:tc>
          <w:tcPr>
            <w:tcW w:w="2837" w:type="dxa"/>
            <w:hideMark/>
          </w:tcPr>
          <w:p w14:paraId="07434873" w14:textId="77777777" w:rsidR="0071087C" w:rsidRPr="00E6516F" w:rsidRDefault="0071087C" w:rsidP="00174677">
            <w:pPr>
              <w:pStyle w:val="TAH"/>
            </w:pPr>
            <w:bookmarkStart w:id="867" w:name="_Hlk94117368"/>
            <w:r w:rsidRPr="00E6516F">
              <w:t>Information Element</w:t>
            </w:r>
          </w:p>
        </w:tc>
        <w:tc>
          <w:tcPr>
            <w:tcW w:w="2127" w:type="dxa"/>
            <w:hideMark/>
          </w:tcPr>
          <w:p w14:paraId="3B3F1BD3" w14:textId="77777777" w:rsidR="0071087C" w:rsidRPr="00E6516F" w:rsidRDefault="0071087C" w:rsidP="00174677">
            <w:pPr>
              <w:pStyle w:val="TAH"/>
            </w:pPr>
            <w:r w:rsidRPr="00E6516F">
              <w:t>Value/remark</w:t>
            </w:r>
          </w:p>
        </w:tc>
        <w:tc>
          <w:tcPr>
            <w:tcW w:w="2127" w:type="dxa"/>
            <w:hideMark/>
          </w:tcPr>
          <w:p w14:paraId="7F1B4265" w14:textId="77777777" w:rsidR="0071087C" w:rsidRPr="00E6516F" w:rsidRDefault="0071087C" w:rsidP="00174677">
            <w:pPr>
              <w:pStyle w:val="TAH"/>
            </w:pPr>
            <w:r w:rsidRPr="00E6516F">
              <w:t>Comment</w:t>
            </w:r>
          </w:p>
        </w:tc>
        <w:tc>
          <w:tcPr>
            <w:tcW w:w="1419" w:type="dxa"/>
            <w:hideMark/>
          </w:tcPr>
          <w:p w14:paraId="53CF073D" w14:textId="77777777" w:rsidR="0071087C" w:rsidRPr="00E6516F" w:rsidRDefault="0071087C" w:rsidP="00174677">
            <w:pPr>
              <w:pStyle w:val="TAH"/>
            </w:pPr>
            <w:r w:rsidRPr="00E6516F">
              <w:t>Reference</w:t>
            </w:r>
          </w:p>
        </w:tc>
        <w:tc>
          <w:tcPr>
            <w:tcW w:w="1135" w:type="dxa"/>
            <w:hideMark/>
          </w:tcPr>
          <w:p w14:paraId="48559463" w14:textId="77777777" w:rsidR="0071087C" w:rsidRPr="00E6516F" w:rsidRDefault="0071087C" w:rsidP="00174677">
            <w:pPr>
              <w:pStyle w:val="TAH"/>
            </w:pPr>
            <w:r w:rsidRPr="00E6516F">
              <w:t>Condition</w:t>
            </w:r>
          </w:p>
        </w:tc>
      </w:tr>
      <w:bookmarkEnd w:id="867"/>
      <w:tr w:rsidR="0071087C" w:rsidRPr="00E6516F" w14:paraId="00402E07" w14:textId="77777777" w:rsidTr="004312E8">
        <w:tc>
          <w:tcPr>
            <w:tcW w:w="2837" w:type="dxa"/>
            <w:vAlign w:val="center"/>
            <w:hideMark/>
          </w:tcPr>
          <w:p w14:paraId="00AEB901" w14:textId="77777777" w:rsidR="0071087C" w:rsidRPr="00E6516F" w:rsidRDefault="0071087C" w:rsidP="00174677">
            <w:pPr>
              <w:pStyle w:val="TAL"/>
              <w:rPr>
                <w:b/>
                <w:bCs/>
              </w:rPr>
            </w:pPr>
            <w:r w:rsidRPr="00E6516F">
              <w:rPr>
                <w:b/>
                <w:bCs/>
              </w:rPr>
              <w:t>Message-body</w:t>
            </w:r>
          </w:p>
        </w:tc>
        <w:tc>
          <w:tcPr>
            <w:tcW w:w="2127" w:type="dxa"/>
          </w:tcPr>
          <w:p w14:paraId="49FC083F" w14:textId="77777777" w:rsidR="0071087C" w:rsidRPr="00E6516F" w:rsidRDefault="0071087C" w:rsidP="00174677">
            <w:pPr>
              <w:pStyle w:val="TAL"/>
            </w:pPr>
          </w:p>
        </w:tc>
        <w:tc>
          <w:tcPr>
            <w:tcW w:w="2127" w:type="dxa"/>
          </w:tcPr>
          <w:p w14:paraId="64D52B28" w14:textId="77777777" w:rsidR="0071087C" w:rsidRPr="00E6516F" w:rsidRDefault="0071087C" w:rsidP="00174677">
            <w:pPr>
              <w:pStyle w:val="TAL"/>
            </w:pPr>
          </w:p>
        </w:tc>
        <w:tc>
          <w:tcPr>
            <w:tcW w:w="1419" w:type="dxa"/>
          </w:tcPr>
          <w:p w14:paraId="60E593C4" w14:textId="77777777" w:rsidR="0071087C" w:rsidRPr="00E6516F" w:rsidRDefault="0071087C" w:rsidP="00174677">
            <w:pPr>
              <w:pStyle w:val="TAL"/>
            </w:pPr>
          </w:p>
        </w:tc>
        <w:tc>
          <w:tcPr>
            <w:tcW w:w="1135" w:type="dxa"/>
            <w:vAlign w:val="bottom"/>
          </w:tcPr>
          <w:p w14:paraId="6262B82B" w14:textId="77777777" w:rsidR="0071087C" w:rsidRPr="00E6516F" w:rsidRDefault="0071087C" w:rsidP="00174677">
            <w:pPr>
              <w:pStyle w:val="TAL"/>
            </w:pPr>
          </w:p>
        </w:tc>
      </w:tr>
      <w:tr w:rsidR="0071087C" w:rsidRPr="00E6516F" w14:paraId="06DE5B7B" w14:textId="77777777" w:rsidTr="00174677">
        <w:tc>
          <w:tcPr>
            <w:tcW w:w="2837" w:type="dxa"/>
            <w:vAlign w:val="center"/>
          </w:tcPr>
          <w:p w14:paraId="3932854E" w14:textId="77777777" w:rsidR="0071087C" w:rsidRPr="00E6516F" w:rsidRDefault="0071087C" w:rsidP="00174677">
            <w:pPr>
              <w:pStyle w:val="TAL"/>
            </w:pPr>
            <w:r w:rsidRPr="00E6516F">
              <w:t xml:space="preserve">  MIME body part</w:t>
            </w:r>
          </w:p>
        </w:tc>
        <w:tc>
          <w:tcPr>
            <w:tcW w:w="2127" w:type="dxa"/>
            <w:vAlign w:val="center"/>
          </w:tcPr>
          <w:p w14:paraId="6230D51B" w14:textId="77777777" w:rsidR="0071087C" w:rsidRPr="00E6516F" w:rsidRDefault="0071087C" w:rsidP="00174677">
            <w:pPr>
              <w:pStyle w:val="TAL"/>
            </w:pPr>
            <w:r w:rsidRPr="00E6516F">
              <w:t>not present</w:t>
            </w:r>
          </w:p>
        </w:tc>
        <w:tc>
          <w:tcPr>
            <w:tcW w:w="2127" w:type="dxa"/>
          </w:tcPr>
          <w:p w14:paraId="066C57E3" w14:textId="77777777" w:rsidR="0071087C" w:rsidRPr="00E6516F" w:rsidRDefault="0071087C" w:rsidP="00174677">
            <w:pPr>
              <w:pStyle w:val="TAL"/>
            </w:pPr>
            <w:r w:rsidRPr="00E6516F">
              <w:rPr>
                <w:b/>
                <w:bCs/>
              </w:rPr>
              <w:t>MCData-Info</w:t>
            </w:r>
          </w:p>
        </w:tc>
        <w:tc>
          <w:tcPr>
            <w:tcW w:w="1419" w:type="dxa"/>
          </w:tcPr>
          <w:p w14:paraId="0574423C" w14:textId="77777777" w:rsidR="0071087C" w:rsidRPr="00E6516F" w:rsidRDefault="0071087C" w:rsidP="00174677">
            <w:pPr>
              <w:pStyle w:val="TAL"/>
            </w:pPr>
          </w:p>
        </w:tc>
        <w:tc>
          <w:tcPr>
            <w:tcW w:w="1135" w:type="dxa"/>
          </w:tcPr>
          <w:p w14:paraId="581DB610" w14:textId="77777777" w:rsidR="0071087C" w:rsidRPr="00E6516F" w:rsidRDefault="0071087C" w:rsidP="00174677">
            <w:pPr>
              <w:pStyle w:val="TAL"/>
            </w:pPr>
          </w:p>
        </w:tc>
      </w:tr>
      <w:tr w:rsidR="0071087C" w:rsidRPr="00E6516F" w14:paraId="4E0B1913" w14:textId="77777777" w:rsidTr="004312E8">
        <w:tc>
          <w:tcPr>
            <w:tcW w:w="2837" w:type="dxa"/>
            <w:vAlign w:val="center"/>
          </w:tcPr>
          <w:p w14:paraId="1B684518" w14:textId="77777777" w:rsidR="0071087C" w:rsidRPr="00E6516F" w:rsidRDefault="0071087C" w:rsidP="00174677">
            <w:pPr>
              <w:pStyle w:val="TAL"/>
            </w:pPr>
            <w:r w:rsidRPr="00E6516F">
              <w:t xml:space="preserve">  MIME body part</w:t>
            </w:r>
          </w:p>
        </w:tc>
        <w:tc>
          <w:tcPr>
            <w:tcW w:w="2127" w:type="dxa"/>
          </w:tcPr>
          <w:p w14:paraId="0A2F612B" w14:textId="77777777" w:rsidR="0071087C" w:rsidRPr="00E6516F" w:rsidRDefault="0071087C" w:rsidP="00174677">
            <w:pPr>
              <w:pStyle w:val="TAL"/>
            </w:pPr>
          </w:p>
        </w:tc>
        <w:tc>
          <w:tcPr>
            <w:tcW w:w="2127" w:type="dxa"/>
            <w:tcBorders>
              <w:bottom w:val="single" w:sz="4" w:space="0" w:color="auto"/>
            </w:tcBorders>
          </w:tcPr>
          <w:p w14:paraId="56AF71FB" w14:textId="77777777" w:rsidR="0071087C" w:rsidRPr="00E6516F" w:rsidRDefault="0071087C" w:rsidP="00174677">
            <w:pPr>
              <w:pStyle w:val="TAL"/>
            </w:pPr>
            <w:r w:rsidRPr="00E6516F">
              <w:rPr>
                <w:b/>
                <w:bCs/>
              </w:rPr>
              <w:t>MCData Data signalling message</w:t>
            </w:r>
          </w:p>
        </w:tc>
        <w:tc>
          <w:tcPr>
            <w:tcW w:w="1419" w:type="dxa"/>
          </w:tcPr>
          <w:p w14:paraId="23B48F57" w14:textId="77777777" w:rsidR="0071087C" w:rsidRPr="00E6516F" w:rsidRDefault="0071087C" w:rsidP="00174677">
            <w:pPr>
              <w:pStyle w:val="TAL"/>
            </w:pPr>
          </w:p>
        </w:tc>
        <w:tc>
          <w:tcPr>
            <w:tcW w:w="1135" w:type="dxa"/>
          </w:tcPr>
          <w:p w14:paraId="60EBB852" w14:textId="77777777" w:rsidR="0071087C" w:rsidRPr="00E6516F" w:rsidRDefault="0071087C" w:rsidP="00174677">
            <w:pPr>
              <w:pStyle w:val="TAL"/>
            </w:pPr>
          </w:p>
        </w:tc>
      </w:tr>
      <w:tr w:rsidR="0071087C" w:rsidRPr="00E6516F" w14:paraId="30D867AC" w14:textId="77777777" w:rsidTr="004312E8">
        <w:tc>
          <w:tcPr>
            <w:tcW w:w="2837" w:type="dxa"/>
          </w:tcPr>
          <w:p w14:paraId="1ACDCE56" w14:textId="77777777" w:rsidR="0071087C" w:rsidRPr="00E6516F" w:rsidRDefault="0071087C" w:rsidP="00174677">
            <w:pPr>
              <w:pStyle w:val="TAL"/>
            </w:pPr>
            <w:r w:rsidRPr="00E6516F">
              <w:t xml:space="preserve">    MIME-part-body</w:t>
            </w:r>
          </w:p>
        </w:tc>
        <w:tc>
          <w:tcPr>
            <w:tcW w:w="2127" w:type="dxa"/>
          </w:tcPr>
          <w:p w14:paraId="64718A50" w14:textId="77777777" w:rsidR="0071087C" w:rsidRPr="00E6516F" w:rsidRDefault="0071087C" w:rsidP="00174677">
            <w:pPr>
              <w:pStyle w:val="TAL"/>
            </w:pPr>
            <w:r w:rsidRPr="00E6516F">
              <w:t>MCData Protected Payload Message containing FD NOTIFICATION as described in Table 6.2.2.3.3-13</w:t>
            </w:r>
          </w:p>
        </w:tc>
        <w:tc>
          <w:tcPr>
            <w:tcW w:w="2127" w:type="dxa"/>
            <w:tcBorders>
              <w:bottom w:val="single" w:sz="4" w:space="0" w:color="auto"/>
            </w:tcBorders>
          </w:tcPr>
          <w:p w14:paraId="72D40D6E" w14:textId="77777777" w:rsidR="0071087C" w:rsidRPr="00E6516F" w:rsidRDefault="0071087C" w:rsidP="00174677">
            <w:pPr>
              <w:pStyle w:val="TAL"/>
            </w:pPr>
          </w:p>
        </w:tc>
        <w:tc>
          <w:tcPr>
            <w:tcW w:w="1419" w:type="dxa"/>
          </w:tcPr>
          <w:p w14:paraId="4C142427" w14:textId="77777777" w:rsidR="0071087C" w:rsidRPr="00E6516F" w:rsidRDefault="0071087C" w:rsidP="00174677">
            <w:pPr>
              <w:pStyle w:val="TAL"/>
            </w:pPr>
          </w:p>
        </w:tc>
        <w:tc>
          <w:tcPr>
            <w:tcW w:w="1135" w:type="dxa"/>
          </w:tcPr>
          <w:p w14:paraId="3BBBDB4A" w14:textId="77777777" w:rsidR="0071087C" w:rsidRPr="00E6516F" w:rsidRDefault="0071087C" w:rsidP="00174677">
            <w:pPr>
              <w:pStyle w:val="TAL"/>
            </w:pPr>
          </w:p>
        </w:tc>
      </w:tr>
    </w:tbl>
    <w:p w14:paraId="737D9B35" w14:textId="77777777" w:rsidR="0071087C" w:rsidRPr="00E6516F" w:rsidRDefault="0071087C" w:rsidP="0071087C"/>
    <w:p w14:paraId="34B83B96" w14:textId="77777777" w:rsidR="0071087C" w:rsidRPr="00E6516F" w:rsidRDefault="0071087C" w:rsidP="0071087C">
      <w:pPr>
        <w:pStyle w:val="TH"/>
      </w:pPr>
      <w:r w:rsidRPr="00E6516F">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22856696"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1AD2C2BC" w14:textId="77777777" w:rsidR="0071087C" w:rsidRPr="00E6516F" w:rsidRDefault="0071087C" w:rsidP="00174677">
            <w:pPr>
              <w:pStyle w:val="TAL"/>
            </w:pPr>
            <w:r w:rsidRPr="00E6516F">
              <w:t>Derivation Path: TS 36.579-1 [2], Table 5.5.3.8.7-1, condition FD_REJECTED</w:t>
            </w:r>
          </w:p>
        </w:tc>
      </w:tr>
    </w:tbl>
    <w:p w14:paraId="4B29E72B" w14:textId="77777777" w:rsidR="0071087C" w:rsidRPr="00E6516F" w:rsidRDefault="0071087C" w:rsidP="0071087C"/>
    <w:p w14:paraId="219632B7" w14:textId="77777777" w:rsidR="0071087C" w:rsidRPr="00E6516F" w:rsidRDefault="0071087C" w:rsidP="0071087C">
      <w:pPr>
        <w:pStyle w:val="TH"/>
      </w:pPr>
      <w:r w:rsidRPr="00E6516F">
        <w:t>Table 6.2.2.3.3-14: SIP MESSAGE (step 22, Table 6.2.2.3.2-1;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0143BEFE" w14:textId="77777777" w:rsidTr="004312E8">
        <w:tc>
          <w:tcPr>
            <w:tcW w:w="9645" w:type="dxa"/>
            <w:gridSpan w:val="5"/>
          </w:tcPr>
          <w:p w14:paraId="1A246502" w14:textId="77777777" w:rsidR="0071087C" w:rsidRPr="00E6516F" w:rsidRDefault="0071087C" w:rsidP="00174677">
            <w:pPr>
              <w:pStyle w:val="TAL"/>
            </w:pPr>
            <w:r w:rsidRPr="00E6516F">
              <w:t>Derivation Path: TS 36.579-1 [2], Table 5.5.2.7.1-1, condition MCDATA_FD, RESOURCE_LISTS, MCDATA_SIGNALLING</w:t>
            </w:r>
          </w:p>
        </w:tc>
      </w:tr>
      <w:tr w:rsidR="0071087C" w:rsidRPr="00E6516F" w14:paraId="26FAF362" w14:textId="77777777" w:rsidTr="004312E8">
        <w:tc>
          <w:tcPr>
            <w:tcW w:w="2837" w:type="dxa"/>
            <w:hideMark/>
          </w:tcPr>
          <w:p w14:paraId="1BA6026E" w14:textId="77777777" w:rsidR="0071087C" w:rsidRPr="00E6516F" w:rsidRDefault="0071087C" w:rsidP="00174677">
            <w:pPr>
              <w:pStyle w:val="TAH"/>
            </w:pPr>
            <w:r w:rsidRPr="00E6516F">
              <w:t>Information Element</w:t>
            </w:r>
          </w:p>
        </w:tc>
        <w:tc>
          <w:tcPr>
            <w:tcW w:w="2127" w:type="dxa"/>
            <w:hideMark/>
          </w:tcPr>
          <w:p w14:paraId="4AB7EE28" w14:textId="77777777" w:rsidR="0071087C" w:rsidRPr="00E6516F" w:rsidRDefault="0071087C" w:rsidP="00174677">
            <w:pPr>
              <w:pStyle w:val="TAH"/>
            </w:pPr>
            <w:r w:rsidRPr="00E6516F">
              <w:t>Value/remark</w:t>
            </w:r>
          </w:p>
        </w:tc>
        <w:tc>
          <w:tcPr>
            <w:tcW w:w="2127" w:type="dxa"/>
            <w:hideMark/>
          </w:tcPr>
          <w:p w14:paraId="0D385737" w14:textId="77777777" w:rsidR="0071087C" w:rsidRPr="00E6516F" w:rsidRDefault="0071087C" w:rsidP="00174677">
            <w:pPr>
              <w:pStyle w:val="TAH"/>
            </w:pPr>
            <w:r w:rsidRPr="00E6516F">
              <w:t>Comment</w:t>
            </w:r>
          </w:p>
        </w:tc>
        <w:tc>
          <w:tcPr>
            <w:tcW w:w="1419" w:type="dxa"/>
            <w:hideMark/>
          </w:tcPr>
          <w:p w14:paraId="457694EC" w14:textId="77777777" w:rsidR="0071087C" w:rsidRPr="00E6516F" w:rsidRDefault="0071087C" w:rsidP="00174677">
            <w:pPr>
              <w:pStyle w:val="TAH"/>
            </w:pPr>
            <w:r w:rsidRPr="00E6516F">
              <w:t>Reference</w:t>
            </w:r>
          </w:p>
        </w:tc>
        <w:tc>
          <w:tcPr>
            <w:tcW w:w="1135" w:type="dxa"/>
            <w:hideMark/>
          </w:tcPr>
          <w:p w14:paraId="713C078F" w14:textId="77777777" w:rsidR="0071087C" w:rsidRPr="00E6516F" w:rsidRDefault="0071087C" w:rsidP="00174677">
            <w:pPr>
              <w:pStyle w:val="TAH"/>
            </w:pPr>
            <w:r w:rsidRPr="00E6516F">
              <w:t>Condition</w:t>
            </w:r>
          </w:p>
        </w:tc>
      </w:tr>
      <w:tr w:rsidR="0071087C" w:rsidRPr="00E6516F" w14:paraId="4388D099" w14:textId="77777777" w:rsidTr="004312E8">
        <w:tc>
          <w:tcPr>
            <w:tcW w:w="2837" w:type="dxa"/>
            <w:vAlign w:val="center"/>
            <w:hideMark/>
          </w:tcPr>
          <w:p w14:paraId="05050834" w14:textId="77777777" w:rsidR="0071087C" w:rsidRPr="00E6516F" w:rsidRDefault="0071087C" w:rsidP="00174677">
            <w:pPr>
              <w:pStyle w:val="TAL"/>
              <w:rPr>
                <w:b/>
                <w:bCs/>
              </w:rPr>
            </w:pPr>
            <w:r w:rsidRPr="00E6516F">
              <w:rPr>
                <w:b/>
                <w:bCs/>
              </w:rPr>
              <w:t>Message-body</w:t>
            </w:r>
          </w:p>
        </w:tc>
        <w:tc>
          <w:tcPr>
            <w:tcW w:w="2127" w:type="dxa"/>
          </w:tcPr>
          <w:p w14:paraId="2D187401" w14:textId="77777777" w:rsidR="0071087C" w:rsidRPr="00E6516F" w:rsidRDefault="0071087C" w:rsidP="00174677">
            <w:pPr>
              <w:pStyle w:val="TAL"/>
            </w:pPr>
          </w:p>
        </w:tc>
        <w:tc>
          <w:tcPr>
            <w:tcW w:w="2127" w:type="dxa"/>
          </w:tcPr>
          <w:p w14:paraId="1E271E49" w14:textId="77777777" w:rsidR="0071087C" w:rsidRPr="00E6516F" w:rsidRDefault="0071087C" w:rsidP="00174677">
            <w:pPr>
              <w:pStyle w:val="TAL"/>
            </w:pPr>
          </w:p>
        </w:tc>
        <w:tc>
          <w:tcPr>
            <w:tcW w:w="1419" w:type="dxa"/>
          </w:tcPr>
          <w:p w14:paraId="5DC19AC7" w14:textId="77777777" w:rsidR="0071087C" w:rsidRPr="00E6516F" w:rsidRDefault="0071087C" w:rsidP="00174677">
            <w:pPr>
              <w:pStyle w:val="TAL"/>
            </w:pPr>
          </w:p>
        </w:tc>
        <w:tc>
          <w:tcPr>
            <w:tcW w:w="1135" w:type="dxa"/>
            <w:vAlign w:val="bottom"/>
          </w:tcPr>
          <w:p w14:paraId="675BB056" w14:textId="77777777" w:rsidR="0071087C" w:rsidRPr="00E6516F" w:rsidRDefault="0071087C" w:rsidP="00174677">
            <w:pPr>
              <w:pStyle w:val="TAL"/>
            </w:pPr>
          </w:p>
        </w:tc>
      </w:tr>
      <w:tr w:rsidR="0071087C" w:rsidRPr="00E6516F" w14:paraId="4EB4829A" w14:textId="77777777" w:rsidTr="00174677">
        <w:tc>
          <w:tcPr>
            <w:tcW w:w="2837" w:type="dxa"/>
            <w:vAlign w:val="center"/>
          </w:tcPr>
          <w:p w14:paraId="72B752FF" w14:textId="77777777" w:rsidR="0071087C" w:rsidRPr="00E6516F" w:rsidRDefault="0071087C" w:rsidP="00174677">
            <w:pPr>
              <w:pStyle w:val="TAL"/>
            </w:pPr>
            <w:r w:rsidRPr="00E6516F">
              <w:t xml:space="preserve">  MIME body part</w:t>
            </w:r>
          </w:p>
        </w:tc>
        <w:tc>
          <w:tcPr>
            <w:tcW w:w="2127" w:type="dxa"/>
            <w:vAlign w:val="center"/>
          </w:tcPr>
          <w:p w14:paraId="7DF80388" w14:textId="77777777" w:rsidR="0071087C" w:rsidRPr="00E6516F" w:rsidRDefault="0071087C" w:rsidP="00174677">
            <w:pPr>
              <w:pStyle w:val="TAL"/>
            </w:pPr>
            <w:r w:rsidRPr="00E6516F">
              <w:t>not present</w:t>
            </w:r>
          </w:p>
        </w:tc>
        <w:tc>
          <w:tcPr>
            <w:tcW w:w="2127" w:type="dxa"/>
          </w:tcPr>
          <w:p w14:paraId="2EAC8533" w14:textId="77777777" w:rsidR="0071087C" w:rsidRPr="00E6516F" w:rsidRDefault="0071087C" w:rsidP="00174677">
            <w:pPr>
              <w:pStyle w:val="TAL"/>
            </w:pPr>
            <w:r w:rsidRPr="00E6516F">
              <w:rPr>
                <w:b/>
                <w:bCs/>
              </w:rPr>
              <w:t>MCData-Info</w:t>
            </w:r>
          </w:p>
        </w:tc>
        <w:tc>
          <w:tcPr>
            <w:tcW w:w="1419" w:type="dxa"/>
          </w:tcPr>
          <w:p w14:paraId="2B7EB4B2" w14:textId="77777777" w:rsidR="0071087C" w:rsidRPr="00E6516F" w:rsidRDefault="0071087C" w:rsidP="00174677">
            <w:pPr>
              <w:pStyle w:val="TAL"/>
            </w:pPr>
          </w:p>
        </w:tc>
        <w:tc>
          <w:tcPr>
            <w:tcW w:w="1135" w:type="dxa"/>
          </w:tcPr>
          <w:p w14:paraId="36E6C8DC" w14:textId="77777777" w:rsidR="0071087C" w:rsidRPr="00E6516F" w:rsidRDefault="0071087C" w:rsidP="00174677">
            <w:pPr>
              <w:pStyle w:val="TAL"/>
            </w:pPr>
          </w:p>
        </w:tc>
      </w:tr>
      <w:tr w:rsidR="0071087C" w:rsidRPr="00E6516F" w14:paraId="638D3ECA" w14:textId="77777777" w:rsidTr="004312E8">
        <w:tc>
          <w:tcPr>
            <w:tcW w:w="2837" w:type="dxa"/>
            <w:vAlign w:val="center"/>
          </w:tcPr>
          <w:p w14:paraId="7E03303F" w14:textId="77777777" w:rsidR="0071087C" w:rsidRPr="00E6516F" w:rsidRDefault="0071087C" w:rsidP="00174677">
            <w:pPr>
              <w:pStyle w:val="TAL"/>
            </w:pPr>
            <w:r w:rsidRPr="00E6516F">
              <w:t xml:space="preserve">  MIME body part</w:t>
            </w:r>
          </w:p>
        </w:tc>
        <w:tc>
          <w:tcPr>
            <w:tcW w:w="2127" w:type="dxa"/>
          </w:tcPr>
          <w:p w14:paraId="5B5EED14" w14:textId="77777777" w:rsidR="0071087C" w:rsidRPr="00E6516F" w:rsidRDefault="0071087C" w:rsidP="00174677">
            <w:pPr>
              <w:pStyle w:val="TAL"/>
            </w:pPr>
          </w:p>
        </w:tc>
        <w:tc>
          <w:tcPr>
            <w:tcW w:w="2127" w:type="dxa"/>
            <w:tcBorders>
              <w:bottom w:val="single" w:sz="4" w:space="0" w:color="auto"/>
            </w:tcBorders>
          </w:tcPr>
          <w:p w14:paraId="63B9EC69" w14:textId="77777777" w:rsidR="0071087C" w:rsidRPr="00E6516F" w:rsidRDefault="0071087C" w:rsidP="00174677">
            <w:pPr>
              <w:pStyle w:val="TAL"/>
            </w:pPr>
            <w:r w:rsidRPr="00E6516F">
              <w:rPr>
                <w:b/>
                <w:bCs/>
              </w:rPr>
              <w:t>MCData Data signalling message</w:t>
            </w:r>
          </w:p>
        </w:tc>
        <w:tc>
          <w:tcPr>
            <w:tcW w:w="1419" w:type="dxa"/>
          </w:tcPr>
          <w:p w14:paraId="6EAF514F" w14:textId="77777777" w:rsidR="0071087C" w:rsidRPr="00E6516F" w:rsidRDefault="0071087C" w:rsidP="00174677">
            <w:pPr>
              <w:pStyle w:val="TAL"/>
            </w:pPr>
          </w:p>
        </w:tc>
        <w:tc>
          <w:tcPr>
            <w:tcW w:w="1135" w:type="dxa"/>
          </w:tcPr>
          <w:p w14:paraId="56CF2362" w14:textId="77777777" w:rsidR="0071087C" w:rsidRPr="00E6516F" w:rsidRDefault="0071087C" w:rsidP="00174677">
            <w:pPr>
              <w:pStyle w:val="TAL"/>
            </w:pPr>
          </w:p>
        </w:tc>
      </w:tr>
      <w:tr w:rsidR="0071087C" w:rsidRPr="00E6516F" w14:paraId="1BE69FE3" w14:textId="77777777" w:rsidTr="004312E8">
        <w:tc>
          <w:tcPr>
            <w:tcW w:w="2837" w:type="dxa"/>
          </w:tcPr>
          <w:p w14:paraId="3CAEC391" w14:textId="77777777" w:rsidR="0071087C" w:rsidRPr="00E6516F" w:rsidRDefault="0071087C" w:rsidP="00174677">
            <w:pPr>
              <w:pStyle w:val="TAL"/>
            </w:pPr>
            <w:r w:rsidRPr="00E6516F">
              <w:t xml:space="preserve">    MIME-part-body</w:t>
            </w:r>
          </w:p>
        </w:tc>
        <w:tc>
          <w:tcPr>
            <w:tcW w:w="2127" w:type="dxa"/>
          </w:tcPr>
          <w:p w14:paraId="17917901" w14:textId="77777777" w:rsidR="0071087C" w:rsidRPr="00E6516F" w:rsidRDefault="0071087C" w:rsidP="00174677">
            <w:pPr>
              <w:pStyle w:val="TAL"/>
            </w:pPr>
            <w:r w:rsidRPr="00E6516F">
              <w:t>MCData Protected Payload Message containing FD NOTIFICATION as described in Table 6.2.2.3.3-15</w:t>
            </w:r>
          </w:p>
        </w:tc>
        <w:tc>
          <w:tcPr>
            <w:tcW w:w="2127" w:type="dxa"/>
            <w:tcBorders>
              <w:bottom w:val="single" w:sz="4" w:space="0" w:color="auto"/>
            </w:tcBorders>
          </w:tcPr>
          <w:p w14:paraId="42DBE159" w14:textId="77777777" w:rsidR="0071087C" w:rsidRPr="00E6516F" w:rsidRDefault="0071087C" w:rsidP="00174677">
            <w:pPr>
              <w:pStyle w:val="TAL"/>
            </w:pPr>
          </w:p>
        </w:tc>
        <w:tc>
          <w:tcPr>
            <w:tcW w:w="1419" w:type="dxa"/>
          </w:tcPr>
          <w:p w14:paraId="0860DFD6" w14:textId="77777777" w:rsidR="0071087C" w:rsidRPr="00E6516F" w:rsidRDefault="0071087C" w:rsidP="00174677">
            <w:pPr>
              <w:pStyle w:val="TAL"/>
            </w:pPr>
          </w:p>
        </w:tc>
        <w:tc>
          <w:tcPr>
            <w:tcW w:w="1135" w:type="dxa"/>
          </w:tcPr>
          <w:p w14:paraId="0777D9AE" w14:textId="77777777" w:rsidR="0071087C" w:rsidRPr="00E6516F" w:rsidRDefault="0071087C" w:rsidP="00174677">
            <w:pPr>
              <w:pStyle w:val="TAL"/>
            </w:pPr>
          </w:p>
        </w:tc>
      </w:tr>
    </w:tbl>
    <w:p w14:paraId="44D5247D" w14:textId="77777777" w:rsidR="0071087C" w:rsidRPr="00E6516F" w:rsidRDefault="0071087C" w:rsidP="0071087C"/>
    <w:p w14:paraId="3FE5B3D0" w14:textId="77777777" w:rsidR="0071087C" w:rsidRPr="00E6516F" w:rsidRDefault="0071087C" w:rsidP="0071087C">
      <w:pPr>
        <w:pStyle w:val="TH"/>
      </w:pPr>
      <w:r w:rsidRPr="00E6516F">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52A302B5"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6A301BAF" w14:textId="77777777" w:rsidR="0071087C" w:rsidRPr="00E6516F" w:rsidRDefault="0071087C" w:rsidP="00174677">
            <w:pPr>
              <w:pStyle w:val="TAL"/>
            </w:pPr>
            <w:r w:rsidRPr="00E6516F">
              <w:t>Derivation Path: TS 36.579-1 [2], Table 5.5.3.8.7-1, condition FD_DEFERRED</w:t>
            </w:r>
          </w:p>
        </w:tc>
      </w:tr>
    </w:tbl>
    <w:p w14:paraId="5F85B1DC" w14:textId="77777777" w:rsidR="0071087C" w:rsidRPr="00E6516F" w:rsidRDefault="0071087C" w:rsidP="0071087C"/>
    <w:p w14:paraId="27053CBC" w14:textId="6B9B414E" w:rsidR="0071087C" w:rsidRPr="00E6516F" w:rsidRDefault="0071087C" w:rsidP="0071087C">
      <w:pPr>
        <w:pStyle w:val="Heading3"/>
      </w:pPr>
      <w:bookmarkStart w:id="868" w:name="_Toc42507360"/>
      <w:bookmarkStart w:id="869" w:name="_Toc52307891"/>
      <w:bookmarkStart w:id="870" w:name="_Toc52782409"/>
      <w:bookmarkStart w:id="871" w:name="_Toc52783020"/>
      <w:bookmarkStart w:id="872" w:name="_Toc59042889"/>
      <w:bookmarkStart w:id="873" w:name="_Toc75459152"/>
      <w:bookmarkStart w:id="874" w:name="_Toc90630592"/>
      <w:bookmarkStart w:id="875" w:name="_Toc100778799"/>
      <w:bookmarkStart w:id="876" w:name="_Toc101286130"/>
      <w:bookmarkStart w:id="877" w:name="_Toc522499814"/>
      <w:bookmarkStart w:id="878" w:name="_Toc25610667"/>
      <w:bookmarkStart w:id="879" w:name="_Toc106817716"/>
      <w:bookmarkStart w:id="880" w:name="_Toc106817841"/>
      <w:bookmarkEnd w:id="840"/>
      <w:bookmarkEnd w:id="841"/>
      <w:r w:rsidRPr="00E6516F">
        <w:t>6.2.3</w:t>
      </w:r>
      <w:r w:rsidRPr="00E6516F">
        <w:tab/>
        <w:t>On-network / File Distribution (FD) / FD Using HTTP / Group Standalone FD / Non-Mandatory Download / FILE DOWNLOAD REQUEST ACCEPTED / FILE DOWNLOAD COMPLETED / FILE DOWNLOAD REQUEST REJECTED / Client Originated (CO)</w:t>
      </w:r>
      <w:bookmarkEnd w:id="868"/>
      <w:bookmarkEnd w:id="869"/>
      <w:bookmarkEnd w:id="870"/>
      <w:bookmarkEnd w:id="871"/>
      <w:bookmarkEnd w:id="872"/>
      <w:bookmarkEnd w:id="873"/>
      <w:bookmarkEnd w:id="874"/>
      <w:bookmarkEnd w:id="875"/>
      <w:bookmarkEnd w:id="876"/>
      <w:bookmarkEnd w:id="879"/>
      <w:bookmarkEnd w:id="880"/>
    </w:p>
    <w:p w14:paraId="0EF7BCC9" w14:textId="77777777" w:rsidR="0071087C" w:rsidRPr="00E6516F" w:rsidRDefault="0071087C" w:rsidP="0071087C">
      <w:pPr>
        <w:pStyle w:val="H6"/>
      </w:pPr>
      <w:bookmarkStart w:id="881" w:name="_Toc52782410"/>
      <w:bookmarkStart w:id="882" w:name="_Toc52783021"/>
      <w:bookmarkStart w:id="883" w:name="_Toc59042890"/>
      <w:r w:rsidRPr="00E6516F">
        <w:t>6.2.3.1</w:t>
      </w:r>
      <w:r w:rsidRPr="00E6516F">
        <w:tab/>
        <w:t>Test Purpose (TP)</w:t>
      </w:r>
      <w:bookmarkEnd w:id="881"/>
      <w:bookmarkEnd w:id="882"/>
      <w:bookmarkEnd w:id="883"/>
    </w:p>
    <w:p w14:paraId="51121F3E" w14:textId="77777777" w:rsidR="0071087C" w:rsidRPr="00E6516F" w:rsidRDefault="0071087C" w:rsidP="0071087C">
      <w:pPr>
        <w:pStyle w:val="H6"/>
      </w:pPr>
      <w:r w:rsidRPr="00E6516F">
        <w:t>(1)</w:t>
      </w:r>
    </w:p>
    <w:p w14:paraId="3F457E84"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6813647E"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4B032E1C"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540CB712"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06D811A6" w14:textId="77777777" w:rsidR="0071087C" w:rsidRPr="00E6516F" w:rsidRDefault="0071087C" w:rsidP="0071087C">
      <w:pPr>
        <w:pStyle w:val="PL"/>
        <w:rPr>
          <w:noProof w:val="0"/>
        </w:rPr>
      </w:pPr>
      <w:r w:rsidRPr="00E6516F">
        <w:rPr>
          <w:noProof w:val="0"/>
        </w:rPr>
        <w:t xml:space="preserve">            }</w:t>
      </w:r>
    </w:p>
    <w:p w14:paraId="2A29B432" w14:textId="77777777" w:rsidR="0071087C" w:rsidRPr="00E6516F" w:rsidRDefault="0071087C" w:rsidP="0071087C">
      <w:pPr>
        <w:pStyle w:val="PL"/>
        <w:rPr>
          <w:noProof w:val="0"/>
        </w:rPr>
      </w:pPr>
    </w:p>
    <w:p w14:paraId="1CF2A00F" w14:textId="77777777" w:rsidR="0071087C" w:rsidRPr="00E6516F" w:rsidRDefault="0071087C" w:rsidP="0071087C">
      <w:pPr>
        <w:pStyle w:val="H6"/>
      </w:pPr>
      <w:r w:rsidRPr="00E6516F">
        <w:t>(2)</w:t>
      </w:r>
    </w:p>
    <w:p w14:paraId="22F31447"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625D9D71"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3C6DD3FD"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5C6A65E1"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message }</w:t>
      </w:r>
    </w:p>
    <w:p w14:paraId="78D341D3" w14:textId="77777777" w:rsidR="0071087C" w:rsidRPr="00E6516F" w:rsidRDefault="0071087C" w:rsidP="0071087C">
      <w:pPr>
        <w:pStyle w:val="PL"/>
        <w:rPr>
          <w:noProof w:val="0"/>
        </w:rPr>
      </w:pPr>
      <w:r w:rsidRPr="00E6516F">
        <w:rPr>
          <w:noProof w:val="0"/>
        </w:rPr>
        <w:t xml:space="preserve">            }</w:t>
      </w:r>
    </w:p>
    <w:p w14:paraId="5B913ABB" w14:textId="77777777" w:rsidR="0071087C" w:rsidRPr="00E6516F" w:rsidRDefault="0071087C" w:rsidP="0071087C">
      <w:pPr>
        <w:pStyle w:val="PL"/>
        <w:rPr>
          <w:noProof w:val="0"/>
        </w:rPr>
      </w:pPr>
    </w:p>
    <w:p w14:paraId="6D86F42B" w14:textId="77777777" w:rsidR="0071087C" w:rsidRPr="00E6516F" w:rsidRDefault="0071087C" w:rsidP="0071087C">
      <w:pPr>
        <w:pStyle w:val="H6"/>
      </w:pPr>
      <w:r w:rsidRPr="00E6516F">
        <w:t>(3)</w:t>
      </w:r>
    </w:p>
    <w:p w14:paraId="6D520676"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the URL of the file location to the recipient }</w:t>
      </w:r>
    </w:p>
    <w:p w14:paraId="7ECECBFB"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5E746AC5"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message }</w:t>
      </w:r>
    </w:p>
    <w:p w14:paraId="3330FAE2"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with a SIP 200 (OK) message </w:t>
      </w:r>
      <w:r w:rsidRPr="00E6516F">
        <w:rPr>
          <w:b/>
          <w:bCs/>
          <w:noProof w:val="0"/>
        </w:rPr>
        <w:t>and</w:t>
      </w:r>
      <w:r w:rsidRPr="00E6516F">
        <w:rPr>
          <w:noProof w:val="0"/>
        </w:rPr>
        <w:t xml:space="preserve"> delivers the notification to the MCDATA User }</w:t>
      </w:r>
    </w:p>
    <w:p w14:paraId="7915787B" w14:textId="77777777" w:rsidR="0071087C" w:rsidRPr="00E6516F" w:rsidRDefault="0071087C" w:rsidP="0071087C">
      <w:pPr>
        <w:pStyle w:val="PL"/>
        <w:rPr>
          <w:noProof w:val="0"/>
        </w:rPr>
      </w:pPr>
      <w:r w:rsidRPr="00E6516F">
        <w:rPr>
          <w:noProof w:val="0"/>
        </w:rPr>
        <w:t xml:space="preserve">            }</w:t>
      </w:r>
    </w:p>
    <w:p w14:paraId="47BBF25B" w14:textId="77777777" w:rsidR="0071087C" w:rsidRPr="00E6516F" w:rsidRDefault="0071087C" w:rsidP="0071087C">
      <w:pPr>
        <w:pStyle w:val="PL"/>
        <w:rPr>
          <w:noProof w:val="0"/>
        </w:rPr>
      </w:pPr>
    </w:p>
    <w:p w14:paraId="104D67A6" w14:textId="77777777" w:rsidR="0071087C" w:rsidRPr="00E6516F" w:rsidRDefault="0071087C" w:rsidP="0071087C">
      <w:pPr>
        <w:pStyle w:val="H6"/>
      </w:pPr>
      <w:bookmarkStart w:id="884" w:name="_Toc52782411"/>
      <w:bookmarkStart w:id="885" w:name="_Toc52783022"/>
      <w:bookmarkStart w:id="886" w:name="_Toc59042891"/>
      <w:r w:rsidRPr="00E6516F">
        <w:t>6.2.3.2</w:t>
      </w:r>
      <w:r w:rsidRPr="00E6516F">
        <w:tab/>
        <w:t>Conformance requirements</w:t>
      </w:r>
      <w:bookmarkEnd w:id="884"/>
      <w:bookmarkEnd w:id="885"/>
      <w:bookmarkEnd w:id="886"/>
    </w:p>
    <w:p w14:paraId="048E15F0" w14:textId="77777777" w:rsidR="0071087C" w:rsidRPr="00E6516F" w:rsidRDefault="0071087C" w:rsidP="0071087C">
      <w:r w:rsidRPr="00E6516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9EC485D" w14:textId="77777777" w:rsidR="0071087C" w:rsidRPr="00E6516F" w:rsidRDefault="0071087C" w:rsidP="0071087C">
      <w:r w:rsidRPr="00E6516F">
        <w:t>[TS 24.282, clause 10.2.1.3.2]</w:t>
      </w:r>
    </w:p>
    <w:p w14:paraId="58A1101E" w14:textId="77777777" w:rsidR="0071087C" w:rsidRPr="00E6516F" w:rsidRDefault="0071087C" w:rsidP="0071087C">
      <w:r w:rsidRPr="00E6516F">
        <w:t>To discover the absolute URI of the media storage function, the MCData client shall generate a SIP MESSAGE request towards the participating MCData function, in accordance with 3GPP TS 24.229 [5] and IETF RFC 3428 [6] with the clarifications given below.</w:t>
      </w:r>
    </w:p>
    <w:p w14:paraId="35F4442A" w14:textId="77777777" w:rsidR="0071087C" w:rsidRPr="00E6516F" w:rsidRDefault="0071087C" w:rsidP="0071087C">
      <w:r w:rsidRPr="00E6516F">
        <w:t>The MCData client:</w:t>
      </w:r>
    </w:p>
    <w:p w14:paraId="76E7BCFF" w14:textId="77777777" w:rsidR="0071087C" w:rsidRPr="00E6516F" w:rsidRDefault="0071087C" w:rsidP="0071087C">
      <w:pPr>
        <w:pStyle w:val="B10"/>
        <w:rPr>
          <w:rFonts w:eastAsia="SimSun"/>
        </w:rPr>
      </w:pPr>
      <w:r w:rsidRPr="00E6516F">
        <w:rPr>
          <w:lang w:eastAsia="ko-KR"/>
        </w:rPr>
        <w:t>1)</w:t>
      </w:r>
      <w:r w:rsidRPr="00E6516F">
        <w:rPr>
          <w:lang w:eastAsia="ko-KR"/>
        </w:rPr>
        <w:tab/>
        <w:t>shall build the SIP MESSAGE request as specified in subclause</w:t>
      </w:r>
      <w:r w:rsidRPr="00E6516F">
        <w:t xml:space="preserve"> 6.2.4.1;</w:t>
      </w:r>
    </w:p>
    <w:p w14:paraId="334A7641"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4AA75994" w14:textId="77777777" w:rsidR="0071087C" w:rsidRPr="00E6516F" w:rsidRDefault="0071087C" w:rsidP="0071087C">
      <w:pPr>
        <w:pStyle w:val="B10"/>
      </w:pPr>
      <w:r w:rsidRPr="00E6516F">
        <w:rPr>
          <w:lang w:eastAsia="ko-KR"/>
        </w:rPr>
        <w:t>3)</w:t>
      </w:r>
      <w:r w:rsidRPr="00E6516F">
        <w:rPr>
          <w:lang w:eastAsia="ko-KR"/>
        </w:rPr>
        <w:tab/>
        <w:t>shall insert in the SIP MESSAGE request an application/vnd.3gpp.mcdata-info+xml MIME body with a &lt;request-type&gt; element containing the value "</w:t>
      </w:r>
      <w:r w:rsidRPr="00E6516F">
        <w:t>msf-disc-req";</w:t>
      </w:r>
    </w:p>
    <w:p w14:paraId="112464ED" w14:textId="77777777" w:rsidR="0071087C" w:rsidRPr="00E6516F" w:rsidRDefault="0071087C" w:rsidP="0071087C">
      <w:pPr>
        <w:pStyle w:val="B10"/>
      </w:pPr>
      <w:r w:rsidRPr="00E6516F">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&lt;mcdata-calling-group-id&gt; element set to the required MCData group identity; and</w:t>
      </w:r>
    </w:p>
    <w:p w14:paraId="3C4089A0" w14:textId="77777777" w:rsidR="0071087C" w:rsidRPr="00E6516F" w:rsidRDefault="0071087C" w:rsidP="0071087C">
      <w:pPr>
        <w:pStyle w:val="NO"/>
      </w:pPr>
      <w:r w:rsidRPr="00E6516F">
        <w:t>NOTE 1:</w:t>
      </w:r>
      <w:r w:rsidRPr="00E6516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12EC9B71" w14:textId="77777777" w:rsidR="0071087C" w:rsidRPr="00E6516F" w:rsidRDefault="0071087C" w:rsidP="0071087C">
      <w:pPr>
        <w:pStyle w:val="B10"/>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1A13E923" w14:textId="77777777" w:rsidR="0071087C" w:rsidRPr="00E6516F" w:rsidRDefault="0071087C" w:rsidP="0071087C">
      <w:r w:rsidRPr="00E6516F">
        <w:t>On receipt of a "SIP MESSAGE request for absolute URI discovery response", the MCData client:</w:t>
      </w:r>
    </w:p>
    <w:p w14:paraId="08E3A834" w14:textId="77777777" w:rsidR="0071087C" w:rsidRPr="00E6516F" w:rsidRDefault="0071087C" w:rsidP="0071087C">
      <w:pPr>
        <w:pStyle w:val="B10"/>
      </w:pPr>
      <w:r w:rsidRPr="00E6516F">
        <w:t>1)</w:t>
      </w:r>
      <w:r w:rsidRPr="00E6516F">
        <w:tab/>
        <w:t>shall store the absolute URI found in the &lt;mcdata-controller-psi&gt; element;</w:t>
      </w:r>
    </w:p>
    <w:p w14:paraId="20B8871E" w14:textId="77777777" w:rsidR="0071087C" w:rsidRPr="00E6516F" w:rsidRDefault="0071087C" w:rsidP="0071087C">
      <w:pPr>
        <w:pStyle w:val="B10"/>
        <w:rPr>
          <w:rFonts w:eastAsia="SimSun"/>
        </w:rPr>
      </w:pPr>
      <w:r w:rsidRPr="00E6516F">
        <w:rPr>
          <w:rFonts w:eastAsia="SimSun"/>
        </w:rPr>
        <w:t>2)</w:t>
      </w:r>
      <w:r w:rsidRPr="00E6516F">
        <w:rPr>
          <w:rFonts w:eastAsia="SimSun"/>
        </w:rPr>
        <w:tab/>
        <w:t>shall generate a SIP 200 (OK) response according to rules and procedures of 3GPP TS 24.229 [5]; and</w:t>
      </w:r>
    </w:p>
    <w:p w14:paraId="62245486" w14:textId="77777777" w:rsidR="0071087C" w:rsidRPr="00E6516F" w:rsidRDefault="0071087C" w:rsidP="0071087C">
      <w:pPr>
        <w:pStyle w:val="B10"/>
        <w:rPr>
          <w:rFonts w:eastAsia="SimSun"/>
        </w:rPr>
      </w:pPr>
      <w:r w:rsidRPr="00E6516F">
        <w:rPr>
          <w:rFonts w:eastAsia="SimSun"/>
        </w:rPr>
        <w:t>3)</w:t>
      </w:r>
      <w:r w:rsidRPr="00E6516F">
        <w:rPr>
          <w:rFonts w:eastAsia="SimSun"/>
        </w:rPr>
        <w:tab/>
        <w:t>shall send the SIP 200 (OK) response towards the MCData server according to rules and procedures of 3GPP TS 24.229 [5].</w:t>
      </w:r>
    </w:p>
    <w:p w14:paraId="26CB9596" w14:textId="77777777" w:rsidR="0071087C" w:rsidRPr="00E6516F" w:rsidRDefault="0071087C" w:rsidP="0071087C">
      <w:r w:rsidRPr="00E6516F">
        <w:t>[TS 24.282, clause 10.2.2.1]</w:t>
      </w:r>
    </w:p>
    <w:p w14:paraId="6B366D76" w14:textId="77777777" w:rsidR="0071087C" w:rsidRPr="00E6516F" w:rsidRDefault="0071087C" w:rsidP="0071087C">
      <w:pPr>
        <w:rPr>
          <w:lang w:eastAsia="x-none"/>
        </w:rPr>
      </w:pPr>
      <w:r w:rsidRPr="00E6516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22123D22" w14:textId="77777777" w:rsidR="0071087C" w:rsidRPr="00E6516F" w:rsidRDefault="0071087C" w:rsidP="0071087C">
      <w:pPr>
        <w:rPr>
          <w:lang w:eastAsia="x-none"/>
        </w:rPr>
      </w:pPr>
      <w:r w:rsidRPr="00E6516F">
        <w:rPr>
          <w:lang w:eastAsia="x-none"/>
        </w:rPr>
        <w:t>The media storage client shall send HTTP requests over a TLS connection as specified for the HTTP client in the UE in annex</w:t>
      </w:r>
      <w:r w:rsidRPr="00E6516F">
        <w:t xml:space="preserve"> </w:t>
      </w:r>
      <w:r w:rsidRPr="00E6516F">
        <w:rPr>
          <w:lang w:eastAsia="x-none"/>
        </w:rPr>
        <w:t xml:space="preserve">A of </w:t>
      </w:r>
      <w:r w:rsidRPr="00E6516F">
        <w:t xml:space="preserve">3GPP TS 24.482 </w:t>
      </w:r>
      <w:r w:rsidRPr="00E6516F">
        <w:rPr>
          <w:lang w:eastAsia="x-none"/>
        </w:rPr>
        <w:t>[24].</w:t>
      </w:r>
    </w:p>
    <w:p w14:paraId="30BFFF2B" w14:textId="77777777" w:rsidR="0071087C" w:rsidRPr="00E6516F" w:rsidRDefault="0071087C" w:rsidP="0071087C">
      <w:pPr>
        <w:pStyle w:val="NO"/>
      </w:pPr>
      <w:r w:rsidRPr="00E6516F">
        <w:t>NOTE 1:</w:t>
      </w:r>
      <w:r w:rsidRPr="00E6516F">
        <w:tab/>
        <w:t>The HTTP client encodes the MCData ID in the bearer access token of the Authorization header field of an HTTP request as specified in 3GPP TS 24.482 [24].</w:t>
      </w:r>
    </w:p>
    <w:p w14:paraId="50ACE8D7" w14:textId="77777777" w:rsidR="0071087C" w:rsidRPr="00E6516F" w:rsidRDefault="0071087C" w:rsidP="0071087C">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xml:space="preserve"> </w:t>
      </w:r>
      <w:r w:rsidRPr="00E6516F">
        <w:rPr>
          <w:lang w:eastAsia="x-none"/>
        </w:rPr>
        <w:t xml:space="preserve">A of </w:t>
      </w:r>
      <w:r w:rsidRPr="00E6516F">
        <w:t xml:space="preserve">3GPP TS 24.482 </w:t>
      </w:r>
      <w:r w:rsidRPr="00E6516F">
        <w:rPr>
          <w:lang w:eastAsia="x-none"/>
        </w:rPr>
        <w:t>[24] indicates how the HTTP proxy forwards the HTTP request to the HTTP server.</w:t>
      </w:r>
    </w:p>
    <w:p w14:paraId="146D603E" w14:textId="77777777" w:rsidR="0071087C" w:rsidRPr="00E6516F" w:rsidRDefault="0071087C" w:rsidP="0071087C">
      <w:pPr>
        <w:rPr>
          <w:rFonts w:eastAsia="Malgun Gothic"/>
        </w:rPr>
      </w:pPr>
      <w:r w:rsidRPr="00E6516F">
        <w:rPr>
          <w:rFonts w:eastAsia="Malgun Gothic"/>
        </w:rPr>
        <w:t>To upload a file to media storage function, the media storage client:</w:t>
      </w:r>
    </w:p>
    <w:p w14:paraId="4311DFB9" w14:textId="77777777" w:rsidR="0071087C" w:rsidRPr="00E6516F" w:rsidRDefault="0071087C" w:rsidP="0071087C">
      <w:pPr>
        <w:pStyle w:val="B10"/>
      </w:pPr>
      <w:r w:rsidRPr="00E6516F">
        <w:rPr>
          <w:rFonts w:eastAsia="Malgun Gothic"/>
        </w:rPr>
        <w:t>1)</w:t>
      </w:r>
      <w:r w:rsidRPr="00E6516F">
        <w:rPr>
          <w:rFonts w:eastAsia="Malgun Gothic"/>
        </w:rPr>
        <w:tab/>
        <w:t xml:space="preserve">shall generate an HTTP POST request as specified in </w:t>
      </w:r>
      <w:r w:rsidRPr="00E6516F">
        <w:t>IETF RFC 7230 [22] and IETF RFC 7231 [23];</w:t>
      </w:r>
    </w:p>
    <w:p w14:paraId="1FC094B3" w14:textId="77777777" w:rsidR="0071087C" w:rsidRPr="00E6516F" w:rsidRDefault="0071087C" w:rsidP="0071087C">
      <w:pPr>
        <w:pStyle w:val="B10"/>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3A155E5C" w14:textId="77777777" w:rsidR="0071087C" w:rsidRPr="00E6516F" w:rsidRDefault="0071087C" w:rsidP="0071087C">
      <w:pPr>
        <w:pStyle w:val="B10"/>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60D1C643" w14:textId="77777777" w:rsidR="0071087C" w:rsidRPr="00E6516F" w:rsidRDefault="0071087C" w:rsidP="0071087C">
      <w:pPr>
        <w:pStyle w:val="B10"/>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6AAFE62F" w14:textId="77777777" w:rsidR="0071087C" w:rsidRPr="00E6516F" w:rsidRDefault="0071087C" w:rsidP="0071087C">
      <w:pPr>
        <w:pStyle w:val="B10"/>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791E7DDA" w14:textId="77777777" w:rsidR="0071087C" w:rsidRPr="00E6516F" w:rsidRDefault="0071087C" w:rsidP="0071087C">
      <w:pPr>
        <w:pStyle w:val="B2"/>
      </w:pPr>
      <w:r w:rsidRPr="00E6516F">
        <w:t>a)</w:t>
      </w:r>
      <w:r w:rsidRPr="00E6516F">
        <w:tab/>
        <w:t>the &lt;request-type&gt; element set to a value of "one-to-one-fd"; and</w:t>
      </w:r>
    </w:p>
    <w:p w14:paraId="21CEF9CD" w14:textId="77777777" w:rsidR="0071087C" w:rsidRPr="00E6516F" w:rsidRDefault="0071087C" w:rsidP="0071087C">
      <w:pPr>
        <w:pStyle w:val="B2"/>
      </w:pPr>
      <w:r w:rsidRPr="00E6516F">
        <w:t>b)</w:t>
      </w:r>
      <w:r w:rsidRPr="00E6516F">
        <w:tab/>
        <w:t>the &lt;mcdata-calling-user-id&gt; element set to the originating MCData ID;</w:t>
      </w:r>
    </w:p>
    <w:p w14:paraId="1C51ECA4" w14:textId="77777777" w:rsidR="0071087C" w:rsidRPr="00E6516F" w:rsidRDefault="0071087C" w:rsidP="0071087C">
      <w:pPr>
        <w:pStyle w:val="B10"/>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0DF007C7" w14:textId="77777777" w:rsidR="0071087C" w:rsidRPr="00E6516F" w:rsidRDefault="0071087C" w:rsidP="0071087C">
      <w:pPr>
        <w:pStyle w:val="B2"/>
      </w:pPr>
      <w:r w:rsidRPr="00E6516F">
        <w:t>a)</w:t>
      </w:r>
      <w:r w:rsidRPr="00E6516F">
        <w:tab/>
        <w:t>the &lt;request-type&gt; element set to a value of "group-fd";</w:t>
      </w:r>
    </w:p>
    <w:p w14:paraId="4C67199C" w14:textId="77777777" w:rsidR="0071087C" w:rsidRPr="00E6516F" w:rsidRDefault="0071087C" w:rsidP="0071087C">
      <w:pPr>
        <w:pStyle w:val="B2"/>
      </w:pPr>
      <w:r w:rsidRPr="00E6516F">
        <w:t>b)</w:t>
      </w:r>
      <w:r w:rsidRPr="00E6516F">
        <w:tab/>
        <w:t>the &lt;mcdata-request-uri&gt; element set to the MCData group identity; and</w:t>
      </w:r>
    </w:p>
    <w:p w14:paraId="2A4E57FB" w14:textId="77777777" w:rsidR="0071087C" w:rsidRPr="00E6516F" w:rsidRDefault="0071087C" w:rsidP="0071087C">
      <w:pPr>
        <w:pStyle w:val="B2"/>
      </w:pPr>
      <w:r w:rsidRPr="00E6516F">
        <w:t>c)</w:t>
      </w:r>
      <w:r w:rsidRPr="00E6516F">
        <w:tab/>
        <w:t>the &lt;mcdata-calling-user-id&gt; element set to the originating MCData ID;</w:t>
      </w:r>
    </w:p>
    <w:p w14:paraId="1A91F7A7" w14:textId="77777777" w:rsidR="0071087C" w:rsidRPr="00E6516F" w:rsidRDefault="0071087C" w:rsidP="0071087C">
      <w:pPr>
        <w:pStyle w:val="B10"/>
        <w:rPr>
          <w:rFonts w:eastAsia="Malgun Gothic"/>
        </w:rPr>
      </w:pPr>
      <w:r w:rsidRPr="00E6516F">
        <w:t>7)</w:t>
      </w:r>
      <w:r w:rsidRPr="00E6516F">
        <w:tab/>
        <w:t xml:space="preserve">if end-to-end security is required for a one-to-one communication, the MCData client protects the </w:t>
      </w:r>
      <w:r w:rsidRPr="00E6516F">
        <w:rPr>
          <w:rFonts w:eastAsia="Malgun Gothic"/>
        </w:rPr>
        <w:t>binary data representing the file and prefixes the protected binary data with security parameters as described in 3GPP TS 33.180 [26];</w:t>
      </w:r>
    </w:p>
    <w:p w14:paraId="6CD66F5F" w14:textId="77777777" w:rsidR="0071087C" w:rsidRPr="00E6516F" w:rsidRDefault="0071087C" w:rsidP="0071087C">
      <w:pPr>
        <w:pStyle w:val="B10"/>
      </w:pPr>
      <w:r w:rsidRPr="00E6516F">
        <w:rPr>
          <w:rFonts w:eastAsia="Malgun Gothic"/>
        </w:rPr>
        <w:t>8)</w:t>
      </w:r>
      <w:r w:rsidRPr="00E6516F">
        <w:rPr>
          <w:rFonts w:eastAsia="Malgun Gothic"/>
        </w:rPr>
        <w:tab/>
      </w:r>
      <w:r w:rsidRPr="00E6516F">
        <w:t xml:space="preserve">if </w:t>
      </w:r>
    </w:p>
    <w:p w14:paraId="797B8811" w14:textId="77777777" w:rsidR="0071087C" w:rsidRPr="00E6516F" w:rsidRDefault="0071087C" w:rsidP="0071087C">
      <w:pPr>
        <w:pStyle w:val="B2"/>
        <w:rPr>
          <w:rFonts w:eastAsia="Malgun Gothic"/>
        </w:rPr>
      </w:pPr>
      <w:r w:rsidRPr="00E6516F">
        <w:t>i)</w:t>
      </w:r>
      <w:r w:rsidRPr="00E6516F">
        <w:tab/>
        <w:t>end-to-end security is not required</w:t>
      </w:r>
      <w:r w:rsidRPr="00E6516F">
        <w:rPr>
          <w:rFonts w:eastAsia="Malgun Gothic"/>
        </w:rPr>
        <w:t xml:space="preserve"> for a one-to-one communication, or</w:t>
      </w:r>
    </w:p>
    <w:p w14:paraId="131FFE6C" w14:textId="77777777" w:rsidR="0071087C" w:rsidRPr="00E6516F" w:rsidRDefault="0071087C" w:rsidP="0071087C">
      <w:pPr>
        <w:pStyle w:val="B2"/>
        <w:rPr>
          <w:rFonts w:eastAsia="Malgun Gothic"/>
        </w:rPr>
      </w:pPr>
      <w:r w:rsidRPr="00E6516F">
        <w:rPr>
          <w:rFonts w:eastAsia="Malgun Gothic"/>
        </w:rPr>
        <w:t>ii)</w:t>
      </w:r>
      <w:r w:rsidRPr="00E6516F">
        <w:rPr>
          <w:rFonts w:eastAsia="Malgun Gothic"/>
        </w:rPr>
        <w:tab/>
        <w:t>the file upload is for group file distribution;</w:t>
      </w:r>
    </w:p>
    <w:p w14:paraId="4D702DA8" w14:textId="77777777" w:rsidR="0071087C" w:rsidRPr="00E6516F" w:rsidRDefault="0071087C" w:rsidP="0071087C">
      <w:pPr>
        <w:pStyle w:val="B10"/>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63945740" w14:textId="77777777" w:rsidR="0071087C" w:rsidRPr="00E6516F" w:rsidRDefault="0071087C" w:rsidP="0071087C">
      <w:pPr>
        <w:pStyle w:val="B10"/>
        <w:rPr>
          <w:rFonts w:eastAsia="Malgun Gothic"/>
        </w:rPr>
      </w:pPr>
      <w:r w:rsidRPr="00E6516F">
        <w:rPr>
          <w:rFonts w:eastAsia="Malgun Gothic"/>
        </w:rPr>
        <w:t>9)</w:t>
      </w:r>
      <w:r w:rsidRPr="00E6516F">
        <w:rPr>
          <w:rFonts w:eastAsia="Malgun Gothic"/>
        </w:rPr>
        <w:tab/>
        <w:t>shall send the HTTP POST request towards the media storage function.</w:t>
      </w:r>
    </w:p>
    <w:p w14:paraId="4CE42E8E" w14:textId="77777777" w:rsidR="0071087C" w:rsidRPr="00E6516F" w:rsidRDefault="0071087C" w:rsidP="0071087C">
      <w:pPr>
        <w:pStyle w:val="B10"/>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68DAE489" w14:textId="77777777" w:rsidR="0071087C" w:rsidRPr="00E6516F" w:rsidRDefault="0071087C" w:rsidP="0071087C">
      <w:r w:rsidRPr="00E6516F">
        <w:t>[TS 24.282, clause 10.2.4.2.1]</w:t>
      </w:r>
    </w:p>
    <w:p w14:paraId="307E4BA4" w14:textId="77777777" w:rsidR="0071087C" w:rsidRPr="00E6516F" w:rsidRDefault="0071087C" w:rsidP="0071087C">
      <w:r w:rsidRPr="00E6516F">
        <w:t>The MCData client shall generate a SIP MESSAGE request in accordance with 3GPP TS 24.229 [5] and IETF RFC 3428 [6] with the clarifications given below.</w:t>
      </w:r>
    </w:p>
    <w:p w14:paraId="78288D52" w14:textId="77777777" w:rsidR="0071087C" w:rsidRPr="00E6516F" w:rsidRDefault="0071087C" w:rsidP="0071087C">
      <w:r w:rsidRPr="00E6516F">
        <w:t>The MCData client:</w:t>
      </w:r>
    </w:p>
    <w:p w14:paraId="46C26C37" w14:textId="77777777" w:rsidR="0071087C" w:rsidRPr="00E6516F" w:rsidRDefault="0071087C" w:rsidP="0071087C">
      <w:pPr>
        <w:pStyle w:val="B10"/>
      </w:pPr>
      <w:r w:rsidRPr="00E6516F">
        <w:rPr>
          <w:lang w:eastAsia="ko-KR"/>
        </w:rPr>
        <w:t>1)</w:t>
      </w:r>
      <w:r w:rsidRPr="00E6516F">
        <w:rPr>
          <w:lang w:eastAsia="ko-KR"/>
        </w:rPr>
        <w:tab/>
        <w:t>shall build the SIP MESSAGE request as specified in subclause 6.2.4.1;</w:t>
      </w:r>
    </w:p>
    <w:p w14:paraId="2BBE4356" w14:textId="77777777" w:rsidR="0071087C" w:rsidRPr="00E6516F" w:rsidRDefault="0071087C" w:rsidP="0071087C">
      <w:pPr>
        <w:pStyle w:val="B10"/>
      </w:pPr>
      <w:r w:rsidRPr="00E6516F">
        <w:t>2)</w:t>
      </w:r>
      <w:r w:rsidRPr="00E6516F">
        <w:tab/>
        <w:t>if a one-to-one standalone FD message is to be sent shall insert in the SIP MESSAGE request:</w:t>
      </w:r>
    </w:p>
    <w:p w14:paraId="3D2A0D6A" w14:textId="77777777" w:rsidR="0071087C" w:rsidRPr="00E6516F" w:rsidRDefault="0071087C" w:rsidP="0071087C">
      <w:pPr>
        <w:pStyle w:val="B2"/>
      </w:pPr>
      <w:r w:rsidRPr="00E6516F">
        <w:t>a)</w:t>
      </w:r>
      <w:r w:rsidRPr="00E6516F">
        <w:tab/>
        <w:t>an application/resource-lists+xml MIME body with the MCData ID of the target MCData user, according to rules and procedures of IETF RFC 4826 [9]; and</w:t>
      </w:r>
    </w:p>
    <w:p w14:paraId="115166D0" w14:textId="77777777" w:rsidR="0071087C" w:rsidRPr="00E6516F" w:rsidRDefault="0071087C" w:rsidP="0071087C">
      <w:pPr>
        <w:pStyle w:val="B2"/>
        <w:rPr>
          <w:lang w:eastAsia="ko-KR"/>
        </w:rPr>
      </w:pPr>
      <w:r w:rsidRPr="00E6516F">
        <w:t>b)</w:t>
      </w:r>
      <w:r w:rsidRPr="00E6516F">
        <w:rPr>
          <w:lang w:eastAsia="ko-KR"/>
        </w:rPr>
        <w:tab/>
        <w:t>an application/vnd.3gpp.mcdata-info+xml MIME body with a &lt;request-type&gt; element set to a value of "one-to-one-fd";</w:t>
      </w:r>
    </w:p>
    <w:p w14:paraId="7AE20217" w14:textId="77777777" w:rsidR="0071087C" w:rsidRPr="00E6516F" w:rsidRDefault="0071087C" w:rsidP="0071087C">
      <w:pPr>
        <w:pStyle w:val="B3"/>
        <w:ind w:left="0" w:firstLine="0"/>
      </w:pPr>
      <w:r w:rsidRPr="00E6516F">
        <w:t>…</w:t>
      </w:r>
    </w:p>
    <w:p w14:paraId="4B7725F7" w14:textId="77777777" w:rsidR="0071087C" w:rsidRPr="00E6516F" w:rsidRDefault="0071087C" w:rsidP="0071087C">
      <w:pPr>
        <w:pStyle w:val="B10"/>
      </w:pPr>
      <w:r w:rsidRPr="00E6516F">
        <w:t>4)</w:t>
      </w:r>
      <w:r w:rsidRPr="00E6516F">
        <w:tab/>
        <w:t>shall generate a standalone FD message as specified in subclause 6.2.2.2; and</w:t>
      </w:r>
    </w:p>
    <w:p w14:paraId="34F84714" w14:textId="77777777" w:rsidR="0071087C" w:rsidRPr="00E6516F" w:rsidRDefault="0071087C" w:rsidP="0071087C">
      <w:pPr>
        <w:pStyle w:val="B10"/>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33CB95A5" w14:textId="77777777" w:rsidR="0071087C" w:rsidRPr="00E6516F" w:rsidRDefault="0071087C" w:rsidP="0071087C">
      <w:r w:rsidRPr="00E6516F">
        <w:t>[TS 24.282, clause 12.2.1.2]</w:t>
      </w:r>
    </w:p>
    <w:p w14:paraId="2438AA71" w14:textId="77777777" w:rsidR="0071087C" w:rsidRPr="00E6516F" w:rsidRDefault="0071087C" w:rsidP="0071087C">
      <w:pPr>
        <w:rPr>
          <w:rFonts w:eastAsia="SimSun"/>
        </w:rPr>
      </w:pPr>
      <w:r w:rsidRPr="00E6516F">
        <w:rPr>
          <w:rFonts w:eastAsia="SimSun"/>
        </w:rPr>
        <w:t>Upon receipt of a:</w:t>
      </w:r>
    </w:p>
    <w:p w14:paraId="2CEF802D" w14:textId="77777777" w:rsidR="0071087C" w:rsidRPr="00E6516F" w:rsidRDefault="0071087C" w:rsidP="0071087C">
      <w:pPr>
        <w:pStyle w:val="B10"/>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7B1510FE" w14:textId="77777777" w:rsidR="0071087C" w:rsidRPr="00E6516F" w:rsidRDefault="0071087C" w:rsidP="0071087C">
      <w:pPr>
        <w:pStyle w:val="B10"/>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7239C786" w14:textId="77777777" w:rsidR="0071087C" w:rsidRPr="00E6516F" w:rsidRDefault="0071087C" w:rsidP="0071087C">
      <w:pPr>
        <w:rPr>
          <w:rFonts w:eastAsia="SimSun"/>
        </w:rPr>
      </w:pPr>
      <w:r w:rsidRPr="00E6516F">
        <w:rPr>
          <w:rFonts w:eastAsia="SimSun"/>
        </w:rPr>
        <w:t>the MCData client:</w:t>
      </w:r>
    </w:p>
    <w:p w14:paraId="2DA84535"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2B73E0E4"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17874E1E" w14:textId="77777777" w:rsidR="0071087C" w:rsidRPr="00E6516F" w:rsidRDefault="0071087C" w:rsidP="0071087C">
      <w:pPr>
        <w:pStyle w:val="H6"/>
      </w:pPr>
      <w:bookmarkStart w:id="887" w:name="_Toc52782412"/>
      <w:bookmarkStart w:id="888" w:name="_Toc52783023"/>
      <w:bookmarkStart w:id="889" w:name="_Toc59042892"/>
      <w:r w:rsidRPr="00E6516F">
        <w:t>6.2.3.3</w:t>
      </w:r>
      <w:r w:rsidRPr="00E6516F">
        <w:tab/>
        <w:t>Test description</w:t>
      </w:r>
      <w:bookmarkEnd w:id="887"/>
      <w:bookmarkEnd w:id="888"/>
      <w:bookmarkEnd w:id="889"/>
    </w:p>
    <w:p w14:paraId="3CCC8CB8" w14:textId="77777777" w:rsidR="0071087C" w:rsidRPr="00E6516F" w:rsidRDefault="0071087C" w:rsidP="0071087C">
      <w:pPr>
        <w:pStyle w:val="H6"/>
      </w:pPr>
      <w:bookmarkStart w:id="890" w:name="_Toc52782413"/>
      <w:bookmarkStart w:id="891" w:name="_Toc52783024"/>
      <w:bookmarkStart w:id="892" w:name="_Toc59042893"/>
      <w:r w:rsidRPr="00E6516F">
        <w:t>6.2.3.3.1</w:t>
      </w:r>
      <w:r w:rsidRPr="00E6516F">
        <w:tab/>
        <w:t>Pre-test conditions</w:t>
      </w:r>
      <w:bookmarkEnd w:id="890"/>
      <w:bookmarkEnd w:id="891"/>
      <w:bookmarkEnd w:id="892"/>
    </w:p>
    <w:p w14:paraId="0E3F550D" w14:textId="77777777" w:rsidR="0071087C" w:rsidRPr="00E6516F" w:rsidRDefault="0071087C" w:rsidP="0071087C">
      <w:pPr>
        <w:pStyle w:val="H6"/>
      </w:pPr>
      <w:r w:rsidRPr="00E6516F">
        <w:t>System Simulator:</w:t>
      </w:r>
    </w:p>
    <w:p w14:paraId="2EAE7DE9" w14:textId="77777777" w:rsidR="0071087C" w:rsidRPr="00E6516F" w:rsidRDefault="0071087C" w:rsidP="0071087C">
      <w:pPr>
        <w:pStyle w:val="B10"/>
      </w:pPr>
      <w:r w:rsidRPr="00E6516F">
        <w:t>-</w:t>
      </w:r>
      <w:r w:rsidRPr="00E6516F">
        <w:tab/>
        <w:t>SS (MCDATA Server)</w:t>
      </w:r>
    </w:p>
    <w:p w14:paraId="7721113C"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A9F1079" w14:textId="77777777" w:rsidR="0071087C" w:rsidRPr="00E6516F" w:rsidRDefault="0071087C" w:rsidP="0071087C">
      <w:pPr>
        <w:pStyle w:val="H6"/>
      </w:pPr>
      <w:r w:rsidRPr="00E6516F">
        <w:t>IUT:</w:t>
      </w:r>
    </w:p>
    <w:p w14:paraId="5347DE87" w14:textId="77777777" w:rsidR="0071087C" w:rsidRPr="00E6516F" w:rsidRDefault="0071087C" w:rsidP="0071087C">
      <w:pPr>
        <w:pStyle w:val="B10"/>
      </w:pPr>
      <w:r w:rsidRPr="00E6516F">
        <w:t>-</w:t>
      </w:r>
      <w:r w:rsidRPr="00E6516F">
        <w:tab/>
        <w:t>UE (MCDATA Client)</w:t>
      </w:r>
    </w:p>
    <w:p w14:paraId="0730C274" w14:textId="77777777" w:rsidR="0071087C" w:rsidRPr="00E6516F" w:rsidRDefault="0071087C" w:rsidP="0071087C">
      <w:pPr>
        <w:pStyle w:val="B10"/>
      </w:pPr>
      <w:r w:rsidRPr="00E6516F">
        <w:t>-</w:t>
      </w:r>
      <w:r w:rsidRPr="00E6516F">
        <w:tab/>
        <w:t>The test USIM set as defined in TS 36.579-1 [2], subclause 5.5.10 is inserted.</w:t>
      </w:r>
    </w:p>
    <w:p w14:paraId="74A094B5" w14:textId="77777777" w:rsidR="0071087C" w:rsidRPr="00E6516F" w:rsidRDefault="0071087C" w:rsidP="0071087C">
      <w:pPr>
        <w:pStyle w:val="B10"/>
      </w:pPr>
      <w:r w:rsidRPr="00E6516F">
        <w:t>-</w:t>
      </w:r>
      <w:r w:rsidRPr="00E6516F">
        <w:tab/>
        <w:t>Test File 1 for CO FD as specified in annex A.2.1 and test File 2 for CO FD as specified in aAnnex A.2.2 are available at the UE for upload.</w:t>
      </w:r>
    </w:p>
    <w:p w14:paraId="3CA51810" w14:textId="77777777" w:rsidR="0071087C" w:rsidRPr="00E6516F" w:rsidRDefault="0071087C" w:rsidP="0071087C">
      <w:pPr>
        <w:pStyle w:val="H6"/>
      </w:pPr>
      <w:r w:rsidRPr="00E6516F">
        <w:t>Preamble:</w:t>
      </w:r>
    </w:p>
    <w:p w14:paraId="2498FBB3" w14:textId="77777777" w:rsidR="0071087C" w:rsidRPr="00E6516F" w:rsidRDefault="0071087C" w:rsidP="0071087C">
      <w:pPr>
        <w:pStyle w:val="B10"/>
      </w:pPr>
      <w:r w:rsidRPr="00E6516F">
        <w:t>-</w:t>
      </w:r>
      <w:r w:rsidRPr="00E6516F">
        <w:tab/>
        <w:t>In the MCData Group Configuration document the &lt;mcdata-on-network-max-data-size-auto-recv&gt; shall be set to 0 to indicate non-mandatory download independent from the file size.</w:t>
      </w:r>
    </w:p>
    <w:p w14:paraId="1BFCCC5C"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63281CF6"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14EBFB90" w14:textId="77777777" w:rsidR="0071087C" w:rsidRPr="00E6516F" w:rsidRDefault="0071087C" w:rsidP="0071087C">
      <w:pPr>
        <w:pStyle w:val="B10"/>
      </w:pPr>
      <w:r w:rsidRPr="00E6516F">
        <w:t>-</w:t>
      </w:r>
      <w:r w:rsidRPr="00E6516F">
        <w:tab/>
        <w:t>UE States at the end of the preamble</w:t>
      </w:r>
    </w:p>
    <w:p w14:paraId="3C1E6FE5" w14:textId="77777777" w:rsidR="0071087C" w:rsidRPr="00E6516F" w:rsidRDefault="0071087C" w:rsidP="0071087C">
      <w:pPr>
        <w:pStyle w:val="B2"/>
      </w:pPr>
      <w:r w:rsidRPr="00E6516F">
        <w:t>-</w:t>
      </w:r>
      <w:r w:rsidRPr="00E6516F">
        <w:tab/>
        <w:t>The UE is in E-UTRA Registered, Idle Mode state.</w:t>
      </w:r>
    </w:p>
    <w:p w14:paraId="76B780F3"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78DAE588" w14:textId="77777777" w:rsidR="0071087C" w:rsidRPr="00E6516F" w:rsidRDefault="0071087C" w:rsidP="0071087C">
      <w:pPr>
        <w:pStyle w:val="H6"/>
      </w:pPr>
      <w:bookmarkStart w:id="893" w:name="_Toc52782414"/>
      <w:bookmarkStart w:id="894" w:name="_Toc52783025"/>
      <w:bookmarkStart w:id="895" w:name="_Toc59042894"/>
      <w:r w:rsidRPr="00E6516F">
        <w:t>6.2.3.3.2</w:t>
      </w:r>
      <w:r w:rsidRPr="00E6516F">
        <w:tab/>
        <w:t>Test procedure sequence</w:t>
      </w:r>
      <w:bookmarkEnd w:id="893"/>
      <w:bookmarkEnd w:id="894"/>
      <w:bookmarkEnd w:id="895"/>
    </w:p>
    <w:p w14:paraId="00A48AF8" w14:textId="77777777" w:rsidR="0071087C" w:rsidRPr="00E6516F" w:rsidRDefault="0071087C" w:rsidP="0071087C">
      <w:pPr>
        <w:pStyle w:val="TH"/>
      </w:pPr>
      <w:r w:rsidRPr="00E6516F">
        <w:t>Table 6.2.3.3.2-1: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24CDBBA9" w14:textId="77777777" w:rsidTr="00174677">
        <w:tc>
          <w:tcPr>
            <w:tcW w:w="648" w:type="dxa"/>
            <w:tcBorders>
              <w:bottom w:val="nil"/>
            </w:tcBorders>
          </w:tcPr>
          <w:p w14:paraId="4374099C" w14:textId="77777777" w:rsidR="0071087C" w:rsidRPr="00E6516F" w:rsidRDefault="0071087C" w:rsidP="00174677">
            <w:pPr>
              <w:pStyle w:val="TAH"/>
            </w:pPr>
            <w:r w:rsidRPr="00E6516F">
              <w:t>St</w:t>
            </w:r>
          </w:p>
        </w:tc>
        <w:tc>
          <w:tcPr>
            <w:tcW w:w="3969" w:type="dxa"/>
            <w:tcBorders>
              <w:bottom w:val="nil"/>
            </w:tcBorders>
          </w:tcPr>
          <w:p w14:paraId="55A18462" w14:textId="77777777" w:rsidR="0071087C" w:rsidRPr="00E6516F" w:rsidRDefault="0071087C" w:rsidP="00174677">
            <w:pPr>
              <w:pStyle w:val="TAH"/>
            </w:pPr>
            <w:r w:rsidRPr="00E6516F">
              <w:t>Procedure</w:t>
            </w:r>
          </w:p>
        </w:tc>
        <w:tc>
          <w:tcPr>
            <w:tcW w:w="3686" w:type="dxa"/>
            <w:gridSpan w:val="2"/>
          </w:tcPr>
          <w:p w14:paraId="30607952" w14:textId="77777777" w:rsidR="0071087C" w:rsidRPr="00E6516F" w:rsidRDefault="0071087C" w:rsidP="00174677">
            <w:pPr>
              <w:pStyle w:val="TAH"/>
            </w:pPr>
            <w:r w:rsidRPr="00E6516F">
              <w:t>Message Sequence</w:t>
            </w:r>
          </w:p>
        </w:tc>
        <w:tc>
          <w:tcPr>
            <w:tcW w:w="567" w:type="dxa"/>
            <w:tcBorders>
              <w:bottom w:val="nil"/>
            </w:tcBorders>
          </w:tcPr>
          <w:p w14:paraId="001B10D7" w14:textId="77777777" w:rsidR="0071087C" w:rsidRPr="00E6516F" w:rsidRDefault="0071087C" w:rsidP="00174677">
            <w:pPr>
              <w:pStyle w:val="TAH"/>
            </w:pPr>
            <w:r w:rsidRPr="00E6516F">
              <w:t>TP</w:t>
            </w:r>
          </w:p>
        </w:tc>
        <w:tc>
          <w:tcPr>
            <w:tcW w:w="892" w:type="dxa"/>
            <w:tcBorders>
              <w:bottom w:val="nil"/>
            </w:tcBorders>
          </w:tcPr>
          <w:p w14:paraId="2961B79D" w14:textId="77777777" w:rsidR="0071087C" w:rsidRPr="00E6516F" w:rsidRDefault="0071087C" w:rsidP="00174677">
            <w:pPr>
              <w:pStyle w:val="TAH"/>
            </w:pPr>
            <w:r w:rsidRPr="00E6516F">
              <w:t>Verdict</w:t>
            </w:r>
          </w:p>
        </w:tc>
      </w:tr>
      <w:tr w:rsidR="0071087C" w:rsidRPr="00E6516F" w14:paraId="77819FE8" w14:textId="77777777" w:rsidTr="00174677">
        <w:tc>
          <w:tcPr>
            <w:tcW w:w="648" w:type="dxa"/>
            <w:tcBorders>
              <w:top w:val="nil"/>
            </w:tcBorders>
          </w:tcPr>
          <w:p w14:paraId="03A4F80C" w14:textId="77777777" w:rsidR="0071087C" w:rsidRPr="00E6516F" w:rsidRDefault="0071087C" w:rsidP="00174677">
            <w:pPr>
              <w:pStyle w:val="TAH"/>
            </w:pPr>
          </w:p>
        </w:tc>
        <w:tc>
          <w:tcPr>
            <w:tcW w:w="3969" w:type="dxa"/>
            <w:tcBorders>
              <w:top w:val="nil"/>
            </w:tcBorders>
          </w:tcPr>
          <w:p w14:paraId="6ACC99EE" w14:textId="77777777" w:rsidR="0071087C" w:rsidRPr="00E6516F" w:rsidRDefault="0071087C" w:rsidP="00174677">
            <w:pPr>
              <w:pStyle w:val="TAH"/>
            </w:pPr>
          </w:p>
        </w:tc>
        <w:tc>
          <w:tcPr>
            <w:tcW w:w="709" w:type="dxa"/>
          </w:tcPr>
          <w:p w14:paraId="463A3ACB" w14:textId="77777777" w:rsidR="0071087C" w:rsidRPr="00E6516F" w:rsidRDefault="0071087C" w:rsidP="00174677">
            <w:pPr>
              <w:pStyle w:val="TAH"/>
            </w:pPr>
            <w:r w:rsidRPr="00E6516F">
              <w:t>U - S</w:t>
            </w:r>
          </w:p>
        </w:tc>
        <w:tc>
          <w:tcPr>
            <w:tcW w:w="2977" w:type="dxa"/>
          </w:tcPr>
          <w:p w14:paraId="42EE56FC" w14:textId="77777777" w:rsidR="0071087C" w:rsidRPr="00E6516F" w:rsidRDefault="0071087C" w:rsidP="00174677">
            <w:pPr>
              <w:pStyle w:val="TAH"/>
            </w:pPr>
            <w:r w:rsidRPr="00E6516F">
              <w:t>Message</w:t>
            </w:r>
          </w:p>
        </w:tc>
        <w:tc>
          <w:tcPr>
            <w:tcW w:w="567" w:type="dxa"/>
            <w:tcBorders>
              <w:top w:val="nil"/>
            </w:tcBorders>
          </w:tcPr>
          <w:p w14:paraId="4C8BE833" w14:textId="77777777" w:rsidR="0071087C" w:rsidRPr="00E6516F" w:rsidRDefault="0071087C" w:rsidP="00174677">
            <w:pPr>
              <w:pStyle w:val="TAH"/>
            </w:pPr>
          </w:p>
        </w:tc>
        <w:tc>
          <w:tcPr>
            <w:tcW w:w="892" w:type="dxa"/>
            <w:tcBorders>
              <w:top w:val="nil"/>
            </w:tcBorders>
          </w:tcPr>
          <w:p w14:paraId="2E57C086" w14:textId="77777777" w:rsidR="0071087C" w:rsidRPr="00E6516F" w:rsidRDefault="0071087C" w:rsidP="00174677">
            <w:pPr>
              <w:pStyle w:val="TAH"/>
            </w:pPr>
          </w:p>
        </w:tc>
      </w:tr>
      <w:tr w:rsidR="0071087C" w:rsidRPr="00E6516F" w14:paraId="5A09CB0C" w14:textId="77777777" w:rsidTr="00174677">
        <w:tc>
          <w:tcPr>
            <w:tcW w:w="648" w:type="dxa"/>
            <w:shd w:val="clear" w:color="auto" w:fill="auto"/>
          </w:tcPr>
          <w:p w14:paraId="716FD9B9" w14:textId="77777777" w:rsidR="0071087C" w:rsidRPr="00E6516F" w:rsidRDefault="0071087C" w:rsidP="00174677">
            <w:pPr>
              <w:pStyle w:val="TAC"/>
            </w:pPr>
            <w:r w:rsidRPr="00E6516F">
              <w:t>1</w:t>
            </w:r>
          </w:p>
        </w:tc>
        <w:tc>
          <w:tcPr>
            <w:tcW w:w="3969" w:type="dxa"/>
            <w:shd w:val="clear" w:color="auto" w:fill="auto"/>
          </w:tcPr>
          <w:p w14:paraId="6B008830" w14:textId="77777777" w:rsidR="0071087C" w:rsidRPr="00E6516F" w:rsidRDefault="0071087C" w:rsidP="00174677">
            <w:pPr>
              <w:pStyle w:val="TAL"/>
            </w:pPr>
            <w:r w:rsidRPr="00E6516F">
              <w:t>Make the MCDATA User request to send test file 1 for CO group FD over HTTP for non-mandatory download and with disposition request "FILE DOWNLOAD COMPLETED UPDATE".</w:t>
            </w:r>
          </w:p>
          <w:p w14:paraId="0E758E8E" w14:textId="77777777" w:rsidR="0071087C" w:rsidRPr="00E6516F" w:rsidRDefault="0071087C" w:rsidP="00174677">
            <w:pPr>
              <w:pStyle w:val="TAL"/>
            </w:pPr>
            <w:r w:rsidRPr="00E6516F">
              <w:t>(NOTE 1, NOTE 2)</w:t>
            </w:r>
          </w:p>
        </w:tc>
        <w:tc>
          <w:tcPr>
            <w:tcW w:w="709" w:type="dxa"/>
            <w:shd w:val="clear" w:color="auto" w:fill="auto"/>
          </w:tcPr>
          <w:p w14:paraId="4EEA8D77" w14:textId="77777777" w:rsidR="0071087C" w:rsidRPr="00E6516F" w:rsidRDefault="0071087C" w:rsidP="00174677">
            <w:pPr>
              <w:pStyle w:val="TAC"/>
            </w:pPr>
            <w:r w:rsidRPr="00E6516F">
              <w:t>-</w:t>
            </w:r>
          </w:p>
        </w:tc>
        <w:tc>
          <w:tcPr>
            <w:tcW w:w="2977" w:type="dxa"/>
            <w:shd w:val="clear" w:color="auto" w:fill="auto"/>
          </w:tcPr>
          <w:p w14:paraId="1741EAB2" w14:textId="77777777" w:rsidR="0071087C" w:rsidRPr="00E6516F" w:rsidRDefault="0071087C" w:rsidP="00174677">
            <w:pPr>
              <w:pStyle w:val="TAL"/>
            </w:pPr>
            <w:r w:rsidRPr="00E6516F">
              <w:t>-</w:t>
            </w:r>
          </w:p>
        </w:tc>
        <w:tc>
          <w:tcPr>
            <w:tcW w:w="567" w:type="dxa"/>
            <w:shd w:val="clear" w:color="auto" w:fill="auto"/>
          </w:tcPr>
          <w:p w14:paraId="56D567AF" w14:textId="77777777" w:rsidR="0071087C" w:rsidRPr="00E6516F" w:rsidRDefault="0071087C" w:rsidP="00174677">
            <w:pPr>
              <w:pStyle w:val="TAC"/>
            </w:pPr>
            <w:r w:rsidRPr="00E6516F">
              <w:t>-</w:t>
            </w:r>
          </w:p>
        </w:tc>
        <w:tc>
          <w:tcPr>
            <w:tcW w:w="892" w:type="dxa"/>
            <w:shd w:val="clear" w:color="auto" w:fill="auto"/>
          </w:tcPr>
          <w:p w14:paraId="53F7872E" w14:textId="77777777" w:rsidR="0071087C" w:rsidRPr="00E6516F" w:rsidRDefault="0071087C" w:rsidP="00174677">
            <w:pPr>
              <w:pStyle w:val="TAC"/>
            </w:pPr>
            <w:r w:rsidRPr="00E6516F">
              <w:t>-</w:t>
            </w:r>
          </w:p>
        </w:tc>
      </w:tr>
      <w:tr w:rsidR="0071087C" w:rsidRPr="00E6516F" w14:paraId="4C2D867E" w14:textId="77777777" w:rsidTr="00174677">
        <w:trPr>
          <w:trHeight w:val="467"/>
        </w:trPr>
        <w:tc>
          <w:tcPr>
            <w:tcW w:w="648" w:type="dxa"/>
            <w:shd w:val="clear" w:color="auto" w:fill="auto"/>
          </w:tcPr>
          <w:p w14:paraId="7DA615C4" w14:textId="77777777" w:rsidR="0071087C" w:rsidRPr="00E6516F" w:rsidRDefault="0071087C" w:rsidP="00174677">
            <w:pPr>
              <w:pStyle w:val="TAC"/>
            </w:pPr>
            <w:r w:rsidRPr="00E6516F">
              <w:rPr>
                <w:rFonts w:cs="Arial"/>
              </w:rPr>
              <w:t>2</w:t>
            </w:r>
          </w:p>
        </w:tc>
        <w:tc>
          <w:tcPr>
            <w:tcW w:w="3969" w:type="dxa"/>
            <w:shd w:val="clear" w:color="auto" w:fill="auto"/>
          </w:tcPr>
          <w:p w14:paraId="679E0A25" w14:textId="77777777" w:rsidR="0071087C" w:rsidRPr="00E6516F" w:rsidRDefault="0071087C" w:rsidP="00174677">
            <w:pPr>
              <w:pStyle w:val="TAL"/>
            </w:pPr>
            <w:r w:rsidRPr="00E6516F">
              <w:t xml:space="preserve">Check: Does the UE (MCData Client) perform the procedure for </w:t>
            </w:r>
            <w:r w:rsidRPr="00E6516F">
              <w:rPr>
                <w:b/>
                <w:bCs/>
              </w:rPr>
              <w:t xml:space="preserve">discovery of the absolute URI of the media storage function (one-to-one communication) </w:t>
            </w:r>
            <w:r w:rsidRPr="00E6516F">
              <w:t>specified in TS 36.579-1 [2] Table 5.3C.9.3-1 ?</w:t>
            </w:r>
          </w:p>
        </w:tc>
        <w:tc>
          <w:tcPr>
            <w:tcW w:w="709" w:type="dxa"/>
            <w:shd w:val="clear" w:color="auto" w:fill="auto"/>
          </w:tcPr>
          <w:p w14:paraId="34F816B7" w14:textId="77777777" w:rsidR="0071087C" w:rsidRPr="00E6516F" w:rsidRDefault="0071087C" w:rsidP="00174677">
            <w:pPr>
              <w:pStyle w:val="TAC"/>
              <w:rPr>
                <w:szCs w:val="18"/>
              </w:rPr>
            </w:pPr>
            <w:r w:rsidRPr="00E6516F">
              <w:rPr>
                <w:szCs w:val="18"/>
              </w:rPr>
              <w:t>-</w:t>
            </w:r>
          </w:p>
        </w:tc>
        <w:tc>
          <w:tcPr>
            <w:tcW w:w="2977" w:type="dxa"/>
            <w:shd w:val="clear" w:color="auto" w:fill="auto"/>
          </w:tcPr>
          <w:p w14:paraId="2C8C4C30" w14:textId="77777777" w:rsidR="0071087C" w:rsidRPr="00E6516F" w:rsidRDefault="0071087C" w:rsidP="00174677">
            <w:pPr>
              <w:pStyle w:val="TAL"/>
            </w:pPr>
            <w:r w:rsidRPr="00E6516F">
              <w:t>-</w:t>
            </w:r>
          </w:p>
        </w:tc>
        <w:tc>
          <w:tcPr>
            <w:tcW w:w="567" w:type="dxa"/>
            <w:shd w:val="clear" w:color="auto" w:fill="auto"/>
          </w:tcPr>
          <w:p w14:paraId="1D53A1E2" w14:textId="77777777" w:rsidR="0071087C" w:rsidRPr="00E6516F" w:rsidRDefault="0071087C" w:rsidP="00174677">
            <w:pPr>
              <w:pStyle w:val="TAC"/>
            </w:pPr>
            <w:r w:rsidRPr="00E6516F">
              <w:t>1</w:t>
            </w:r>
          </w:p>
        </w:tc>
        <w:tc>
          <w:tcPr>
            <w:tcW w:w="892" w:type="dxa"/>
            <w:shd w:val="clear" w:color="auto" w:fill="auto"/>
          </w:tcPr>
          <w:p w14:paraId="2C7629C7" w14:textId="77777777" w:rsidR="0071087C" w:rsidRPr="00E6516F" w:rsidRDefault="0071087C" w:rsidP="00174677">
            <w:pPr>
              <w:pStyle w:val="TAC"/>
            </w:pPr>
            <w:r w:rsidRPr="00E6516F">
              <w:t>P</w:t>
            </w:r>
          </w:p>
        </w:tc>
      </w:tr>
      <w:tr w:rsidR="0071087C" w:rsidRPr="00E6516F" w14:paraId="2C9400E0" w14:textId="77777777" w:rsidTr="004312E8">
        <w:tc>
          <w:tcPr>
            <w:tcW w:w="648" w:type="dxa"/>
            <w:shd w:val="clear" w:color="auto" w:fill="auto"/>
          </w:tcPr>
          <w:p w14:paraId="7202273E" w14:textId="77777777" w:rsidR="0071087C" w:rsidRPr="00E6516F" w:rsidRDefault="0071087C" w:rsidP="00174677">
            <w:pPr>
              <w:pStyle w:val="TAC"/>
            </w:pPr>
            <w:r w:rsidRPr="00E6516F">
              <w:t>3</w:t>
            </w:r>
          </w:p>
        </w:tc>
        <w:tc>
          <w:tcPr>
            <w:tcW w:w="3969" w:type="dxa"/>
            <w:shd w:val="clear" w:color="auto" w:fill="auto"/>
          </w:tcPr>
          <w:p w14:paraId="57A87281" w14:textId="77777777" w:rsidR="0071087C" w:rsidRPr="00E6516F" w:rsidRDefault="0071087C" w:rsidP="00174677">
            <w:pPr>
              <w:pStyle w:val="TAL"/>
            </w:pPr>
            <w:r w:rsidRPr="00E6516F">
              <w:t xml:space="preserve">Check: Does the UE (MCData Client) perform the procedure for </w:t>
            </w:r>
            <w:r w:rsidRPr="00E6516F">
              <w:rPr>
                <w:b/>
                <w:bCs/>
              </w:rPr>
              <w:t>FD file upload using HTTP</w:t>
            </w:r>
            <w:r w:rsidRPr="00E6516F">
              <w:t xml:space="preserve"> specified in TS 36.579-1 [2] Table 5.3C.10.3-1?</w:t>
            </w:r>
          </w:p>
        </w:tc>
        <w:tc>
          <w:tcPr>
            <w:tcW w:w="709" w:type="dxa"/>
            <w:shd w:val="clear" w:color="auto" w:fill="auto"/>
          </w:tcPr>
          <w:p w14:paraId="743D97CD" w14:textId="77777777" w:rsidR="0071087C" w:rsidRPr="00E6516F" w:rsidRDefault="0071087C" w:rsidP="00174677">
            <w:pPr>
              <w:pStyle w:val="TAC"/>
            </w:pPr>
            <w:r w:rsidRPr="00E6516F">
              <w:t>-</w:t>
            </w:r>
          </w:p>
        </w:tc>
        <w:tc>
          <w:tcPr>
            <w:tcW w:w="2977" w:type="dxa"/>
            <w:shd w:val="clear" w:color="auto" w:fill="auto"/>
          </w:tcPr>
          <w:p w14:paraId="79F5849C" w14:textId="77777777" w:rsidR="0071087C" w:rsidRPr="00E6516F" w:rsidRDefault="0071087C" w:rsidP="00174677">
            <w:pPr>
              <w:pStyle w:val="TAL"/>
            </w:pPr>
            <w:r w:rsidRPr="00E6516F">
              <w:t>-</w:t>
            </w:r>
          </w:p>
        </w:tc>
        <w:tc>
          <w:tcPr>
            <w:tcW w:w="567" w:type="dxa"/>
            <w:shd w:val="clear" w:color="auto" w:fill="auto"/>
          </w:tcPr>
          <w:p w14:paraId="5AED5FAA" w14:textId="77777777" w:rsidR="0071087C" w:rsidRPr="00E6516F" w:rsidRDefault="0071087C" w:rsidP="00174677">
            <w:pPr>
              <w:pStyle w:val="TAC"/>
            </w:pPr>
            <w:r w:rsidRPr="00E6516F">
              <w:t>2</w:t>
            </w:r>
          </w:p>
        </w:tc>
        <w:tc>
          <w:tcPr>
            <w:tcW w:w="892" w:type="dxa"/>
            <w:shd w:val="clear" w:color="auto" w:fill="auto"/>
          </w:tcPr>
          <w:p w14:paraId="5F7BD47F" w14:textId="77777777" w:rsidR="0071087C" w:rsidRPr="00E6516F" w:rsidRDefault="0071087C" w:rsidP="00174677">
            <w:pPr>
              <w:pStyle w:val="TAC"/>
            </w:pPr>
            <w:r w:rsidRPr="00E6516F">
              <w:t>P</w:t>
            </w:r>
          </w:p>
        </w:tc>
      </w:tr>
      <w:tr w:rsidR="0071087C" w:rsidRPr="00E6516F" w14:paraId="7008902D" w14:textId="77777777" w:rsidTr="00174677">
        <w:tc>
          <w:tcPr>
            <w:tcW w:w="648" w:type="dxa"/>
            <w:shd w:val="clear" w:color="auto" w:fill="auto"/>
          </w:tcPr>
          <w:p w14:paraId="44F26B10" w14:textId="77777777" w:rsidR="0071087C" w:rsidRPr="00E6516F" w:rsidRDefault="0071087C" w:rsidP="00174677">
            <w:pPr>
              <w:pStyle w:val="TAC"/>
            </w:pPr>
            <w:r w:rsidRPr="00E6516F">
              <w:t>3A</w:t>
            </w:r>
          </w:p>
        </w:tc>
        <w:tc>
          <w:tcPr>
            <w:tcW w:w="3969" w:type="dxa"/>
            <w:shd w:val="clear" w:color="auto" w:fill="auto"/>
          </w:tcPr>
          <w:p w14:paraId="23022EEA" w14:textId="77777777" w:rsidR="0071087C" w:rsidRPr="00E6516F" w:rsidRDefault="0071087C" w:rsidP="00174677">
            <w:pPr>
              <w:pStyle w:val="TAL"/>
            </w:pPr>
            <w:r w:rsidRPr="00E6516F">
              <w:t>Check: Is the content of the uploaded file the same as specified in annex A.2.1?</w:t>
            </w:r>
          </w:p>
        </w:tc>
        <w:tc>
          <w:tcPr>
            <w:tcW w:w="709" w:type="dxa"/>
            <w:shd w:val="clear" w:color="auto" w:fill="auto"/>
          </w:tcPr>
          <w:p w14:paraId="25CE8247" w14:textId="77777777" w:rsidR="0071087C" w:rsidRPr="00E6516F" w:rsidRDefault="0071087C" w:rsidP="00174677">
            <w:pPr>
              <w:pStyle w:val="TAC"/>
            </w:pPr>
            <w:r w:rsidRPr="00E6516F">
              <w:t>-</w:t>
            </w:r>
          </w:p>
        </w:tc>
        <w:tc>
          <w:tcPr>
            <w:tcW w:w="2977" w:type="dxa"/>
            <w:shd w:val="clear" w:color="auto" w:fill="auto"/>
          </w:tcPr>
          <w:p w14:paraId="7E68AB44" w14:textId="77777777" w:rsidR="0071087C" w:rsidRPr="00E6516F" w:rsidRDefault="0071087C" w:rsidP="00174677">
            <w:pPr>
              <w:pStyle w:val="TAL"/>
            </w:pPr>
            <w:r w:rsidRPr="00E6516F">
              <w:t>-</w:t>
            </w:r>
          </w:p>
        </w:tc>
        <w:tc>
          <w:tcPr>
            <w:tcW w:w="567" w:type="dxa"/>
            <w:shd w:val="clear" w:color="auto" w:fill="auto"/>
          </w:tcPr>
          <w:p w14:paraId="107F48DE" w14:textId="77777777" w:rsidR="0071087C" w:rsidRPr="00E6516F" w:rsidRDefault="0071087C" w:rsidP="00174677">
            <w:pPr>
              <w:pStyle w:val="TAC"/>
            </w:pPr>
            <w:r w:rsidRPr="00E6516F">
              <w:t>2</w:t>
            </w:r>
          </w:p>
        </w:tc>
        <w:tc>
          <w:tcPr>
            <w:tcW w:w="892" w:type="dxa"/>
            <w:shd w:val="clear" w:color="auto" w:fill="auto"/>
          </w:tcPr>
          <w:p w14:paraId="7E1B152E" w14:textId="77777777" w:rsidR="0071087C" w:rsidRPr="00E6516F" w:rsidRDefault="0071087C" w:rsidP="00174677">
            <w:pPr>
              <w:pStyle w:val="TAC"/>
            </w:pPr>
            <w:r w:rsidRPr="00E6516F">
              <w:t>P</w:t>
            </w:r>
          </w:p>
        </w:tc>
      </w:tr>
      <w:tr w:rsidR="0071087C" w:rsidRPr="00E6516F" w14:paraId="0EC02CFA" w14:textId="77777777" w:rsidTr="004312E8">
        <w:tc>
          <w:tcPr>
            <w:tcW w:w="648" w:type="dxa"/>
            <w:shd w:val="clear" w:color="auto" w:fill="auto"/>
          </w:tcPr>
          <w:p w14:paraId="139001F7" w14:textId="77777777" w:rsidR="0071087C" w:rsidRPr="00E6516F" w:rsidRDefault="0071087C" w:rsidP="00174677">
            <w:pPr>
              <w:pStyle w:val="TAC"/>
            </w:pPr>
            <w:r w:rsidRPr="00E6516F">
              <w:t>4-6</w:t>
            </w:r>
          </w:p>
        </w:tc>
        <w:tc>
          <w:tcPr>
            <w:tcW w:w="3969" w:type="dxa"/>
            <w:shd w:val="clear" w:color="auto" w:fill="auto"/>
          </w:tcPr>
          <w:p w14:paraId="16A81EB3" w14:textId="77777777" w:rsidR="0071087C" w:rsidRPr="00E6516F" w:rsidRDefault="0071087C" w:rsidP="00174677">
            <w:pPr>
              <w:pStyle w:val="TAL"/>
            </w:pPr>
            <w:r w:rsidRPr="00E6516F">
              <w:t>Void</w:t>
            </w:r>
          </w:p>
        </w:tc>
        <w:tc>
          <w:tcPr>
            <w:tcW w:w="709" w:type="dxa"/>
            <w:shd w:val="clear" w:color="auto" w:fill="auto"/>
          </w:tcPr>
          <w:p w14:paraId="4AAE74D2" w14:textId="77777777" w:rsidR="0071087C" w:rsidRPr="00E6516F" w:rsidRDefault="0071087C" w:rsidP="00174677">
            <w:pPr>
              <w:pStyle w:val="TAC"/>
            </w:pPr>
            <w:r w:rsidRPr="00E6516F">
              <w:t>-</w:t>
            </w:r>
          </w:p>
        </w:tc>
        <w:tc>
          <w:tcPr>
            <w:tcW w:w="2977" w:type="dxa"/>
            <w:shd w:val="clear" w:color="auto" w:fill="auto"/>
          </w:tcPr>
          <w:p w14:paraId="21C4742F" w14:textId="77777777" w:rsidR="0071087C" w:rsidRPr="00E6516F" w:rsidRDefault="0071087C" w:rsidP="00174677">
            <w:pPr>
              <w:pStyle w:val="TAL"/>
            </w:pPr>
            <w:r w:rsidRPr="00E6516F">
              <w:t>-</w:t>
            </w:r>
          </w:p>
        </w:tc>
        <w:tc>
          <w:tcPr>
            <w:tcW w:w="567" w:type="dxa"/>
            <w:shd w:val="clear" w:color="auto" w:fill="auto"/>
          </w:tcPr>
          <w:p w14:paraId="08A9E507" w14:textId="77777777" w:rsidR="0071087C" w:rsidRPr="00E6516F" w:rsidRDefault="0071087C" w:rsidP="00174677">
            <w:pPr>
              <w:pStyle w:val="TAC"/>
            </w:pPr>
            <w:r w:rsidRPr="00E6516F">
              <w:t>-</w:t>
            </w:r>
          </w:p>
        </w:tc>
        <w:tc>
          <w:tcPr>
            <w:tcW w:w="892" w:type="dxa"/>
            <w:shd w:val="clear" w:color="auto" w:fill="auto"/>
          </w:tcPr>
          <w:p w14:paraId="78C3E8A0" w14:textId="77777777" w:rsidR="0071087C" w:rsidRPr="00E6516F" w:rsidRDefault="0071087C" w:rsidP="00174677">
            <w:pPr>
              <w:pStyle w:val="TAC"/>
            </w:pPr>
            <w:r w:rsidRPr="00E6516F">
              <w:t>-</w:t>
            </w:r>
          </w:p>
        </w:tc>
      </w:tr>
      <w:tr w:rsidR="0071087C" w:rsidRPr="00E6516F" w14:paraId="062AB430" w14:textId="77777777" w:rsidTr="00174677">
        <w:trPr>
          <w:trHeight w:val="467"/>
        </w:trPr>
        <w:tc>
          <w:tcPr>
            <w:tcW w:w="648" w:type="dxa"/>
            <w:shd w:val="clear" w:color="auto" w:fill="auto"/>
          </w:tcPr>
          <w:p w14:paraId="5CE42702" w14:textId="77777777" w:rsidR="0071087C" w:rsidRPr="00E6516F" w:rsidRDefault="0071087C" w:rsidP="00174677">
            <w:pPr>
              <w:pStyle w:val="TAC"/>
            </w:pPr>
            <w:r w:rsidRPr="00E6516F">
              <w:t>7</w:t>
            </w:r>
          </w:p>
        </w:tc>
        <w:tc>
          <w:tcPr>
            <w:tcW w:w="3969" w:type="dxa"/>
            <w:shd w:val="clear" w:color="auto" w:fill="auto"/>
          </w:tcPr>
          <w:p w14:paraId="37B95337" w14:textId="77777777" w:rsidR="0071087C" w:rsidRPr="00E6516F"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an FD NOTIFICATION with disposition notification type "FILE DOWNLOAD REQUEST ACCEPTED"</w:t>
            </w:r>
            <w:r w:rsidRPr="00E6516F">
              <w:t xml:space="preserve"> for the FD message sent at step 3?</w:t>
            </w:r>
          </w:p>
        </w:tc>
        <w:tc>
          <w:tcPr>
            <w:tcW w:w="709" w:type="dxa"/>
            <w:shd w:val="clear" w:color="auto" w:fill="auto"/>
          </w:tcPr>
          <w:p w14:paraId="5BBA3680" w14:textId="77777777" w:rsidR="0071087C" w:rsidRPr="00E6516F" w:rsidRDefault="0071087C" w:rsidP="00174677">
            <w:pPr>
              <w:pStyle w:val="TAC"/>
            </w:pPr>
            <w:r w:rsidRPr="00E6516F">
              <w:t>-</w:t>
            </w:r>
          </w:p>
        </w:tc>
        <w:tc>
          <w:tcPr>
            <w:tcW w:w="2977" w:type="dxa"/>
            <w:shd w:val="clear" w:color="auto" w:fill="auto"/>
          </w:tcPr>
          <w:p w14:paraId="11C9BE52" w14:textId="77777777" w:rsidR="0071087C" w:rsidRPr="00E6516F" w:rsidRDefault="0071087C" w:rsidP="00174677">
            <w:pPr>
              <w:pStyle w:val="TAL"/>
            </w:pPr>
            <w:r w:rsidRPr="00E6516F">
              <w:t>-</w:t>
            </w:r>
          </w:p>
        </w:tc>
        <w:tc>
          <w:tcPr>
            <w:tcW w:w="567" w:type="dxa"/>
            <w:shd w:val="clear" w:color="auto" w:fill="auto"/>
          </w:tcPr>
          <w:p w14:paraId="0396FFE6" w14:textId="77777777" w:rsidR="0071087C" w:rsidRPr="00E6516F" w:rsidRDefault="0071087C" w:rsidP="00174677">
            <w:pPr>
              <w:pStyle w:val="TAC"/>
            </w:pPr>
            <w:r w:rsidRPr="00E6516F">
              <w:t>3</w:t>
            </w:r>
          </w:p>
        </w:tc>
        <w:tc>
          <w:tcPr>
            <w:tcW w:w="892" w:type="dxa"/>
            <w:shd w:val="clear" w:color="auto" w:fill="auto"/>
          </w:tcPr>
          <w:p w14:paraId="52E3BF32" w14:textId="77777777" w:rsidR="0071087C" w:rsidRPr="00E6516F" w:rsidRDefault="0071087C" w:rsidP="00174677">
            <w:pPr>
              <w:pStyle w:val="TAC"/>
            </w:pPr>
            <w:r w:rsidRPr="00E6516F">
              <w:t>P</w:t>
            </w:r>
          </w:p>
        </w:tc>
      </w:tr>
      <w:tr w:rsidR="0071087C" w:rsidRPr="00E6516F" w14:paraId="06173B5C" w14:textId="77777777" w:rsidTr="004312E8">
        <w:tc>
          <w:tcPr>
            <w:tcW w:w="648" w:type="dxa"/>
            <w:shd w:val="clear" w:color="auto" w:fill="auto"/>
          </w:tcPr>
          <w:p w14:paraId="2F4F52CE" w14:textId="77777777" w:rsidR="0071087C" w:rsidRPr="00E6516F" w:rsidRDefault="0071087C" w:rsidP="00174677">
            <w:pPr>
              <w:pStyle w:val="TAC"/>
            </w:pPr>
            <w:r w:rsidRPr="00E6516F">
              <w:t>8</w:t>
            </w:r>
          </w:p>
        </w:tc>
        <w:tc>
          <w:tcPr>
            <w:tcW w:w="3969" w:type="dxa"/>
            <w:shd w:val="clear" w:color="auto" w:fill="auto"/>
          </w:tcPr>
          <w:p w14:paraId="1128799D" w14:textId="77777777" w:rsidR="0071087C" w:rsidRPr="00E6516F" w:rsidRDefault="0071087C" w:rsidP="00174677">
            <w:pPr>
              <w:pStyle w:val="TAL"/>
            </w:pPr>
            <w:r w:rsidRPr="00E6516F">
              <w:t>Void</w:t>
            </w:r>
          </w:p>
        </w:tc>
        <w:tc>
          <w:tcPr>
            <w:tcW w:w="709" w:type="dxa"/>
            <w:shd w:val="clear" w:color="auto" w:fill="auto"/>
          </w:tcPr>
          <w:p w14:paraId="58CE282B" w14:textId="77777777" w:rsidR="0071087C" w:rsidRPr="00E6516F" w:rsidRDefault="0071087C" w:rsidP="00174677">
            <w:pPr>
              <w:pStyle w:val="TAC"/>
            </w:pPr>
            <w:r w:rsidRPr="00E6516F">
              <w:t>-</w:t>
            </w:r>
          </w:p>
        </w:tc>
        <w:tc>
          <w:tcPr>
            <w:tcW w:w="2977" w:type="dxa"/>
            <w:shd w:val="clear" w:color="auto" w:fill="auto"/>
          </w:tcPr>
          <w:p w14:paraId="77E7D2EF" w14:textId="77777777" w:rsidR="0071087C" w:rsidRPr="00E6516F" w:rsidRDefault="0071087C" w:rsidP="00174677">
            <w:pPr>
              <w:pStyle w:val="TAL"/>
            </w:pPr>
            <w:r w:rsidRPr="00E6516F">
              <w:t>-</w:t>
            </w:r>
          </w:p>
        </w:tc>
        <w:tc>
          <w:tcPr>
            <w:tcW w:w="567" w:type="dxa"/>
            <w:shd w:val="clear" w:color="auto" w:fill="auto"/>
          </w:tcPr>
          <w:p w14:paraId="13940873" w14:textId="77777777" w:rsidR="0071087C" w:rsidRPr="00E6516F" w:rsidRDefault="0071087C" w:rsidP="00174677">
            <w:pPr>
              <w:pStyle w:val="TAC"/>
            </w:pPr>
            <w:r w:rsidRPr="00E6516F">
              <w:t>-</w:t>
            </w:r>
          </w:p>
        </w:tc>
        <w:tc>
          <w:tcPr>
            <w:tcW w:w="892" w:type="dxa"/>
            <w:shd w:val="clear" w:color="auto" w:fill="auto"/>
          </w:tcPr>
          <w:p w14:paraId="3114CD5D" w14:textId="77777777" w:rsidR="0071087C" w:rsidRPr="00E6516F" w:rsidRDefault="0071087C" w:rsidP="00174677">
            <w:pPr>
              <w:pStyle w:val="TAC"/>
            </w:pPr>
            <w:r w:rsidRPr="00E6516F">
              <w:t>-</w:t>
            </w:r>
          </w:p>
        </w:tc>
      </w:tr>
      <w:tr w:rsidR="0071087C" w:rsidRPr="00E6516F" w14:paraId="214107F2" w14:textId="77777777" w:rsidTr="00174677">
        <w:trPr>
          <w:trHeight w:val="467"/>
        </w:trPr>
        <w:tc>
          <w:tcPr>
            <w:tcW w:w="648" w:type="dxa"/>
            <w:shd w:val="clear" w:color="auto" w:fill="auto"/>
          </w:tcPr>
          <w:p w14:paraId="55A062AF" w14:textId="77777777" w:rsidR="0071087C" w:rsidRPr="00E6516F" w:rsidRDefault="0071087C" w:rsidP="00174677">
            <w:pPr>
              <w:pStyle w:val="TAC"/>
            </w:pPr>
            <w:r w:rsidRPr="00E6516F">
              <w:t>9</w:t>
            </w:r>
          </w:p>
        </w:tc>
        <w:tc>
          <w:tcPr>
            <w:tcW w:w="3969" w:type="dxa"/>
            <w:shd w:val="clear" w:color="auto" w:fill="auto"/>
          </w:tcPr>
          <w:p w14:paraId="04F6C4DF" w14:textId="77777777" w:rsidR="0071087C" w:rsidRPr="00E6516F" w:rsidRDefault="0071087C" w:rsidP="00174677">
            <w:pPr>
              <w:pStyle w:val="TAL"/>
            </w:pPr>
            <w:r w:rsidRPr="00E6516F">
              <w:t>Check: Does the UE (MCDATA Client) deliver the notification that the remote Client has accepted the download?</w:t>
            </w:r>
          </w:p>
          <w:p w14:paraId="09EB44B4" w14:textId="77777777" w:rsidR="0071087C" w:rsidRPr="00E6516F" w:rsidRDefault="0071087C" w:rsidP="00174677">
            <w:pPr>
              <w:pStyle w:val="TAL"/>
            </w:pPr>
            <w:r w:rsidRPr="00E6516F">
              <w:t>(NOTE 1)</w:t>
            </w:r>
          </w:p>
        </w:tc>
        <w:tc>
          <w:tcPr>
            <w:tcW w:w="709" w:type="dxa"/>
            <w:shd w:val="clear" w:color="auto" w:fill="auto"/>
          </w:tcPr>
          <w:p w14:paraId="21B76EE1" w14:textId="77777777" w:rsidR="0071087C" w:rsidRPr="00E6516F" w:rsidRDefault="0071087C" w:rsidP="00174677">
            <w:pPr>
              <w:pStyle w:val="TAC"/>
            </w:pPr>
            <w:r w:rsidRPr="00E6516F">
              <w:t>-</w:t>
            </w:r>
          </w:p>
        </w:tc>
        <w:tc>
          <w:tcPr>
            <w:tcW w:w="2977" w:type="dxa"/>
            <w:shd w:val="clear" w:color="auto" w:fill="auto"/>
          </w:tcPr>
          <w:p w14:paraId="15257E24" w14:textId="77777777" w:rsidR="0071087C" w:rsidRPr="00E6516F" w:rsidRDefault="0071087C" w:rsidP="00174677">
            <w:pPr>
              <w:pStyle w:val="TAL"/>
            </w:pPr>
            <w:r w:rsidRPr="00E6516F">
              <w:t>-</w:t>
            </w:r>
          </w:p>
        </w:tc>
        <w:tc>
          <w:tcPr>
            <w:tcW w:w="567" w:type="dxa"/>
            <w:shd w:val="clear" w:color="auto" w:fill="auto"/>
          </w:tcPr>
          <w:p w14:paraId="5A64DABB" w14:textId="77777777" w:rsidR="0071087C" w:rsidRPr="00E6516F" w:rsidRDefault="0071087C" w:rsidP="00174677">
            <w:pPr>
              <w:pStyle w:val="TAC"/>
            </w:pPr>
            <w:r w:rsidRPr="00E6516F">
              <w:t>3</w:t>
            </w:r>
          </w:p>
        </w:tc>
        <w:tc>
          <w:tcPr>
            <w:tcW w:w="892" w:type="dxa"/>
            <w:shd w:val="clear" w:color="auto" w:fill="auto"/>
          </w:tcPr>
          <w:p w14:paraId="6A2825DA" w14:textId="77777777" w:rsidR="0071087C" w:rsidRPr="00E6516F" w:rsidRDefault="0071087C" w:rsidP="00174677">
            <w:pPr>
              <w:pStyle w:val="TAC"/>
            </w:pPr>
            <w:r w:rsidRPr="00E6516F">
              <w:t>P</w:t>
            </w:r>
          </w:p>
        </w:tc>
      </w:tr>
      <w:tr w:rsidR="0071087C" w:rsidRPr="00E6516F" w14:paraId="0784531A" w14:textId="77777777" w:rsidTr="00174677">
        <w:trPr>
          <w:trHeight w:val="467"/>
        </w:trPr>
        <w:tc>
          <w:tcPr>
            <w:tcW w:w="648" w:type="dxa"/>
            <w:shd w:val="clear" w:color="auto" w:fill="auto"/>
          </w:tcPr>
          <w:p w14:paraId="7009C770" w14:textId="77777777" w:rsidR="0071087C" w:rsidRPr="00E6516F" w:rsidRDefault="0071087C" w:rsidP="00174677">
            <w:pPr>
              <w:pStyle w:val="TAC"/>
            </w:pPr>
            <w:r w:rsidRPr="00E6516F">
              <w:t>10</w:t>
            </w:r>
          </w:p>
        </w:tc>
        <w:tc>
          <w:tcPr>
            <w:tcW w:w="3969" w:type="dxa"/>
            <w:shd w:val="clear" w:color="auto" w:fill="auto"/>
          </w:tcPr>
          <w:p w14:paraId="4234FA0A" w14:textId="77777777" w:rsidR="0071087C" w:rsidRPr="00E6516F"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an FD NOTIFICATION with disposition notification type "FILE DOWNLOAD COMPLETED"</w:t>
            </w:r>
            <w:r w:rsidRPr="00E6516F">
              <w:t xml:space="preserve"> for the FD message sent at step 3?</w:t>
            </w:r>
          </w:p>
        </w:tc>
        <w:tc>
          <w:tcPr>
            <w:tcW w:w="709" w:type="dxa"/>
            <w:shd w:val="clear" w:color="auto" w:fill="auto"/>
          </w:tcPr>
          <w:p w14:paraId="05693045" w14:textId="77777777" w:rsidR="0071087C" w:rsidRPr="00E6516F" w:rsidRDefault="0071087C" w:rsidP="00174677">
            <w:pPr>
              <w:pStyle w:val="TAC"/>
            </w:pPr>
            <w:r w:rsidRPr="00E6516F">
              <w:t>-</w:t>
            </w:r>
          </w:p>
        </w:tc>
        <w:tc>
          <w:tcPr>
            <w:tcW w:w="2977" w:type="dxa"/>
            <w:shd w:val="clear" w:color="auto" w:fill="auto"/>
          </w:tcPr>
          <w:p w14:paraId="2F6D8A5A" w14:textId="77777777" w:rsidR="0071087C" w:rsidRPr="00E6516F" w:rsidRDefault="0071087C" w:rsidP="00174677">
            <w:pPr>
              <w:pStyle w:val="TAL"/>
            </w:pPr>
            <w:r w:rsidRPr="00E6516F">
              <w:t>-</w:t>
            </w:r>
          </w:p>
        </w:tc>
        <w:tc>
          <w:tcPr>
            <w:tcW w:w="567" w:type="dxa"/>
            <w:shd w:val="clear" w:color="auto" w:fill="auto"/>
          </w:tcPr>
          <w:p w14:paraId="18617CE2" w14:textId="77777777" w:rsidR="0071087C" w:rsidRPr="00E6516F" w:rsidRDefault="0071087C" w:rsidP="00174677">
            <w:pPr>
              <w:pStyle w:val="TAC"/>
            </w:pPr>
            <w:r w:rsidRPr="00E6516F">
              <w:t>3</w:t>
            </w:r>
          </w:p>
        </w:tc>
        <w:tc>
          <w:tcPr>
            <w:tcW w:w="892" w:type="dxa"/>
            <w:shd w:val="clear" w:color="auto" w:fill="auto"/>
          </w:tcPr>
          <w:p w14:paraId="6F00A9F0" w14:textId="77777777" w:rsidR="0071087C" w:rsidRPr="00E6516F" w:rsidRDefault="0071087C" w:rsidP="00174677">
            <w:pPr>
              <w:pStyle w:val="TAC"/>
            </w:pPr>
            <w:r w:rsidRPr="00E6516F">
              <w:t>P</w:t>
            </w:r>
          </w:p>
        </w:tc>
      </w:tr>
      <w:tr w:rsidR="0071087C" w:rsidRPr="00E6516F" w14:paraId="365F59FB" w14:textId="77777777" w:rsidTr="004312E8">
        <w:tc>
          <w:tcPr>
            <w:tcW w:w="648" w:type="dxa"/>
            <w:shd w:val="clear" w:color="auto" w:fill="auto"/>
          </w:tcPr>
          <w:p w14:paraId="7A74CA1C" w14:textId="77777777" w:rsidR="0071087C" w:rsidRPr="00E6516F" w:rsidRDefault="0071087C" w:rsidP="00174677">
            <w:pPr>
              <w:pStyle w:val="TAC"/>
            </w:pPr>
            <w:r w:rsidRPr="00E6516F">
              <w:t>11</w:t>
            </w:r>
          </w:p>
        </w:tc>
        <w:tc>
          <w:tcPr>
            <w:tcW w:w="3969" w:type="dxa"/>
            <w:shd w:val="clear" w:color="auto" w:fill="auto"/>
          </w:tcPr>
          <w:p w14:paraId="6D7A80D1" w14:textId="77777777" w:rsidR="0071087C" w:rsidRPr="00E6516F" w:rsidRDefault="0071087C" w:rsidP="00174677">
            <w:pPr>
              <w:pStyle w:val="TAL"/>
            </w:pPr>
            <w:r w:rsidRPr="00E6516F">
              <w:t>Void</w:t>
            </w:r>
          </w:p>
        </w:tc>
        <w:tc>
          <w:tcPr>
            <w:tcW w:w="709" w:type="dxa"/>
            <w:shd w:val="clear" w:color="auto" w:fill="auto"/>
          </w:tcPr>
          <w:p w14:paraId="0FACBA74" w14:textId="77777777" w:rsidR="0071087C" w:rsidRPr="00E6516F" w:rsidRDefault="0071087C" w:rsidP="00174677">
            <w:pPr>
              <w:pStyle w:val="TAC"/>
            </w:pPr>
            <w:r w:rsidRPr="00E6516F">
              <w:t>-</w:t>
            </w:r>
          </w:p>
        </w:tc>
        <w:tc>
          <w:tcPr>
            <w:tcW w:w="2977" w:type="dxa"/>
            <w:shd w:val="clear" w:color="auto" w:fill="auto"/>
          </w:tcPr>
          <w:p w14:paraId="7079B699" w14:textId="77777777" w:rsidR="0071087C" w:rsidRPr="00E6516F" w:rsidRDefault="0071087C" w:rsidP="00174677">
            <w:pPr>
              <w:pStyle w:val="TAL"/>
            </w:pPr>
            <w:r w:rsidRPr="00E6516F">
              <w:t>-</w:t>
            </w:r>
          </w:p>
        </w:tc>
        <w:tc>
          <w:tcPr>
            <w:tcW w:w="567" w:type="dxa"/>
            <w:shd w:val="clear" w:color="auto" w:fill="auto"/>
          </w:tcPr>
          <w:p w14:paraId="085F1035" w14:textId="77777777" w:rsidR="0071087C" w:rsidRPr="00E6516F" w:rsidRDefault="0071087C" w:rsidP="00174677">
            <w:pPr>
              <w:pStyle w:val="TAC"/>
            </w:pPr>
            <w:r w:rsidRPr="00E6516F">
              <w:t>-</w:t>
            </w:r>
          </w:p>
        </w:tc>
        <w:tc>
          <w:tcPr>
            <w:tcW w:w="892" w:type="dxa"/>
            <w:shd w:val="clear" w:color="auto" w:fill="auto"/>
          </w:tcPr>
          <w:p w14:paraId="41FD8836" w14:textId="77777777" w:rsidR="0071087C" w:rsidRPr="00E6516F" w:rsidRDefault="0071087C" w:rsidP="00174677">
            <w:pPr>
              <w:pStyle w:val="TAC"/>
            </w:pPr>
            <w:r w:rsidRPr="00E6516F">
              <w:t>-</w:t>
            </w:r>
          </w:p>
        </w:tc>
      </w:tr>
      <w:tr w:rsidR="0071087C" w:rsidRPr="00E6516F" w14:paraId="0901CE4C" w14:textId="77777777" w:rsidTr="00174677">
        <w:trPr>
          <w:trHeight w:val="467"/>
        </w:trPr>
        <w:tc>
          <w:tcPr>
            <w:tcW w:w="648" w:type="dxa"/>
            <w:shd w:val="clear" w:color="auto" w:fill="auto"/>
          </w:tcPr>
          <w:p w14:paraId="22364E69" w14:textId="77777777" w:rsidR="0071087C" w:rsidRPr="00E6516F" w:rsidRDefault="0071087C" w:rsidP="00174677">
            <w:pPr>
              <w:pStyle w:val="TAC"/>
            </w:pPr>
            <w:r w:rsidRPr="00E6516F">
              <w:t>12</w:t>
            </w:r>
          </w:p>
        </w:tc>
        <w:tc>
          <w:tcPr>
            <w:tcW w:w="3969" w:type="dxa"/>
            <w:shd w:val="clear" w:color="auto" w:fill="auto"/>
          </w:tcPr>
          <w:p w14:paraId="186AE94A" w14:textId="77777777" w:rsidR="0071087C" w:rsidRPr="00E6516F" w:rsidRDefault="0071087C" w:rsidP="00174677">
            <w:pPr>
              <w:pStyle w:val="TAL"/>
            </w:pPr>
            <w:r w:rsidRPr="00E6516F">
              <w:t>Check: Does the UE (MCDATA Client) deliver the notification that the remote Client has completed the download?</w:t>
            </w:r>
          </w:p>
          <w:p w14:paraId="588478E0" w14:textId="77777777" w:rsidR="0071087C" w:rsidRPr="00E6516F" w:rsidRDefault="0071087C" w:rsidP="00174677">
            <w:pPr>
              <w:pStyle w:val="TAL"/>
            </w:pPr>
            <w:r w:rsidRPr="00E6516F">
              <w:t>(NOTE 1)</w:t>
            </w:r>
          </w:p>
        </w:tc>
        <w:tc>
          <w:tcPr>
            <w:tcW w:w="709" w:type="dxa"/>
            <w:shd w:val="clear" w:color="auto" w:fill="auto"/>
          </w:tcPr>
          <w:p w14:paraId="6D1DFDAB" w14:textId="77777777" w:rsidR="0071087C" w:rsidRPr="00E6516F" w:rsidRDefault="0071087C" w:rsidP="00174677">
            <w:pPr>
              <w:pStyle w:val="TAC"/>
            </w:pPr>
            <w:r w:rsidRPr="00E6516F">
              <w:t>-</w:t>
            </w:r>
          </w:p>
        </w:tc>
        <w:tc>
          <w:tcPr>
            <w:tcW w:w="2977" w:type="dxa"/>
            <w:shd w:val="clear" w:color="auto" w:fill="auto"/>
          </w:tcPr>
          <w:p w14:paraId="32997039" w14:textId="77777777" w:rsidR="0071087C" w:rsidRPr="00E6516F" w:rsidRDefault="0071087C" w:rsidP="00174677">
            <w:pPr>
              <w:pStyle w:val="TAL"/>
            </w:pPr>
            <w:r w:rsidRPr="00E6516F">
              <w:t>-</w:t>
            </w:r>
          </w:p>
        </w:tc>
        <w:tc>
          <w:tcPr>
            <w:tcW w:w="567" w:type="dxa"/>
            <w:shd w:val="clear" w:color="auto" w:fill="auto"/>
          </w:tcPr>
          <w:p w14:paraId="43731226" w14:textId="77777777" w:rsidR="0071087C" w:rsidRPr="00E6516F" w:rsidRDefault="0071087C" w:rsidP="00174677">
            <w:pPr>
              <w:pStyle w:val="TAC"/>
            </w:pPr>
            <w:r w:rsidRPr="00E6516F">
              <w:t>3</w:t>
            </w:r>
          </w:p>
        </w:tc>
        <w:tc>
          <w:tcPr>
            <w:tcW w:w="892" w:type="dxa"/>
            <w:shd w:val="clear" w:color="auto" w:fill="auto"/>
          </w:tcPr>
          <w:p w14:paraId="308C14AC" w14:textId="77777777" w:rsidR="0071087C" w:rsidRPr="00E6516F" w:rsidRDefault="0071087C" w:rsidP="00174677">
            <w:pPr>
              <w:pStyle w:val="TAC"/>
            </w:pPr>
            <w:r w:rsidRPr="00E6516F">
              <w:t>P</w:t>
            </w:r>
          </w:p>
        </w:tc>
      </w:tr>
      <w:tr w:rsidR="0071087C" w:rsidRPr="00E6516F" w14:paraId="4F835301" w14:textId="77777777" w:rsidTr="00174677">
        <w:trPr>
          <w:trHeight w:val="467"/>
        </w:trPr>
        <w:tc>
          <w:tcPr>
            <w:tcW w:w="648" w:type="dxa"/>
            <w:shd w:val="clear" w:color="auto" w:fill="auto"/>
          </w:tcPr>
          <w:p w14:paraId="0E060541" w14:textId="77777777" w:rsidR="0071087C" w:rsidRPr="00E6516F" w:rsidRDefault="0071087C" w:rsidP="00174677">
            <w:pPr>
              <w:pStyle w:val="TAC"/>
            </w:pPr>
            <w:r w:rsidRPr="00E6516F">
              <w:t>13</w:t>
            </w:r>
          </w:p>
        </w:tc>
        <w:tc>
          <w:tcPr>
            <w:tcW w:w="3969" w:type="dxa"/>
            <w:shd w:val="clear" w:color="auto" w:fill="auto"/>
          </w:tcPr>
          <w:p w14:paraId="180435BB" w14:textId="77777777" w:rsidR="0071087C" w:rsidRPr="00E6516F" w:rsidRDefault="0071087C" w:rsidP="00174677">
            <w:pPr>
              <w:pStyle w:val="TAL"/>
            </w:pPr>
            <w:r w:rsidRPr="00E6516F">
              <w:t>Make the MCDATA User request to send test file 2 for CO group FD over HTTP for non-mandatory download and with disposition request "FILE DOWNLOAD COMPLETED UPDATE".</w:t>
            </w:r>
          </w:p>
          <w:p w14:paraId="748DF35D" w14:textId="77777777" w:rsidR="0071087C" w:rsidRPr="00E6516F" w:rsidRDefault="0071087C" w:rsidP="00174677">
            <w:pPr>
              <w:pStyle w:val="TAL"/>
            </w:pPr>
            <w:r w:rsidRPr="00E6516F">
              <w:t>(NOTE 1, NOTE 2)</w:t>
            </w:r>
          </w:p>
        </w:tc>
        <w:tc>
          <w:tcPr>
            <w:tcW w:w="709" w:type="dxa"/>
            <w:shd w:val="clear" w:color="auto" w:fill="auto"/>
          </w:tcPr>
          <w:p w14:paraId="04BE2BFA" w14:textId="77777777" w:rsidR="0071087C" w:rsidRPr="00E6516F" w:rsidRDefault="0071087C" w:rsidP="00174677">
            <w:pPr>
              <w:pStyle w:val="TAC"/>
            </w:pPr>
            <w:r w:rsidRPr="00E6516F">
              <w:t>-</w:t>
            </w:r>
          </w:p>
        </w:tc>
        <w:tc>
          <w:tcPr>
            <w:tcW w:w="2977" w:type="dxa"/>
            <w:shd w:val="clear" w:color="auto" w:fill="auto"/>
          </w:tcPr>
          <w:p w14:paraId="0EA9CC99" w14:textId="77777777" w:rsidR="0071087C" w:rsidRPr="00E6516F" w:rsidRDefault="0071087C" w:rsidP="00174677">
            <w:pPr>
              <w:pStyle w:val="TAL"/>
            </w:pPr>
            <w:r w:rsidRPr="00E6516F">
              <w:t>-</w:t>
            </w:r>
          </w:p>
        </w:tc>
        <w:tc>
          <w:tcPr>
            <w:tcW w:w="567" w:type="dxa"/>
            <w:shd w:val="clear" w:color="auto" w:fill="auto"/>
          </w:tcPr>
          <w:p w14:paraId="231AB498" w14:textId="77777777" w:rsidR="0071087C" w:rsidRPr="00E6516F" w:rsidRDefault="0071087C" w:rsidP="00174677">
            <w:pPr>
              <w:pStyle w:val="TAC"/>
            </w:pPr>
            <w:r w:rsidRPr="00E6516F">
              <w:t>-</w:t>
            </w:r>
          </w:p>
        </w:tc>
        <w:tc>
          <w:tcPr>
            <w:tcW w:w="892" w:type="dxa"/>
            <w:shd w:val="clear" w:color="auto" w:fill="auto"/>
          </w:tcPr>
          <w:p w14:paraId="528EE8BC" w14:textId="77777777" w:rsidR="0071087C" w:rsidRPr="00E6516F" w:rsidRDefault="0071087C" w:rsidP="00174677">
            <w:pPr>
              <w:pStyle w:val="TAC"/>
            </w:pPr>
            <w:r w:rsidRPr="00E6516F">
              <w:t>-</w:t>
            </w:r>
          </w:p>
        </w:tc>
      </w:tr>
      <w:tr w:rsidR="0071087C" w:rsidRPr="00E6516F" w14:paraId="2D8EFA05" w14:textId="77777777" w:rsidTr="00174677">
        <w:trPr>
          <w:trHeight w:val="467"/>
        </w:trPr>
        <w:tc>
          <w:tcPr>
            <w:tcW w:w="648" w:type="dxa"/>
            <w:shd w:val="clear" w:color="auto" w:fill="auto"/>
          </w:tcPr>
          <w:p w14:paraId="7C143DFA" w14:textId="77777777" w:rsidR="0071087C" w:rsidRPr="00E6516F" w:rsidRDefault="0071087C" w:rsidP="00174677">
            <w:pPr>
              <w:pStyle w:val="TAC"/>
            </w:pPr>
            <w:r w:rsidRPr="00E6516F">
              <w:t>-</w:t>
            </w:r>
          </w:p>
        </w:tc>
        <w:tc>
          <w:tcPr>
            <w:tcW w:w="3969" w:type="dxa"/>
            <w:shd w:val="clear" w:color="auto" w:fill="auto"/>
          </w:tcPr>
          <w:p w14:paraId="2F9AA040" w14:textId="77777777" w:rsidR="0071087C" w:rsidRPr="00E6516F" w:rsidRDefault="0071087C" w:rsidP="00174677">
            <w:pPr>
              <w:pStyle w:val="TAL"/>
            </w:pPr>
            <w:r w:rsidRPr="00E6516F">
              <w:t>EXCEPTION: Step 14a1 describes behaviour that depends on UE implementation.</w:t>
            </w:r>
          </w:p>
        </w:tc>
        <w:tc>
          <w:tcPr>
            <w:tcW w:w="709" w:type="dxa"/>
            <w:shd w:val="clear" w:color="auto" w:fill="auto"/>
          </w:tcPr>
          <w:p w14:paraId="5A02779D" w14:textId="77777777" w:rsidR="0071087C" w:rsidRPr="00E6516F" w:rsidRDefault="0071087C" w:rsidP="00174677">
            <w:pPr>
              <w:pStyle w:val="TAC"/>
            </w:pPr>
            <w:r w:rsidRPr="00E6516F">
              <w:t>-</w:t>
            </w:r>
          </w:p>
        </w:tc>
        <w:tc>
          <w:tcPr>
            <w:tcW w:w="2977" w:type="dxa"/>
            <w:shd w:val="clear" w:color="auto" w:fill="auto"/>
          </w:tcPr>
          <w:p w14:paraId="2BB39D00" w14:textId="77777777" w:rsidR="0071087C" w:rsidRPr="00E6516F" w:rsidRDefault="0071087C" w:rsidP="00174677">
            <w:pPr>
              <w:pStyle w:val="TAL"/>
            </w:pPr>
            <w:r w:rsidRPr="00E6516F">
              <w:t>-</w:t>
            </w:r>
          </w:p>
        </w:tc>
        <w:tc>
          <w:tcPr>
            <w:tcW w:w="567" w:type="dxa"/>
            <w:shd w:val="clear" w:color="auto" w:fill="auto"/>
          </w:tcPr>
          <w:p w14:paraId="249AD01C" w14:textId="77777777" w:rsidR="0071087C" w:rsidRPr="00E6516F" w:rsidRDefault="0071087C" w:rsidP="00174677">
            <w:pPr>
              <w:pStyle w:val="TAC"/>
            </w:pPr>
            <w:r w:rsidRPr="00E6516F">
              <w:t>-</w:t>
            </w:r>
          </w:p>
        </w:tc>
        <w:tc>
          <w:tcPr>
            <w:tcW w:w="892" w:type="dxa"/>
            <w:shd w:val="clear" w:color="auto" w:fill="auto"/>
          </w:tcPr>
          <w:p w14:paraId="622E841B" w14:textId="77777777" w:rsidR="0071087C" w:rsidRPr="00E6516F" w:rsidRDefault="0071087C" w:rsidP="00174677">
            <w:pPr>
              <w:pStyle w:val="TAC"/>
            </w:pPr>
            <w:r w:rsidRPr="00E6516F">
              <w:t>-</w:t>
            </w:r>
          </w:p>
        </w:tc>
      </w:tr>
      <w:tr w:rsidR="0071087C" w:rsidRPr="00E6516F" w14:paraId="3F4610CE" w14:textId="77777777" w:rsidTr="00174677">
        <w:trPr>
          <w:trHeight w:val="467"/>
        </w:trPr>
        <w:tc>
          <w:tcPr>
            <w:tcW w:w="648" w:type="dxa"/>
            <w:shd w:val="clear" w:color="auto" w:fill="auto"/>
          </w:tcPr>
          <w:p w14:paraId="611A4F1B" w14:textId="77777777" w:rsidR="0071087C" w:rsidRPr="00E6516F" w:rsidRDefault="0071087C" w:rsidP="00174677">
            <w:pPr>
              <w:pStyle w:val="TAC"/>
            </w:pPr>
            <w:r w:rsidRPr="00E6516F">
              <w:t>14a1</w:t>
            </w:r>
          </w:p>
        </w:tc>
        <w:tc>
          <w:tcPr>
            <w:tcW w:w="3969" w:type="dxa"/>
            <w:shd w:val="clear" w:color="auto" w:fill="auto"/>
          </w:tcPr>
          <w:p w14:paraId="4959AEFA" w14:textId="77777777" w:rsidR="0071087C" w:rsidRPr="00E6516F" w:rsidRDefault="0071087C" w:rsidP="00174677">
            <w:pPr>
              <w:pStyle w:val="TAL"/>
            </w:pPr>
            <w:r w:rsidRPr="00E6516F">
              <w:t xml:space="preserve">IF the client needs to discover again the absolute URI of the media storage function THEN the UE (MCData Client) performs the procedure for </w:t>
            </w:r>
            <w:r w:rsidRPr="00E6516F">
              <w:rPr>
                <w:b/>
                <w:bCs/>
              </w:rPr>
              <w:t xml:space="preserve">discovery of the absolute URI of the media storage function (one-to-one communication) </w:t>
            </w:r>
            <w:r w:rsidRPr="00E6516F">
              <w:t>specified in TS 36.579-1 [2] Table 5.3C.9.3-1.</w:t>
            </w:r>
          </w:p>
        </w:tc>
        <w:tc>
          <w:tcPr>
            <w:tcW w:w="709" w:type="dxa"/>
            <w:shd w:val="clear" w:color="auto" w:fill="auto"/>
          </w:tcPr>
          <w:p w14:paraId="109A8371" w14:textId="77777777" w:rsidR="0071087C" w:rsidRPr="00E6516F" w:rsidRDefault="0071087C" w:rsidP="00174677">
            <w:pPr>
              <w:pStyle w:val="TAC"/>
            </w:pPr>
            <w:r w:rsidRPr="00E6516F">
              <w:rPr>
                <w:szCs w:val="18"/>
              </w:rPr>
              <w:t>-</w:t>
            </w:r>
          </w:p>
        </w:tc>
        <w:tc>
          <w:tcPr>
            <w:tcW w:w="2977" w:type="dxa"/>
            <w:shd w:val="clear" w:color="auto" w:fill="auto"/>
          </w:tcPr>
          <w:p w14:paraId="12B138A1" w14:textId="77777777" w:rsidR="0071087C" w:rsidRPr="00E6516F" w:rsidRDefault="0071087C" w:rsidP="00174677">
            <w:pPr>
              <w:pStyle w:val="TAL"/>
            </w:pPr>
            <w:r w:rsidRPr="00E6516F">
              <w:t>-</w:t>
            </w:r>
          </w:p>
        </w:tc>
        <w:tc>
          <w:tcPr>
            <w:tcW w:w="567" w:type="dxa"/>
            <w:shd w:val="clear" w:color="auto" w:fill="auto"/>
          </w:tcPr>
          <w:p w14:paraId="33D64345" w14:textId="77777777" w:rsidR="0071087C" w:rsidRPr="00E6516F" w:rsidRDefault="0071087C" w:rsidP="00174677">
            <w:pPr>
              <w:pStyle w:val="TAC"/>
            </w:pPr>
            <w:r w:rsidRPr="00E6516F">
              <w:t>-</w:t>
            </w:r>
          </w:p>
        </w:tc>
        <w:tc>
          <w:tcPr>
            <w:tcW w:w="892" w:type="dxa"/>
            <w:shd w:val="clear" w:color="auto" w:fill="auto"/>
          </w:tcPr>
          <w:p w14:paraId="3DDF6C2F" w14:textId="77777777" w:rsidR="0071087C" w:rsidRPr="00E6516F" w:rsidRDefault="0071087C" w:rsidP="00174677">
            <w:pPr>
              <w:pStyle w:val="TAC"/>
            </w:pPr>
            <w:r w:rsidRPr="00E6516F">
              <w:t>-</w:t>
            </w:r>
          </w:p>
        </w:tc>
      </w:tr>
      <w:tr w:rsidR="0071087C" w:rsidRPr="00E6516F" w14:paraId="20F36ABF" w14:textId="77777777" w:rsidTr="00174677">
        <w:trPr>
          <w:trHeight w:val="467"/>
        </w:trPr>
        <w:tc>
          <w:tcPr>
            <w:tcW w:w="648" w:type="dxa"/>
            <w:shd w:val="clear" w:color="auto" w:fill="auto"/>
          </w:tcPr>
          <w:p w14:paraId="7DFF7E7B" w14:textId="77777777" w:rsidR="0071087C" w:rsidRPr="00E6516F" w:rsidRDefault="0071087C" w:rsidP="00174677">
            <w:pPr>
              <w:pStyle w:val="TAC"/>
            </w:pPr>
            <w:r w:rsidRPr="00E6516F">
              <w:t>14a2-14a4</w:t>
            </w:r>
          </w:p>
        </w:tc>
        <w:tc>
          <w:tcPr>
            <w:tcW w:w="3969" w:type="dxa"/>
            <w:shd w:val="clear" w:color="auto" w:fill="auto"/>
          </w:tcPr>
          <w:p w14:paraId="4DA4381B" w14:textId="77777777" w:rsidR="0071087C" w:rsidRPr="00E6516F" w:rsidRDefault="0071087C" w:rsidP="00174677">
            <w:pPr>
              <w:pStyle w:val="TAL"/>
            </w:pPr>
            <w:r w:rsidRPr="00E6516F">
              <w:t>Void</w:t>
            </w:r>
          </w:p>
        </w:tc>
        <w:tc>
          <w:tcPr>
            <w:tcW w:w="709" w:type="dxa"/>
            <w:shd w:val="clear" w:color="auto" w:fill="auto"/>
          </w:tcPr>
          <w:p w14:paraId="300954BA" w14:textId="77777777" w:rsidR="0071087C" w:rsidRPr="00E6516F" w:rsidRDefault="0071087C" w:rsidP="00174677">
            <w:pPr>
              <w:pStyle w:val="TAC"/>
            </w:pPr>
            <w:r w:rsidRPr="00E6516F">
              <w:t>-</w:t>
            </w:r>
          </w:p>
        </w:tc>
        <w:tc>
          <w:tcPr>
            <w:tcW w:w="2977" w:type="dxa"/>
            <w:shd w:val="clear" w:color="auto" w:fill="auto"/>
          </w:tcPr>
          <w:p w14:paraId="71043324" w14:textId="77777777" w:rsidR="0071087C" w:rsidRPr="00E6516F" w:rsidRDefault="0071087C" w:rsidP="00174677">
            <w:pPr>
              <w:pStyle w:val="TAL"/>
            </w:pPr>
            <w:r w:rsidRPr="00E6516F">
              <w:t>-</w:t>
            </w:r>
          </w:p>
        </w:tc>
        <w:tc>
          <w:tcPr>
            <w:tcW w:w="567" w:type="dxa"/>
            <w:shd w:val="clear" w:color="auto" w:fill="auto"/>
          </w:tcPr>
          <w:p w14:paraId="492AE889" w14:textId="77777777" w:rsidR="0071087C" w:rsidRPr="00E6516F" w:rsidRDefault="0071087C" w:rsidP="00174677">
            <w:pPr>
              <w:pStyle w:val="TAC"/>
            </w:pPr>
            <w:r w:rsidRPr="00E6516F">
              <w:t>-</w:t>
            </w:r>
          </w:p>
        </w:tc>
        <w:tc>
          <w:tcPr>
            <w:tcW w:w="892" w:type="dxa"/>
            <w:shd w:val="clear" w:color="auto" w:fill="auto"/>
          </w:tcPr>
          <w:p w14:paraId="0E279E5F" w14:textId="77777777" w:rsidR="0071087C" w:rsidRPr="00E6516F" w:rsidRDefault="0071087C" w:rsidP="00174677">
            <w:pPr>
              <w:pStyle w:val="TAC"/>
            </w:pPr>
            <w:r w:rsidRPr="00E6516F">
              <w:t>-</w:t>
            </w:r>
          </w:p>
        </w:tc>
      </w:tr>
      <w:tr w:rsidR="0071087C" w:rsidRPr="00E6516F" w14:paraId="1443FF20" w14:textId="77777777" w:rsidTr="00174677">
        <w:tc>
          <w:tcPr>
            <w:tcW w:w="648" w:type="dxa"/>
            <w:shd w:val="clear" w:color="auto" w:fill="auto"/>
          </w:tcPr>
          <w:p w14:paraId="59E58CAE" w14:textId="77777777" w:rsidR="0071087C" w:rsidRPr="00E6516F" w:rsidRDefault="0071087C" w:rsidP="00174677">
            <w:pPr>
              <w:pStyle w:val="TAC"/>
            </w:pPr>
            <w:r w:rsidRPr="00E6516F">
              <w:t>15</w:t>
            </w:r>
          </w:p>
        </w:tc>
        <w:tc>
          <w:tcPr>
            <w:tcW w:w="3969" w:type="dxa"/>
            <w:shd w:val="clear" w:color="auto" w:fill="auto"/>
          </w:tcPr>
          <w:p w14:paraId="5652CB72" w14:textId="77777777" w:rsidR="0071087C" w:rsidRPr="00E6516F" w:rsidRDefault="0071087C" w:rsidP="00174677">
            <w:pPr>
              <w:pStyle w:val="TAL"/>
            </w:pPr>
            <w:r w:rsidRPr="00E6516F">
              <w:t xml:space="preserve">Check: Does the UE (MCData Client) perform the procedure for </w:t>
            </w:r>
            <w:r w:rsidRPr="00E6516F">
              <w:rPr>
                <w:b/>
                <w:bCs/>
              </w:rPr>
              <w:t>FD file upload using HTTP</w:t>
            </w:r>
            <w:r w:rsidRPr="00E6516F">
              <w:t xml:space="preserve"> specified in TS 36.579-1 [2] Table 5.3C.10.3-1?</w:t>
            </w:r>
          </w:p>
        </w:tc>
        <w:tc>
          <w:tcPr>
            <w:tcW w:w="709" w:type="dxa"/>
            <w:shd w:val="clear" w:color="auto" w:fill="auto"/>
          </w:tcPr>
          <w:p w14:paraId="4153C542" w14:textId="77777777" w:rsidR="0071087C" w:rsidRPr="00E6516F" w:rsidRDefault="0071087C" w:rsidP="00174677">
            <w:pPr>
              <w:pStyle w:val="TAC"/>
            </w:pPr>
            <w:r w:rsidRPr="00E6516F">
              <w:t>-</w:t>
            </w:r>
          </w:p>
        </w:tc>
        <w:tc>
          <w:tcPr>
            <w:tcW w:w="2977" w:type="dxa"/>
            <w:shd w:val="clear" w:color="auto" w:fill="auto"/>
          </w:tcPr>
          <w:p w14:paraId="45C33D95" w14:textId="77777777" w:rsidR="0071087C" w:rsidRPr="00E6516F" w:rsidRDefault="0071087C" w:rsidP="00174677">
            <w:pPr>
              <w:pStyle w:val="TAL"/>
            </w:pPr>
            <w:r w:rsidRPr="00E6516F">
              <w:t>-</w:t>
            </w:r>
          </w:p>
        </w:tc>
        <w:tc>
          <w:tcPr>
            <w:tcW w:w="567" w:type="dxa"/>
            <w:shd w:val="clear" w:color="auto" w:fill="auto"/>
          </w:tcPr>
          <w:p w14:paraId="6E1E5757" w14:textId="77777777" w:rsidR="0071087C" w:rsidRPr="00E6516F" w:rsidRDefault="0071087C" w:rsidP="00174677">
            <w:pPr>
              <w:pStyle w:val="TAC"/>
            </w:pPr>
            <w:r w:rsidRPr="00E6516F">
              <w:t>2</w:t>
            </w:r>
          </w:p>
        </w:tc>
        <w:tc>
          <w:tcPr>
            <w:tcW w:w="892" w:type="dxa"/>
            <w:shd w:val="clear" w:color="auto" w:fill="auto"/>
          </w:tcPr>
          <w:p w14:paraId="1D09991F" w14:textId="77777777" w:rsidR="0071087C" w:rsidRPr="00E6516F" w:rsidRDefault="0071087C" w:rsidP="00174677">
            <w:pPr>
              <w:pStyle w:val="TAC"/>
            </w:pPr>
            <w:r w:rsidRPr="00E6516F">
              <w:t>P</w:t>
            </w:r>
          </w:p>
        </w:tc>
      </w:tr>
      <w:tr w:rsidR="0071087C" w:rsidRPr="00E6516F" w14:paraId="2394B712" w14:textId="77777777" w:rsidTr="00174677">
        <w:tc>
          <w:tcPr>
            <w:tcW w:w="648" w:type="dxa"/>
            <w:shd w:val="clear" w:color="auto" w:fill="auto"/>
          </w:tcPr>
          <w:p w14:paraId="0F9F1F55" w14:textId="77777777" w:rsidR="0071087C" w:rsidRPr="00E6516F" w:rsidRDefault="0071087C" w:rsidP="00174677">
            <w:pPr>
              <w:pStyle w:val="TAC"/>
            </w:pPr>
            <w:r w:rsidRPr="00E6516F">
              <w:t>15A</w:t>
            </w:r>
          </w:p>
        </w:tc>
        <w:tc>
          <w:tcPr>
            <w:tcW w:w="3969" w:type="dxa"/>
            <w:shd w:val="clear" w:color="auto" w:fill="auto"/>
          </w:tcPr>
          <w:p w14:paraId="6681B5E6" w14:textId="77777777" w:rsidR="0071087C" w:rsidRPr="00E6516F" w:rsidRDefault="0071087C" w:rsidP="00174677">
            <w:pPr>
              <w:pStyle w:val="TAL"/>
            </w:pPr>
            <w:r w:rsidRPr="00E6516F">
              <w:t>Check: Is the content of the uploaded file the same as specified in annex A.2.2?</w:t>
            </w:r>
          </w:p>
        </w:tc>
        <w:tc>
          <w:tcPr>
            <w:tcW w:w="709" w:type="dxa"/>
            <w:shd w:val="clear" w:color="auto" w:fill="auto"/>
          </w:tcPr>
          <w:p w14:paraId="192C3756" w14:textId="77777777" w:rsidR="0071087C" w:rsidRPr="00E6516F" w:rsidRDefault="0071087C" w:rsidP="00174677">
            <w:pPr>
              <w:pStyle w:val="TAC"/>
            </w:pPr>
            <w:r w:rsidRPr="00E6516F">
              <w:t>-</w:t>
            </w:r>
          </w:p>
        </w:tc>
        <w:tc>
          <w:tcPr>
            <w:tcW w:w="2977" w:type="dxa"/>
            <w:shd w:val="clear" w:color="auto" w:fill="auto"/>
          </w:tcPr>
          <w:p w14:paraId="50539E9B" w14:textId="77777777" w:rsidR="0071087C" w:rsidRPr="00E6516F" w:rsidRDefault="0071087C" w:rsidP="00174677">
            <w:pPr>
              <w:pStyle w:val="TAL"/>
            </w:pPr>
            <w:r w:rsidRPr="00E6516F">
              <w:t>-</w:t>
            </w:r>
          </w:p>
        </w:tc>
        <w:tc>
          <w:tcPr>
            <w:tcW w:w="567" w:type="dxa"/>
            <w:shd w:val="clear" w:color="auto" w:fill="auto"/>
          </w:tcPr>
          <w:p w14:paraId="32F87B46" w14:textId="77777777" w:rsidR="0071087C" w:rsidRPr="00E6516F" w:rsidRDefault="0071087C" w:rsidP="00174677">
            <w:pPr>
              <w:pStyle w:val="TAC"/>
            </w:pPr>
            <w:r w:rsidRPr="00E6516F">
              <w:t>2</w:t>
            </w:r>
          </w:p>
        </w:tc>
        <w:tc>
          <w:tcPr>
            <w:tcW w:w="892" w:type="dxa"/>
            <w:shd w:val="clear" w:color="auto" w:fill="auto"/>
          </w:tcPr>
          <w:p w14:paraId="019DF38A" w14:textId="77777777" w:rsidR="0071087C" w:rsidRPr="00E6516F" w:rsidRDefault="0071087C" w:rsidP="00174677">
            <w:pPr>
              <w:pStyle w:val="TAC"/>
            </w:pPr>
            <w:r w:rsidRPr="00E6516F">
              <w:t>P</w:t>
            </w:r>
          </w:p>
        </w:tc>
      </w:tr>
      <w:tr w:rsidR="0071087C" w:rsidRPr="00E6516F" w14:paraId="7CCB8A9B" w14:textId="77777777" w:rsidTr="00174677">
        <w:tc>
          <w:tcPr>
            <w:tcW w:w="648" w:type="dxa"/>
            <w:shd w:val="clear" w:color="auto" w:fill="auto"/>
          </w:tcPr>
          <w:p w14:paraId="1B400163" w14:textId="77777777" w:rsidR="0071087C" w:rsidRPr="00E6516F" w:rsidRDefault="0071087C" w:rsidP="00174677">
            <w:pPr>
              <w:pStyle w:val="TAC"/>
            </w:pPr>
            <w:r w:rsidRPr="00E6516F">
              <w:t>16-18</w:t>
            </w:r>
          </w:p>
        </w:tc>
        <w:tc>
          <w:tcPr>
            <w:tcW w:w="3969" w:type="dxa"/>
            <w:shd w:val="clear" w:color="auto" w:fill="auto"/>
          </w:tcPr>
          <w:p w14:paraId="0181FBC3" w14:textId="77777777" w:rsidR="0071087C" w:rsidRPr="00E6516F" w:rsidRDefault="0071087C" w:rsidP="00174677">
            <w:pPr>
              <w:pStyle w:val="TAL"/>
            </w:pPr>
            <w:r w:rsidRPr="00E6516F">
              <w:t>Void</w:t>
            </w:r>
          </w:p>
        </w:tc>
        <w:tc>
          <w:tcPr>
            <w:tcW w:w="709" w:type="dxa"/>
            <w:shd w:val="clear" w:color="auto" w:fill="auto"/>
          </w:tcPr>
          <w:p w14:paraId="72A419ED" w14:textId="77777777" w:rsidR="0071087C" w:rsidRPr="00E6516F" w:rsidRDefault="0071087C" w:rsidP="00174677">
            <w:pPr>
              <w:pStyle w:val="TAC"/>
            </w:pPr>
            <w:r w:rsidRPr="00E6516F">
              <w:t>-</w:t>
            </w:r>
          </w:p>
        </w:tc>
        <w:tc>
          <w:tcPr>
            <w:tcW w:w="2977" w:type="dxa"/>
            <w:shd w:val="clear" w:color="auto" w:fill="auto"/>
          </w:tcPr>
          <w:p w14:paraId="1C83967E" w14:textId="77777777" w:rsidR="0071087C" w:rsidRPr="00E6516F" w:rsidRDefault="0071087C" w:rsidP="00174677">
            <w:pPr>
              <w:pStyle w:val="TAL"/>
            </w:pPr>
            <w:r w:rsidRPr="00E6516F">
              <w:t>-</w:t>
            </w:r>
          </w:p>
        </w:tc>
        <w:tc>
          <w:tcPr>
            <w:tcW w:w="567" w:type="dxa"/>
            <w:shd w:val="clear" w:color="auto" w:fill="auto"/>
          </w:tcPr>
          <w:p w14:paraId="7F313111" w14:textId="77777777" w:rsidR="0071087C" w:rsidRPr="00E6516F" w:rsidRDefault="0071087C" w:rsidP="00174677">
            <w:pPr>
              <w:pStyle w:val="TAC"/>
            </w:pPr>
            <w:r w:rsidRPr="00E6516F">
              <w:t>-</w:t>
            </w:r>
          </w:p>
        </w:tc>
        <w:tc>
          <w:tcPr>
            <w:tcW w:w="892" w:type="dxa"/>
            <w:shd w:val="clear" w:color="auto" w:fill="auto"/>
          </w:tcPr>
          <w:p w14:paraId="1D345C74" w14:textId="77777777" w:rsidR="0071087C" w:rsidRPr="00E6516F" w:rsidRDefault="0071087C" w:rsidP="00174677">
            <w:pPr>
              <w:pStyle w:val="TAC"/>
            </w:pPr>
            <w:r w:rsidRPr="00E6516F">
              <w:t>-</w:t>
            </w:r>
          </w:p>
        </w:tc>
      </w:tr>
      <w:tr w:rsidR="0071087C" w:rsidRPr="00E6516F" w14:paraId="43016065" w14:textId="77777777" w:rsidTr="00174677">
        <w:tc>
          <w:tcPr>
            <w:tcW w:w="648" w:type="dxa"/>
            <w:shd w:val="clear" w:color="auto" w:fill="auto"/>
          </w:tcPr>
          <w:p w14:paraId="028CE7C9" w14:textId="77777777" w:rsidR="0071087C" w:rsidRPr="00E6516F" w:rsidRDefault="0071087C" w:rsidP="00174677">
            <w:pPr>
              <w:pStyle w:val="TAC"/>
            </w:pPr>
            <w:r w:rsidRPr="00E6516F">
              <w:t>19</w:t>
            </w:r>
          </w:p>
        </w:tc>
        <w:tc>
          <w:tcPr>
            <w:tcW w:w="3969" w:type="dxa"/>
            <w:shd w:val="clear" w:color="auto" w:fill="auto"/>
          </w:tcPr>
          <w:p w14:paraId="72A4B866" w14:textId="77777777" w:rsidR="0071087C" w:rsidRPr="00E6516F"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an FD NOTIFICATION with disposition notification type "FILE DOWNLOAD REQUEST REJECTED"</w:t>
            </w:r>
            <w:r w:rsidRPr="00E6516F">
              <w:t xml:space="preserve"> for the FD message sent at step 15?</w:t>
            </w:r>
          </w:p>
        </w:tc>
        <w:tc>
          <w:tcPr>
            <w:tcW w:w="709" w:type="dxa"/>
            <w:shd w:val="clear" w:color="auto" w:fill="auto"/>
          </w:tcPr>
          <w:p w14:paraId="34430B9B" w14:textId="77777777" w:rsidR="0071087C" w:rsidRPr="00E6516F" w:rsidRDefault="0071087C" w:rsidP="00174677">
            <w:pPr>
              <w:pStyle w:val="TAC"/>
            </w:pPr>
            <w:r w:rsidRPr="00E6516F">
              <w:t>-</w:t>
            </w:r>
          </w:p>
        </w:tc>
        <w:tc>
          <w:tcPr>
            <w:tcW w:w="2977" w:type="dxa"/>
            <w:shd w:val="clear" w:color="auto" w:fill="auto"/>
          </w:tcPr>
          <w:p w14:paraId="0B210F1B" w14:textId="77777777" w:rsidR="0071087C" w:rsidRPr="00E6516F" w:rsidRDefault="0071087C" w:rsidP="00174677">
            <w:pPr>
              <w:pStyle w:val="TAL"/>
            </w:pPr>
            <w:r w:rsidRPr="00E6516F">
              <w:t>-</w:t>
            </w:r>
          </w:p>
        </w:tc>
        <w:tc>
          <w:tcPr>
            <w:tcW w:w="567" w:type="dxa"/>
            <w:shd w:val="clear" w:color="auto" w:fill="auto"/>
          </w:tcPr>
          <w:p w14:paraId="0E4D3177" w14:textId="77777777" w:rsidR="0071087C" w:rsidRPr="00E6516F" w:rsidRDefault="0071087C" w:rsidP="00174677">
            <w:pPr>
              <w:pStyle w:val="TAC"/>
            </w:pPr>
            <w:r w:rsidRPr="00E6516F">
              <w:t>3</w:t>
            </w:r>
          </w:p>
        </w:tc>
        <w:tc>
          <w:tcPr>
            <w:tcW w:w="892" w:type="dxa"/>
            <w:shd w:val="clear" w:color="auto" w:fill="auto"/>
          </w:tcPr>
          <w:p w14:paraId="426F4D9D" w14:textId="77777777" w:rsidR="0071087C" w:rsidRPr="00E6516F" w:rsidRDefault="0071087C" w:rsidP="00174677">
            <w:pPr>
              <w:pStyle w:val="TAC"/>
            </w:pPr>
            <w:r w:rsidRPr="00E6516F">
              <w:t>P</w:t>
            </w:r>
          </w:p>
        </w:tc>
      </w:tr>
      <w:tr w:rsidR="0071087C" w:rsidRPr="00E6516F" w14:paraId="161C7118" w14:textId="77777777" w:rsidTr="00174677">
        <w:tc>
          <w:tcPr>
            <w:tcW w:w="648" w:type="dxa"/>
            <w:shd w:val="clear" w:color="auto" w:fill="auto"/>
          </w:tcPr>
          <w:p w14:paraId="26DBCCCC" w14:textId="77777777" w:rsidR="0071087C" w:rsidRPr="00E6516F" w:rsidRDefault="0071087C" w:rsidP="00174677">
            <w:pPr>
              <w:pStyle w:val="TAC"/>
            </w:pPr>
            <w:r w:rsidRPr="00E6516F">
              <w:t>20</w:t>
            </w:r>
          </w:p>
        </w:tc>
        <w:tc>
          <w:tcPr>
            <w:tcW w:w="3969" w:type="dxa"/>
            <w:shd w:val="clear" w:color="auto" w:fill="auto"/>
          </w:tcPr>
          <w:p w14:paraId="594C7A3C" w14:textId="77777777" w:rsidR="0071087C" w:rsidRPr="00E6516F" w:rsidRDefault="0071087C" w:rsidP="00174677">
            <w:pPr>
              <w:pStyle w:val="TAL"/>
            </w:pPr>
            <w:r w:rsidRPr="00E6516F">
              <w:t>Void</w:t>
            </w:r>
          </w:p>
        </w:tc>
        <w:tc>
          <w:tcPr>
            <w:tcW w:w="709" w:type="dxa"/>
            <w:shd w:val="clear" w:color="auto" w:fill="auto"/>
          </w:tcPr>
          <w:p w14:paraId="65FA3E9D" w14:textId="77777777" w:rsidR="0071087C" w:rsidRPr="00E6516F" w:rsidRDefault="0071087C" w:rsidP="00174677">
            <w:pPr>
              <w:pStyle w:val="TAC"/>
            </w:pPr>
            <w:r w:rsidRPr="00E6516F">
              <w:t>-</w:t>
            </w:r>
          </w:p>
        </w:tc>
        <w:tc>
          <w:tcPr>
            <w:tcW w:w="2977" w:type="dxa"/>
            <w:shd w:val="clear" w:color="auto" w:fill="auto"/>
          </w:tcPr>
          <w:p w14:paraId="4C40FFAD" w14:textId="77777777" w:rsidR="0071087C" w:rsidRPr="00E6516F" w:rsidRDefault="0071087C" w:rsidP="00174677">
            <w:pPr>
              <w:pStyle w:val="TAL"/>
            </w:pPr>
            <w:r w:rsidRPr="00E6516F">
              <w:t>-</w:t>
            </w:r>
          </w:p>
        </w:tc>
        <w:tc>
          <w:tcPr>
            <w:tcW w:w="567" w:type="dxa"/>
            <w:shd w:val="clear" w:color="auto" w:fill="auto"/>
          </w:tcPr>
          <w:p w14:paraId="749D663D" w14:textId="77777777" w:rsidR="0071087C" w:rsidRPr="00E6516F" w:rsidRDefault="0071087C" w:rsidP="00174677">
            <w:pPr>
              <w:pStyle w:val="TAC"/>
            </w:pPr>
            <w:r w:rsidRPr="00E6516F">
              <w:t>-</w:t>
            </w:r>
          </w:p>
        </w:tc>
        <w:tc>
          <w:tcPr>
            <w:tcW w:w="892" w:type="dxa"/>
            <w:shd w:val="clear" w:color="auto" w:fill="auto"/>
          </w:tcPr>
          <w:p w14:paraId="55681C8F" w14:textId="77777777" w:rsidR="0071087C" w:rsidRPr="00E6516F" w:rsidRDefault="0071087C" w:rsidP="00174677">
            <w:pPr>
              <w:pStyle w:val="TAC"/>
            </w:pPr>
            <w:r w:rsidRPr="00E6516F">
              <w:t>-</w:t>
            </w:r>
          </w:p>
        </w:tc>
      </w:tr>
      <w:tr w:rsidR="0071087C" w:rsidRPr="00E6516F" w14:paraId="22DBAD93" w14:textId="77777777" w:rsidTr="00174677">
        <w:tc>
          <w:tcPr>
            <w:tcW w:w="648" w:type="dxa"/>
            <w:shd w:val="clear" w:color="auto" w:fill="auto"/>
          </w:tcPr>
          <w:p w14:paraId="28F534C4" w14:textId="77777777" w:rsidR="0071087C" w:rsidRPr="00E6516F" w:rsidRDefault="0071087C" w:rsidP="00174677">
            <w:pPr>
              <w:pStyle w:val="TAC"/>
            </w:pPr>
            <w:r w:rsidRPr="00E6516F">
              <w:t>21</w:t>
            </w:r>
          </w:p>
        </w:tc>
        <w:tc>
          <w:tcPr>
            <w:tcW w:w="3969" w:type="dxa"/>
            <w:shd w:val="clear" w:color="auto" w:fill="auto"/>
          </w:tcPr>
          <w:p w14:paraId="61F61CBE"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that the remote Client has rejected the download?</w:t>
            </w:r>
          </w:p>
          <w:p w14:paraId="39B98130" w14:textId="77777777" w:rsidR="0071087C" w:rsidRPr="00E6516F" w:rsidRDefault="0071087C" w:rsidP="00174677">
            <w:pPr>
              <w:pStyle w:val="TAL"/>
            </w:pPr>
            <w:r w:rsidRPr="00E6516F">
              <w:rPr>
                <w:lang w:eastAsia="ko-KR"/>
              </w:rPr>
              <w:t>(NOTE 1)</w:t>
            </w:r>
          </w:p>
        </w:tc>
        <w:tc>
          <w:tcPr>
            <w:tcW w:w="709" w:type="dxa"/>
            <w:shd w:val="clear" w:color="auto" w:fill="auto"/>
          </w:tcPr>
          <w:p w14:paraId="1C9DD1F3" w14:textId="77777777" w:rsidR="0071087C" w:rsidRPr="00E6516F" w:rsidRDefault="0071087C" w:rsidP="00174677">
            <w:pPr>
              <w:pStyle w:val="TAC"/>
            </w:pPr>
            <w:r w:rsidRPr="00E6516F">
              <w:t>-</w:t>
            </w:r>
          </w:p>
        </w:tc>
        <w:tc>
          <w:tcPr>
            <w:tcW w:w="2977" w:type="dxa"/>
            <w:shd w:val="clear" w:color="auto" w:fill="auto"/>
          </w:tcPr>
          <w:p w14:paraId="6D8C2400" w14:textId="77777777" w:rsidR="0071087C" w:rsidRPr="00E6516F" w:rsidRDefault="0071087C" w:rsidP="00174677">
            <w:pPr>
              <w:pStyle w:val="TAL"/>
            </w:pPr>
            <w:r w:rsidRPr="00E6516F">
              <w:t>-</w:t>
            </w:r>
          </w:p>
        </w:tc>
        <w:tc>
          <w:tcPr>
            <w:tcW w:w="567" w:type="dxa"/>
            <w:shd w:val="clear" w:color="auto" w:fill="auto"/>
          </w:tcPr>
          <w:p w14:paraId="344E1434" w14:textId="77777777" w:rsidR="0071087C" w:rsidRPr="00E6516F" w:rsidRDefault="0071087C" w:rsidP="00174677">
            <w:pPr>
              <w:pStyle w:val="TAC"/>
            </w:pPr>
            <w:r w:rsidRPr="00E6516F">
              <w:t>3</w:t>
            </w:r>
          </w:p>
        </w:tc>
        <w:tc>
          <w:tcPr>
            <w:tcW w:w="892" w:type="dxa"/>
            <w:shd w:val="clear" w:color="auto" w:fill="auto"/>
          </w:tcPr>
          <w:p w14:paraId="3269E0A3" w14:textId="77777777" w:rsidR="0071087C" w:rsidRPr="00E6516F" w:rsidRDefault="0071087C" w:rsidP="00174677">
            <w:pPr>
              <w:pStyle w:val="TAC"/>
            </w:pPr>
            <w:r w:rsidRPr="00E6516F">
              <w:t>P</w:t>
            </w:r>
          </w:p>
        </w:tc>
      </w:tr>
      <w:tr w:rsidR="0071087C" w:rsidRPr="00E6516F" w14:paraId="1673B084" w14:textId="77777777" w:rsidTr="00174677">
        <w:tc>
          <w:tcPr>
            <w:tcW w:w="9762" w:type="dxa"/>
            <w:gridSpan w:val="6"/>
            <w:shd w:val="clear" w:color="auto" w:fill="auto"/>
          </w:tcPr>
          <w:p w14:paraId="609EAA81" w14:textId="77777777" w:rsidR="0071087C" w:rsidRPr="00E6516F" w:rsidRDefault="0071087C" w:rsidP="00174677">
            <w:pPr>
              <w:pStyle w:val="TAN"/>
            </w:pPr>
            <w:r w:rsidRPr="00E6516F">
              <w:t>NOTE 1:</w:t>
            </w:r>
            <w:r w:rsidRPr="00E6516F">
              <w:tab/>
              <w:t>This is expected to be done via a suitable implementation dependent MMI.</w:t>
            </w:r>
          </w:p>
          <w:p w14:paraId="4200095B" w14:textId="77777777" w:rsidR="0071087C" w:rsidRPr="00E6516F" w:rsidRDefault="0071087C" w:rsidP="004312E8">
            <w:pPr>
              <w:pStyle w:val="TAN"/>
            </w:pPr>
            <w:r w:rsidRPr="00E6516F">
              <w:t>NOTE 2:</w:t>
            </w:r>
            <w:r w:rsidRPr="00E6516F">
              <w:tab/>
              <w:t>Test file 1 and 2 for CO FD as specified in annex A.2.1 and A.2.2.</w:t>
            </w:r>
          </w:p>
        </w:tc>
      </w:tr>
    </w:tbl>
    <w:p w14:paraId="6F47843A" w14:textId="77777777" w:rsidR="0071087C" w:rsidRPr="00E6516F" w:rsidRDefault="0071087C" w:rsidP="0071087C"/>
    <w:p w14:paraId="25A8A1D4" w14:textId="77777777" w:rsidR="0071087C" w:rsidRPr="00E6516F" w:rsidRDefault="0071087C" w:rsidP="0071087C">
      <w:pPr>
        <w:pStyle w:val="H6"/>
      </w:pPr>
      <w:bookmarkStart w:id="896" w:name="_Toc52782415"/>
      <w:bookmarkStart w:id="897" w:name="_Toc52783026"/>
      <w:bookmarkStart w:id="898" w:name="_Toc59042895"/>
      <w:r w:rsidRPr="00E6516F">
        <w:t>6.2.3.3.3</w:t>
      </w:r>
      <w:r w:rsidRPr="00E6516F">
        <w:tab/>
        <w:t>Specific message contents</w:t>
      </w:r>
      <w:bookmarkEnd w:id="896"/>
      <w:bookmarkEnd w:id="897"/>
      <w:bookmarkEnd w:id="898"/>
    </w:p>
    <w:p w14:paraId="51550620" w14:textId="77777777" w:rsidR="0071087C" w:rsidRPr="00E6516F" w:rsidRDefault="0071087C" w:rsidP="004312E8">
      <w:pPr>
        <w:pStyle w:val="TH"/>
      </w:pPr>
      <w:r w:rsidRPr="00E6516F">
        <w:t>Table 6.2.1.3.3-1..6: Void</w:t>
      </w:r>
    </w:p>
    <w:p w14:paraId="130CE86C" w14:textId="77777777" w:rsidR="00B93CA2" w:rsidRPr="00E6516F" w:rsidRDefault="00B93CA2" w:rsidP="00B93CA2"/>
    <w:p w14:paraId="0F6D9BD8" w14:textId="506EA9EC" w:rsidR="0071087C" w:rsidRPr="00E6516F" w:rsidRDefault="0071087C" w:rsidP="0071087C">
      <w:pPr>
        <w:pStyle w:val="TH"/>
      </w:pPr>
      <w:r w:rsidRPr="00E6516F">
        <w:t xml:space="preserve">Table 6.2.3.3.3-7: HTTP POST (steps 3, 15, Table 6.2.3.3.2-1; </w:t>
      </w:r>
      <w:r w:rsidRPr="00E6516F">
        <w:br/>
        <w:t>step 2,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5A2F0317" w14:textId="77777777" w:rsidTr="00174677">
        <w:tc>
          <w:tcPr>
            <w:tcW w:w="9639" w:type="dxa"/>
            <w:gridSpan w:val="5"/>
          </w:tcPr>
          <w:p w14:paraId="7B006BA8" w14:textId="77777777" w:rsidR="0071087C" w:rsidRPr="00E6516F" w:rsidRDefault="0071087C" w:rsidP="00174677">
            <w:pPr>
              <w:pStyle w:val="TAL"/>
            </w:pPr>
            <w:r w:rsidRPr="00E6516F">
              <w:t>Derivation Path: TS 36.579-1 [2], Table 5.5.4.3-1 condition FD_HTTP</w:t>
            </w:r>
          </w:p>
        </w:tc>
      </w:tr>
      <w:tr w:rsidR="0071087C" w:rsidRPr="00E6516F" w14:paraId="0B9A3FC0" w14:textId="77777777" w:rsidTr="00174677">
        <w:tc>
          <w:tcPr>
            <w:tcW w:w="2835" w:type="dxa"/>
          </w:tcPr>
          <w:p w14:paraId="1C0389ED" w14:textId="77777777" w:rsidR="0071087C" w:rsidRPr="00E6516F" w:rsidRDefault="0071087C" w:rsidP="00174677">
            <w:pPr>
              <w:pStyle w:val="TAH"/>
            </w:pPr>
            <w:r w:rsidRPr="00E6516F">
              <w:t>Information Element</w:t>
            </w:r>
          </w:p>
        </w:tc>
        <w:tc>
          <w:tcPr>
            <w:tcW w:w="2126" w:type="dxa"/>
          </w:tcPr>
          <w:p w14:paraId="4ECF1CDE" w14:textId="77777777" w:rsidR="0071087C" w:rsidRPr="00E6516F" w:rsidRDefault="0071087C" w:rsidP="00174677">
            <w:pPr>
              <w:pStyle w:val="TAH"/>
            </w:pPr>
            <w:r w:rsidRPr="00E6516F">
              <w:t>Value/remark</w:t>
            </w:r>
          </w:p>
        </w:tc>
        <w:tc>
          <w:tcPr>
            <w:tcW w:w="2126" w:type="dxa"/>
            <w:tcBorders>
              <w:bottom w:val="single" w:sz="4" w:space="0" w:color="auto"/>
            </w:tcBorders>
          </w:tcPr>
          <w:p w14:paraId="7A934D55" w14:textId="77777777" w:rsidR="0071087C" w:rsidRPr="00E6516F" w:rsidRDefault="0071087C" w:rsidP="00174677">
            <w:pPr>
              <w:pStyle w:val="TAH"/>
            </w:pPr>
            <w:r w:rsidRPr="00E6516F">
              <w:t>Comment</w:t>
            </w:r>
          </w:p>
        </w:tc>
        <w:tc>
          <w:tcPr>
            <w:tcW w:w="1418" w:type="dxa"/>
          </w:tcPr>
          <w:p w14:paraId="000AAA2C" w14:textId="77777777" w:rsidR="0071087C" w:rsidRPr="00E6516F" w:rsidRDefault="0071087C" w:rsidP="00174677">
            <w:pPr>
              <w:pStyle w:val="TAH"/>
            </w:pPr>
            <w:r w:rsidRPr="00E6516F">
              <w:t>Reference</w:t>
            </w:r>
          </w:p>
        </w:tc>
        <w:tc>
          <w:tcPr>
            <w:tcW w:w="1134" w:type="dxa"/>
          </w:tcPr>
          <w:p w14:paraId="342F09DD" w14:textId="77777777" w:rsidR="0071087C" w:rsidRPr="00E6516F" w:rsidRDefault="0071087C" w:rsidP="00174677">
            <w:pPr>
              <w:pStyle w:val="TAH"/>
            </w:pPr>
            <w:r w:rsidRPr="00E6516F">
              <w:t>Condition</w:t>
            </w:r>
          </w:p>
        </w:tc>
      </w:tr>
      <w:tr w:rsidR="0071087C" w:rsidRPr="00E6516F" w14:paraId="5ED7FA7D" w14:textId="77777777" w:rsidTr="00174677">
        <w:tc>
          <w:tcPr>
            <w:tcW w:w="2835" w:type="dxa"/>
            <w:vAlign w:val="center"/>
          </w:tcPr>
          <w:p w14:paraId="55441900" w14:textId="77777777" w:rsidR="0071087C" w:rsidRPr="00E6516F" w:rsidRDefault="0071087C" w:rsidP="00174677">
            <w:pPr>
              <w:pStyle w:val="TAL"/>
              <w:rPr>
                <w:rFonts w:cs="Arial"/>
                <w:b/>
                <w:bCs/>
                <w:szCs w:val="18"/>
              </w:rPr>
            </w:pPr>
            <w:r w:rsidRPr="00E6516F">
              <w:rPr>
                <w:b/>
                <w:bCs/>
              </w:rPr>
              <w:t>Message-body</w:t>
            </w:r>
          </w:p>
        </w:tc>
        <w:tc>
          <w:tcPr>
            <w:tcW w:w="2126" w:type="dxa"/>
          </w:tcPr>
          <w:p w14:paraId="307FF6C8" w14:textId="77777777" w:rsidR="0071087C" w:rsidRPr="00E6516F" w:rsidRDefault="0071087C" w:rsidP="00174677">
            <w:pPr>
              <w:pStyle w:val="TAL"/>
            </w:pPr>
          </w:p>
        </w:tc>
        <w:tc>
          <w:tcPr>
            <w:tcW w:w="2126" w:type="dxa"/>
          </w:tcPr>
          <w:p w14:paraId="382B3212" w14:textId="77777777" w:rsidR="0071087C" w:rsidRPr="00E6516F" w:rsidRDefault="0071087C" w:rsidP="00174677">
            <w:pPr>
              <w:pStyle w:val="TAL"/>
            </w:pPr>
          </w:p>
        </w:tc>
        <w:tc>
          <w:tcPr>
            <w:tcW w:w="1418" w:type="dxa"/>
          </w:tcPr>
          <w:p w14:paraId="6C2CA717" w14:textId="77777777" w:rsidR="0071087C" w:rsidRPr="00E6516F" w:rsidRDefault="0071087C" w:rsidP="00174677">
            <w:pPr>
              <w:pStyle w:val="TAL"/>
            </w:pPr>
          </w:p>
        </w:tc>
        <w:tc>
          <w:tcPr>
            <w:tcW w:w="1134" w:type="dxa"/>
          </w:tcPr>
          <w:p w14:paraId="0813134C" w14:textId="77777777" w:rsidR="0071087C" w:rsidRPr="00E6516F" w:rsidRDefault="0071087C" w:rsidP="00174677">
            <w:pPr>
              <w:pStyle w:val="TAL"/>
            </w:pPr>
          </w:p>
        </w:tc>
      </w:tr>
      <w:tr w:rsidR="0071087C" w:rsidRPr="00E6516F" w14:paraId="62E6B0FA" w14:textId="77777777" w:rsidTr="00174677">
        <w:tc>
          <w:tcPr>
            <w:tcW w:w="2835" w:type="dxa"/>
            <w:vAlign w:val="center"/>
          </w:tcPr>
          <w:p w14:paraId="1EB169E0" w14:textId="77777777" w:rsidR="0071087C" w:rsidRPr="00E6516F" w:rsidRDefault="0071087C" w:rsidP="00174677">
            <w:pPr>
              <w:pStyle w:val="TAL"/>
            </w:pPr>
            <w:r w:rsidRPr="00E6516F">
              <w:t xml:space="preserve">  MIME body part</w:t>
            </w:r>
          </w:p>
        </w:tc>
        <w:tc>
          <w:tcPr>
            <w:tcW w:w="2126" w:type="dxa"/>
          </w:tcPr>
          <w:p w14:paraId="17376F66" w14:textId="77777777" w:rsidR="0071087C" w:rsidRPr="00E6516F" w:rsidRDefault="0071087C" w:rsidP="00174677">
            <w:pPr>
              <w:pStyle w:val="TAL"/>
            </w:pPr>
          </w:p>
        </w:tc>
        <w:tc>
          <w:tcPr>
            <w:tcW w:w="2126" w:type="dxa"/>
          </w:tcPr>
          <w:p w14:paraId="44B9584C" w14:textId="77777777" w:rsidR="0071087C" w:rsidRPr="00E6516F" w:rsidRDefault="0071087C" w:rsidP="00174677">
            <w:pPr>
              <w:pStyle w:val="TAL"/>
            </w:pPr>
            <w:r w:rsidRPr="00E6516F">
              <w:rPr>
                <w:b/>
                <w:bCs/>
              </w:rPr>
              <w:t>MCData-Info</w:t>
            </w:r>
          </w:p>
        </w:tc>
        <w:tc>
          <w:tcPr>
            <w:tcW w:w="1418" w:type="dxa"/>
          </w:tcPr>
          <w:p w14:paraId="157D36F3" w14:textId="77777777" w:rsidR="0071087C" w:rsidRPr="00E6516F" w:rsidRDefault="0071087C" w:rsidP="00174677">
            <w:pPr>
              <w:pStyle w:val="TAL"/>
            </w:pPr>
          </w:p>
        </w:tc>
        <w:tc>
          <w:tcPr>
            <w:tcW w:w="1134" w:type="dxa"/>
          </w:tcPr>
          <w:p w14:paraId="7FB1CBDC" w14:textId="77777777" w:rsidR="0071087C" w:rsidRPr="00E6516F" w:rsidRDefault="0071087C" w:rsidP="00174677">
            <w:pPr>
              <w:pStyle w:val="TAL"/>
            </w:pPr>
          </w:p>
        </w:tc>
      </w:tr>
      <w:tr w:rsidR="0071087C" w:rsidRPr="00E6516F" w14:paraId="4885A09C" w14:textId="77777777" w:rsidTr="004312E8">
        <w:tc>
          <w:tcPr>
            <w:tcW w:w="2835" w:type="dxa"/>
          </w:tcPr>
          <w:p w14:paraId="472062FA" w14:textId="77777777" w:rsidR="0071087C" w:rsidRPr="00E6516F" w:rsidRDefault="0071087C" w:rsidP="00174677">
            <w:pPr>
              <w:pStyle w:val="TAL"/>
            </w:pPr>
            <w:r w:rsidRPr="00E6516F">
              <w:t xml:space="preserve">    MIME-part-body</w:t>
            </w:r>
          </w:p>
        </w:tc>
        <w:tc>
          <w:tcPr>
            <w:tcW w:w="2126" w:type="dxa"/>
          </w:tcPr>
          <w:p w14:paraId="4081E9D6" w14:textId="77777777" w:rsidR="0071087C" w:rsidRPr="00E6516F" w:rsidRDefault="0071087C" w:rsidP="00174677">
            <w:pPr>
              <w:pStyle w:val="TAL"/>
            </w:pPr>
            <w:r w:rsidRPr="00E6516F">
              <w:t>MCData-Info as described in Table 6.2.3.3.3-8</w:t>
            </w:r>
          </w:p>
        </w:tc>
        <w:tc>
          <w:tcPr>
            <w:tcW w:w="2126" w:type="dxa"/>
          </w:tcPr>
          <w:p w14:paraId="52F4887D" w14:textId="77777777" w:rsidR="0071087C" w:rsidRPr="00E6516F" w:rsidRDefault="0071087C" w:rsidP="00174677">
            <w:pPr>
              <w:pStyle w:val="TAL"/>
            </w:pPr>
          </w:p>
        </w:tc>
        <w:tc>
          <w:tcPr>
            <w:tcW w:w="1418" w:type="dxa"/>
          </w:tcPr>
          <w:p w14:paraId="0A2503C6" w14:textId="77777777" w:rsidR="0071087C" w:rsidRPr="00E6516F" w:rsidRDefault="0071087C" w:rsidP="00174677">
            <w:pPr>
              <w:pStyle w:val="TAL"/>
            </w:pPr>
          </w:p>
        </w:tc>
        <w:tc>
          <w:tcPr>
            <w:tcW w:w="1134" w:type="dxa"/>
          </w:tcPr>
          <w:p w14:paraId="490E66AC" w14:textId="77777777" w:rsidR="0071087C" w:rsidRPr="00E6516F" w:rsidRDefault="0071087C" w:rsidP="00174677">
            <w:pPr>
              <w:pStyle w:val="TAL"/>
            </w:pPr>
          </w:p>
        </w:tc>
      </w:tr>
    </w:tbl>
    <w:p w14:paraId="1A361848" w14:textId="77777777" w:rsidR="0071087C" w:rsidRPr="00E6516F" w:rsidRDefault="0071087C" w:rsidP="0071087C"/>
    <w:p w14:paraId="284E3FC0" w14:textId="77777777" w:rsidR="0071087C" w:rsidRPr="00E6516F" w:rsidRDefault="0071087C" w:rsidP="0071087C">
      <w:pPr>
        <w:pStyle w:val="TH"/>
      </w:pPr>
      <w:r w:rsidRPr="00E6516F">
        <w:t>Table 6.2.3.3.3-8: MCDATA-Info (Table 6.2.3.3.3-7)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1147929C" w14:textId="77777777" w:rsidTr="00174677">
        <w:trPr>
          <w:cantSplit/>
        </w:trPr>
        <w:tc>
          <w:tcPr>
            <w:tcW w:w="9644" w:type="dxa"/>
            <w:gridSpan w:val="5"/>
          </w:tcPr>
          <w:p w14:paraId="5CF07F11" w14:textId="77777777" w:rsidR="0071087C" w:rsidRPr="00E6516F" w:rsidRDefault="0071087C" w:rsidP="00174677">
            <w:pPr>
              <w:pStyle w:val="TAL"/>
              <w:rPr>
                <w:rFonts w:cs="Arial"/>
                <w:szCs w:val="18"/>
              </w:rPr>
            </w:pPr>
            <w:r w:rsidRPr="00E6516F">
              <w:rPr>
                <w:rFonts w:cs="Arial"/>
                <w:szCs w:val="18"/>
              </w:rPr>
              <w:t>Derivation Path: TS 36.579-1 [2], Table 5.5.3.2.1-3</w:t>
            </w:r>
          </w:p>
        </w:tc>
      </w:tr>
      <w:tr w:rsidR="0071087C" w:rsidRPr="00E6516F" w14:paraId="2307B9D8" w14:textId="77777777" w:rsidTr="00174677">
        <w:tc>
          <w:tcPr>
            <w:tcW w:w="2836" w:type="dxa"/>
          </w:tcPr>
          <w:p w14:paraId="01D01F93" w14:textId="77777777" w:rsidR="0071087C" w:rsidRPr="00E6516F" w:rsidRDefault="0071087C" w:rsidP="00174677">
            <w:pPr>
              <w:pStyle w:val="TAH"/>
              <w:rPr>
                <w:bCs/>
              </w:rPr>
            </w:pPr>
            <w:r w:rsidRPr="00E6516F">
              <w:rPr>
                <w:bCs/>
              </w:rPr>
              <w:t>Information Element</w:t>
            </w:r>
          </w:p>
        </w:tc>
        <w:tc>
          <w:tcPr>
            <w:tcW w:w="2127" w:type="dxa"/>
          </w:tcPr>
          <w:p w14:paraId="28580705"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541222A2" w14:textId="77777777" w:rsidR="0071087C" w:rsidRPr="00E6516F" w:rsidRDefault="0071087C" w:rsidP="00174677">
            <w:pPr>
              <w:pStyle w:val="TAH"/>
              <w:rPr>
                <w:bCs/>
              </w:rPr>
            </w:pPr>
            <w:r w:rsidRPr="00E6516F">
              <w:rPr>
                <w:bCs/>
              </w:rPr>
              <w:t>Comment</w:t>
            </w:r>
          </w:p>
        </w:tc>
        <w:tc>
          <w:tcPr>
            <w:tcW w:w="1419" w:type="dxa"/>
          </w:tcPr>
          <w:p w14:paraId="56C78D32" w14:textId="77777777" w:rsidR="0071087C" w:rsidRPr="00E6516F" w:rsidRDefault="0071087C" w:rsidP="00174677">
            <w:pPr>
              <w:pStyle w:val="TAH"/>
              <w:rPr>
                <w:bCs/>
              </w:rPr>
            </w:pPr>
            <w:r w:rsidRPr="00E6516F">
              <w:rPr>
                <w:bCs/>
              </w:rPr>
              <w:t>Reference</w:t>
            </w:r>
          </w:p>
        </w:tc>
        <w:tc>
          <w:tcPr>
            <w:tcW w:w="1135" w:type="dxa"/>
          </w:tcPr>
          <w:p w14:paraId="4080AA08" w14:textId="77777777" w:rsidR="0071087C" w:rsidRPr="00E6516F" w:rsidRDefault="0071087C" w:rsidP="00174677">
            <w:pPr>
              <w:pStyle w:val="TAH"/>
              <w:rPr>
                <w:bCs/>
              </w:rPr>
            </w:pPr>
            <w:r w:rsidRPr="00E6516F">
              <w:rPr>
                <w:bCs/>
              </w:rPr>
              <w:t>Condition</w:t>
            </w:r>
          </w:p>
        </w:tc>
      </w:tr>
      <w:tr w:rsidR="0071087C" w:rsidRPr="00E6516F" w14:paraId="6FC79E35" w14:textId="77777777" w:rsidTr="00174677">
        <w:tc>
          <w:tcPr>
            <w:tcW w:w="2836" w:type="dxa"/>
          </w:tcPr>
          <w:p w14:paraId="7A714B23" w14:textId="77777777" w:rsidR="0071087C" w:rsidRPr="00E6516F" w:rsidRDefault="0071087C" w:rsidP="00174677">
            <w:pPr>
              <w:pStyle w:val="TAL"/>
              <w:rPr>
                <w:rFonts w:cs="Arial"/>
                <w:szCs w:val="18"/>
              </w:rPr>
            </w:pPr>
            <w:r w:rsidRPr="00E6516F">
              <w:t>mcdata-info</w:t>
            </w:r>
          </w:p>
        </w:tc>
        <w:tc>
          <w:tcPr>
            <w:tcW w:w="2127" w:type="dxa"/>
          </w:tcPr>
          <w:p w14:paraId="675C7C57" w14:textId="77777777" w:rsidR="0071087C" w:rsidRPr="00E6516F" w:rsidRDefault="0071087C" w:rsidP="00174677">
            <w:pPr>
              <w:pStyle w:val="TAL"/>
            </w:pPr>
          </w:p>
        </w:tc>
        <w:tc>
          <w:tcPr>
            <w:tcW w:w="2127" w:type="dxa"/>
            <w:tcBorders>
              <w:bottom w:val="single" w:sz="4" w:space="0" w:color="auto"/>
            </w:tcBorders>
          </w:tcPr>
          <w:p w14:paraId="621B14E8" w14:textId="77777777" w:rsidR="0071087C" w:rsidRPr="00E6516F" w:rsidRDefault="0071087C" w:rsidP="00174677">
            <w:pPr>
              <w:pStyle w:val="TAL"/>
            </w:pPr>
          </w:p>
        </w:tc>
        <w:tc>
          <w:tcPr>
            <w:tcW w:w="1419" w:type="dxa"/>
          </w:tcPr>
          <w:p w14:paraId="43FDF96C" w14:textId="77777777" w:rsidR="0071087C" w:rsidRPr="00E6516F" w:rsidRDefault="0071087C" w:rsidP="00174677">
            <w:pPr>
              <w:pStyle w:val="TAL"/>
            </w:pPr>
          </w:p>
        </w:tc>
        <w:tc>
          <w:tcPr>
            <w:tcW w:w="1135" w:type="dxa"/>
          </w:tcPr>
          <w:p w14:paraId="015688B8" w14:textId="77777777" w:rsidR="0071087C" w:rsidRPr="00E6516F" w:rsidRDefault="0071087C" w:rsidP="00174677">
            <w:pPr>
              <w:pStyle w:val="TAL"/>
            </w:pPr>
          </w:p>
        </w:tc>
      </w:tr>
      <w:tr w:rsidR="0071087C" w:rsidRPr="00E6516F" w14:paraId="6184B33D" w14:textId="77777777" w:rsidTr="00174677">
        <w:tc>
          <w:tcPr>
            <w:tcW w:w="2836" w:type="dxa"/>
          </w:tcPr>
          <w:p w14:paraId="580D4D44" w14:textId="77777777" w:rsidR="0071087C" w:rsidRPr="00E6516F" w:rsidRDefault="0071087C" w:rsidP="00174677">
            <w:pPr>
              <w:pStyle w:val="TAL"/>
              <w:rPr>
                <w:rFonts w:cs="Arial"/>
                <w:szCs w:val="18"/>
              </w:rPr>
            </w:pPr>
            <w:r w:rsidRPr="00E6516F">
              <w:t xml:space="preserve">  mcdata-Params</w:t>
            </w:r>
          </w:p>
        </w:tc>
        <w:tc>
          <w:tcPr>
            <w:tcW w:w="2127" w:type="dxa"/>
          </w:tcPr>
          <w:p w14:paraId="115A1262" w14:textId="77777777" w:rsidR="0071087C" w:rsidRPr="00E6516F" w:rsidRDefault="0071087C" w:rsidP="00174677">
            <w:pPr>
              <w:pStyle w:val="TAL"/>
            </w:pPr>
          </w:p>
        </w:tc>
        <w:tc>
          <w:tcPr>
            <w:tcW w:w="2127" w:type="dxa"/>
            <w:tcBorders>
              <w:top w:val="single" w:sz="4" w:space="0" w:color="auto"/>
              <w:bottom w:val="single" w:sz="4" w:space="0" w:color="auto"/>
            </w:tcBorders>
          </w:tcPr>
          <w:p w14:paraId="477FE390" w14:textId="77777777" w:rsidR="0071087C" w:rsidRPr="00E6516F" w:rsidRDefault="0071087C" w:rsidP="00174677">
            <w:pPr>
              <w:pStyle w:val="TAL"/>
            </w:pPr>
          </w:p>
        </w:tc>
        <w:tc>
          <w:tcPr>
            <w:tcW w:w="1419" w:type="dxa"/>
          </w:tcPr>
          <w:p w14:paraId="1049DA5D" w14:textId="77777777" w:rsidR="0071087C" w:rsidRPr="00E6516F" w:rsidRDefault="0071087C" w:rsidP="00174677">
            <w:pPr>
              <w:pStyle w:val="TAL"/>
            </w:pPr>
          </w:p>
        </w:tc>
        <w:tc>
          <w:tcPr>
            <w:tcW w:w="1135" w:type="dxa"/>
          </w:tcPr>
          <w:p w14:paraId="7C4AED76" w14:textId="77777777" w:rsidR="0071087C" w:rsidRPr="00E6516F" w:rsidRDefault="0071087C" w:rsidP="00174677">
            <w:pPr>
              <w:pStyle w:val="TAL"/>
            </w:pPr>
          </w:p>
        </w:tc>
      </w:tr>
      <w:tr w:rsidR="0071087C" w:rsidRPr="00E6516F" w14:paraId="7D90C9F8" w14:textId="77777777" w:rsidTr="00174677">
        <w:tc>
          <w:tcPr>
            <w:tcW w:w="2836" w:type="dxa"/>
          </w:tcPr>
          <w:p w14:paraId="3ADD103D" w14:textId="77777777" w:rsidR="0071087C" w:rsidRPr="00E6516F" w:rsidRDefault="0071087C" w:rsidP="00174677">
            <w:pPr>
              <w:pStyle w:val="TAL"/>
              <w:rPr>
                <w:rFonts w:cs="Arial"/>
                <w:szCs w:val="18"/>
              </w:rPr>
            </w:pPr>
            <w:r w:rsidRPr="00E6516F">
              <w:t xml:space="preserve">    request-type</w:t>
            </w:r>
          </w:p>
        </w:tc>
        <w:tc>
          <w:tcPr>
            <w:tcW w:w="2127" w:type="dxa"/>
          </w:tcPr>
          <w:p w14:paraId="4DC4CF46" w14:textId="77777777" w:rsidR="0071087C" w:rsidRPr="00E6516F" w:rsidRDefault="0071087C" w:rsidP="00174677">
            <w:pPr>
              <w:pStyle w:val="TAL"/>
              <w:rPr>
                <w:lang w:eastAsia="ko-KR"/>
              </w:rPr>
            </w:pPr>
            <w:r w:rsidRPr="00E6516F">
              <w:rPr>
                <w:lang w:eastAsia="ko-KR"/>
              </w:rPr>
              <w:t>"</w:t>
            </w:r>
            <w:r w:rsidRPr="00E6516F">
              <w:t>group-fd</w:t>
            </w:r>
            <w:r w:rsidRPr="00E6516F">
              <w:rPr>
                <w:lang w:eastAsia="ko-KR"/>
              </w:rPr>
              <w:t>"</w:t>
            </w:r>
          </w:p>
        </w:tc>
        <w:tc>
          <w:tcPr>
            <w:tcW w:w="2127" w:type="dxa"/>
            <w:tcBorders>
              <w:top w:val="single" w:sz="4" w:space="0" w:color="auto"/>
              <w:bottom w:val="single" w:sz="4" w:space="0" w:color="auto"/>
            </w:tcBorders>
          </w:tcPr>
          <w:p w14:paraId="1250857A" w14:textId="77777777" w:rsidR="0071087C" w:rsidRPr="00E6516F" w:rsidRDefault="0071087C" w:rsidP="00174677">
            <w:pPr>
              <w:pStyle w:val="TAL"/>
            </w:pPr>
          </w:p>
        </w:tc>
        <w:tc>
          <w:tcPr>
            <w:tcW w:w="1419" w:type="dxa"/>
          </w:tcPr>
          <w:p w14:paraId="361D5304" w14:textId="77777777" w:rsidR="0071087C" w:rsidRPr="00E6516F" w:rsidRDefault="0071087C" w:rsidP="00174677">
            <w:pPr>
              <w:pStyle w:val="TAL"/>
            </w:pPr>
          </w:p>
        </w:tc>
        <w:tc>
          <w:tcPr>
            <w:tcW w:w="1135" w:type="dxa"/>
          </w:tcPr>
          <w:p w14:paraId="1E06950D" w14:textId="77777777" w:rsidR="0071087C" w:rsidRPr="00E6516F" w:rsidRDefault="0071087C" w:rsidP="00174677">
            <w:pPr>
              <w:pStyle w:val="TAL"/>
            </w:pPr>
          </w:p>
        </w:tc>
      </w:tr>
      <w:tr w:rsidR="0071087C" w:rsidRPr="00E6516F" w14:paraId="02F2692F" w14:textId="77777777" w:rsidTr="00174677">
        <w:tc>
          <w:tcPr>
            <w:tcW w:w="2836" w:type="dxa"/>
          </w:tcPr>
          <w:p w14:paraId="36A11C6A" w14:textId="77777777" w:rsidR="0071087C" w:rsidRPr="00E6516F" w:rsidRDefault="0071087C" w:rsidP="004312E8">
            <w:pPr>
              <w:pStyle w:val="TAL"/>
            </w:pPr>
            <w:r w:rsidRPr="00E6516F">
              <w:t xml:space="preserve">    mcdata-request-uri</w:t>
            </w:r>
          </w:p>
        </w:tc>
        <w:tc>
          <w:tcPr>
            <w:tcW w:w="2127" w:type="dxa"/>
          </w:tcPr>
          <w:p w14:paraId="5DCBE8F2" w14:textId="77777777" w:rsidR="0071087C" w:rsidRPr="00E6516F" w:rsidRDefault="0071087C" w:rsidP="004312E8">
            <w:pPr>
              <w:pStyle w:val="TAL"/>
            </w:pPr>
            <w:r w:rsidRPr="00E6516F">
              <w:t>px_MCData_Group_A_ID</w:t>
            </w:r>
          </w:p>
        </w:tc>
        <w:tc>
          <w:tcPr>
            <w:tcW w:w="2127" w:type="dxa"/>
            <w:tcBorders>
              <w:top w:val="single" w:sz="4" w:space="0" w:color="auto"/>
              <w:bottom w:val="single" w:sz="4" w:space="0" w:color="auto"/>
            </w:tcBorders>
          </w:tcPr>
          <w:p w14:paraId="72B46EF7" w14:textId="77777777" w:rsidR="0071087C" w:rsidRPr="00E6516F" w:rsidRDefault="0071087C" w:rsidP="004312E8">
            <w:pPr>
              <w:pStyle w:val="TAL"/>
            </w:pPr>
            <w:r w:rsidRPr="00E6516F">
              <w:t>NOTE: the element is not encrypted</w:t>
            </w:r>
          </w:p>
        </w:tc>
        <w:tc>
          <w:tcPr>
            <w:tcW w:w="1419" w:type="dxa"/>
          </w:tcPr>
          <w:p w14:paraId="0F11FEE2" w14:textId="77777777" w:rsidR="0071087C" w:rsidRPr="00E6516F" w:rsidRDefault="0071087C" w:rsidP="004312E8">
            <w:pPr>
              <w:pStyle w:val="TAL"/>
            </w:pPr>
          </w:p>
        </w:tc>
        <w:tc>
          <w:tcPr>
            <w:tcW w:w="1135" w:type="dxa"/>
          </w:tcPr>
          <w:p w14:paraId="406BCF09" w14:textId="77777777" w:rsidR="0071087C" w:rsidRPr="00E6516F" w:rsidRDefault="0071087C" w:rsidP="004312E8">
            <w:pPr>
              <w:pStyle w:val="TAL"/>
            </w:pPr>
          </w:p>
        </w:tc>
      </w:tr>
      <w:tr w:rsidR="0071087C" w:rsidRPr="00E6516F" w14:paraId="6FD8B58F" w14:textId="77777777" w:rsidTr="00174677">
        <w:tc>
          <w:tcPr>
            <w:tcW w:w="2836" w:type="dxa"/>
          </w:tcPr>
          <w:p w14:paraId="28B9EC8B" w14:textId="77777777" w:rsidR="0071087C" w:rsidRPr="00E6516F" w:rsidRDefault="0071087C" w:rsidP="004312E8">
            <w:pPr>
              <w:pStyle w:val="TAL"/>
            </w:pPr>
            <w:r w:rsidRPr="00E6516F">
              <w:t xml:space="preserve">    mcdata-calling-user-id</w:t>
            </w:r>
          </w:p>
        </w:tc>
        <w:tc>
          <w:tcPr>
            <w:tcW w:w="2127" w:type="dxa"/>
          </w:tcPr>
          <w:p w14:paraId="7FB45A60" w14:textId="77777777" w:rsidR="0071087C" w:rsidRPr="00E6516F" w:rsidRDefault="0071087C" w:rsidP="004312E8">
            <w:pPr>
              <w:pStyle w:val="TAL"/>
            </w:pPr>
            <w:r w:rsidRPr="00E6516F">
              <w:t>px_MCData_ID_User_A</w:t>
            </w:r>
          </w:p>
        </w:tc>
        <w:tc>
          <w:tcPr>
            <w:tcW w:w="2127" w:type="dxa"/>
            <w:tcBorders>
              <w:top w:val="single" w:sz="4" w:space="0" w:color="auto"/>
              <w:bottom w:val="single" w:sz="4" w:space="0" w:color="auto"/>
            </w:tcBorders>
          </w:tcPr>
          <w:p w14:paraId="44FC0977" w14:textId="77777777" w:rsidR="0071087C" w:rsidRPr="00E6516F" w:rsidRDefault="0071087C" w:rsidP="004312E8">
            <w:pPr>
              <w:pStyle w:val="TAL"/>
            </w:pPr>
            <w:r w:rsidRPr="00E6516F">
              <w:t>NOTE: the element is not encrypted</w:t>
            </w:r>
          </w:p>
        </w:tc>
        <w:tc>
          <w:tcPr>
            <w:tcW w:w="1419" w:type="dxa"/>
          </w:tcPr>
          <w:p w14:paraId="1403E5FC" w14:textId="77777777" w:rsidR="0071087C" w:rsidRPr="00E6516F" w:rsidRDefault="0071087C" w:rsidP="004312E8">
            <w:pPr>
              <w:pStyle w:val="TAL"/>
            </w:pPr>
          </w:p>
        </w:tc>
        <w:tc>
          <w:tcPr>
            <w:tcW w:w="1135" w:type="dxa"/>
          </w:tcPr>
          <w:p w14:paraId="749AC085" w14:textId="77777777" w:rsidR="0071087C" w:rsidRPr="00E6516F" w:rsidRDefault="0071087C" w:rsidP="004312E8">
            <w:pPr>
              <w:pStyle w:val="TAL"/>
            </w:pPr>
          </w:p>
        </w:tc>
      </w:tr>
    </w:tbl>
    <w:p w14:paraId="679C7FC7" w14:textId="77777777" w:rsidR="0071087C" w:rsidRPr="00E6516F" w:rsidRDefault="0071087C" w:rsidP="0071087C"/>
    <w:p w14:paraId="79DEDAAB" w14:textId="4079A052" w:rsidR="0071087C" w:rsidRPr="00E6516F" w:rsidRDefault="0071087C" w:rsidP="0071087C">
      <w:pPr>
        <w:pStyle w:val="TH"/>
      </w:pPr>
      <w:r w:rsidRPr="00E6516F">
        <w:t>Table 6.2.3.3.3-9: Void</w:t>
      </w:r>
    </w:p>
    <w:p w14:paraId="3F4E4BF5" w14:textId="77777777" w:rsidR="00B93CA2" w:rsidRPr="00E6516F" w:rsidRDefault="00B93CA2" w:rsidP="00B93CA2"/>
    <w:p w14:paraId="13649520" w14:textId="15083E9C" w:rsidR="0071087C" w:rsidRPr="00E6516F" w:rsidRDefault="0071087C" w:rsidP="0071087C">
      <w:pPr>
        <w:pStyle w:val="TH"/>
      </w:pPr>
      <w:r w:rsidRPr="00E6516F">
        <w:t xml:space="preserve">Table 6.2.3.3.3-10: HTTP 201 Created (step 3, Table 6.2.3.3.2-1; </w:t>
      </w:r>
      <w:r w:rsidRPr="00E6516F">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311D2D29" w14:textId="77777777" w:rsidTr="00174677">
        <w:tc>
          <w:tcPr>
            <w:tcW w:w="9639" w:type="dxa"/>
          </w:tcPr>
          <w:p w14:paraId="14B9A5E0" w14:textId="77777777" w:rsidR="0071087C" w:rsidRPr="00E6516F" w:rsidRDefault="0071087C" w:rsidP="00174677">
            <w:pPr>
              <w:pStyle w:val="TAL"/>
            </w:pPr>
            <w:r w:rsidRPr="00E6516F">
              <w:t>Derivation Path: TS 36.579-1 [2], Table 5.5.4.7-1, condition FD_HTTP</w:t>
            </w:r>
          </w:p>
        </w:tc>
      </w:tr>
    </w:tbl>
    <w:p w14:paraId="623935DD" w14:textId="77777777" w:rsidR="0071087C" w:rsidRPr="00E6516F" w:rsidRDefault="0071087C" w:rsidP="0071087C"/>
    <w:p w14:paraId="47D44A5C" w14:textId="77777777" w:rsidR="0071087C" w:rsidRPr="00E6516F" w:rsidRDefault="0071087C" w:rsidP="004312E8">
      <w:pPr>
        <w:pStyle w:val="TH"/>
      </w:pPr>
      <w:r w:rsidRPr="00E6516F">
        <w:t xml:space="preserve">Table 6.2.3.3.3-10A: HTTP 201 Created (step 15, Table 6.2.3.3.2-1; </w:t>
      </w:r>
      <w:r w:rsidRPr="00E6516F">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3BC529DA" w14:textId="77777777" w:rsidTr="00174677">
        <w:tc>
          <w:tcPr>
            <w:tcW w:w="9639" w:type="dxa"/>
            <w:gridSpan w:val="5"/>
          </w:tcPr>
          <w:p w14:paraId="3635748E" w14:textId="77777777" w:rsidR="0071087C" w:rsidRPr="00E6516F" w:rsidRDefault="0071087C" w:rsidP="004312E8">
            <w:pPr>
              <w:pStyle w:val="TAL"/>
            </w:pPr>
            <w:r w:rsidRPr="00E6516F">
              <w:t>Derivation Path: TS 36.579-1 [2], Table 5.5.4.7-1, condition FD_HTTP</w:t>
            </w:r>
          </w:p>
        </w:tc>
      </w:tr>
      <w:tr w:rsidR="0071087C" w:rsidRPr="00E6516F" w14:paraId="4A4C270D" w14:textId="77777777" w:rsidTr="00174677">
        <w:tc>
          <w:tcPr>
            <w:tcW w:w="2835" w:type="dxa"/>
          </w:tcPr>
          <w:p w14:paraId="15E367DD" w14:textId="77777777" w:rsidR="0071087C" w:rsidRPr="00E6516F" w:rsidRDefault="0071087C" w:rsidP="004312E8">
            <w:pPr>
              <w:pStyle w:val="TAH"/>
            </w:pPr>
            <w:r w:rsidRPr="00E6516F">
              <w:t>Information Element</w:t>
            </w:r>
          </w:p>
        </w:tc>
        <w:tc>
          <w:tcPr>
            <w:tcW w:w="2126" w:type="dxa"/>
          </w:tcPr>
          <w:p w14:paraId="501450B1" w14:textId="77777777" w:rsidR="0071087C" w:rsidRPr="00E6516F" w:rsidRDefault="0071087C" w:rsidP="004312E8">
            <w:pPr>
              <w:pStyle w:val="TAH"/>
            </w:pPr>
            <w:r w:rsidRPr="00E6516F">
              <w:t>Value/remark</w:t>
            </w:r>
          </w:p>
        </w:tc>
        <w:tc>
          <w:tcPr>
            <w:tcW w:w="2126" w:type="dxa"/>
            <w:tcBorders>
              <w:bottom w:val="single" w:sz="4" w:space="0" w:color="auto"/>
            </w:tcBorders>
          </w:tcPr>
          <w:p w14:paraId="3668741D" w14:textId="77777777" w:rsidR="0071087C" w:rsidRPr="00E6516F" w:rsidRDefault="0071087C" w:rsidP="004312E8">
            <w:pPr>
              <w:pStyle w:val="TAH"/>
            </w:pPr>
            <w:r w:rsidRPr="00E6516F">
              <w:t>Comment</w:t>
            </w:r>
          </w:p>
        </w:tc>
        <w:tc>
          <w:tcPr>
            <w:tcW w:w="1418" w:type="dxa"/>
          </w:tcPr>
          <w:p w14:paraId="603B3FE5" w14:textId="77777777" w:rsidR="0071087C" w:rsidRPr="00E6516F" w:rsidRDefault="0071087C" w:rsidP="004312E8">
            <w:pPr>
              <w:pStyle w:val="TAH"/>
            </w:pPr>
            <w:r w:rsidRPr="00E6516F">
              <w:t>Reference</w:t>
            </w:r>
          </w:p>
        </w:tc>
        <w:tc>
          <w:tcPr>
            <w:tcW w:w="1134" w:type="dxa"/>
          </w:tcPr>
          <w:p w14:paraId="5C0F1958" w14:textId="77777777" w:rsidR="0071087C" w:rsidRPr="00E6516F" w:rsidRDefault="0071087C" w:rsidP="004312E8">
            <w:pPr>
              <w:pStyle w:val="TAH"/>
            </w:pPr>
            <w:r w:rsidRPr="00E6516F">
              <w:t>Condition</w:t>
            </w:r>
          </w:p>
        </w:tc>
      </w:tr>
      <w:tr w:rsidR="0071087C" w:rsidRPr="00E6516F" w14:paraId="1EBFCB74" w14:textId="77777777" w:rsidTr="00174677">
        <w:tc>
          <w:tcPr>
            <w:tcW w:w="2835" w:type="dxa"/>
          </w:tcPr>
          <w:p w14:paraId="6682EEA5" w14:textId="77777777" w:rsidR="0071087C" w:rsidRPr="00E6516F" w:rsidRDefault="0071087C" w:rsidP="004312E8">
            <w:pPr>
              <w:pStyle w:val="TAL"/>
              <w:rPr>
                <w:b/>
                <w:bCs/>
              </w:rPr>
            </w:pPr>
            <w:r w:rsidRPr="00E6516F">
              <w:rPr>
                <w:b/>
                <w:bCs/>
              </w:rPr>
              <w:t>Location</w:t>
            </w:r>
          </w:p>
        </w:tc>
        <w:tc>
          <w:tcPr>
            <w:tcW w:w="2126" w:type="dxa"/>
          </w:tcPr>
          <w:p w14:paraId="480A1060" w14:textId="77777777" w:rsidR="0071087C" w:rsidRPr="00E6516F" w:rsidRDefault="0071087C" w:rsidP="004312E8">
            <w:pPr>
              <w:pStyle w:val="TAL"/>
            </w:pPr>
          </w:p>
        </w:tc>
        <w:tc>
          <w:tcPr>
            <w:tcW w:w="2126" w:type="dxa"/>
          </w:tcPr>
          <w:p w14:paraId="452303F3" w14:textId="77777777" w:rsidR="0071087C" w:rsidRPr="00E6516F" w:rsidRDefault="0071087C" w:rsidP="004312E8">
            <w:pPr>
              <w:pStyle w:val="TAL"/>
            </w:pPr>
          </w:p>
        </w:tc>
        <w:tc>
          <w:tcPr>
            <w:tcW w:w="1418" w:type="dxa"/>
          </w:tcPr>
          <w:p w14:paraId="6B5B4948" w14:textId="77777777" w:rsidR="0071087C" w:rsidRPr="00E6516F" w:rsidRDefault="0071087C" w:rsidP="004312E8">
            <w:pPr>
              <w:pStyle w:val="TAL"/>
            </w:pPr>
          </w:p>
        </w:tc>
        <w:tc>
          <w:tcPr>
            <w:tcW w:w="1134" w:type="dxa"/>
          </w:tcPr>
          <w:p w14:paraId="28173E5A" w14:textId="77777777" w:rsidR="0071087C" w:rsidRPr="00E6516F" w:rsidRDefault="0071087C" w:rsidP="004312E8">
            <w:pPr>
              <w:pStyle w:val="TAL"/>
            </w:pPr>
          </w:p>
        </w:tc>
      </w:tr>
      <w:tr w:rsidR="0071087C" w:rsidRPr="00E6516F" w14:paraId="3070BE69" w14:textId="77777777" w:rsidTr="00174677">
        <w:tc>
          <w:tcPr>
            <w:tcW w:w="2835" w:type="dxa"/>
          </w:tcPr>
          <w:p w14:paraId="3EECE2EE" w14:textId="77777777" w:rsidR="0071087C" w:rsidRPr="00E6516F" w:rsidRDefault="0071087C" w:rsidP="004312E8">
            <w:pPr>
              <w:pStyle w:val="TAL"/>
            </w:pPr>
            <w:r w:rsidRPr="00E6516F">
              <w:t xml:space="preserve">  absoluteURI</w:t>
            </w:r>
          </w:p>
        </w:tc>
        <w:tc>
          <w:tcPr>
            <w:tcW w:w="2126" w:type="dxa"/>
          </w:tcPr>
          <w:p w14:paraId="20CA8A5F" w14:textId="77777777" w:rsidR="0071087C" w:rsidRPr="00E6516F" w:rsidRDefault="0071087C" w:rsidP="004312E8">
            <w:pPr>
              <w:pStyle w:val="TAL"/>
            </w:pPr>
            <w:r w:rsidRPr="00E6516F">
              <w:rPr>
                <w:rFonts w:eastAsia="Malgun Gothic"/>
              </w:rPr>
              <w:t>tsc_MCData_MSF_URI &amp; "/file-location-2"</w:t>
            </w:r>
          </w:p>
        </w:tc>
        <w:tc>
          <w:tcPr>
            <w:tcW w:w="2126" w:type="dxa"/>
          </w:tcPr>
          <w:p w14:paraId="152B240C" w14:textId="77777777" w:rsidR="0071087C" w:rsidRPr="00E6516F" w:rsidRDefault="0071087C" w:rsidP="004312E8">
            <w:pPr>
              <w:pStyle w:val="TAL"/>
            </w:pPr>
          </w:p>
        </w:tc>
        <w:tc>
          <w:tcPr>
            <w:tcW w:w="1418" w:type="dxa"/>
          </w:tcPr>
          <w:p w14:paraId="3312A96A" w14:textId="77777777" w:rsidR="0071087C" w:rsidRPr="00E6516F" w:rsidRDefault="0071087C" w:rsidP="004312E8">
            <w:pPr>
              <w:pStyle w:val="TAL"/>
            </w:pPr>
          </w:p>
        </w:tc>
        <w:tc>
          <w:tcPr>
            <w:tcW w:w="1134" w:type="dxa"/>
          </w:tcPr>
          <w:p w14:paraId="6DFA252A" w14:textId="77777777" w:rsidR="0071087C" w:rsidRPr="00E6516F" w:rsidRDefault="0071087C" w:rsidP="004312E8">
            <w:pPr>
              <w:pStyle w:val="TAL"/>
            </w:pPr>
          </w:p>
        </w:tc>
      </w:tr>
    </w:tbl>
    <w:p w14:paraId="70458940" w14:textId="77777777" w:rsidR="0071087C" w:rsidRPr="00E6516F" w:rsidRDefault="0071087C" w:rsidP="0071087C"/>
    <w:p w14:paraId="36AF448D" w14:textId="2A6A9542" w:rsidR="0071087C" w:rsidRPr="00E6516F" w:rsidRDefault="0071087C" w:rsidP="0071087C">
      <w:pPr>
        <w:pStyle w:val="TH"/>
      </w:pPr>
      <w:r w:rsidRPr="00E6516F">
        <w:t xml:space="preserve">Table 6.2.3.3.3-11: SIP MESSAGE (steps 3, 15, Table 6.2.3.3.2-1; </w:t>
      </w:r>
      <w:r w:rsidRPr="00E6516F">
        <w:br/>
        <w:t>step 4,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1193D4D5" w14:textId="77777777" w:rsidTr="00174677">
        <w:trPr>
          <w:cantSplit/>
        </w:trPr>
        <w:tc>
          <w:tcPr>
            <w:tcW w:w="9639" w:type="dxa"/>
            <w:gridSpan w:val="5"/>
          </w:tcPr>
          <w:p w14:paraId="7CE5A910" w14:textId="77777777" w:rsidR="0071087C" w:rsidRPr="00E6516F" w:rsidRDefault="0071087C" w:rsidP="00174677">
            <w:pPr>
              <w:pStyle w:val="TAL"/>
              <w:rPr>
                <w:rFonts w:cs="Arial"/>
                <w:szCs w:val="18"/>
              </w:rPr>
            </w:pPr>
            <w:r w:rsidRPr="00E6516F">
              <w:rPr>
                <w:rFonts w:cs="Arial"/>
                <w:szCs w:val="18"/>
              </w:rPr>
              <w:t>Derivation Path: TS 36.579-1 [2], Table 5.5.2.7.1-1, condition MCDATA_FD, MCDATA_SIGNALLING</w:t>
            </w:r>
          </w:p>
        </w:tc>
      </w:tr>
      <w:tr w:rsidR="0071087C" w:rsidRPr="00E6516F" w14:paraId="5E22491D" w14:textId="77777777" w:rsidTr="00174677">
        <w:tc>
          <w:tcPr>
            <w:tcW w:w="2835" w:type="dxa"/>
          </w:tcPr>
          <w:p w14:paraId="3591312C" w14:textId="77777777" w:rsidR="0071087C" w:rsidRPr="00E6516F" w:rsidRDefault="0071087C" w:rsidP="00174677">
            <w:pPr>
              <w:pStyle w:val="TAH"/>
              <w:rPr>
                <w:bCs/>
              </w:rPr>
            </w:pPr>
            <w:r w:rsidRPr="00E6516F">
              <w:rPr>
                <w:bCs/>
              </w:rPr>
              <w:t>Information Element</w:t>
            </w:r>
          </w:p>
        </w:tc>
        <w:tc>
          <w:tcPr>
            <w:tcW w:w="2126" w:type="dxa"/>
          </w:tcPr>
          <w:p w14:paraId="1E183E73"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232096F9" w14:textId="77777777" w:rsidR="0071087C" w:rsidRPr="00E6516F" w:rsidRDefault="0071087C" w:rsidP="00174677">
            <w:pPr>
              <w:pStyle w:val="TAH"/>
              <w:rPr>
                <w:bCs/>
              </w:rPr>
            </w:pPr>
            <w:r w:rsidRPr="00E6516F">
              <w:rPr>
                <w:bCs/>
              </w:rPr>
              <w:t>Comment</w:t>
            </w:r>
          </w:p>
        </w:tc>
        <w:tc>
          <w:tcPr>
            <w:tcW w:w="1418" w:type="dxa"/>
          </w:tcPr>
          <w:p w14:paraId="344C9617" w14:textId="77777777" w:rsidR="0071087C" w:rsidRPr="00E6516F" w:rsidRDefault="0071087C" w:rsidP="00174677">
            <w:pPr>
              <w:pStyle w:val="TAH"/>
              <w:rPr>
                <w:bCs/>
              </w:rPr>
            </w:pPr>
            <w:r w:rsidRPr="00E6516F">
              <w:rPr>
                <w:bCs/>
              </w:rPr>
              <w:t>Reference</w:t>
            </w:r>
          </w:p>
        </w:tc>
        <w:tc>
          <w:tcPr>
            <w:tcW w:w="1134" w:type="dxa"/>
          </w:tcPr>
          <w:p w14:paraId="7926BCB4" w14:textId="77777777" w:rsidR="0071087C" w:rsidRPr="00E6516F" w:rsidRDefault="0071087C" w:rsidP="00174677">
            <w:pPr>
              <w:pStyle w:val="TAH"/>
              <w:rPr>
                <w:bCs/>
              </w:rPr>
            </w:pPr>
            <w:r w:rsidRPr="00E6516F">
              <w:rPr>
                <w:bCs/>
              </w:rPr>
              <w:t>Condition</w:t>
            </w:r>
          </w:p>
        </w:tc>
      </w:tr>
      <w:tr w:rsidR="0071087C" w:rsidRPr="00E6516F" w14:paraId="1D47E89E" w14:textId="77777777" w:rsidTr="00174677">
        <w:tc>
          <w:tcPr>
            <w:tcW w:w="2835" w:type="dxa"/>
            <w:vAlign w:val="center"/>
          </w:tcPr>
          <w:p w14:paraId="1F6BF0D4" w14:textId="77777777" w:rsidR="0071087C" w:rsidRPr="00E6516F" w:rsidRDefault="0071087C" w:rsidP="00174677">
            <w:pPr>
              <w:pStyle w:val="TAL"/>
              <w:rPr>
                <w:b/>
                <w:bCs/>
              </w:rPr>
            </w:pPr>
            <w:r w:rsidRPr="00E6516F">
              <w:rPr>
                <w:b/>
                <w:bCs/>
              </w:rPr>
              <w:t>Message-body</w:t>
            </w:r>
          </w:p>
        </w:tc>
        <w:tc>
          <w:tcPr>
            <w:tcW w:w="2126" w:type="dxa"/>
          </w:tcPr>
          <w:p w14:paraId="0B02BC33" w14:textId="77777777" w:rsidR="0071087C" w:rsidRPr="00E6516F" w:rsidRDefault="0071087C" w:rsidP="00174677">
            <w:pPr>
              <w:pStyle w:val="TAL"/>
            </w:pPr>
          </w:p>
        </w:tc>
        <w:tc>
          <w:tcPr>
            <w:tcW w:w="2126" w:type="dxa"/>
            <w:tcBorders>
              <w:bottom w:val="single" w:sz="4" w:space="0" w:color="auto"/>
            </w:tcBorders>
          </w:tcPr>
          <w:p w14:paraId="02FAB970" w14:textId="77777777" w:rsidR="0071087C" w:rsidRPr="00E6516F" w:rsidRDefault="0071087C" w:rsidP="00174677">
            <w:pPr>
              <w:pStyle w:val="TAL"/>
            </w:pPr>
          </w:p>
        </w:tc>
        <w:tc>
          <w:tcPr>
            <w:tcW w:w="1418" w:type="dxa"/>
          </w:tcPr>
          <w:p w14:paraId="67A8A70C" w14:textId="77777777" w:rsidR="0071087C" w:rsidRPr="00E6516F" w:rsidRDefault="0071087C" w:rsidP="00174677">
            <w:pPr>
              <w:pStyle w:val="TAL"/>
            </w:pPr>
          </w:p>
        </w:tc>
        <w:tc>
          <w:tcPr>
            <w:tcW w:w="1134" w:type="dxa"/>
            <w:vAlign w:val="bottom"/>
          </w:tcPr>
          <w:p w14:paraId="4C1D5B64" w14:textId="77777777" w:rsidR="0071087C" w:rsidRPr="00E6516F" w:rsidRDefault="0071087C" w:rsidP="00174677">
            <w:pPr>
              <w:pStyle w:val="TAL"/>
            </w:pPr>
          </w:p>
        </w:tc>
      </w:tr>
      <w:tr w:rsidR="0071087C" w:rsidRPr="00E6516F" w14:paraId="631CE08C" w14:textId="77777777" w:rsidTr="00174677">
        <w:tc>
          <w:tcPr>
            <w:tcW w:w="2835" w:type="dxa"/>
            <w:vAlign w:val="center"/>
          </w:tcPr>
          <w:p w14:paraId="6AB3AE57" w14:textId="77777777" w:rsidR="0071087C" w:rsidRPr="00E6516F" w:rsidRDefault="0071087C" w:rsidP="00174677">
            <w:pPr>
              <w:pStyle w:val="TAL"/>
            </w:pPr>
            <w:r w:rsidRPr="00E6516F">
              <w:t xml:space="preserve">  MIME body part</w:t>
            </w:r>
          </w:p>
        </w:tc>
        <w:tc>
          <w:tcPr>
            <w:tcW w:w="2126" w:type="dxa"/>
            <w:vAlign w:val="center"/>
          </w:tcPr>
          <w:p w14:paraId="0A34419C" w14:textId="77777777" w:rsidR="0071087C" w:rsidRPr="00E6516F" w:rsidRDefault="0071087C" w:rsidP="00174677">
            <w:pPr>
              <w:pStyle w:val="TAL"/>
            </w:pPr>
          </w:p>
        </w:tc>
        <w:tc>
          <w:tcPr>
            <w:tcW w:w="2126" w:type="dxa"/>
            <w:tcBorders>
              <w:bottom w:val="single" w:sz="4" w:space="0" w:color="auto"/>
            </w:tcBorders>
          </w:tcPr>
          <w:p w14:paraId="11C5B6C5" w14:textId="77777777" w:rsidR="0071087C" w:rsidRPr="00E6516F" w:rsidRDefault="0071087C" w:rsidP="00174677">
            <w:pPr>
              <w:pStyle w:val="TAL"/>
            </w:pPr>
            <w:r w:rsidRPr="00E6516F">
              <w:rPr>
                <w:b/>
                <w:bCs/>
              </w:rPr>
              <w:t>MCData-Info</w:t>
            </w:r>
          </w:p>
        </w:tc>
        <w:tc>
          <w:tcPr>
            <w:tcW w:w="1418" w:type="dxa"/>
          </w:tcPr>
          <w:p w14:paraId="690166C6" w14:textId="77777777" w:rsidR="0071087C" w:rsidRPr="00E6516F" w:rsidRDefault="0071087C" w:rsidP="00174677">
            <w:pPr>
              <w:pStyle w:val="TAL"/>
            </w:pPr>
          </w:p>
        </w:tc>
        <w:tc>
          <w:tcPr>
            <w:tcW w:w="1134" w:type="dxa"/>
          </w:tcPr>
          <w:p w14:paraId="75D0B782" w14:textId="77777777" w:rsidR="0071087C" w:rsidRPr="00E6516F" w:rsidRDefault="0071087C" w:rsidP="00174677">
            <w:pPr>
              <w:pStyle w:val="TAL"/>
            </w:pPr>
          </w:p>
        </w:tc>
      </w:tr>
      <w:tr w:rsidR="0071087C" w:rsidRPr="00E6516F" w14:paraId="75C18EDD" w14:textId="77777777" w:rsidTr="004312E8">
        <w:tc>
          <w:tcPr>
            <w:tcW w:w="2835" w:type="dxa"/>
          </w:tcPr>
          <w:p w14:paraId="65DF5178" w14:textId="77777777" w:rsidR="0071087C" w:rsidRPr="00E6516F" w:rsidRDefault="0071087C" w:rsidP="00174677">
            <w:pPr>
              <w:pStyle w:val="TAL"/>
            </w:pPr>
            <w:r w:rsidRPr="00E6516F">
              <w:t xml:space="preserve">    MIME-part-body</w:t>
            </w:r>
          </w:p>
        </w:tc>
        <w:tc>
          <w:tcPr>
            <w:tcW w:w="2126" w:type="dxa"/>
          </w:tcPr>
          <w:p w14:paraId="4345570A" w14:textId="77777777" w:rsidR="0071087C" w:rsidRPr="00E6516F" w:rsidRDefault="0071087C" w:rsidP="00174677">
            <w:pPr>
              <w:pStyle w:val="TAL"/>
            </w:pPr>
            <w:r w:rsidRPr="00E6516F">
              <w:t>MCData-Info as described in Table 6.2.3.3.3-12</w:t>
            </w:r>
          </w:p>
        </w:tc>
        <w:tc>
          <w:tcPr>
            <w:tcW w:w="2126" w:type="dxa"/>
            <w:tcBorders>
              <w:bottom w:val="single" w:sz="4" w:space="0" w:color="auto"/>
            </w:tcBorders>
          </w:tcPr>
          <w:p w14:paraId="5628EA6E" w14:textId="77777777" w:rsidR="0071087C" w:rsidRPr="00E6516F" w:rsidRDefault="0071087C" w:rsidP="00174677">
            <w:pPr>
              <w:pStyle w:val="TAL"/>
            </w:pPr>
          </w:p>
        </w:tc>
        <w:tc>
          <w:tcPr>
            <w:tcW w:w="1418" w:type="dxa"/>
          </w:tcPr>
          <w:p w14:paraId="7AB668F5" w14:textId="77777777" w:rsidR="0071087C" w:rsidRPr="00E6516F" w:rsidRDefault="0071087C" w:rsidP="00174677">
            <w:pPr>
              <w:pStyle w:val="TAL"/>
            </w:pPr>
          </w:p>
        </w:tc>
        <w:tc>
          <w:tcPr>
            <w:tcW w:w="1134" w:type="dxa"/>
          </w:tcPr>
          <w:p w14:paraId="42E56787" w14:textId="77777777" w:rsidR="0071087C" w:rsidRPr="00E6516F" w:rsidRDefault="0071087C" w:rsidP="00174677">
            <w:pPr>
              <w:pStyle w:val="TAL"/>
            </w:pPr>
          </w:p>
        </w:tc>
      </w:tr>
      <w:tr w:rsidR="0071087C" w:rsidRPr="00E6516F" w14:paraId="2181F2F3" w14:textId="77777777" w:rsidTr="00174677">
        <w:tc>
          <w:tcPr>
            <w:tcW w:w="2835" w:type="dxa"/>
            <w:vAlign w:val="center"/>
          </w:tcPr>
          <w:p w14:paraId="1D92B8E9" w14:textId="77777777" w:rsidR="0071087C" w:rsidRPr="00E6516F" w:rsidRDefault="0071087C" w:rsidP="00174677">
            <w:pPr>
              <w:pStyle w:val="TAL"/>
            </w:pPr>
            <w:r w:rsidRPr="00E6516F">
              <w:t xml:space="preserve">  MIME body part</w:t>
            </w:r>
          </w:p>
        </w:tc>
        <w:tc>
          <w:tcPr>
            <w:tcW w:w="2126" w:type="dxa"/>
            <w:vAlign w:val="center"/>
          </w:tcPr>
          <w:p w14:paraId="20CC899B" w14:textId="77777777" w:rsidR="0071087C" w:rsidRPr="00E6516F" w:rsidRDefault="0071087C" w:rsidP="00174677">
            <w:pPr>
              <w:pStyle w:val="TAL"/>
            </w:pPr>
          </w:p>
        </w:tc>
        <w:tc>
          <w:tcPr>
            <w:tcW w:w="2126" w:type="dxa"/>
            <w:tcBorders>
              <w:bottom w:val="single" w:sz="4" w:space="0" w:color="auto"/>
            </w:tcBorders>
          </w:tcPr>
          <w:p w14:paraId="61C7B34F" w14:textId="77777777" w:rsidR="0071087C" w:rsidRPr="00E6516F" w:rsidRDefault="0071087C" w:rsidP="00174677">
            <w:pPr>
              <w:pStyle w:val="TAL"/>
            </w:pPr>
            <w:r w:rsidRPr="00E6516F">
              <w:rPr>
                <w:b/>
                <w:bCs/>
              </w:rPr>
              <w:t>MCData Data signalling message</w:t>
            </w:r>
          </w:p>
        </w:tc>
        <w:tc>
          <w:tcPr>
            <w:tcW w:w="1418" w:type="dxa"/>
          </w:tcPr>
          <w:p w14:paraId="4536B9C9" w14:textId="77777777" w:rsidR="0071087C" w:rsidRPr="00E6516F" w:rsidRDefault="0071087C" w:rsidP="00174677">
            <w:pPr>
              <w:pStyle w:val="TAL"/>
            </w:pPr>
          </w:p>
        </w:tc>
        <w:tc>
          <w:tcPr>
            <w:tcW w:w="1134" w:type="dxa"/>
          </w:tcPr>
          <w:p w14:paraId="5F8236EC" w14:textId="77777777" w:rsidR="0071087C" w:rsidRPr="00E6516F" w:rsidRDefault="0071087C" w:rsidP="00174677">
            <w:pPr>
              <w:pStyle w:val="TAL"/>
            </w:pPr>
          </w:p>
        </w:tc>
      </w:tr>
      <w:tr w:rsidR="0071087C" w:rsidRPr="00E6516F" w14:paraId="002D9027" w14:textId="77777777" w:rsidTr="004312E8">
        <w:tc>
          <w:tcPr>
            <w:tcW w:w="2835" w:type="dxa"/>
          </w:tcPr>
          <w:p w14:paraId="11520762" w14:textId="77777777" w:rsidR="0071087C" w:rsidRPr="00E6516F" w:rsidRDefault="0071087C" w:rsidP="00174677">
            <w:pPr>
              <w:pStyle w:val="TAL"/>
            </w:pPr>
            <w:r w:rsidRPr="00E6516F">
              <w:t xml:space="preserve">    MIME-part-body</w:t>
            </w:r>
          </w:p>
        </w:tc>
        <w:tc>
          <w:tcPr>
            <w:tcW w:w="2126" w:type="dxa"/>
          </w:tcPr>
          <w:p w14:paraId="12F1E96F" w14:textId="77777777" w:rsidR="0071087C" w:rsidRPr="00E6516F" w:rsidRDefault="0071087C" w:rsidP="00174677">
            <w:pPr>
              <w:pStyle w:val="TAL"/>
            </w:pPr>
            <w:r w:rsidRPr="00E6516F">
              <w:t>MCData Protected Payload Message containing FD SIGNALLING PAYLOAD as described in Table 6.2.3.3.3-12A</w:t>
            </w:r>
          </w:p>
        </w:tc>
        <w:tc>
          <w:tcPr>
            <w:tcW w:w="2126" w:type="dxa"/>
            <w:tcBorders>
              <w:bottom w:val="single" w:sz="4" w:space="0" w:color="auto"/>
            </w:tcBorders>
          </w:tcPr>
          <w:p w14:paraId="65950EF4" w14:textId="77777777" w:rsidR="0071087C" w:rsidRPr="00E6516F" w:rsidRDefault="0071087C" w:rsidP="00174677">
            <w:pPr>
              <w:pStyle w:val="TAL"/>
            </w:pPr>
          </w:p>
        </w:tc>
        <w:tc>
          <w:tcPr>
            <w:tcW w:w="1418" w:type="dxa"/>
          </w:tcPr>
          <w:p w14:paraId="226B995C" w14:textId="77777777" w:rsidR="0071087C" w:rsidRPr="00E6516F" w:rsidRDefault="0071087C" w:rsidP="00174677">
            <w:pPr>
              <w:pStyle w:val="TAL"/>
            </w:pPr>
          </w:p>
        </w:tc>
        <w:tc>
          <w:tcPr>
            <w:tcW w:w="1134" w:type="dxa"/>
          </w:tcPr>
          <w:p w14:paraId="14E7156C" w14:textId="77777777" w:rsidR="0071087C" w:rsidRPr="00E6516F" w:rsidRDefault="0071087C" w:rsidP="00174677">
            <w:pPr>
              <w:pStyle w:val="TAL"/>
            </w:pPr>
          </w:p>
        </w:tc>
      </w:tr>
    </w:tbl>
    <w:p w14:paraId="011DF33B" w14:textId="77777777" w:rsidR="0071087C" w:rsidRPr="00E6516F" w:rsidRDefault="0071087C" w:rsidP="0071087C"/>
    <w:p w14:paraId="7508CA6A" w14:textId="77777777" w:rsidR="0071087C" w:rsidRPr="00E6516F" w:rsidRDefault="0071087C" w:rsidP="0071087C">
      <w:pPr>
        <w:pStyle w:val="TH"/>
      </w:pPr>
      <w:r w:rsidRPr="00E6516F">
        <w:t>Table 6.2.3.3.3-12: MCDATA-Info (Table 6.2.3.3.3-11)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53101049" w14:textId="77777777" w:rsidTr="00174677">
        <w:trPr>
          <w:cantSplit/>
        </w:trPr>
        <w:tc>
          <w:tcPr>
            <w:tcW w:w="9639" w:type="dxa"/>
            <w:gridSpan w:val="5"/>
          </w:tcPr>
          <w:p w14:paraId="6D4A363F"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5.5.3.2.2-3, condition MCD_grp</w:t>
            </w:r>
          </w:p>
        </w:tc>
      </w:tr>
      <w:tr w:rsidR="0071087C" w:rsidRPr="00E6516F" w14:paraId="7CBEEF2A" w14:textId="77777777" w:rsidTr="00174677">
        <w:tc>
          <w:tcPr>
            <w:tcW w:w="2835" w:type="dxa"/>
          </w:tcPr>
          <w:p w14:paraId="2A4DB509" w14:textId="77777777" w:rsidR="0071087C" w:rsidRPr="00E6516F" w:rsidRDefault="0071087C" w:rsidP="00174677">
            <w:pPr>
              <w:pStyle w:val="TAH"/>
              <w:rPr>
                <w:bCs/>
              </w:rPr>
            </w:pPr>
            <w:r w:rsidRPr="00E6516F">
              <w:rPr>
                <w:bCs/>
              </w:rPr>
              <w:t>Information Element</w:t>
            </w:r>
          </w:p>
        </w:tc>
        <w:tc>
          <w:tcPr>
            <w:tcW w:w="2126" w:type="dxa"/>
          </w:tcPr>
          <w:p w14:paraId="0226DF0F"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2847EC30" w14:textId="77777777" w:rsidR="0071087C" w:rsidRPr="00E6516F" w:rsidRDefault="0071087C" w:rsidP="00174677">
            <w:pPr>
              <w:pStyle w:val="TAH"/>
              <w:rPr>
                <w:bCs/>
              </w:rPr>
            </w:pPr>
            <w:r w:rsidRPr="00E6516F">
              <w:rPr>
                <w:bCs/>
              </w:rPr>
              <w:t>Comment</w:t>
            </w:r>
          </w:p>
        </w:tc>
        <w:tc>
          <w:tcPr>
            <w:tcW w:w="1418" w:type="dxa"/>
          </w:tcPr>
          <w:p w14:paraId="6A3CA795" w14:textId="77777777" w:rsidR="0071087C" w:rsidRPr="00E6516F" w:rsidRDefault="0071087C" w:rsidP="00174677">
            <w:pPr>
              <w:pStyle w:val="TAH"/>
              <w:rPr>
                <w:bCs/>
              </w:rPr>
            </w:pPr>
            <w:r w:rsidRPr="00E6516F">
              <w:rPr>
                <w:bCs/>
              </w:rPr>
              <w:t>Reference</w:t>
            </w:r>
          </w:p>
        </w:tc>
        <w:tc>
          <w:tcPr>
            <w:tcW w:w="1134" w:type="dxa"/>
          </w:tcPr>
          <w:p w14:paraId="33F5EE2C" w14:textId="77777777" w:rsidR="0071087C" w:rsidRPr="00E6516F" w:rsidRDefault="0071087C" w:rsidP="00174677">
            <w:pPr>
              <w:pStyle w:val="TAH"/>
              <w:rPr>
                <w:bCs/>
              </w:rPr>
            </w:pPr>
            <w:r w:rsidRPr="00E6516F">
              <w:rPr>
                <w:bCs/>
              </w:rPr>
              <w:t>Condition</w:t>
            </w:r>
          </w:p>
        </w:tc>
      </w:tr>
      <w:tr w:rsidR="0071087C" w:rsidRPr="00E6516F" w14:paraId="2963AAFD" w14:textId="77777777" w:rsidTr="00174677">
        <w:tc>
          <w:tcPr>
            <w:tcW w:w="2835" w:type="dxa"/>
          </w:tcPr>
          <w:p w14:paraId="43EA0EA6" w14:textId="77777777" w:rsidR="0071087C" w:rsidRPr="00E6516F" w:rsidRDefault="0071087C" w:rsidP="00174677">
            <w:pPr>
              <w:pStyle w:val="TAL"/>
              <w:rPr>
                <w:rFonts w:cs="Arial"/>
                <w:szCs w:val="18"/>
              </w:rPr>
            </w:pPr>
            <w:r w:rsidRPr="00E6516F">
              <w:t>mcdata-info</w:t>
            </w:r>
          </w:p>
        </w:tc>
        <w:tc>
          <w:tcPr>
            <w:tcW w:w="2126" w:type="dxa"/>
          </w:tcPr>
          <w:p w14:paraId="0540E1D5" w14:textId="77777777" w:rsidR="0071087C" w:rsidRPr="00E6516F" w:rsidRDefault="0071087C" w:rsidP="00174677">
            <w:pPr>
              <w:pStyle w:val="TAL"/>
            </w:pPr>
          </w:p>
        </w:tc>
        <w:tc>
          <w:tcPr>
            <w:tcW w:w="2126" w:type="dxa"/>
            <w:tcBorders>
              <w:bottom w:val="single" w:sz="4" w:space="0" w:color="auto"/>
            </w:tcBorders>
          </w:tcPr>
          <w:p w14:paraId="25244E98" w14:textId="77777777" w:rsidR="0071087C" w:rsidRPr="00E6516F" w:rsidRDefault="0071087C" w:rsidP="00174677">
            <w:pPr>
              <w:pStyle w:val="TAL"/>
            </w:pPr>
          </w:p>
        </w:tc>
        <w:tc>
          <w:tcPr>
            <w:tcW w:w="1418" w:type="dxa"/>
          </w:tcPr>
          <w:p w14:paraId="7CE7E91E" w14:textId="77777777" w:rsidR="0071087C" w:rsidRPr="00E6516F" w:rsidRDefault="0071087C" w:rsidP="00174677">
            <w:pPr>
              <w:pStyle w:val="TAL"/>
            </w:pPr>
          </w:p>
        </w:tc>
        <w:tc>
          <w:tcPr>
            <w:tcW w:w="1134" w:type="dxa"/>
          </w:tcPr>
          <w:p w14:paraId="67E7242C" w14:textId="77777777" w:rsidR="0071087C" w:rsidRPr="00E6516F" w:rsidRDefault="0071087C" w:rsidP="00174677">
            <w:pPr>
              <w:pStyle w:val="TAL"/>
            </w:pPr>
          </w:p>
        </w:tc>
      </w:tr>
      <w:tr w:rsidR="0071087C" w:rsidRPr="00E6516F" w14:paraId="27AF706D" w14:textId="77777777" w:rsidTr="00174677">
        <w:tc>
          <w:tcPr>
            <w:tcW w:w="2835" w:type="dxa"/>
          </w:tcPr>
          <w:p w14:paraId="6FA3812D" w14:textId="77777777" w:rsidR="0071087C" w:rsidRPr="00E6516F" w:rsidRDefault="0071087C" w:rsidP="00174677">
            <w:pPr>
              <w:pStyle w:val="TAL"/>
              <w:rPr>
                <w:rFonts w:cs="Arial"/>
                <w:szCs w:val="18"/>
              </w:rPr>
            </w:pPr>
            <w:r w:rsidRPr="00E6516F">
              <w:t xml:space="preserve">  mcdata-Params</w:t>
            </w:r>
          </w:p>
        </w:tc>
        <w:tc>
          <w:tcPr>
            <w:tcW w:w="2126" w:type="dxa"/>
          </w:tcPr>
          <w:p w14:paraId="6E9F904F" w14:textId="77777777" w:rsidR="0071087C" w:rsidRPr="00E6516F" w:rsidRDefault="0071087C" w:rsidP="00174677">
            <w:pPr>
              <w:pStyle w:val="TAL"/>
            </w:pPr>
          </w:p>
        </w:tc>
        <w:tc>
          <w:tcPr>
            <w:tcW w:w="2126" w:type="dxa"/>
            <w:tcBorders>
              <w:top w:val="single" w:sz="4" w:space="0" w:color="auto"/>
              <w:bottom w:val="single" w:sz="4" w:space="0" w:color="auto"/>
            </w:tcBorders>
          </w:tcPr>
          <w:p w14:paraId="7A70155D" w14:textId="77777777" w:rsidR="0071087C" w:rsidRPr="00E6516F" w:rsidRDefault="0071087C" w:rsidP="00174677">
            <w:pPr>
              <w:pStyle w:val="TAL"/>
            </w:pPr>
          </w:p>
        </w:tc>
        <w:tc>
          <w:tcPr>
            <w:tcW w:w="1418" w:type="dxa"/>
          </w:tcPr>
          <w:p w14:paraId="38F09BEE" w14:textId="77777777" w:rsidR="0071087C" w:rsidRPr="00E6516F" w:rsidRDefault="0071087C" w:rsidP="00174677">
            <w:pPr>
              <w:pStyle w:val="TAL"/>
            </w:pPr>
          </w:p>
        </w:tc>
        <w:tc>
          <w:tcPr>
            <w:tcW w:w="1134" w:type="dxa"/>
          </w:tcPr>
          <w:p w14:paraId="019AB8C8" w14:textId="77777777" w:rsidR="0071087C" w:rsidRPr="00E6516F" w:rsidRDefault="0071087C" w:rsidP="00174677">
            <w:pPr>
              <w:pStyle w:val="TAL"/>
            </w:pPr>
          </w:p>
        </w:tc>
      </w:tr>
      <w:tr w:rsidR="0071087C" w:rsidRPr="00E6516F" w14:paraId="6C1ADA26" w14:textId="77777777" w:rsidTr="00174677">
        <w:tc>
          <w:tcPr>
            <w:tcW w:w="2835" w:type="dxa"/>
          </w:tcPr>
          <w:p w14:paraId="1078E00A" w14:textId="77777777" w:rsidR="0071087C" w:rsidRPr="00E6516F" w:rsidRDefault="0071087C" w:rsidP="00174677">
            <w:pPr>
              <w:pStyle w:val="TAL"/>
            </w:pPr>
            <w:r w:rsidRPr="00E6516F">
              <w:t xml:space="preserve">    request-type</w:t>
            </w:r>
          </w:p>
        </w:tc>
        <w:tc>
          <w:tcPr>
            <w:tcW w:w="2126" w:type="dxa"/>
          </w:tcPr>
          <w:p w14:paraId="0837A7D4" w14:textId="77777777" w:rsidR="0071087C" w:rsidRPr="00E6516F" w:rsidRDefault="0071087C" w:rsidP="00174677">
            <w:pPr>
              <w:pStyle w:val="TAL"/>
            </w:pPr>
            <w:r w:rsidRPr="00E6516F">
              <w:rPr>
                <w:lang w:eastAsia="ko-KR"/>
              </w:rPr>
              <w:t>"</w:t>
            </w:r>
            <w:r w:rsidRPr="00E6516F">
              <w:t>group-fd</w:t>
            </w:r>
            <w:r w:rsidRPr="00E6516F">
              <w:rPr>
                <w:lang w:eastAsia="ko-KR"/>
              </w:rPr>
              <w:t>"</w:t>
            </w:r>
          </w:p>
        </w:tc>
        <w:tc>
          <w:tcPr>
            <w:tcW w:w="2126" w:type="dxa"/>
            <w:tcBorders>
              <w:top w:val="single" w:sz="4" w:space="0" w:color="auto"/>
              <w:bottom w:val="single" w:sz="4" w:space="0" w:color="auto"/>
            </w:tcBorders>
          </w:tcPr>
          <w:p w14:paraId="5A2E3715" w14:textId="77777777" w:rsidR="0071087C" w:rsidRPr="00E6516F" w:rsidRDefault="0071087C" w:rsidP="00174677">
            <w:pPr>
              <w:pStyle w:val="TAL"/>
            </w:pPr>
          </w:p>
        </w:tc>
        <w:tc>
          <w:tcPr>
            <w:tcW w:w="1418" w:type="dxa"/>
          </w:tcPr>
          <w:p w14:paraId="3A0418A1" w14:textId="77777777" w:rsidR="0071087C" w:rsidRPr="00E6516F" w:rsidRDefault="0071087C" w:rsidP="00174677">
            <w:pPr>
              <w:pStyle w:val="TAL"/>
            </w:pPr>
          </w:p>
        </w:tc>
        <w:tc>
          <w:tcPr>
            <w:tcW w:w="1134" w:type="dxa"/>
          </w:tcPr>
          <w:p w14:paraId="4A319B2D" w14:textId="77777777" w:rsidR="0071087C" w:rsidRPr="00E6516F" w:rsidRDefault="0071087C" w:rsidP="00174677">
            <w:pPr>
              <w:pStyle w:val="TAL"/>
            </w:pPr>
          </w:p>
        </w:tc>
      </w:tr>
    </w:tbl>
    <w:p w14:paraId="7FAAD3ED" w14:textId="77777777" w:rsidR="0071087C" w:rsidRPr="00E6516F" w:rsidRDefault="0071087C" w:rsidP="0071087C"/>
    <w:p w14:paraId="57913052" w14:textId="77777777" w:rsidR="0071087C" w:rsidRPr="00E6516F" w:rsidRDefault="0071087C" w:rsidP="008646E3">
      <w:pPr>
        <w:pStyle w:val="TH"/>
      </w:pPr>
      <w:r w:rsidRPr="00E6516F">
        <w:t xml:space="preserve">Table </w:t>
      </w:r>
      <w:r w:rsidRPr="00E6516F">
        <w:rPr>
          <w:sz w:val="18"/>
        </w:rPr>
        <w:t>6</w:t>
      </w:r>
      <w:r w:rsidRPr="00E6516F">
        <w:t xml:space="preserve">.2.3.3.3-12A: FD SIGNALLING PAYLOAD (Table 6.2.3.3.3-11)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6FADDBBE" w14:textId="77777777" w:rsidTr="00174677">
        <w:trPr>
          <w:cantSplit/>
        </w:trPr>
        <w:tc>
          <w:tcPr>
            <w:tcW w:w="9639" w:type="dxa"/>
          </w:tcPr>
          <w:p w14:paraId="77F79220" w14:textId="77777777" w:rsidR="0071087C" w:rsidRPr="00E6516F" w:rsidRDefault="0071087C" w:rsidP="004312E8">
            <w:pPr>
              <w:pStyle w:val="TAL"/>
              <w:rPr>
                <w:rFonts w:cs="Arial"/>
                <w:szCs w:val="18"/>
              </w:rPr>
            </w:pPr>
            <w:r w:rsidRPr="00E6516F">
              <w:rPr>
                <w:rFonts w:cs="Arial"/>
                <w:szCs w:val="18"/>
              </w:rPr>
              <w:t xml:space="preserve">Derivation Path: TS 36.579-1 [2], </w:t>
            </w:r>
            <w:r w:rsidRPr="00E6516F">
              <w:t>Table 5.5.3.8.5-1, condition FD_HTTP</w:t>
            </w:r>
          </w:p>
        </w:tc>
      </w:tr>
    </w:tbl>
    <w:p w14:paraId="7BD40D9E" w14:textId="77777777" w:rsidR="0071087C" w:rsidRPr="00E6516F" w:rsidRDefault="0071087C" w:rsidP="0071087C"/>
    <w:p w14:paraId="111B6182" w14:textId="77777777" w:rsidR="0071087C" w:rsidRPr="00E6516F" w:rsidRDefault="0071087C" w:rsidP="0071087C">
      <w:pPr>
        <w:pStyle w:val="TH"/>
      </w:pPr>
      <w:r w:rsidRPr="00E6516F">
        <w:t>Table 6.2.3.3.3-13: SIP MESSAGE (step 7, Table 6.2.3.3.2-1;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434C8D18" w14:textId="77777777" w:rsidTr="00174677">
        <w:tc>
          <w:tcPr>
            <w:tcW w:w="9639" w:type="dxa"/>
            <w:gridSpan w:val="5"/>
          </w:tcPr>
          <w:p w14:paraId="62787C7C" w14:textId="77777777" w:rsidR="0071087C" w:rsidRPr="00E6516F" w:rsidRDefault="0071087C" w:rsidP="00174677">
            <w:pPr>
              <w:pStyle w:val="TAL"/>
              <w:rPr>
                <w:rFonts w:cs="Arial"/>
                <w:szCs w:val="18"/>
              </w:rPr>
            </w:pPr>
            <w:r w:rsidRPr="00E6516F">
              <w:rPr>
                <w:rFonts w:cs="Arial"/>
                <w:szCs w:val="18"/>
              </w:rPr>
              <w:t>Derivation Path: TS 36.579-1 [2], Table 5.5.2.7.2-1, condition MCDATA_FD, MCDATA_SIGNALLING</w:t>
            </w:r>
          </w:p>
        </w:tc>
      </w:tr>
      <w:tr w:rsidR="0071087C" w:rsidRPr="00E6516F" w14:paraId="28D9DDA2" w14:textId="77777777" w:rsidTr="00174677">
        <w:tc>
          <w:tcPr>
            <w:tcW w:w="2835" w:type="dxa"/>
          </w:tcPr>
          <w:p w14:paraId="75361B4E" w14:textId="77777777" w:rsidR="0071087C" w:rsidRPr="00E6516F" w:rsidRDefault="0071087C" w:rsidP="00174677">
            <w:pPr>
              <w:pStyle w:val="TAH"/>
              <w:rPr>
                <w:bCs/>
              </w:rPr>
            </w:pPr>
            <w:r w:rsidRPr="00E6516F">
              <w:rPr>
                <w:bCs/>
              </w:rPr>
              <w:t>Information Element</w:t>
            </w:r>
          </w:p>
        </w:tc>
        <w:tc>
          <w:tcPr>
            <w:tcW w:w="2126" w:type="dxa"/>
          </w:tcPr>
          <w:p w14:paraId="37C265C4"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37C6CF5E" w14:textId="77777777" w:rsidR="0071087C" w:rsidRPr="00E6516F" w:rsidRDefault="0071087C" w:rsidP="00174677">
            <w:pPr>
              <w:pStyle w:val="TAH"/>
              <w:rPr>
                <w:bCs/>
              </w:rPr>
            </w:pPr>
            <w:r w:rsidRPr="00E6516F">
              <w:rPr>
                <w:bCs/>
              </w:rPr>
              <w:t>Comment</w:t>
            </w:r>
          </w:p>
        </w:tc>
        <w:tc>
          <w:tcPr>
            <w:tcW w:w="1418" w:type="dxa"/>
          </w:tcPr>
          <w:p w14:paraId="610E27B5" w14:textId="77777777" w:rsidR="0071087C" w:rsidRPr="00E6516F" w:rsidRDefault="0071087C" w:rsidP="00174677">
            <w:pPr>
              <w:pStyle w:val="TAH"/>
              <w:rPr>
                <w:bCs/>
              </w:rPr>
            </w:pPr>
            <w:r w:rsidRPr="00E6516F">
              <w:rPr>
                <w:bCs/>
              </w:rPr>
              <w:t>Reference</w:t>
            </w:r>
          </w:p>
        </w:tc>
        <w:tc>
          <w:tcPr>
            <w:tcW w:w="1134" w:type="dxa"/>
          </w:tcPr>
          <w:p w14:paraId="77162D6E" w14:textId="77777777" w:rsidR="0071087C" w:rsidRPr="00E6516F" w:rsidRDefault="0071087C" w:rsidP="00174677">
            <w:pPr>
              <w:pStyle w:val="TAH"/>
              <w:rPr>
                <w:bCs/>
              </w:rPr>
            </w:pPr>
            <w:r w:rsidRPr="00E6516F">
              <w:rPr>
                <w:bCs/>
              </w:rPr>
              <w:t>Condition</w:t>
            </w:r>
          </w:p>
        </w:tc>
      </w:tr>
      <w:tr w:rsidR="0071087C" w:rsidRPr="00E6516F" w14:paraId="45B251B7" w14:textId="77777777" w:rsidTr="00174677">
        <w:tc>
          <w:tcPr>
            <w:tcW w:w="2835" w:type="dxa"/>
            <w:vAlign w:val="center"/>
          </w:tcPr>
          <w:p w14:paraId="52597244" w14:textId="77777777" w:rsidR="0071087C" w:rsidRPr="00E6516F" w:rsidRDefault="0071087C" w:rsidP="00174677">
            <w:pPr>
              <w:pStyle w:val="TAL"/>
              <w:rPr>
                <w:b/>
                <w:bCs/>
              </w:rPr>
            </w:pPr>
            <w:r w:rsidRPr="00E6516F">
              <w:rPr>
                <w:b/>
                <w:bCs/>
              </w:rPr>
              <w:t>Message-body</w:t>
            </w:r>
          </w:p>
        </w:tc>
        <w:tc>
          <w:tcPr>
            <w:tcW w:w="2126" w:type="dxa"/>
          </w:tcPr>
          <w:p w14:paraId="4C8183AD" w14:textId="77777777" w:rsidR="0071087C" w:rsidRPr="00E6516F" w:rsidRDefault="0071087C" w:rsidP="00174677">
            <w:pPr>
              <w:pStyle w:val="TAL"/>
            </w:pPr>
          </w:p>
        </w:tc>
        <w:tc>
          <w:tcPr>
            <w:tcW w:w="2126" w:type="dxa"/>
            <w:tcBorders>
              <w:bottom w:val="single" w:sz="4" w:space="0" w:color="auto"/>
            </w:tcBorders>
          </w:tcPr>
          <w:p w14:paraId="1FA5700C" w14:textId="77777777" w:rsidR="0071087C" w:rsidRPr="00E6516F" w:rsidRDefault="0071087C" w:rsidP="00174677">
            <w:pPr>
              <w:pStyle w:val="TAL"/>
            </w:pPr>
          </w:p>
        </w:tc>
        <w:tc>
          <w:tcPr>
            <w:tcW w:w="1418" w:type="dxa"/>
          </w:tcPr>
          <w:p w14:paraId="28C83AED" w14:textId="77777777" w:rsidR="0071087C" w:rsidRPr="00E6516F" w:rsidRDefault="0071087C" w:rsidP="00174677">
            <w:pPr>
              <w:pStyle w:val="TAL"/>
            </w:pPr>
          </w:p>
        </w:tc>
        <w:tc>
          <w:tcPr>
            <w:tcW w:w="1134" w:type="dxa"/>
            <w:vAlign w:val="bottom"/>
          </w:tcPr>
          <w:p w14:paraId="24896347" w14:textId="77777777" w:rsidR="0071087C" w:rsidRPr="00E6516F" w:rsidRDefault="0071087C" w:rsidP="00174677">
            <w:pPr>
              <w:pStyle w:val="TAL"/>
            </w:pPr>
          </w:p>
        </w:tc>
      </w:tr>
      <w:tr w:rsidR="0071087C" w:rsidRPr="00E6516F" w14:paraId="1D684417" w14:textId="77777777" w:rsidTr="00174677">
        <w:tc>
          <w:tcPr>
            <w:tcW w:w="2835" w:type="dxa"/>
            <w:shd w:val="clear" w:color="auto" w:fill="auto"/>
            <w:vAlign w:val="center"/>
          </w:tcPr>
          <w:p w14:paraId="64F5B8CA" w14:textId="77777777" w:rsidR="0071087C" w:rsidRPr="00E6516F" w:rsidRDefault="0071087C" w:rsidP="00174677">
            <w:pPr>
              <w:pStyle w:val="TAL"/>
            </w:pPr>
            <w:r w:rsidRPr="00E6516F">
              <w:t xml:space="preserve">  MIME body part</w:t>
            </w:r>
          </w:p>
        </w:tc>
        <w:tc>
          <w:tcPr>
            <w:tcW w:w="2126" w:type="dxa"/>
            <w:shd w:val="clear" w:color="auto" w:fill="auto"/>
            <w:vAlign w:val="center"/>
          </w:tcPr>
          <w:p w14:paraId="41BEF905" w14:textId="77777777" w:rsidR="0071087C" w:rsidRPr="00E6516F" w:rsidRDefault="0071087C" w:rsidP="00174677">
            <w:pPr>
              <w:pStyle w:val="TAL"/>
            </w:pPr>
          </w:p>
        </w:tc>
        <w:tc>
          <w:tcPr>
            <w:tcW w:w="2126" w:type="dxa"/>
            <w:tcBorders>
              <w:bottom w:val="single" w:sz="4" w:space="0" w:color="auto"/>
            </w:tcBorders>
            <w:shd w:val="clear" w:color="auto" w:fill="auto"/>
          </w:tcPr>
          <w:p w14:paraId="56641446" w14:textId="77777777" w:rsidR="0071087C" w:rsidRPr="00E6516F" w:rsidRDefault="0071087C" w:rsidP="00174677">
            <w:pPr>
              <w:pStyle w:val="TAL"/>
            </w:pPr>
            <w:r w:rsidRPr="00E6516F">
              <w:rPr>
                <w:b/>
                <w:bCs/>
              </w:rPr>
              <w:t>MCData-Info</w:t>
            </w:r>
          </w:p>
        </w:tc>
        <w:tc>
          <w:tcPr>
            <w:tcW w:w="1418" w:type="dxa"/>
            <w:shd w:val="clear" w:color="auto" w:fill="auto"/>
          </w:tcPr>
          <w:p w14:paraId="586AAB01" w14:textId="77777777" w:rsidR="0071087C" w:rsidRPr="00E6516F" w:rsidRDefault="0071087C" w:rsidP="00174677">
            <w:pPr>
              <w:pStyle w:val="TAL"/>
            </w:pPr>
          </w:p>
        </w:tc>
        <w:tc>
          <w:tcPr>
            <w:tcW w:w="1134" w:type="dxa"/>
            <w:shd w:val="clear" w:color="auto" w:fill="auto"/>
          </w:tcPr>
          <w:p w14:paraId="0F2F1C95" w14:textId="77777777" w:rsidR="0071087C" w:rsidRPr="00E6516F" w:rsidRDefault="0071087C" w:rsidP="00174677">
            <w:pPr>
              <w:pStyle w:val="TAL"/>
            </w:pPr>
          </w:p>
        </w:tc>
      </w:tr>
      <w:tr w:rsidR="0071087C" w:rsidRPr="00E6516F" w14:paraId="4E4D043C" w14:textId="77777777" w:rsidTr="004312E8">
        <w:tc>
          <w:tcPr>
            <w:tcW w:w="2835" w:type="dxa"/>
            <w:shd w:val="clear" w:color="auto" w:fill="auto"/>
          </w:tcPr>
          <w:p w14:paraId="4408F687" w14:textId="77777777" w:rsidR="0071087C" w:rsidRPr="00E6516F" w:rsidRDefault="0071087C" w:rsidP="00174677">
            <w:pPr>
              <w:pStyle w:val="TAL"/>
            </w:pPr>
            <w:r w:rsidRPr="00E6516F">
              <w:t xml:space="preserve">    MIME-part-body</w:t>
            </w:r>
          </w:p>
        </w:tc>
        <w:tc>
          <w:tcPr>
            <w:tcW w:w="2126" w:type="dxa"/>
            <w:shd w:val="clear" w:color="auto" w:fill="auto"/>
          </w:tcPr>
          <w:p w14:paraId="26E68085" w14:textId="77777777" w:rsidR="0071087C" w:rsidRPr="00E6516F" w:rsidRDefault="0071087C" w:rsidP="00174677">
            <w:pPr>
              <w:pStyle w:val="TAL"/>
            </w:pPr>
            <w:r w:rsidRPr="00E6516F">
              <w:t>MCData-Info as described in Table 6.2.1.3.3-14</w:t>
            </w:r>
          </w:p>
        </w:tc>
        <w:tc>
          <w:tcPr>
            <w:tcW w:w="2126" w:type="dxa"/>
            <w:tcBorders>
              <w:bottom w:val="single" w:sz="4" w:space="0" w:color="auto"/>
            </w:tcBorders>
            <w:shd w:val="clear" w:color="auto" w:fill="auto"/>
          </w:tcPr>
          <w:p w14:paraId="73DD423C" w14:textId="77777777" w:rsidR="0071087C" w:rsidRPr="00E6516F" w:rsidRDefault="0071087C" w:rsidP="00174677">
            <w:pPr>
              <w:pStyle w:val="TAL"/>
            </w:pPr>
          </w:p>
        </w:tc>
        <w:tc>
          <w:tcPr>
            <w:tcW w:w="1418" w:type="dxa"/>
            <w:shd w:val="clear" w:color="auto" w:fill="auto"/>
          </w:tcPr>
          <w:p w14:paraId="0A42E26C" w14:textId="77777777" w:rsidR="0071087C" w:rsidRPr="00E6516F" w:rsidRDefault="0071087C" w:rsidP="00174677">
            <w:pPr>
              <w:pStyle w:val="TAL"/>
            </w:pPr>
          </w:p>
        </w:tc>
        <w:tc>
          <w:tcPr>
            <w:tcW w:w="1134" w:type="dxa"/>
            <w:shd w:val="clear" w:color="auto" w:fill="auto"/>
          </w:tcPr>
          <w:p w14:paraId="42F50EFE" w14:textId="77777777" w:rsidR="0071087C" w:rsidRPr="00E6516F" w:rsidRDefault="0071087C" w:rsidP="00174677">
            <w:pPr>
              <w:pStyle w:val="TAL"/>
            </w:pPr>
          </w:p>
        </w:tc>
      </w:tr>
      <w:tr w:rsidR="0071087C" w:rsidRPr="00E6516F" w14:paraId="7FAF1FC1" w14:textId="77777777" w:rsidTr="004312E8">
        <w:tc>
          <w:tcPr>
            <w:tcW w:w="2835" w:type="dxa"/>
            <w:vAlign w:val="center"/>
          </w:tcPr>
          <w:p w14:paraId="7BA84317" w14:textId="77777777" w:rsidR="0071087C" w:rsidRPr="00E6516F" w:rsidRDefault="0071087C" w:rsidP="00174677">
            <w:pPr>
              <w:pStyle w:val="TAL"/>
            </w:pPr>
            <w:r w:rsidRPr="00E6516F">
              <w:t xml:space="preserve">  MIME body part</w:t>
            </w:r>
          </w:p>
        </w:tc>
        <w:tc>
          <w:tcPr>
            <w:tcW w:w="2126" w:type="dxa"/>
            <w:vAlign w:val="center"/>
          </w:tcPr>
          <w:p w14:paraId="0122CCA2" w14:textId="77777777" w:rsidR="0071087C" w:rsidRPr="00E6516F" w:rsidRDefault="0071087C" w:rsidP="00174677">
            <w:pPr>
              <w:pStyle w:val="TAL"/>
            </w:pPr>
          </w:p>
        </w:tc>
        <w:tc>
          <w:tcPr>
            <w:tcW w:w="2126" w:type="dxa"/>
          </w:tcPr>
          <w:p w14:paraId="2F111F52" w14:textId="77777777" w:rsidR="0071087C" w:rsidRPr="00E6516F" w:rsidRDefault="0071087C" w:rsidP="00174677">
            <w:pPr>
              <w:pStyle w:val="TAL"/>
            </w:pPr>
            <w:r w:rsidRPr="00E6516F">
              <w:rPr>
                <w:b/>
                <w:bCs/>
              </w:rPr>
              <w:t>MCData Data signalling message</w:t>
            </w:r>
          </w:p>
        </w:tc>
        <w:tc>
          <w:tcPr>
            <w:tcW w:w="1418" w:type="dxa"/>
            <w:shd w:val="clear" w:color="auto" w:fill="auto"/>
          </w:tcPr>
          <w:p w14:paraId="3EEB56AC" w14:textId="77777777" w:rsidR="0071087C" w:rsidRPr="00E6516F" w:rsidRDefault="0071087C" w:rsidP="00174677">
            <w:pPr>
              <w:pStyle w:val="TAL"/>
            </w:pPr>
          </w:p>
        </w:tc>
        <w:tc>
          <w:tcPr>
            <w:tcW w:w="1134" w:type="dxa"/>
            <w:shd w:val="clear" w:color="auto" w:fill="auto"/>
          </w:tcPr>
          <w:p w14:paraId="6568C735" w14:textId="77777777" w:rsidR="0071087C" w:rsidRPr="00E6516F" w:rsidRDefault="0071087C" w:rsidP="00174677">
            <w:pPr>
              <w:pStyle w:val="TAL"/>
            </w:pPr>
          </w:p>
        </w:tc>
      </w:tr>
      <w:tr w:rsidR="0071087C" w:rsidRPr="00E6516F" w14:paraId="0FB9AC17" w14:textId="77777777" w:rsidTr="004312E8">
        <w:tc>
          <w:tcPr>
            <w:tcW w:w="2835" w:type="dxa"/>
          </w:tcPr>
          <w:p w14:paraId="7C6237B4" w14:textId="77777777" w:rsidR="0071087C" w:rsidRPr="00E6516F" w:rsidRDefault="0071087C" w:rsidP="00174677">
            <w:pPr>
              <w:pStyle w:val="TAL"/>
            </w:pPr>
            <w:r w:rsidRPr="00E6516F">
              <w:t xml:space="preserve">    MIME-part-body</w:t>
            </w:r>
          </w:p>
        </w:tc>
        <w:tc>
          <w:tcPr>
            <w:tcW w:w="2126" w:type="dxa"/>
          </w:tcPr>
          <w:p w14:paraId="5EFFF9B0" w14:textId="77777777" w:rsidR="0071087C" w:rsidRPr="00E6516F" w:rsidRDefault="0071087C" w:rsidP="00174677">
            <w:pPr>
              <w:pStyle w:val="TAL"/>
            </w:pPr>
            <w:r w:rsidRPr="00E6516F">
              <w:t>MCData Protected Payload Message containing FD NOTIFICATION as described in Table 6.2.3.3.3-15</w:t>
            </w:r>
          </w:p>
        </w:tc>
        <w:tc>
          <w:tcPr>
            <w:tcW w:w="2126" w:type="dxa"/>
          </w:tcPr>
          <w:p w14:paraId="1D1AB42C" w14:textId="77777777" w:rsidR="0071087C" w:rsidRPr="00E6516F" w:rsidRDefault="0071087C" w:rsidP="00174677">
            <w:pPr>
              <w:pStyle w:val="TAL"/>
            </w:pPr>
          </w:p>
        </w:tc>
        <w:tc>
          <w:tcPr>
            <w:tcW w:w="1418" w:type="dxa"/>
            <w:shd w:val="clear" w:color="auto" w:fill="auto"/>
          </w:tcPr>
          <w:p w14:paraId="247ED0A8" w14:textId="77777777" w:rsidR="0071087C" w:rsidRPr="00E6516F" w:rsidRDefault="0071087C" w:rsidP="00174677">
            <w:pPr>
              <w:pStyle w:val="TAL"/>
            </w:pPr>
          </w:p>
        </w:tc>
        <w:tc>
          <w:tcPr>
            <w:tcW w:w="1134" w:type="dxa"/>
            <w:shd w:val="clear" w:color="auto" w:fill="auto"/>
          </w:tcPr>
          <w:p w14:paraId="30177A40" w14:textId="77777777" w:rsidR="0071087C" w:rsidRPr="00E6516F" w:rsidRDefault="0071087C" w:rsidP="00174677">
            <w:pPr>
              <w:pStyle w:val="TAL"/>
            </w:pPr>
          </w:p>
        </w:tc>
      </w:tr>
    </w:tbl>
    <w:p w14:paraId="5ED7233A" w14:textId="77777777" w:rsidR="0071087C" w:rsidRPr="00E6516F" w:rsidRDefault="0071087C" w:rsidP="0071087C"/>
    <w:p w14:paraId="7E6F5D7B" w14:textId="77777777" w:rsidR="0071087C" w:rsidRPr="00E6516F" w:rsidRDefault="0071087C" w:rsidP="0071087C">
      <w:pPr>
        <w:pStyle w:val="TH"/>
      </w:pPr>
      <w:r w:rsidRPr="00E6516F">
        <w:t>Table 6.2.3.3.3-14: MCDATA-Info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7DE789BA"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16229BA"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5.5.3.2.2-3</w:t>
            </w:r>
          </w:p>
        </w:tc>
      </w:tr>
      <w:tr w:rsidR="0071087C" w:rsidRPr="00E6516F" w14:paraId="7B96549B"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369B9783"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1048A5"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DBFA36E"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BED835C"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1D53670" w14:textId="77777777" w:rsidR="0071087C" w:rsidRPr="00E6516F" w:rsidRDefault="0071087C" w:rsidP="00174677">
            <w:pPr>
              <w:pStyle w:val="TAH"/>
              <w:rPr>
                <w:bCs/>
              </w:rPr>
            </w:pPr>
            <w:r w:rsidRPr="00E6516F">
              <w:rPr>
                <w:bCs/>
              </w:rPr>
              <w:t>Condition</w:t>
            </w:r>
          </w:p>
        </w:tc>
      </w:tr>
      <w:tr w:rsidR="0071087C" w:rsidRPr="00E6516F" w14:paraId="530ADD90"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138AA0E" w14:textId="77777777" w:rsidR="0071087C" w:rsidRPr="00E6516F" w:rsidRDefault="0071087C" w:rsidP="00174677">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05E0BCB9"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9B4AC53"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3439896"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3418152" w14:textId="77777777" w:rsidR="0071087C" w:rsidRPr="00E6516F" w:rsidRDefault="0071087C" w:rsidP="00174677">
            <w:pPr>
              <w:pStyle w:val="TAL"/>
            </w:pPr>
          </w:p>
        </w:tc>
      </w:tr>
      <w:tr w:rsidR="0071087C" w:rsidRPr="00E6516F" w14:paraId="561E9FAE"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62E2AEAF" w14:textId="77777777" w:rsidR="0071087C" w:rsidRPr="00E6516F" w:rsidRDefault="0071087C" w:rsidP="00174677">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D545375"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71267DA"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826E073"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467D75D7" w14:textId="77777777" w:rsidR="0071087C" w:rsidRPr="00E6516F" w:rsidRDefault="0071087C" w:rsidP="00174677">
            <w:pPr>
              <w:pStyle w:val="TAL"/>
            </w:pPr>
          </w:p>
        </w:tc>
      </w:tr>
      <w:tr w:rsidR="0071087C" w:rsidRPr="00E6516F" w14:paraId="5B01EC56" w14:textId="77777777" w:rsidTr="004312E8">
        <w:tc>
          <w:tcPr>
            <w:tcW w:w="2837" w:type="dxa"/>
          </w:tcPr>
          <w:p w14:paraId="6FE0C999" w14:textId="77777777" w:rsidR="0071087C" w:rsidRPr="00E6516F" w:rsidRDefault="0071087C" w:rsidP="00174677">
            <w:pPr>
              <w:pStyle w:val="TAL"/>
            </w:pPr>
            <w:r w:rsidRPr="00E6516F">
              <w:t xml:space="preserve">    mcdata-calling-group-id</w:t>
            </w:r>
          </w:p>
        </w:tc>
        <w:tc>
          <w:tcPr>
            <w:tcW w:w="2127" w:type="dxa"/>
          </w:tcPr>
          <w:p w14:paraId="1DA2E84C" w14:textId="77777777" w:rsidR="0071087C" w:rsidRPr="00E6516F" w:rsidRDefault="0071087C" w:rsidP="00174677">
            <w:pPr>
              <w:pStyle w:val="TAL"/>
            </w:pPr>
            <w:r w:rsidRPr="00E6516F">
              <w:rPr>
                <w:lang w:eastAsia="ko-KR"/>
              </w:rPr>
              <w:t>Encrypted &lt;mcdata-calling-group-id&gt; with mcdataURI set to px_MCData_Group_A_ID</w:t>
            </w:r>
          </w:p>
        </w:tc>
        <w:tc>
          <w:tcPr>
            <w:tcW w:w="2127" w:type="dxa"/>
            <w:tcBorders>
              <w:top w:val="single" w:sz="4" w:space="0" w:color="auto"/>
              <w:bottom w:val="single" w:sz="4" w:space="0" w:color="auto"/>
            </w:tcBorders>
          </w:tcPr>
          <w:p w14:paraId="0DB66CE0" w14:textId="77777777" w:rsidR="0071087C" w:rsidRPr="00E6516F" w:rsidRDefault="0071087C" w:rsidP="00174677">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2A7B88DF"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603E8F07" w14:textId="77777777" w:rsidR="0071087C" w:rsidRPr="00E6516F" w:rsidRDefault="0071087C" w:rsidP="00174677">
            <w:pPr>
              <w:pStyle w:val="TAL"/>
            </w:pPr>
          </w:p>
        </w:tc>
      </w:tr>
    </w:tbl>
    <w:p w14:paraId="01C3BF3D" w14:textId="77777777" w:rsidR="0071087C" w:rsidRPr="00E6516F" w:rsidRDefault="0071087C" w:rsidP="0071087C"/>
    <w:p w14:paraId="4D8C486C" w14:textId="77777777" w:rsidR="0071087C" w:rsidRPr="00E6516F" w:rsidRDefault="0071087C" w:rsidP="0071087C">
      <w:pPr>
        <w:pStyle w:val="TH"/>
      </w:pPr>
      <w:r w:rsidRPr="00E6516F">
        <w:t>Table 6.2.3.3.3-15: FD NOTIFICATION (Table 6.2.3.3.3-13)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717220BD" w14:textId="77777777" w:rsidTr="00174677">
        <w:trPr>
          <w:cantSplit/>
        </w:trPr>
        <w:tc>
          <w:tcPr>
            <w:tcW w:w="9639" w:type="dxa"/>
          </w:tcPr>
          <w:p w14:paraId="19C33919" w14:textId="77777777" w:rsidR="0071087C" w:rsidRPr="00E6516F" w:rsidRDefault="0071087C" w:rsidP="00174677">
            <w:pPr>
              <w:pStyle w:val="TAL"/>
              <w:rPr>
                <w:rFonts w:cs="Arial"/>
                <w:szCs w:val="18"/>
              </w:rPr>
            </w:pPr>
            <w:r w:rsidRPr="00E6516F">
              <w:rPr>
                <w:rFonts w:cs="Arial"/>
                <w:szCs w:val="18"/>
              </w:rPr>
              <w:t>Derivation Path: TS 36.579-1 [2], Table 5.5.3.8.8-1, condition FD_ACCEPTED</w:t>
            </w:r>
          </w:p>
        </w:tc>
      </w:tr>
    </w:tbl>
    <w:p w14:paraId="69A1492F" w14:textId="77777777" w:rsidR="0071087C" w:rsidRPr="00E6516F" w:rsidRDefault="0071087C" w:rsidP="0071087C"/>
    <w:p w14:paraId="6B8175D3" w14:textId="55ECCD82" w:rsidR="0071087C" w:rsidRPr="00E6516F" w:rsidRDefault="0071087C" w:rsidP="0071087C">
      <w:pPr>
        <w:pStyle w:val="TH"/>
      </w:pPr>
      <w:r w:rsidRPr="00E6516F">
        <w:t>Table 6.2.3.3.3-16: SIP MESSAGE (step 10, Table 6.2.3.3.2-1;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5EF43C4A" w14:textId="77777777" w:rsidTr="00174677">
        <w:tc>
          <w:tcPr>
            <w:tcW w:w="9639" w:type="dxa"/>
            <w:gridSpan w:val="5"/>
          </w:tcPr>
          <w:p w14:paraId="6092131D" w14:textId="77777777" w:rsidR="0071087C" w:rsidRPr="00E6516F" w:rsidRDefault="0071087C" w:rsidP="00174677">
            <w:pPr>
              <w:pStyle w:val="TAL"/>
              <w:rPr>
                <w:rFonts w:cs="Arial"/>
                <w:szCs w:val="18"/>
              </w:rPr>
            </w:pPr>
            <w:r w:rsidRPr="00E6516F">
              <w:rPr>
                <w:rFonts w:cs="Arial"/>
                <w:szCs w:val="18"/>
              </w:rPr>
              <w:t>Derivation Path: TS 36.579-1 [2], Table 5.5.2.7.2-1, condition MCDATA_FD, MCDATA_SIGNALLING</w:t>
            </w:r>
          </w:p>
        </w:tc>
      </w:tr>
      <w:tr w:rsidR="0071087C" w:rsidRPr="00E6516F" w14:paraId="6674E775" w14:textId="77777777" w:rsidTr="00174677">
        <w:tc>
          <w:tcPr>
            <w:tcW w:w="2835" w:type="dxa"/>
          </w:tcPr>
          <w:p w14:paraId="4FCEB8F7" w14:textId="77777777" w:rsidR="0071087C" w:rsidRPr="00E6516F" w:rsidRDefault="0071087C" w:rsidP="00174677">
            <w:pPr>
              <w:pStyle w:val="TAH"/>
              <w:rPr>
                <w:bCs/>
              </w:rPr>
            </w:pPr>
            <w:r w:rsidRPr="00E6516F">
              <w:rPr>
                <w:bCs/>
              </w:rPr>
              <w:t>Information Element</w:t>
            </w:r>
          </w:p>
        </w:tc>
        <w:tc>
          <w:tcPr>
            <w:tcW w:w="2126" w:type="dxa"/>
          </w:tcPr>
          <w:p w14:paraId="489AB006"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715FBD47" w14:textId="77777777" w:rsidR="0071087C" w:rsidRPr="00E6516F" w:rsidRDefault="0071087C" w:rsidP="00174677">
            <w:pPr>
              <w:pStyle w:val="TAH"/>
              <w:rPr>
                <w:bCs/>
              </w:rPr>
            </w:pPr>
            <w:r w:rsidRPr="00E6516F">
              <w:rPr>
                <w:bCs/>
              </w:rPr>
              <w:t>Comment</w:t>
            </w:r>
          </w:p>
        </w:tc>
        <w:tc>
          <w:tcPr>
            <w:tcW w:w="1418" w:type="dxa"/>
          </w:tcPr>
          <w:p w14:paraId="00ED4A9A" w14:textId="77777777" w:rsidR="0071087C" w:rsidRPr="00E6516F" w:rsidRDefault="0071087C" w:rsidP="00174677">
            <w:pPr>
              <w:pStyle w:val="TAH"/>
              <w:rPr>
                <w:bCs/>
              </w:rPr>
            </w:pPr>
            <w:r w:rsidRPr="00E6516F">
              <w:rPr>
                <w:bCs/>
              </w:rPr>
              <w:t>Reference</w:t>
            </w:r>
          </w:p>
        </w:tc>
        <w:tc>
          <w:tcPr>
            <w:tcW w:w="1134" w:type="dxa"/>
          </w:tcPr>
          <w:p w14:paraId="2A53A886" w14:textId="77777777" w:rsidR="0071087C" w:rsidRPr="00E6516F" w:rsidRDefault="0071087C" w:rsidP="00174677">
            <w:pPr>
              <w:pStyle w:val="TAH"/>
              <w:rPr>
                <w:bCs/>
              </w:rPr>
            </w:pPr>
            <w:r w:rsidRPr="00E6516F">
              <w:rPr>
                <w:bCs/>
              </w:rPr>
              <w:t>Condition</w:t>
            </w:r>
          </w:p>
        </w:tc>
      </w:tr>
      <w:tr w:rsidR="0071087C" w:rsidRPr="00E6516F" w14:paraId="11F0D2D3" w14:textId="77777777" w:rsidTr="00174677">
        <w:tc>
          <w:tcPr>
            <w:tcW w:w="2835" w:type="dxa"/>
            <w:vAlign w:val="center"/>
          </w:tcPr>
          <w:p w14:paraId="77B67354" w14:textId="77777777" w:rsidR="0071087C" w:rsidRPr="00E6516F" w:rsidRDefault="0071087C" w:rsidP="00174677">
            <w:pPr>
              <w:pStyle w:val="TAL"/>
              <w:rPr>
                <w:b/>
                <w:bCs/>
              </w:rPr>
            </w:pPr>
            <w:r w:rsidRPr="00E6516F">
              <w:rPr>
                <w:b/>
                <w:bCs/>
              </w:rPr>
              <w:t>Message-body</w:t>
            </w:r>
          </w:p>
        </w:tc>
        <w:tc>
          <w:tcPr>
            <w:tcW w:w="2126" w:type="dxa"/>
          </w:tcPr>
          <w:p w14:paraId="2D734C90" w14:textId="77777777" w:rsidR="0071087C" w:rsidRPr="00E6516F" w:rsidRDefault="0071087C" w:rsidP="00174677">
            <w:pPr>
              <w:pStyle w:val="TAL"/>
            </w:pPr>
          </w:p>
        </w:tc>
        <w:tc>
          <w:tcPr>
            <w:tcW w:w="2126" w:type="dxa"/>
            <w:tcBorders>
              <w:bottom w:val="single" w:sz="4" w:space="0" w:color="auto"/>
            </w:tcBorders>
          </w:tcPr>
          <w:p w14:paraId="3B4CEB48" w14:textId="77777777" w:rsidR="0071087C" w:rsidRPr="00E6516F" w:rsidRDefault="0071087C" w:rsidP="00174677">
            <w:pPr>
              <w:pStyle w:val="TAL"/>
            </w:pPr>
          </w:p>
        </w:tc>
        <w:tc>
          <w:tcPr>
            <w:tcW w:w="1418" w:type="dxa"/>
          </w:tcPr>
          <w:p w14:paraId="10EB0120" w14:textId="77777777" w:rsidR="0071087C" w:rsidRPr="00E6516F" w:rsidRDefault="0071087C" w:rsidP="00174677">
            <w:pPr>
              <w:pStyle w:val="TAL"/>
            </w:pPr>
          </w:p>
        </w:tc>
        <w:tc>
          <w:tcPr>
            <w:tcW w:w="1134" w:type="dxa"/>
            <w:vAlign w:val="bottom"/>
          </w:tcPr>
          <w:p w14:paraId="2296E58B" w14:textId="77777777" w:rsidR="0071087C" w:rsidRPr="00E6516F" w:rsidRDefault="0071087C" w:rsidP="00174677">
            <w:pPr>
              <w:pStyle w:val="TAL"/>
            </w:pPr>
          </w:p>
        </w:tc>
      </w:tr>
      <w:tr w:rsidR="0071087C" w:rsidRPr="00E6516F" w14:paraId="66F35DDA" w14:textId="77777777" w:rsidTr="00174677">
        <w:tc>
          <w:tcPr>
            <w:tcW w:w="2835" w:type="dxa"/>
            <w:vAlign w:val="center"/>
          </w:tcPr>
          <w:p w14:paraId="5ED4AD83" w14:textId="77777777" w:rsidR="0071087C" w:rsidRPr="00E6516F" w:rsidRDefault="0071087C" w:rsidP="00174677">
            <w:pPr>
              <w:pStyle w:val="TAL"/>
            </w:pPr>
            <w:r w:rsidRPr="00E6516F">
              <w:t xml:space="preserve">  MIME body part</w:t>
            </w:r>
          </w:p>
        </w:tc>
        <w:tc>
          <w:tcPr>
            <w:tcW w:w="2126" w:type="dxa"/>
            <w:vAlign w:val="center"/>
          </w:tcPr>
          <w:p w14:paraId="201151A9" w14:textId="77777777" w:rsidR="0071087C" w:rsidRPr="00E6516F" w:rsidRDefault="0071087C" w:rsidP="00174677">
            <w:pPr>
              <w:pStyle w:val="TAL"/>
            </w:pPr>
          </w:p>
        </w:tc>
        <w:tc>
          <w:tcPr>
            <w:tcW w:w="2126" w:type="dxa"/>
            <w:tcBorders>
              <w:bottom w:val="single" w:sz="4" w:space="0" w:color="auto"/>
            </w:tcBorders>
          </w:tcPr>
          <w:p w14:paraId="5376766B" w14:textId="77777777" w:rsidR="0071087C" w:rsidRPr="00E6516F" w:rsidRDefault="0071087C" w:rsidP="00174677">
            <w:pPr>
              <w:pStyle w:val="TAL"/>
            </w:pPr>
            <w:r w:rsidRPr="00E6516F">
              <w:rPr>
                <w:b/>
                <w:bCs/>
              </w:rPr>
              <w:t>MCData-Info</w:t>
            </w:r>
          </w:p>
        </w:tc>
        <w:tc>
          <w:tcPr>
            <w:tcW w:w="1418" w:type="dxa"/>
          </w:tcPr>
          <w:p w14:paraId="02A9BF4A" w14:textId="77777777" w:rsidR="0071087C" w:rsidRPr="00E6516F" w:rsidRDefault="0071087C" w:rsidP="00174677">
            <w:pPr>
              <w:pStyle w:val="TAL"/>
            </w:pPr>
          </w:p>
        </w:tc>
        <w:tc>
          <w:tcPr>
            <w:tcW w:w="1134" w:type="dxa"/>
          </w:tcPr>
          <w:p w14:paraId="451C3A3F" w14:textId="77777777" w:rsidR="0071087C" w:rsidRPr="00E6516F" w:rsidRDefault="0071087C" w:rsidP="00174677">
            <w:pPr>
              <w:pStyle w:val="TAL"/>
            </w:pPr>
          </w:p>
        </w:tc>
      </w:tr>
      <w:tr w:rsidR="0071087C" w:rsidRPr="00E6516F" w14:paraId="6269B501" w14:textId="77777777" w:rsidTr="004312E8">
        <w:tc>
          <w:tcPr>
            <w:tcW w:w="2835" w:type="dxa"/>
          </w:tcPr>
          <w:p w14:paraId="2164524F" w14:textId="77777777" w:rsidR="0071087C" w:rsidRPr="00E6516F" w:rsidRDefault="0071087C" w:rsidP="00174677">
            <w:pPr>
              <w:pStyle w:val="TAL"/>
            </w:pPr>
            <w:r w:rsidRPr="00E6516F">
              <w:t xml:space="preserve">    MIME-part-body</w:t>
            </w:r>
          </w:p>
        </w:tc>
        <w:tc>
          <w:tcPr>
            <w:tcW w:w="2126" w:type="dxa"/>
          </w:tcPr>
          <w:p w14:paraId="20B65992" w14:textId="77777777" w:rsidR="0071087C" w:rsidRPr="00E6516F" w:rsidRDefault="0071087C" w:rsidP="00174677">
            <w:pPr>
              <w:pStyle w:val="TAL"/>
            </w:pPr>
            <w:r w:rsidRPr="00E6516F">
              <w:t>MCData-Info as described in Table 6.2.1.3.3-14</w:t>
            </w:r>
          </w:p>
        </w:tc>
        <w:tc>
          <w:tcPr>
            <w:tcW w:w="2126" w:type="dxa"/>
            <w:tcBorders>
              <w:bottom w:val="single" w:sz="4" w:space="0" w:color="auto"/>
            </w:tcBorders>
          </w:tcPr>
          <w:p w14:paraId="0E970AB6" w14:textId="77777777" w:rsidR="0071087C" w:rsidRPr="00E6516F" w:rsidRDefault="0071087C" w:rsidP="00174677">
            <w:pPr>
              <w:pStyle w:val="TAL"/>
            </w:pPr>
          </w:p>
        </w:tc>
        <w:tc>
          <w:tcPr>
            <w:tcW w:w="1418" w:type="dxa"/>
          </w:tcPr>
          <w:p w14:paraId="5382A555" w14:textId="77777777" w:rsidR="0071087C" w:rsidRPr="00E6516F" w:rsidRDefault="0071087C" w:rsidP="00174677">
            <w:pPr>
              <w:pStyle w:val="TAL"/>
            </w:pPr>
          </w:p>
        </w:tc>
        <w:tc>
          <w:tcPr>
            <w:tcW w:w="1134" w:type="dxa"/>
          </w:tcPr>
          <w:p w14:paraId="560D9714" w14:textId="77777777" w:rsidR="0071087C" w:rsidRPr="00E6516F" w:rsidRDefault="0071087C" w:rsidP="00174677">
            <w:pPr>
              <w:pStyle w:val="TAL"/>
            </w:pPr>
          </w:p>
        </w:tc>
      </w:tr>
      <w:tr w:rsidR="0071087C" w:rsidRPr="00E6516F" w14:paraId="057B90BD" w14:textId="77777777" w:rsidTr="004312E8">
        <w:tc>
          <w:tcPr>
            <w:tcW w:w="2835" w:type="dxa"/>
            <w:vAlign w:val="center"/>
          </w:tcPr>
          <w:p w14:paraId="0C51BFEF" w14:textId="77777777" w:rsidR="0071087C" w:rsidRPr="00E6516F" w:rsidRDefault="0071087C" w:rsidP="00174677">
            <w:pPr>
              <w:pStyle w:val="TAL"/>
            </w:pPr>
            <w:r w:rsidRPr="00E6516F">
              <w:t xml:space="preserve">  MIME body part</w:t>
            </w:r>
          </w:p>
        </w:tc>
        <w:tc>
          <w:tcPr>
            <w:tcW w:w="2126" w:type="dxa"/>
            <w:vAlign w:val="center"/>
          </w:tcPr>
          <w:p w14:paraId="373CDBC3" w14:textId="77777777" w:rsidR="0071087C" w:rsidRPr="00E6516F" w:rsidRDefault="0071087C" w:rsidP="00174677">
            <w:pPr>
              <w:pStyle w:val="TAL"/>
            </w:pPr>
          </w:p>
        </w:tc>
        <w:tc>
          <w:tcPr>
            <w:tcW w:w="2126" w:type="dxa"/>
          </w:tcPr>
          <w:p w14:paraId="34C79A90" w14:textId="77777777" w:rsidR="0071087C" w:rsidRPr="00E6516F" w:rsidRDefault="0071087C" w:rsidP="00174677">
            <w:pPr>
              <w:pStyle w:val="TAL"/>
            </w:pPr>
            <w:r w:rsidRPr="00E6516F">
              <w:rPr>
                <w:b/>
                <w:bCs/>
              </w:rPr>
              <w:t>MCData Data signalling message</w:t>
            </w:r>
          </w:p>
        </w:tc>
        <w:tc>
          <w:tcPr>
            <w:tcW w:w="1418" w:type="dxa"/>
          </w:tcPr>
          <w:p w14:paraId="68814E2B" w14:textId="77777777" w:rsidR="0071087C" w:rsidRPr="00E6516F" w:rsidRDefault="0071087C" w:rsidP="00174677">
            <w:pPr>
              <w:pStyle w:val="TAL"/>
            </w:pPr>
          </w:p>
        </w:tc>
        <w:tc>
          <w:tcPr>
            <w:tcW w:w="1134" w:type="dxa"/>
          </w:tcPr>
          <w:p w14:paraId="43A0A8E1" w14:textId="77777777" w:rsidR="0071087C" w:rsidRPr="00E6516F" w:rsidRDefault="0071087C" w:rsidP="00174677">
            <w:pPr>
              <w:pStyle w:val="TAL"/>
            </w:pPr>
          </w:p>
        </w:tc>
      </w:tr>
      <w:tr w:rsidR="0071087C" w:rsidRPr="00E6516F" w14:paraId="234D112E" w14:textId="77777777" w:rsidTr="004312E8">
        <w:tc>
          <w:tcPr>
            <w:tcW w:w="2835" w:type="dxa"/>
          </w:tcPr>
          <w:p w14:paraId="706C63B2" w14:textId="77777777" w:rsidR="0071087C" w:rsidRPr="00E6516F" w:rsidRDefault="0071087C" w:rsidP="00174677">
            <w:pPr>
              <w:pStyle w:val="TAL"/>
            </w:pPr>
            <w:r w:rsidRPr="00E6516F">
              <w:t xml:space="preserve">    MIME-part-body</w:t>
            </w:r>
          </w:p>
        </w:tc>
        <w:tc>
          <w:tcPr>
            <w:tcW w:w="2126" w:type="dxa"/>
          </w:tcPr>
          <w:p w14:paraId="093996FB" w14:textId="77777777" w:rsidR="0071087C" w:rsidRPr="00E6516F" w:rsidRDefault="0071087C" w:rsidP="00174677">
            <w:pPr>
              <w:pStyle w:val="TAL"/>
            </w:pPr>
            <w:r w:rsidRPr="00E6516F">
              <w:t>MCData Protected Payload Message containing FD NOTIFICATION as described in Table 6.2.3.3.3-17</w:t>
            </w:r>
          </w:p>
        </w:tc>
        <w:tc>
          <w:tcPr>
            <w:tcW w:w="2126" w:type="dxa"/>
          </w:tcPr>
          <w:p w14:paraId="0161E3A5" w14:textId="77777777" w:rsidR="0071087C" w:rsidRPr="00E6516F" w:rsidRDefault="0071087C" w:rsidP="00174677">
            <w:pPr>
              <w:pStyle w:val="TAL"/>
            </w:pPr>
          </w:p>
        </w:tc>
        <w:tc>
          <w:tcPr>
            <w:tcW w:w="1418" w:type="dxa"/>
          </w:tcPr>
          <w:p w14:paraId="2366D6DB" w14:textId="77777777" w:rsidR="0071087C" w:rsidRPr="00E6516F" w:rsidRDefault="0071087C" w:rsidP="00174677">
            <w:pPr>
              <w:pStyle w:val="TAL"/>
            </w:pPr>
          </w:p>
        </w:tc>
        <w:tc>
          <w:tcPr>
            <w:tcW w:w="1134" w:type="dxa"/>
          </w:tcPr>
          <w:p w14:paraId="3B4D65F4" w14:textId="77777777" w:rsidR="0071087C" w:rsidRPr="00E6516F" w:rsidRDefault="0071087C" w:rsidP="00174677">
            <w:pPr>
              <w:pStyle w:val="TAL"/>
            </w:pPr>
          </w:p>
        </w:tc>
      </w:tr>
    </w:tbl>
    <w:p w14:paraId="0831B477" w14:textId="77777777" w:rsidR="0071087C" w:rsidRPr="00E6516F" w:rsidRDefault="0071087C" w:rsidP="0071087C"/>
    <w:p w14:paraId="75E4E270" w14:textId="77777777" w:rsidR="0071087C" w:rsidRPr="00E6516F" w:rsidRDefault="0071087C" w:rsidP="0071087C">
      <w:pPr>
        <w:pStyle w:val="TH"/>
      </w:pPr>
      <w:r w:rsidRPr="00E6516F">
        <w:t>Table 6.2.3.3.3-17: FD NOTIFICATION (Table 6.2.3.3.3-16)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09B05D0B" w14:textId="77777777" w:rsidTr="00174677">
        <w:trPr>
          <w:cantSplit/>
        </w:trPr>
        <w:tc>
          <w:tcPr>
            <w:tcW w:w="9639" w:type="dxa"/>
          </w:tcPr>
          <w:p w14:paraId="68CFDF24" w14:textId="77777777" w:rsidR="0071087C" w:rsidRPr="00E6516F" w:rsidRDefault="0071087C" w:rsidP="00174677">
            <w:pPr>
              <w:pStyle w:val="TAL"/>
              <w:rPr>
                <w:rFonts w:cs="Arial"/>
                <w:szCs w:val="18"/>
              </w:rPr>
            </w:pPr>
            <w:r w:rsidRPr="00E6516F">
              <w:rPr>
                <w:rFonts w:cs="Arial"/>
                <w:szCs w:val="18"/>
              </w:rPr>
              <w:t>Derivation Path: TS 36.579-1 [2], Table 5.5.3.8.8-1, condition FD_COMPLETED</w:t>
            </w:r>
          </w:p>
        </w:tc>
      </w:tr>
    </w:tbl>
    <w:p w14:paraId="07119F52" w14:textId="77777777" w:rsidR="0071087C" w:rsidRPr="00E6516F" w:rsidRDefault="0071087C" w:rsidP="0071087C"/>
    <w:p w14:paraId="4A19B3FA" w14:textId="77777777" w:rsidR="0071087C" w:rsidRPr="00E6516F" w:rsidRDefault="0071087C" w:rsidP="0071087C">
      <w:pPr>
        <w:pStyle w:val="TH"/>
      </w:pPr>
      <w:r w:rsidRPr="00E6516F">
        <w:t>Table 6.2.3.3.3-18: SIP MESSAGE (step 19, Table 6.2.3.3.2-1;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289EE033" w14:textId="77777777" w:rsidTr="00174677">
        <w:tc>
          <w:tcPr>
            <w:tcW w:w="9639" w:type="dxa"/>
            <w:gridSpan w:val="5"/>
          </w:tcPr>
          <w:p w14:paraId="571A5795" w14:textId="77777777" w:rsidR="0071087C" w:rsidRPr="00E6516F" w:rsidRDefault="0071087C" w:rsidP="00174677">
            <w:pPr>
              <w:pStyle w:val="TAL"/>
              <w:rPr>
                <w:rFonts w:cs="Arial"/>
                <w:szCs w:val="18"/>
              </w:rPr>
            </w:pPr>
            <w:r w:rsidRPr="00E6516F">
              <w:rPr>
                <w:rFonts w:cs="Arial"/>
                <w:szCs w:val="18"/>
              </w:rPr>
              <w:t>Derivation Path: TS 36.579-1 [2], Table 5.5.2.7.2-1, condition MCDATA_FD, MCDATA_SIGNALLING</w:t>
            </w:r>
          </w:p>
        </w:tc>
      </w:tr>
      <w:tr w:rsidR="0071087C" w:rsidRPr="00E6516F" w14:paraId="292D9109" w14:textId="77777777" w:rsidTr="00174677">
        <w:tc>
          <w:tcPr>
            <w:tcW w:w="2835" w:type="dxa"/>
          </w:tcPr>
          <w:p w14:paraId="711A0760" w14:textId="77777777" w:rsidR="0071087C" w:rsidRPr="00E6516F" w:rsidRDefault="0071087C" w:rsidP="00174677">
            <w:pPr>
              <w:pStyle w:val="TAH"/>
              <w:rPr>
                <w:bCs/>
              </w:rPr>
            </w:pPr>
            <w:r w:rsidRPr="00E6516F">
              <w:rPr>
                <w:bCs/>
              </w:rPr>
              <w:t>Information Element</w:t>
            </w:r>
          </w:p>
        </w:tc>
        <w:tc>
          <w:tcPr>
            <w:tcW w:w="2126" w:type="dxa"/>
          </w:tcPr>
          <w:p w14:paraId="0E99D56E"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3E9D91A3" w14:textId="77777777" w:rsidR="0071087C" w:rsidRPr="00E6516F" w:rsidRDefault="0071087C" w:rsidP="00174677">
            <w:pPr>
              <w:pStyle w:val="TAH"/>
              <w:rPr>
                <w:bCs/>
              </w:rPr>
            </w:pPr>
            <w:r w:rsidRPr="00E6516F">
              <w:rPr>
                <w:bCs/>
              </w:rPr>
              <w:t>Comment</w:t>
            </w:r>
          </w:p>
        </w:tc>
        <w:tc>
          <w:tcPr>
            <w:tcW w:w="1418" w:type="dxa"/>
          </w:tcPr>
          <w:p w14:paraId="3DE8E84A" w14:textId="77777777" w:rsidR="0071087C" w:rsidRPr="00E6516F" w:rsidRDefault="0071087C" w:rsidP="00174677">
            <w:pPr>
              <w:pStyle w:val="TAH"/>
              <w:rPr>
                <w:bCs/>
              </w:rPr>
            </w:pPr>
            <w:r w:rsidRPr="00E6516F">
              <w:rPr>
                <w:bCs/>
              </w:rPr>
              <w:t>Reference</w:t>
            </w:r>
          </w:p>
        </w:tc>
        <w:tc>
          <w:tcPr>
            <w:tcW w:w="1134" w:type="dxa"/>
          </w:tcPr>
          <w:p w14:paraId="2B244310" w14:textId="77777777" w:rsidR="0071087C" w:rsidRPr="00E6516F" w:rsidRDefault="0071087C" w:rsidP="00174677">
            <w:pPr>
              <w:pStyle w:val="TAH"/>
              <w:rPr>
                <w:bCs/>
              </w:rPr>
            </w:pPr>
            <w:r w:rsidRPr="00E6516F">
              <w:rPr>
                <w:bCs/>
              </w:rPr>
              <w:t>Condition</w:t>
            </w:r>
          </w:p>
        </w:tc>
      </w:tr>
      <w:tr w:rsidR="0071087C" w:rsidRPr="00E6516F" w14:paraId="1238A4FB" w14:textId="77777777" w:rsidTr="00174677">
        <w:tc>
          <w:tcPr>
            <w:tcW w:w="2835" w:type="dxa"/>
            <w:vAlign w:val="center"/>
          </w:tcPr>
          <w:p w14:paraId="3516DF59" w14:textId="77777777" w:rsidR="0071087C" w:rsidRPr="00E6516F" w:rsidRDefault="0071087C" w:rsidP="00174677">
            <w:pPr>
              <w:pStyle w:val="TAL"/>
              <w:rPr>
                <w:b/>
                <w:bCs/>
              </w:rPr>
            </w:pPr>
            <w:r w:rsidRPr="00E6516F">
              <w:rPr>
                <w:b/>
                <w:bCs/>
              </w:rPr>
              <w:t>Message-body</w:t>
            </w:r>
          </w:p>
        </w:tc>
        <w:tc>
          <w:tcPr>
            <w:tcW w:w="2126" w:type="dxa"/>
          </w:tcPr>
          <w:p w14:paraId="498331D2" w14:textId="77777777" w:rsidR="0071087C" w:rsidRPr="00E6516F" w:rsidRDefault="0071087C" w:rsidP="00174677">
            <w:pPr>
              <w:pStyle w:val="TAL"/>
            </w:pPr>
          </w:p>
        </w:tc>
        <w:tc>
          <w:tcPr>
            <w:tcW w:w="2126" w:type="dxa"/>
            <w:tcBorders>
              <w:bottom w:val="single" w:sz="4" w:space="0" w:color="auto"/>
            </w:tcBorders>
          </w:tcPr>
          <w:p w14:paraId="491B32FC" w14:textId="77777777" w:rsidR="0071087C" w:rsidRPr="00E6516F" w:rsidRDefault="0071087C" w:rsidP="00174677">
            <w:pPr>
              <w:pStyle w:val="TAL"/>
            </w:pPr>
          </w:p>
        </w:tc>
        <w:tc>
          <w:tcPr>
            <w:tcW w:w="1418" w:type="dxa"/>
          </w:tcPr>
          <w:p w14:paraId="337FC464" w14:textId="77777777" w:rsidR="0071087C" w:rsidRPr="00E6516F" w:rsidRDefault="0071087C" w:rsidP="00174677">
            <w:pPr>
              <w:pStyle w:val="TAL"/>
            </w:pPr>
          </w:p>
        </w:tc>
        <w:tc>
          <w:tcPr>
            <w:tcW w:w="1134" w:type="dxa"/>
            <w:vAlign w:val="bottom"/>
          </w:tcPr>
          <w:p w14:paraId="479DF7CF" w14:textId="77777777" w:rsidR="0071087C" w:rsidRPr="00E6516F" w:rsidRDefault="0071087C" w:rsidP="00174677">
            <w:pPr>
              <w:pStyle w:val="TAL"/>
            </w:pPr>
          </w:p>
        </w:tc>
      </w:tr>
      <w:tr w:rsidR="0071087C" w:rsidRPr="00E6516F" w14:paraId="7E169D8D" w14:textId="77777777" w:rsidTr="00174677">
        <w:tc>
          <w:tcPr>
            <w:tcW w:w="2835" w:type="dxa"/>
            <w:vAlign w:val="center"/>
          </w:tcPr>
          <w:p w14:paraId="221DF06D" w14:textId="77777777" w:rsidR="0071087C" w:rsidRPr="00E6516F" w:rsidRDefault="0071087C" w:rsidP="00174677">
            <w:pPr>
              <w:pStyle w:val="TAL"/>
            </w:pPr>
            <w:r w:rsidRPr="00E6516F">
              <w:t xml:space="preserve">  MIME body part</w:t>
            </w:r>
          </w:p>
        </w:tc>
        <w:tc>
          <w:tcPr>
            <w:tcW w:w="2126" w:type="dxa"/>
            <w:vAlign w:val="center"/>
          </w:tcPr>
          <w:p w14:paraId="719D44C2" w14:textId="77777777" w:rsidR="0071087C" w:rsidRPr="00E6516F" w:rsidRDefault="0071087C" w:rsidP="00174677">
            <w:pPr>
              <w:pStyle w:val="TAL"/>
            </w:pPr>
          </w:p>
        </w:tc>
        <w:tc>
          <w:tcPr>
            <w:tcW w:w="2126" w:type="dxa"/>
            <w:tcBorders>
              <w:bottom w:val="single" w:sz="4" w:space="0" w:color="auto"/>
            </w:tcBorders>
          </w:tcPr>
          <w:p w14:paraId="3963CB66" w14:textId="77777777" w:rsidR="0071087C" w:rsidRPr="00E6516F" w:rsidRDefault="0071087C" w:rsidP="00174677">
            <w:pPr>
              <w:pStyle w:val="TAL"/>
            </w:pPr>
            <w:r w:rsidRPr="00E6516F">
              <w:rPr>
                <w:b/>
                <w:bCs/>
              </w:rPr>
              <w:t>MCData-Info</w:t>
            </w:r>
          </w:p>
        </w:tc>
        <w:tc>
          <w:tcPr>
            <w:tcW w:w="1418" w:type="dxa"/>
          </w:tcPr>
          <w:p w14:paraId="447EEAE3" w14:textId="77777777" w:rsidR="0071087C" w:rsidRPr="00E6516F" w:rsidRDefault="0071087C" w:rsidP="00174677">
            <w:pPr>
              <w:pStyle w:val="TAL"/>
            </w:pPr>
          </w:p>
        </w:tc>
        <w:tc>
          <w:tcPr>
            <w:tcW w:w="1134" w:type="dxa"/>
          </w:tcPr>
          <w:p w14:paraId="5405D058" w14:textId="77777777" w:rsidR="0071087C" w:rsidRPr="00E6516F" w:rsidRDefault="0071087C" w:rsidP="00174677">
            <w:pPr>
              <w:pStyle w:val="TAL"/>
            </w:pPr>
          </w:p>
        </w:tc>
      </w:tr>
      <w:tr w:rsidR="0071087C" w:rsidRPr="00E6516F" w14:paraId="3F98C52F" w14:textId="77777777" w:rsidTr="004312E8">
        <w:tc>
          <w:tcPr>
            <w:tcW w:w="2835" w:type="dxa"/>
          </w:tcPr>
          <w:p w14:paraId="44A72568" w14:textId="77777777" w:rsidR="0071087C" w:rsidRPr="00E6516F" w:rsidRDefault="0071087C" w:rsidP="00174677">
            <w:pPr>
              <w:pStyle w:val="TAL"/>
            </w:pPr>
            <w:r w:rsidRPr="00E6516F">
              <w:t xml:space="preserve">    MIME-part-body</w:t>
            </w:r>
          </w:p>
        </w:tc>
        <w:tc>
          <w:tcPr>
            <w:tcW w:w="2126" w:type="dxa"/>
          </w:tcPr>
          <w:p w14:paraId="5B52D1EF" w14:textId="77777777" w:rsidR="0071087C" w:rsidRPr="00E6516F" w:rsidRDefault="0071087C" w:rsidP="00174677">
            <w:pPr>
              <w:pStyle w:val="TAL"/>
            </w:pPr>
            <w:r w:rsidRPr="00E6516F">
              <w:t>MCData-Info as described in Table 6.2.1.3.3-14</w:t>
            </w:r>
          </w:p>
        </w:tc>
        <w:tc>
          <w:tcPr>
            <w:tcW w:w="2126" w:type="dxa"/>
            <w:tcBorders>
              <w:bottom w:val="single" w:sz="4" w:space="0" w:color="auto"/>
            </w:tcBorders>
          </w:tcPr>
          <w:p w14:paraId="134C9EC9" w14:textId="77777777" w:rsidR="0071087C" w:rsidRPr="00E6516F" w:rsidRDefault="0071087C" w:rsidP="00174677">
            <w:pPr>
              <w:pStyle w:val="TAL"/>
            </w:pPr>
          </w:p>
        </w:tc>
        <w:tc>
          <w:tcPr>
            <w:tcW w:w="1418" w:type="dxa"/>
          </w:tcPr>
          <w:p w14:paraId="7D743A24" w14:textId="77777777" w:rsidR="0071087C" w:rsidRPr="00E6516F" w:rsidRDefault="0071087C" w:rsidP="00174677">
            <w:pPr>
              <w:pStyle w:val="TAL"/>
            </w:pPr>
          </w:p>
        </w:tc>
        <w:tc>
          <w:tcPr>
            <w:tcW w:w="1134" w:type="dxa"/>
          </w:tcPr>
          <w:p w14:paraId="6EE76EF6" w14:textId="77777777" w:rsidR="0071087C" w:rsidRPr="00E6516F" w:rsidRDefault="0071087C" w:rsidP="00174677">
            <w:pPr>
              <w:pStyle w:val="TAL"/>
            </w:pPr>
          </w:p>
        </w:tc>
      </w:tr>
      <w:tr w:rsidR="0071087C" w:rsidRPr="00E6516F" w14:paraId="495676D4" w14:textId="77777777" w:rsidTr="004312E8">
        <w:tc>
          <w:tcPr>
            <w:tcW w:w="2835" w:type="dxa"/>
            <w:vAlign w:val="center"/>
          </w:tcPr>
          <w:p w14:paraId="62D1729D" w14:textId="77777777" w:rsidR="0071087C" w:rsidRPr="00E6516F" w:rsidRDefault="0071087C" w:rsidP="00174677">
            <w:pPr>
              <w:pStyle w:val="TAL"/>
            </w:pPr>
            <w:r w:rsidRPr="00E6516F">
              <w:t xml:space="preserve">  MIME body part</w:t>
            </w:r>
          </w:p>
        </w:tc>
        <w:tc>
          <w:tcPr>
            <w:tcW w:w="2126" w:type="dxa"/>
            <w:vAlign w:val="center"/>
          </w:tcPr>
          <w:p w14:paraId="1826E95F" w14:textId="77777777" w:rsidR="0071087C" w:rsidRPr="00E6516F" w:rsidRDefault="0071087C" w:rsidP="00174677">
            <w:pPr>
              <w:pStyle w:val="TAL"/>
            </w:pPr>
          </w:p>
        </w:tc>
        <w:tc>
          <w:tcPr>
            <w:tcW w:w="2126" w:type="dxa"/>
          </w:tcPr>
          <w:p w14:paraId="27D3B06A" w14:textId="77777777" w:rsidR="0071087C" w:rsidRPr="00E6516F" w:rsidRDefault="0071087C" w:rsidP="00174677">
            <w:pPr>
              <w:pStyle w:val="TAL"/>
            </w:pPr>
            <w:r w:rsidRPr="00E6516F">
              <w:rPr>
                <w:b/>
                <w:bCs/>
              </w:rPr>
              <w:t>MCData Data signalling message</w:t>
            </w:r>
          </w:p>
        </w:tc>
        <w:tc>
          <w:tcPr>
            <w:tcW w:w="1418" w:type="dxa"/>
          </w:tcPr>
          <w:p w14:paraId="7F23903F" w14:textId="77777777" w:rsidR="0071087C" w:rsidRPr="00E6516F" w:rsidRDefault="0071087C" w:rsidP="00174677">
            <w:pPr>
              <w:pStyle w:val="TAL"/>
            </w:pPr>
          </w:p>
        </w:tc>
        <w:tc>
          <w:tcPr>
            <w:tcW w:w="1134" w:type="dxa"/>
          </w:tcPr>
          <w:p w14:paraId="1261B481" w14:textId="77777777" w:rsidR="0071087C" w:rsidRPr="00E6516F" w:rsidRDefault="0071087C" w:rsidP="00174677">
            <w:pPr>
              <w:pStyle w:val="TAL"/>
            </w:pPr>
          </w:p>
        </w:tc>
      </w:tr>
      <w:tr w:rsidR="0071087C" w:rsidRPr="00E6516F" w14:paraId="79D9423C" w14:textId="77777777" w:rsidTr="004312E8">
        <w:tc>
          <w:tcPr>
            <w:tcW w:w="2835" w:type="dxa"/>
          </w:tcPr>
          <w:p w14:paraId="1519852D" w14:textId="77777777" w:rsidR="0071087C" w:rsidRPr="00E6516F" w:rsidRDefault="0071087C" w:rsidP="00174677">
            <w:pPr>
              <w:pStyle w:val="TAL"/>
            </w:pPr>
            <w:r w:rsidRPr="00E6516F">
              <w:t xml:space="preserve">    MIME-part-body</w:t>
            </w:r>
          </w:p>
        </w:tc>
        <w:tc>
          <w:tcPr>
            <w:tcW w:w="2126" w:type="dxa"/>
          </w:tcPr>
          <w:p w14:paraId="0F16C0E1" w14:textId="77777777" w:rsidR="0071087C" w:rsidRPr="00E6516F" w:rsidRDefault="0071087C" w:rsidP="00174677">
            <w:pPr>
              <w:pStyle w:val="TAL"/>
            </w:pPr>
            <w:r w:rsidRPr="00E6516F">
              <w:t>MCData Protected Payload Message containing FD NOTIFICATION as described in Table 6.2.3.3.3-19</w:t>
            </w:r>
          </w:p>
        </w:tc>
        <w:tc>
          <w:tcPr>
            <w:tcW w:w="2126" w:type="dxa"/>
          </w:tcPr>
          <w:p w14:paraId="76F22DAF" w14:textId="77777777" w:rsidR="0071087C" w:rsidRPr="00E6516F" w:rsidRDefault="0071087C" w:rsidP="00174677">
            <w:pPr>
              <w:pStyle w:val="TAL"/>
            </w:pPr>
          </w:p>
        </w:tc>
        <w:tc>
          <w:tcPr>
            <w:tcW w:w="1418" w:type="dxa"/>
          </w:tcPr>
          <w:p w14:paraId="43CF8A62" w14:textId="77777777" w:rsidR="0071087C" w:rsidRPr="00E6516F" w:rsidRDefault="0071087C" w:rsidP="00174677">
            <w:pPr>
              <w:pStyle w:val="TAL"/>
            </w:pPr>
          </w:p>
        </w:tc>
        <w:tc>
          <w:tcPr>
            <w:tcW w:w="1134" w:type="dxa"/>
          </w:tcPr>
          <w:p w14:paraId="0BFCBC87" w14:textId="77777777" w:rsidR="0071087C" w:rsidRPr="00E6516F" w:rsidRDefault="0071087C" w:rsidP="00174677">
            <w:pPr>
              <w:pStyle w:val="TAL"/>
            </w:pPr>
          </w:p>
        </w:tc>
      </w:tr>
    </w:tbl>
    <w:p w14:paraId="1C2F4C0D" w14:textId="77777777" w:rsidR="0071087C" w:rsidRPr="00E6516F" w:rsidRDefault="0071087C" w:rsidP="0071087C"/>
    <w:p w14:paraId="5D8553BB" w14:textId="77777777" w:rsidR="0071087C" w:rsidRPr="00E6516F" w:rsidRDefault="0071087C" w:rsidP="0071087C">
      <w:pPr>
        <w:pStyle w:val="TH"/>
      </w:pPr>
      <w:r w:rsidRPr="00E6516F">
        <w:t>Table 6.2.3.3.3-19: FD NOTIFICATION (Table 6.2.3.3.3-18)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54BEF855" w14:textId="77777777" w:rsidTr="00174677">
        <w:trPr>
          <w:cantSplit/>
        </w:trPr>
        <w:tc>
          <w:tcPr>
            <w:tcW w:w="9639" w:type="dxa"/>
          </w:tcPr>
          <w:p w14:paraId="5EEA11EF" w14:textId="77777777" w:rsidR="0071087C" w:rsidRPr="00E6516F" w:rsidRDefault="0071087C" w:rsidP="00174677">
            <w:pPr>
              <w:pStyle w:val="TAL"/>
              <w:rPr>
                <w:rFonts w:cs="Arial"/>
                <w:szCs w:val="18"/>
              </w:rPr>
            </w:pPr>
            <w:r w:rsidRPr="00E6516F">
              <w:rPr>
                <w:rFonts w:cs="Arial"/>
                <w:szCs w:val="18"/>
              </w:rPr>
              <w:t>Derivation Path: TS 36.579-1 [2], Table 5.5.3.8.8-1, condition FD_REJECTED</w:t>
            </w:r>
          </w:p>
        </w:tc>
      </w:tr>
    </w:tbl>
    <w:p w14:paraId="43268D46" w14:textId="77777777" w:rsidR="0071087C" w:rsidRPr="00E6516F" w:rsidRDefault="0071087C" w:rsidP="0071087C"/>
    <w:p w14:paraId="390687E1" w14:textId="77777777" w:rsidR="0071087C" w:rsidRPr="00E6516F" w:rsidRDefault="0071087C" w:rsidP="0071087C">
      <w:pPr>
        <w:pStyle w:val="Heading3"/>
      </w:pPr>
      <w:bookmarkStart w:id="899" w:name="_Toc42507361"/>
      <w:bookmarkStart w:id="900" w:name="_Toc52307892"/>
      <w:bookmarkStart w:id="901" w:name="_Toc52782416"/>
      <w:bookmarkStart w:id="902" w:name="_Toc52783027"/>
      <w:bookmarkStart w:id="903" w:name="_Toc59042896"/>
      <w:bookmarkStart w:id="904" w:name="_Toc75459153"/>
      <w:bookmarkStart w:id="905" w:name="_Toc90630593"/>
      <w:bookmarkStart w:id="906" w:name="_Toc100778800"/>
      <w:bookmarkStart w:id="907" w:name="_Toc101286131"/>
      <w:bookmarkStart w:id="908" w:name="_Toc522499815"/>
      <w:bookmarkStart w:id="909" w:name="_Toc25610668"/>
      <w:bookmarkStart w:id="910" w:name="_Toc106817717"/>
      <w:bookmarkStart w:id="911" w:name="_Toc106817842"/>
      <w:bookmarkEnd w:id="877"/>
      <w:bookmarkEnd w:id="878"/>
      <w:r w:rsidRPr="00E6516F">
        <w:t>6.2.4</w:t>
      </w:r>
      <w:r w:rsidRPr="00E6516F">
        <w:tab/>
        <w:t>On-network / File Distribution (FD) / FD Using HTTP / Group Standalone FD / Non-Mandatory Download / After TDU2 Timers Expires / FILE DOWNLOAD REQUEST ACCEPTED / FILE DOWNLOAD COMPLETED / FILE DOWNLOAD REQUEST REJECTED / Client Terminated (CT)</w:t>
      </w:r>
      <w:bookmarkEnd w:id="899"/>
      <w:bookmarkEnd w:id="900"/>
      <w:bookmarkEnd w:id="901"/>
      <w:bookmarkEnd w:id="902"/>
      <w:bookmarkEnd w:id="903"/>
      <w:bookmarkEnd w:id="904"/>
      <w:bookmarkEnd w:id="905"/>
      <w:bookmarkEnd w:id="906"/>
      <w:bookmarkEnd w:id="907"/>
      <w:bookmarkEnd w:id="910"/>
      <w:bookmarkEnd w:id="911"/>
    </w:p>
    <w:p w14:paraId="4A978739" w14:textId="77777777" w:rsidR="0071087C" w:rsidRPr="00E6516F" w:rsidRDefault="0071087C" w:rsidP="0071087C">
      <w:pPr>
        <w:pStyle w:val="H6"/>
      </w:pPr>
      <w:bookmarkStart w:id="912" w:name="_Toc52782417"/>
      <w:bookmarkStart w:id="913" w:name="_Toc52783028"/>
      <w:bookmarkStart w:id="914" w:name="_Toc59042897"/>
      <w:r w:rsidRPr="00E6516F">
        <w:t>6.2.4.1</w:t>
      </w:r>
      <w:r w:rsidRPr="00E6516F">
        <w:tab/>
        <w:t>Test Purpose (TP)</w:t>
      </w:r>
      <w:bookmarkEnd w:id="912"/>
      <w:bookmarkEnd w:id="913"/>
      <w:bookmarkEnd w:id="914"/>
    </w:p>
    <w:p w14:paraId="322B704C" w14:textId="77777777" w:rsidR="0071087C" w:rsidRPr="00E6516F" w:rsidRDefault="0071087C" w:rsidP="0071087C">
      <w:pPr>
        <w:pStyle w:val="H6"/>
      </w:pPr>
      <w:r w:rsidRPr="00E6516F">
        <w:t>(1)</w:t>
      </w:r>
    </w:p>
    <w:p w14:paraId="477FDE3D"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0F7DA0B5"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618AEB5C"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MESSAGE message for a group standalone FD message with a non-mandatory download and with a disposition of "FILE DOWNLOAD COMPLETE UPDATE" }</w:t>
      </w:r>
    </w:p>
    <w:p w14:paraId="29741DB0"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notifies the MCDATA User about the incoming FD request }</w:t>
      </w:r>
    </w:p>
    <w:p w14:paraId="66A3A6AD" w14:textId="77777777" w:rsidR="0071087C" w:rsidRPr="00E6516F" w:rsidRDefault="0071087C" w:rsidP="0071087C">
      <w:pPr>
        <w:pStyle w:val="PL"/>
        <w:rPr>
          <w:noProof w:val="0"/>
        </w:rPr>
      </w:pPr>
      <w:r w:rsidRPr="00E6516F">
        <w:rPr>
          <w:noProof w:val="0"/>
        </w:rPr>
        <w:t xml:space="preserve">            }</w:t>
      </w:r>
    </w:p>
    <w:p w14:paraId="2F3E2E77" w14:textId="77777777" w:rsidR="0071087C" w:rsidRPr="00E6516F" w:rsidRDefault="0071087C" w:rsidP="0071087C">
      <w:pPr>
        <w:pStyle w:val="PL"/>
        <w:rPr>
          <w:noProof w:val="0"/>
        </w:rPr>
      </w:pPr>
    </w:p>
    <w:p w14:paraId="7F89491E" w14:textId="77777777" w:rsidR="0071087C" w:rsidRPr="00E6516F" w:rsidRDefault="0071087C" w:rsidP="0071087C">
      <w:pPr>
        <w:pStyle w:val="H6"/>
      </w:pPr>
      <w:r w:rsidRPr="00E6516F">
        <w:t>(2)</w:t>
      </w:r>
    </w:p>
    <w:p w14:paraId="50C70573"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received a group standalone FD message with a non-mandatory download and with a disposition of "FILE DOWNLOAD COMPLETE UPDATE" }</w:t>
      </w:r>
    </w:p>
    <w:p w14:paraId="7E28E8DC"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027A4932"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accept the FD request }</w:t>
      </w:r>
    </w:p>
    <w:p w14:paraId="2856ADA6"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acceptance of the FD request </w:t>
      </w:r>
      <w:r w:rsidRPr="00E6516F">
        <w:rPr>
          <w:b/>
          <w:bCs/>
          <w:noProof w:val="0"/>
        </w:rPr>
        <w:t>and</w:t>
      </w:r>
      <w:r w:rsidRPr="00E6516F">
        <w:rPr>
          <w:noProof w:val="0"/>
        </w:rPr>
        <w:t xml:space="preserve"> attempts to download the file with an HTTP GET message }</w:t>
      </w:r>
    </w:p>
    <w:p w14:paraId="205092C6" w14:textId="77777777" w:rsidR="0071087C" w:rsidRPr="00E6516F" w:rsidRDefault="0071087C" w:rsidP="0071087C">
      <w:pPr>
        <w:pStyle w:val="PL"/>
        <w:rPr>
          <w:noProof w:val="0"/>
        </w:rPr>
      </w:pPr>
      <w:r w:rsidRPr="00E6516F">
        <w:rPr>
          <w:noProof w:val="0"/>
        </w:rPr>
        <w:t xml:space="preserve">            }</w:t>
      </w:r>
    </w:p>
    <w:p w14:paraId="4E1B7BC3" w14:textId="77777777" w:rsidR="0071087C" w:rsidRPr="00E6516F" w:rsidRDefault="0071087C" w:rsidP="0071087C">
      <w:pPr>
        <w:pStyle w:val="PL"/>
        <w:rPr>
          <w:noProof w:val="0"/>
        </w:rPr>
      </w:pPr>
    </w:p>
    <w:p w14:paraId="0F67CCC6" w14:textId="77777777" w:rsidR="0071087C" w:rsidRPr="00E6516F" w:rsidRDefault="0071087C" w:rsidP="0071087C">
      <w:pPr>
        <w:pStyle w:val="H6"/>
      </w:pPr>
      <w:r w:rsidRPr="00E6516F">
        <w:t>(3)</w:t>
      </w:r>
    </w:p>
    <w:p w14:paraId="1C276EBF" w14:textId="77777777" w:rsidR="0071087C" w:rsidRPr="00E6516F" w:rsidRDefault="0071087C" w:rsidP="0071087C">
      <w:pPr>
        <w:pStyle w:val="PL"/>
        <w:rPr>
          <w:noProof w:val="0"/>
        </w:rPr>
      </w:pPr>
      <w:r w:rsidRPr="00E6516F">
        <w:rPr>
          <w:b/>
          <w:noProof w:val="0"/>
        </w:rPr>
        <w:t>with</w:t>
      </w:r>
      <w:r w:rsidRPr="00E6516F">
        <w:rPr>
          <w:noProof w:val="0"/>
        </w:rPr>
        <w:t xml:space="preserve"> { MCDATA User having accepted an FD request with a disposition of "FILE DOWNLOAD COMPLETE UPDATE" }</w:t>
      </w:r>
    </w:p>
    <w:p w14:paraId="2FD04C4F"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650C5202"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has successfully downloaded the file }</w:t>
      </w:r>
    </w:p>
    <w:p w14:paraId="24B2F25E"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notifies the MCDATA User that the file has successfully downloaded </w:t>
      </w:r>
      <w:r w:rsidRPr="00E6516F">
        <w:rPr>
          <w:b/>
          <w:bCs/>
          <w:noProof w:val="0"/>
        </w:rPr>
        <w:t>and</w:t>
      </w:r>
      <w:r w:rsidRPr="00E6516F">
        <w:rPr>
          <w:noProof w:val="0"/>
        </w:rPr>
        <w:t xml:space="preserve"> generates an FD NOTIFICATION indicating the successful download of the file }</w:t>
      </w:r>
    </w:p>
    <w:p w14:paraId="0008B93F" w14:textId="77777777" w:rsidR="0071087C" w:rsidRPr="00E6516F" w:rsidRDefault="0071087C" w:rsidP="0071087C">
      <w:pPr>
        <w:pStyle w:val="PL"/>
        <w:rPr>
          <w:noProof w:val="0"/>
        </w:rPr>
      </w:pPr>
      <w:r w:rsidRPr="00E6516F">
        <w:rPr>
          <w:noProof w:val="0"/>
        </w:rPr>
        <w:t xml:space="preserve">            }</w:t>
      </w:r>
    </w:p>
    <w:p w14:paraId="69B76918" w14:textId="77777777" w:rsidR="0071087C" w:rsidRPr="00E6516F" w:rsidRDefault="0071087C" w:rsidP="0071087C">
      <w:pPr>
        <w:pStyle w:val="PL"/>
        <w:rPr>
          <w:noProof w:val="0"/>
        </w:rPr>
      </w:pPr>
    </w:p>
    <w:p w14:paraId="3C47BB4D" w14:textId="77777777" w:rsidR="0071087C" w:rsidRPr="00E6516F" w:rsidRDefault="0071087C" w:rsidP="0071087C">
      <w:pPr>
        <w:pStyle w:val="H6"/>
      </w:pPr>
      <w:r w:rsidRPr="00E6516F">
        <w:t>(4)</w:t>
      </w:r>
    </w:p>
    <w:p w14:paraId="26E94A92"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received a group standalone FD message with a non-mandatory download and with a disposition of "FILE DOWNLOAD COMPLETE UPDATE" }</w:t>
      </w:r>
    </w:p>
    <w:p w14:paraId="5EDE9575"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1C18A237"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reject the FD request }</w:t>
      </w:r>
    </w:p>
    <w:p w14:paraId="7813E35B"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generates an FD NOTIFICATION indicating the rejection of the FD request }</w:t>
      </w:r>
    </w:p>
    <w:p w14:paraId="2E060FEC" w14:textId="77777777" w:rsidR="0071087C" w:rsidRPr="00E6516F" w:rsidRDefault="0071087C" w:rsidP="0071087C">
      <w:pPr>
        <w:pStyle w:val="PL"/>
        <w:rPr>
          <w:noProof w:val="0"/>
        </w:rPr>
      </w:pPr>
      <w:r w:rsidRPr="00E6516F">
        <w:rPr>
          <w:noProof w:val="0"/>
        </w:rPr>
        <w:t xml:space="preserve">            }</w:t>
      </w:r>
    </w:p>
    <w:p w14:paraId="399D9FEF" w14:textId="77777777" w:rsidR="0071087C" w:rsidRPr="00E6516F" w:rsidRDefault="0071087C" w:rsidP="0071087C">
      <w:pPr>
        <w:pStyle w:val="PL"/>
        <w:rPr>
          <w:noProof w:val="0"/>
        </w:rPr>
      </w:pPr>
    </w:p>
    <w:p w14:paraId="6F0D6D70" w14:textId="77777777" w:rsidR="0071087C" w:rsidRPr="00E6516F" w:rsidRDefault="0071087C" w:rsidP="0071087C">
      <w:pPr>
        <w:pStyle w:val="H6"/>
        <w:rPr>
          <w:b/>
          <w:bCs/>
        </w:rPr>
      </w:pPr>
      <w:r w:rsidRPr="00E6516F">
        <w:t>(5)</w:t>
      </w:r>
    </w:p>
    <w:p w14:paraId="553F44C3" w14:textId="40EADA7F" w:rsidR="0071087C" w:rsidRPr="00E6516F" w:rsidRDefault="0071087C" w:rsidP="0071087C">
      <w:pPr>
        <w:pStyle w:val="PL"/>
        <w:rPr>
          <w:noProof w:val="0"/>
        </w:rPr>
      </w:pPr>
      <w:r w:rsidRPr="00E6516F">
        <w:rPr>
          <w:noProof w:val="0"/>
        </w:rPr>
        <w:t>Void</w:t>
      </w:r>
    </w:p>
    <w:p w14:paraId="773DC4F4" w14:textId="77777777" w:rsidR="0071087C" w:rsidRPr="00E6516F" w:rsidRDefault="0071087C" w:rsidP="0071087C">
      <w:pPr>
        <w:pStyle w:val="PL"/>
        <w:rPr>
          <w:noProof w:val="0"/>
        </w:rPr>
      </w:pPr>
    </w:p>
    <w:p w14:paraId="17B9B5DC" w14:textId="77777777" w:rsidR="0071087C" w:rsidRPr="00E6516F" w:rsidRDefault="0071087C" w:rsidP="0071087C">
      <w:pPr>
        <w:pStyle w:val="H6"/>
      </w:pPr>
      <w:bookmarkStart w:id="915" w:name="_Toc52782418"/>
      <w:bookmarkStart w:id="916" w:name="_Toc52783029"/>
      <w:bookmarkStart w:id="917" w:name="_Toc59042898"/>
      <w:r w:rsidRPr="00E6516F">
        <w:t>6.2.4.2</w:t>
      </w:r>
      <w:r w:rsidRPr="00E6516F">
        <w:tab/>
        <w:t>Conformance requirements</w:t>
      </w:r>
      <w:bookmarkEnd w:id="915"/>
      <w:bookmarkEnd w:id="916"/>
      <w:bookmarkEnd w:id="917"/>
    </w:p>
    <w:p w14:paraId="4A827E15" w14:textId="77777777" w:rsidR="0071087C" w:rsidRPr="00E6516F" w:rsidRDefault="0071087C" w:rsidP="0071087C">
      <w:r w:rsidRPr="00E6516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B2BB836" w14:textId="77777777" w:rsidR="0071087C" w:rsidRPr="00E6516F" w:rsidRDefault="0071087C" w:rsidP="0071087C">
      <w:r w:rsidRPr="00E6516F">
        <w:t>[TS 24.282, clause 10.2.4.2.2]</w:t>
      </w:r>
    </w:p>
    <w:p w14:paraId="27469528" w14:textId="77777777" w:rsidR="0071087C" w:rsidRPr="00E6516F" w:rsidRDefault="0071087C" w:rsidP="0071087C">
      <w:r w:rsidRPr="00E6516F">
        <w:t>Upon receipt of a "SIP MESSAGE request for FD using HTTP for terminating MCData client", the MCData client:</w:t>
      </w:r>
    </w:p>
    <w:p w14:paraId="59D4F972" w14:textId="77777777" w:rsidR="0071087C" w:rsidRPr="00E6516F" w:rsidRDefault="0071087C" w:rsidP="0071087C">
      <w:pPr>
        <w:pStyle w:val="B10"/>
      </w:pPr>
      <w:r w:rsidRPr="00E6516F">
        <w:t>1)</w:t>
      </w:r>
      <w:r w:rsidRPr="00E6516F">
        <w:tab/>
        <w:t>may reject the SIP MESSAGE request if there are not enough resources to handle the SIP MESSAGE request;</w:t>
      </w:r>
    </w:p>
    <w:p w14:paraId="5A72630E" w14:textId="77777777" w:rsidR="0071087C" w:rsidRPr="00E6516F" w:rsidRDefault="0071087C" w:rsidP="0071087C">
      <w:pPr>
        <w:pStyle w:val="B10"/>
        <w:rPr>
          <w:lang w:eastAsia="ko-KR"/>
        </w:rPr>
      </w:pPr>
      <w:r w:rsidRPr="00E6516F">
        <w:rPr>
          <w:lang w:eastAsia="ko-KR"/>
        </w:rPr>
        <w:t>2)</w:t>
      </w:r>
      <w:r w:rsidRPr="00E6516F">
        <w:rPr>
          <w:lang w:eastAsia="ko-KR"/>
        </w:rPr>
        <w:tab/>
        <w:t>if the SIP MESSAGE request is rejected in step 1), shall respond towards the participating MCData function with a SIP 480 (Temporarily unavailable) response and skip the rest of the steps of this subclause;</w:t>
      </w:r>
    </w:p>
    <w:p w14:paraId="714EE55A" w14:textId="77777777" w:rsidR="0071087C" w:rsidRPr="00E6516F" w:rsidRDefault="0071087C" w:rsidP="0071087C">
      <w:pPr>
        <w:pStyle w:val="B10"/>
      </w:pPr>
      <w:r w:rsidRPr="00E6516F">
        <w:t>3</w:t>
      </w:r>
      <w:r w:rsidRPr="00E6516F">
        <w:rPr>
          <w:lang w:eastAsia="ko-KR"/>
        </w:rPr>
        <w:t>)</w:t>
      </w:r>
      <w:r w:rsidRPr="00E6516F">
        <w:tab/>
        <w:t>shall generate a SIP 200 (OK) response according to rules and procedures of 3GPP TS 24.229 [5];</w:t>
      </w:r>
    </w:p>
    <w:p w14:paraId="7AC1A2A8" w14:textId="77777777" w:rsidR="0071087C" w:rsidRPr="00E6516F" w:rsidRDefault="0071087C" w:rsidP="0071087C">
      <w:pPr>
        <w:pStyle w:val="B10"/>
      </w:pPr>
      <w:r w:rsidRPr="00E6516F">
        <w:rPr>
          <w:lang w:eastAsia="ko-KR"/>
        </w:rPr>
        <w:t>4)</w:t>
      </w:r>
      <w:r w:rsidRPr="00E6516F">
        <w:rPr>
          <w:lang w:eastAsia="ko-KR"/>
        </w:rPr>
        <w:tab/>
        <w:t>shall send the SIP 200 (OK) response towards the MCData server according to rules and procedures of 3GPP TS 24.229 [5]; and</w:t>
      </w:r>
    </w:p>
    <w:p w14:paraId="7189F5B3" w14:textId="77777777" w:rsidR="0071087C" w:rsidRPr="00E6516F" w:rsidRDefault="0071087C" w:rsidP="0071087C">
      <w:pPr>
        <w:pStyle w:val="B10"/>
      </w:pPr>
      <w:r w:rsidRPr="00E6516F">
        <w:rPr>
          <w:lang w:eastAsia="ko-KR"/>
        </w:rPr>
        <w:t>5)</w:t>
      </w:r>
      <w:r w:rsidRPr="00E6516F">
        <w:rPr>
          <w:lang w:eastAsia="ko-KR"/>
        </w:rPr>
        <w:tab/>
      </w:r>
      <w:r w:rsidRPr="00E6516F">
        <w:t>shall handle the received message as specified in subclause 10.2.1.2.</w:t>
      </w:r>
    </w:p>
    <w:p w14:paraId="54A3B8CE" w14:textId="77777777" w:rsidR="0071087C" w:rsidRPr="00E6516F" w:rsidRDefault="0071087C" w:rsidP="0071087C">
      <w:r w:rsidRPr="00E6516F">
        <w:t>[TS 24.282, clause 10.2.1.2.3]</w:t>
      </w:r>
    </w:p>
    <w:p w14:paraId="27F59C84" w14:textId="77777777" w:rsidR="0071087C" w:rsidRPr="00E6516F" w:rsidRDefault="0071087C" w:rsidP="0071087C">
      <w:r w:rsidRPr="00E6516F">
        <w:t>The MCData client:</w:t>
      </w:r>
    </w:p>
    <w:p w14:paraId="14823A17"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if the FD SIGNALLING PAYLOAD message does not contain an Application ID IE:</w:t>
      </w:r>
    </w:p>
    <w:p w14:paraId="62FB386E"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for user consumption;</w:t>
      </w:r>
    </w:p>
    <w:p w14:paraId="5AB0B704" w14:textId="77777777" w:rsidR="0071087C" w:rsidRPr="00E6516F" w:rsidRDefault="0071087C" w:rsidP="0071087C">
      <w:pPr>
        <w:pStyle w:val="B2"/>
      </w:pPr>
      <w:r w:rsidRPr="00E6516F">
        <w:t>b)</w:t>
      </w:r>
      <w:r w:rsidRPr="00E6516F">
        <w:tab/>
        <w:t>shall notify the user about the incoming FD request; and</w:t>
      </w:r>
    </w:p>
    <w:p w14:paraId="4869F33D" w14:textId="77777777" w:rsidR="0071087C" w:rsidRPr="00E6516F" w:rsidRDefault="0071087C" w:rsidP="0071087C">
      <w:pPr>
        <w:pStyle w:val="B2"/>
        <w:rPr>
          <w:rFonts w:eastAsia="Calibri"/>
        </w:rPr>
      </w:pPr>
      <w:r w:rsidRPr="00E6516F">
        <w:t>c)</w:t>
      </w:r>
      <w:r w:rsidRPr="00E6516F">
        <w:tab/>
        <w:t xml:space="preserve">if the </w:t>
      </w:r>
      <w:r w:rsidRPr="00E6516F">
        <w:rPr>
          <w:rFonts w:eastAsia="Malgun Gothic"/>
        </w:rPr>
        <w:t xml:space="preserve">FD SIGNALLING PAYLOAD message contains a </w:t>
      </w:r>
      <w:r w:rsidRPr="00E6516F">
        <w:t>Metadata IE, shall deliver the contents of the Metadata IE to the user;</w:t>
      </w:r>
    </w:p>
    <w:p w14:paraId="23A53C62" w14:textId="77777777" w:rsidR="0071087C" w:rsidRPr="00E6516F" w:rsidRDefault="0071087C" w:rsidP="0071087C">
      <w:pPr>
        <w:pStyle w:val="B10"/>
        <w:rPr>
          <w:rFonts w:eastAsia="Malgun Gothic"/>
        </w:rPr>
      </w:pPr>
      <w:r w:rsidRPr="00E6516F">
        <w:rPr>
          <w:rFonts w:eastAsia="Malgun Gothic"/>
        </w:rPr>
        <w:t>2)</w:t>
      </w:r>
      <w:r w:rsidRPr="00E6516F">
        <w:rPr>
          <w:rFonts w:eastAsia="Malgun Gothic"/>
        </w:rPr>
        <w:tab/>
        <w:t>if the FD SIGNALLING PAYLOAD message contains an Application ID IE:</w:t>
      </w:r>
    </w:p>
    <w:p w14:paraId="150A518C"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not for user consumption;</w:t>
      </w:r>
    </w:p>
    <w:p w14:paraId="47E72873"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if the Application ID value is unknown, shall discard the FD message and exit this subclause;</w:t>
      </w:r>
    </w:p>
    <w:p w14:paraId="0A078D49" w14:textId="77777777" w:rsidR="0071087C" w:rsidRPr="00E6516F" w:rsidRDefault="0071087C" w:rsidP="0071087C">
      <w:pPr>
        <w:pStyle w:val="B2"/>
      </w:pPr>
      <w:r w:rsidRPr="00E6516F">
        <w:rPr>
          <w:rFonts w:eastAsia="Malgun Gothic"/>
        </w:rPr>
        <w:t>c)</w:t>
      </w:r>
      <w:r w:rsidRPr="00E6516F">
        <w:rPr>
          <w:rFonts w:eastAsia="Malgun Gothic"/>
        </w:rPr>
        <w:tab/>
        <w:t xml:space="preserve">if the Application ID value is known, shall </w:t>
      </w:r>
      <w:r w:rsidRPr="00E6516F">
        <w:t>notify the application of the incoming FD request; and</w:t>
      </w:r>
    </w:p>
    <w:p w14:paraId="5EC3E443" w14:textId="77777777" w:rsidR="0071087C" w:rsidRPr="00E6516F" w:rsidRDefault="0071087C" w:rsidP="0071087C">
      <w:pPr>
        <w:pStyle w:val="NO"/>
        <w:rPr>
          <w:rFonts w:eastAsia="Calibri"/>
        </w:rPr>
      </w:pPr>
      <w:r w:rsidRPr="00E6516F">
        <w:t>NOTE 1:</w:t>
      </w:r>
      <w:r w:rsidRPr="00E6516F">
        <w:tab/>
        <w:t>If FD request is addressed to a non-MCData application that is not running, the MCData client starts the local non-MCData application.</w:t>
      </w:r>
    </w:p>
    <w:p w14:paraId="1C18C7C4" w14:textId="77777777" w:rsidR="0071087C" w:rsidRPr="00E6516F" w:rsidRDefault="0071087C" w:rsidP="0071087C">
      <w:pPr>
        <w:pStyle w:val="B2"/>
      </w:pPr>
      <w:r w:rsidRPr="00E6516F">
        <w:t>d)</w:t>
      </w:r>
      <w:r w:rsidRPr="00E6516F">
        <w:tab/>
        <w:t xml:space="preserve">if the </w:t>
      </w:r>
      <w:r w:rsidRPr="00E6516F">
        <w:rPr>
          <w:rFonts w:eastAsia="Malgun Gothic"/>
        </w:rPr>
        <w:t xml:space="preserve">FD SIGNALLING PAYLOAD message contains a </w:t>
      </w:r>
      <w:r w:rsidRPr="00E6516F">
        <w:t>Metadata IE, shall deliver the contents of the Metadata IE to the application;</w:t>
      </w:r>
    </w:p>
    <w:p w14:paraId="7DB4737B" w14:textId="77777777" w:rsidR="0071087C" w:rsidRPr="00E6516F" w:rsidRDefault="0071087C" w:rsidP="0071087C">
      <w:pPr>
        <w:pStyle w:val="B10"/>
      </w:pPr>
      <w:r w:rsidRPr="00E6516F">
        <w:t>3)</w:t>
      </w:r>
      <w:r w:rsidRPr="00E6516F">
        <w:tab/>
        <w:t>shall start a timer TDU2 (FD non-mandatory download timer) with the timer value as specified in subclause F.2.3;</w:t>
      </w:r>
    </w:p>
    <w:p w14:paraId="0EBF2841" w14:textId="77777777" w:rsidR="0071087C" w:rsidRPr="00E6516F" w:rsidRDefault="0071087C" w:rsidP="0071087C">
      <w:pPr>
        <w:pStyle w:val="B10"/>
      </w:pPr>
      <w:r w:rsidRPr="00E6516F">
        <w:t>4)</w:t>
      </w:r>
      <w:r w:rsidRPr="00E6516F">
        <w:tab/>
        <w:t xml:space="preserve">shall wait for the user or application to request to download the file indicated by file URL in the Payload data in the Payload IE in the </w:t>
      </w:r>
      <w:r w:rsidRPr="00E6516F">
        <w:rPr>
          <w:rFonts w:eastAsia="Malgun Gothic"/>
        </w:rPr>
        <w:t>FD SIGNALLING PAYLOAD message</w:t>
      </w:r>
      <w:r w:rsidRPr="00E6516F">
        <w:t>;</w:t>
      </w:r>
    </w:p>
    <w:p w14:paraId="5677EEBF" w14:textId="77777777" w:rsidR="0071087C" w:rsidRPr="00E6516F" w:rsidRDefault="0071087C" w:rsidP="0071087C">
      <w:pPr>
        <w:pStyle w:val="B10"/>
      </w:pPr>
      <w:r w:rsidRPr="00E6516F">
        <w:t>5)</w:t>
      </w:r>
      <w:r w:rsidRPr="00E6516F">
        <w:tab/>
        <w:t>if the user or application accepts or rejects or decides to defer the FD request, shall stop timer TDU2 (FD non-mandatory download timer);</w:t>
      </w:r>
    </w:p>
    <w:p w14:paraId="520F0AE0" w14:textId="77777777" w:rsidR="0071087C" w:rsidRPr="00E6516F" w:rsidRDefault="0071087C" w:rsidP="0071087C">
      <w:pPr>
        <w:pStyle w:val="B10"/>
      </w:pPr>
      <w:r w:rsidRPr="00E6516F">
        <w:t>6)</w:t>
      </w:r>
      <w:r w:rsidRPr="00E6516F">
        <w:tab/>
        <w:t>if the user deferred the FD request while the timer TDU2 (FD non-mandatory download timer) was running, shall generate an FD NOTIFICATION indicating deferral of the FD request as specified in subclause 12.2.1.1;</w:t>
      </w:r>
    </w:p>
    <w:p w14:paraId="26210606" w14:textId="77777777" w:rsidR="0071087C" w:rsidRPr="00E6516F" w:rsidRDefault="0071087C" w:rsidP="0071087C">
      <w:pPr>
        <w:pStyle w:val="NO"/>
      </w:pPr>
      <w:r w:rsidRPr="00E6516F">
        <w:t>NOTE 2:</w:t>
      </w:r>
      <w:r w:rsidRPr="00E6516F">
        <w:tab/>
        <w:t>Once the timer TDU2 (FD non-mandatory download timer) has expired the FD request can only be accepted or rejected with an appropriate action by the MCData client.</w:t>
      </w:r>
    </w:p>
    <w:p w14:paraId="5BF0D511" w14:textId="77777777" w:rsidR="0071087C" w:rsidRPr="00E6516F" w:rsidRDefault="0071087C" w:rsidP="0071087C">
      <w:pPr>
        <w:pStyle w:val="NO"/>
      </w:pPr>
      <w:r w:rsidRPr="00E6516F">
        <w:t>NOTE 3:</w:t>
      </w:r>
      <w:r w:rsidRPr="00E6516F">
        <w:tab/>
        <w:t>Once the timer TDU2 (FD non-mandatory download timer) has expired, no action is taken by the MCData client if the FD request is deferred.</w:t>
      </w:r>
    </w:p>
    <w:p w14:paraId="412AD28E" w14:textId="77777777" w:rsidR="0071087C" w:rsidRPr="00E6516F" w:rsidRDefault="0071087C" w:rsidP="0071087C">
      <w:pPr>
        <w:pStyle w:val="B10"/>
      </w:pPr>
      <w:r w:rsidRPr="00E6516F">
        <w:t>7)</w:t>
      </w:r>
      <w:r w:rsidRPr="00E6516F">
        <w:tab/>
        <w:t>if the user or application rejects the FD request, shall generate an FD NOTIFICATION indicating rejection of the FD request as specified in subclause 12.2.1.1 and shall exit this subclause; and</w:t>
      </w:r>
    </w:p>
    <w:p w14:paraId="22DC6236" w14:textId="77777777" w:rsidR="0071087C" w:rsidRPr="00E6516F" w:rsidRDefault="0071087C" w:rsidP="0071087C">
      <w:pPr>
        <w:pStyle w:val="B10"/>
      </w:pPr>
      <w:r w:rsidRPr="00E6516F">
        <w:t>8)</w:t>
      </w:r>
      <w:r w:rsidRPr="00E6516F">
        <w:tab/>
        <w:t>if the user accepts the FD request:</w:t>
      </w:r>
    </w:p>
    <w:p w14:paraId="7BB0762C" w14:textId="77777777" w:rsidR="0071087C" w:rsidRPr="00E6516F" w:rsidRDefault="0071087C" w:rsidP="0071087C">
      <w:pPr>
        <w:pStyle w:val="B2"/>
      </w:pPr>
      <w:r w:rsidRPr="00E6516F">
        <w:t>a)</w:t>
      </w:r>
      <w:r w:rsidRPr="00E6516F">
        <w:tab/>
        <w:t>shall generate an FD NOTIFICATION indicating acceptance of the FD request as specified in subclause 12.2.1.1;</w:t>
      </w:r>
    </w:p>
    <w:p w14:paraId="3BB27DE8" w14:textId="77777777" w:rsidR="0071087C" w:rsidRPr="00E6516F" w:rsidRDefault="0071087C" w:rsidP="0071087C">
      <w:pPr>
        <w:pStyle w:val="B2"/>
      </w:pPr>
      <w:r w:rsidRPr="00E6516F">
        <w:t>b)</w:t>
      </w:r>
      <w:r w:rsidRPr="00E6516F">
        <w:tab/>
        <w:t>if the FD SIGNALLING PAYLOAD message contains a new Conversation ID, shall instantiate a new conversation with the Message ID in the FD SIGNALLING PAYLOAD identifying the first message in the conversation thread;</w:t>
      </w:r>
    </w:p>
    <w:p w14:paraId="4994F3F0" w14:textId="77777777" w:rsidR="0071087C" w:rsidRPr="00E6516F" w:rsidRDefault="0071087C" w:rsidP="0071087C">
      <w:pPr>
        <w:pStyle w:val="B2"/>
      </w:pPr>
      <w:r w:rsidRPr="00E6516F">
        <w:t>c)</w:t>
      </w:r>
      <w:r w:rsidRPr="00E6516F">
        <w:tab/>
        <w:t>if the FD SIGNALLING PAYLOAD message contains an existing Conversation ID and:</w:t>
      </w:r>
    </w:p>
    <w:p w14:paraId="725F230A" w14:textId="77777777" w:rsidR="0071087C" w:rsidRPr="00E6516F" w:rsidRDefault="0071087C" w:rsidP="0071087C">
      <w:pPr>
        <w:pStyle w:val="B3"/>
        <w:rPr>
          <w:rFonts w:eastAsia="Malgun Gothic"/>
        </w:rPr>
      </w:pPr>
      <w:r w:rsidRPr="00E6516F">
        <w:rPr>
          <w:rFonts w:eastAsia="Malgun Gothic"/>
        </w:rPr>
        <w:t>i)</w:t>
      </w:r>
      <w:r w:rsidRPr="00E6516F">
        <w:rPr>
          <w:rFonts w:eastAsia="Malgun Gothic"/>
        </w:rPr>
        <w:tab/>
        <w:t>if the FD SIGNALLING PAYLOAD message does not contain an InReplyTo message ID, shall use the Message ID in the FD SIGNALLING PAYLOAD to identify a new message in the existing conversation thread; and</w:t>
      </w:r>
    </w:p>
    <w:p w14:paraId="46D02334" w14:textId="77777777" w:rsidR="0071087C" w:rsidRPr="00E6516F" w:rsidRDefault="0071087C" w:rsidP="0071087C">
      <w:pPr>
        <w:pStyle w:val="B3"/>
        <w:rPr>
          <w:rFonts w:eastAsia="Malgun Gothic"/>
        </w:rPr>
      </w:pPr>
      <w:r w:rsidRPr="00E6516F">
        <w:rPr>
          <w:rFonts w:eastAsia="Malgun Gothic"/>
        </w:rPr>
        <w:t>ii)</w:t>
      </w:r>
      <w:r w:rsidRPr="00E6516F">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E6516F">
        <w:t>and use the Message ID in the FD SIGNALLING PAYLOAD to identify the new message</w:t>
      </w:r>
      <w:r w:rsidRPr="00E6516F">
        <w:rPr>
          <w:rFonts w:eastAsia="Malgun Gothic"/>
        </w:rPr>
        <w:t>;</w:t>
      </w:r>
    </w:p>
    <w:p w14:paraId="39E3635F" w14:textId="77777777" w:rsidR="0071087C" w:rsidRPr="00E6516F" w:rsidRDefault="0071087C" w:rsidP="0071087C">
      <w:pPr>
        <w:pStyle w:val="B2"/>
        <w:rPr>
          <w:rFonts w:eastAsia="Malgun Gothic"/>
        </w:rPr>
      </w:pPr>
      <w:r w:rsidRPr="00E6516F">
        <w:rPr>
          <w:rFonts w:eastAsia="Malgun Gothic"/>
        </w:rPr>
        <w:t>d)</w:t>
      </w:r>
      <w:r w:rsidRPr="00E6516F">
        <w:rPr>
          <w:rFonts w:eastAsia="Malgun Gothic"/>
        </w:rPr>
        <w:tab/>
        <w:t>may store the Conversation ID, Message ID, InReplyTo message ID and Date and time in local storage;</w:t>
      </w:r>
    </w:p>
    <w:p w14:paraId="6368196A" w14:textId="77777777" w:rsidR="0071087C" w:rsidRPr="00E6516F" w:rsidRDefault="0071087C" w:rsidP="0071087C">
      <w:pPr>
        <w:pStyle w:val="B2"/>
      </w:pPr>
      <w:r w:rsidRPr="00E6516F">
        <w:t>e)</w:t>
      </w:r>
      <w:r w:rsidRPr="00E6516F">
        <w:tab/>
        <w:t xml:space="preserve">shall attempt to download the file as identified by the file URL in the Payload IE </w:t>
      </w:r>
      <w:r w:rsidRPr="00E6516F">
        <w:rPr>
          <w:rFonts w:eastAsia="Malgun Gothic"/>
        </w:rPr>
        <w:t>in the FD SIGNALLING PAYLOAD message</w:t>
      </w:r>
      <w:r w:rsidRPr="00E6516F">
        <w:t>, as specified in subclause 10.2.3.1; and</w:t>
      </w:r>
    </w:p>
    <w:p w14:paraId="2BA3D28C" w14:textId="77777777" w:rsidR="0071087C" w:rsidRPr="00E6516F" w:rsidRDefault="0071087C" w:rsidP="0071087C">
      <w:pPr>
        <w:pStyle w:val="B2"/>
        <w:rPr>
          <w:rFonts w:eastAsia="Malgun Gothic"/>
        </w:rPr>
      </w:pPr>
      <w:r w:rsidRPr="00E6516F">
        <w:t>f)</w:t>
      </w:r>
      <w:r w:rsidRPr="00E6516F">
        <w:tab/>
      </w:r>
      <w:r w:rsidRPr="00E6516F">
        <w:rPr>
          <w:rFonts w:eastAsia="Malgun Gothic"/>
        </w:rPr>
        <w:t>if the received FD SIGNALLING PAYLOAD message contains an FD</w:t>
      </w:r>
      <w:r w:rsidRPr="00E6516F">
        <w:t xml:space="preserve"> disposition request type</w:t>
      </w:r>
      <w:r w:rsidRPr="00E6516F">
        <w:rPr>
          <w:rFonts w:eastAsia="Malgun Gothic"/>
        </w:rPr>
        <w:t xml:space="preserve"> IE requesting a file download completed update, then after the file download has been successfully downloaded, shall generate an FD NOTIFICATION by following the procedures in subclause 12.2.1.1.</w:t>
      </w:r>
    </w:p>
    <w:p w14:paraId="46D112EF" w14:textId="77777777" w:rsidR="0071087C" w:rsidRPr="00E6516F" w:rsidRDefault="0071087C" w:rsidP="0071087C">
      <w:r w:rsidRPr="00E6516F">
        <w:t>[TS 24.282, clause 12.2.1.1]</w:t>
      </w:r>
    </w:p>
    <w:p w14:paraId="5DD03F00" w14:textId="77777777" w:rsidR="0071087C" w:rsidRPr="00E6516F" w:rsidRDefault="0071087C" w:rsidP="0071087C">
      <w:r w:rsidRPr="00E6516F">
        <w:t>The MCData client shall follow the procedures in this subclause to:</w:t>
      </w:r>
    </w:p>
    <w:p w14:paraId="190DDD96" w14:textId="77777777" w:rsidR="0071087C" w:rsidRPr="00E6516F" w:rsidRDefault="0071087C" w:rsidP="0071087C">
      <w:pPr>
        <w:pStyle w:val="B10"/>
      </w:pPr>
      <w:r w:rsidRPr="00E6516F">
        <w:t>-</w:t>
      </w:r>
      <w:r w:rsidRPr="00E6516F">
        <w:tab/>
        <w:t xml:space="preserve">indicate to an MCData client that an SDS message was delivered, read or delivered and read when the originating client requested a delivery, read or delivery and read report; </w:t>
      </w:r>
    </w:p>
    <w:p w14:paraId="43FA7D43" w14:textId="77777777" w:rsidR="0071087C" w:rsidRPr="00E6516F" w:rsidRDefault="0071087C" w:rsidP="0071087C">
      <w:pPr>
        <w:pStyle w:val="B10"/>
      </w:pPr>
      <w:r w:rsidRPr="00E6516F">
        <w:t>-</w:t>
      </w:r>
      <w:r w:rsidRPr="00E6516F">
        <w:tab/>
        <w:t>indicate to the participating MCData function serving the MCData user that an SDS message was undelivered. The participating MCData function can store the message for later re-delivery;</w:t>
      </w:r>
    </w:p>
    <w:p w14:paraId="7BA44EE6" w14:textId="77777777" w:rsidR="0071087C" w:rsidRPr="00E6516F" w:rsidRDefault="0071087C" w:rsidP="0071087C">
      <w:pPr>
        <w:pStyle w:val="B10"/>
      </w:pPr>
      <w:r w:rsidRPr="00E6516F">
        <w:t>-</w:t>
      </w:r>
      <w:r w:rsidRPr="00E6516F">
        <w:tab/>
        <w:t>indicate to an MCData client that a request for FD was accepted, deferred or rejected; or</w:t>
      </w:r>
    </w:p>
    <w:p w14:paraId="6973CC68" w14:textId="77777777" w:rsidR="0071087C" w:rsidRPr="00E6516F" w:rsidRDefault="0071087C" w:rsidP="0071087C">
      <w:pPr>
        <w:pStyle w:val="B10"/>
      </w:pPr>
      <w:r w:rsidRPr="00E6516F">
        <w:t>-</w:t>
      </w:r>
      <w:r w:rsidRPr="00E6516F">
        <w:tab/>
        <w:t>indicate to an MCData client that a file download has been completed;</w:t>
      </w:r>
    </w:p>
    <w:p w14:paraId="1A759F8E" w14:textId="77777777" w:rsidR="0071087C" w:rsidRPr="00E6516F" w:rsidRDefault="0071087C" w:rsidP="0071087C">
      <w:r w:rsidRPr="00E6516F">
        <w:t>Before sending a disposition notification the MCData client needs to determine:</w:t>
      </w:r>
    </w:p>
    <w:p w14:paraId="2D76C209" w14:textId="77777777" w:rsidR="0071087C" w:rsidRPr="00E6516F" w:rsidRDefault="0071087C" w:rsidP="0071087C">
      <w:pPr>
        <w:pStyle w:val="B10"/>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FFE96A1" w14:textId="77777777" w:rsidR="0071087C" w:rsidRPr="00E6516F" w:rsidRDefault="0071087C" w:rsidP="0071087C">
      <w:pPr>
        <w:pStyle w:val="B10"/>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4E583A5" w14:textId="77777777" w:rsidR="0071087C" w:rsidRPr="00E6516F" w:rsidRDefault="0071087C" w:rsidP="0071087C">
      <w:r w:rsidRPr="00E6516F">
        <w:t>The MCData client shall generate a SIP MESSAGE request in accordance with 3GPP TS 24.229 [5] and IETF RFC 3428 [6] with the clarifications given below.</w:t>
      </w:r>
    </w:p>
    <w:p w14:paraId="13F80CAA" w14:textId="77777777" w:rsidR="0071087C" w:rsidRPr="00E6516F" w:rsidRDefault="0071087C" w:rsidP="0071087C">
      <w:r w:rsidRPr="00E6516F">
        <w:t>The MCData client:</w:t>
      </w:r>
    </w:p>
    <w:p w14:paraId="2E0A8052" w14:textId="77777777" w:rsidR="0071087C" w:rsidRPr="00E6516F" w:rsidRDefault="0071087C" w:rsidP="0071087C">
      <w:pPr>
        <w:pStyle w:val="B10"/>
      </w:pPr>
      <w:r w:rsidRPr="00E6516F">
        <w:t>1)</w:t>
      </w:r>
      <w:r w:rsidRPr="00E6516F">
        <w:tab/>
        <w:t>shall build the SIP MESSAGE request as specified in subclause 6.2.4.1;</w:t>
      </w:r>
    </w:p>
    <w:p w14:paraId="63E983DB"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10745FFF" w14:textId="77777777" w:rsidR="0071087C" w:rsidRPr="00E6516F" w:rsidRDefault="0071087C" w:rsidP="0071087C">
      <w:pPr>
        <w:pStyle w:val="B10"/>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5B9381A4" w14:textId="77777777" w:rsidR="0071087C" w:rsidRPr="00E6516F" w:rsidRDefault="0071087C" w:rsidP="0071087C">
      <w:pPr>
        <w:pStyle w:val="B10"/>
        <w:rPr>
          <w:lang w:eastAsia="ko-KR"/>
        </w:rPr>
      </w:pPr>
      <w:r w:rsidRPr="00E6516F">
        <w:rPr>
          <w:lang w:eastAsia="ko-KR"/>
        </w:rPr>
        <w:t>4)</w:t>
      </w:r>
      <w:r w:rsidRPr="00E6516F">
        <w:rPr>
          <w:lang w:eastAsia="ko-KR"/>
        </w:rPr>
        <w:tab/>
        <w:t>void;</w:t>
      </w:r>
    </w:p>
    <w:p w14:paraId="44E15FC6" w14:textId="77777777" w:rsidR="0071087C" w:rsidRPr="00E6516F" w:rsidRDefault="0071087C" w:rsidP="0071087C">
      <w:pPr>
        <w:pStyle w:val="B10"/>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1523F7B0" w14:textId="77777777" w:rsidR="0071087C" w:rsidRPr="00E6516F" w:rsidRDefault="0071087C" w:rsidP="0071087C">
      <w:pPr>
        <w:pStyle w:val="B10"/>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1FE1DCBA" w14:textId="77777777" w:rsidR="0071087C" w:rsidRPr="00E6516F" w:rsidRDefault="0071087C" w:rsidP="0071087C">
      <w:pPr>
        <w:pStyle w:val="B10"/>
      </w:pPr>
      <w:r w:rsidRPr="00E6516F">
        <w:t>7)</w:t>
      </w:r>
      <w:r w:rsidRPr="00E6516F">
        <w:tab/>
        <w:t>if requiring to send an FD notification, shall generate an FD NOTIFICATION message and include it in the SIP MESSAGE request as specified in subclause 6.2.3.2; and</w:t>
      </w:r>
    </w:p>
    <w:p w14:paraId="36DD917B" w14:textId="77777777" w:rsidR="0071087C" w:rsidRPr="00E6516F" w:rsidRDefault="0071087C" w:rsidP="0071087C">
      <w:pPr>
        <w:pStyle w:val="B10"/>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6D22E137" w14:textId="77777777" w:rsidR="0071087C" w:rsidRPr="00E6516F" w:rsidRDefault="0071087C" w:rsidP="0071087C">
      <w:r w:rsidRPr="00E6516F">
        <w:t>[TS 24.282, clause 10.2.3.1]</w:t>
      </w:r>
    </w:p>
    <w:p w14:paraId="6E26EA65" w14:textId="77777777" w:rsidR="0071087C" w:rsidRPr="00E6516F" w:rsidRDefault="0071087C" w:rsidP="0071087C">
      <w:pPr>
        <w:rPr>
          <w:lang w:eastAsia="x-none"/>
        </w:rPr>
      </w:pPr>
      <w:r w:rsidRPr="00E6516F">
        <w:rPr>
          <w:lang w:eastAsia="x-none"/>
        </w:rPr>
        <w:t>The media storage client on the MCData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65FB28CA" w14:textId="77777777" w:rsidR="0071087C" w:rsidRPr="00E6516F" w:rsidRDefault="0071087C" w:rsidP="0071087C">
      <w:pPr>
        <w:pStyle w:val="NO"/>
      </w:pPr>
      <w:r w:rsidRPr="00E6516F">
        <w:t>NOTE 1:</w:t>
      </w:r>
      <w:r w:rsidRPr="00E6516F">
        <w:tab/>
        <w:t>The HTTP client encodes the MCData ID in the bearer access token of the Authorization header field of an HTTP request as specified in 3GPP TS 24.482 [24].</w:t>
      </w:r>
    </w:p>
    <w:p w14:paraId="6F58B036" w14:textId="77777777" w:rsidR="0071087C" w:rsidRPr="00E6516F" w:rsidRDefault="0071087C" w:rsidP="0071087C">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386CF7DC" w14:textId="77777777" w:rsidR="0071087C" w:rsidRPr="00E6516F" w:rsidRDefault="0071087C" w:rsidP="0071087C">
      <w:pPr>
        <w:rPr>
          <w:rFonts w:eastAsia="Malgun Gothic"/>
        </w:rPr>
      </w:pPr>
      <w:r w:rsidRPr="00E6516F">
        <w:rPr>
          <w:rFonts w:eastAsia="Malgun Gothic"/>
        </w:rPr>
        <w:t>To download a file from the media storage function on the controlling MCData function, the media storage client on the MCData client:</w:t>
      </w:r>
    </w:p>
    <w:p w14:paraId="476D90A8" w14:textId="77777777" w:rsidR="0071087C" w:rsidRPr="00E6516F" w:rsidRDefault="0071087C" w:rsidP="0071087C">
      <w:pPr>
        <w:pStyle w:val="B10"/>
      </w:pPr>
      <w:r w:rsidRPr="00E6516F">
        <w:rPr>
          <w:rFonts w:eastAsia="Malgun Gothic"/>
        </w:rPr>
        <w:t>1)</w:t>
      </w:r>
      <w:r w:rsidRPr="00E6516F">
        <w:rPr>
          <w:rFonts w:eastAsia="Malgun Gothic"/>
        </w:rPr>
        <w:tab/>
        <w:t xml:space="preserve">shall generate an HTTP GET request as specified in </w:t>
      </w:r>
      <w:r w:rsidRPr="00E6516F">
        <w:t>IETF RFC 7230 [22] and IETF RFC 7231 [23] with a Request-URI set to an absolute URI identifying the URL of the file being requested from the media storage function on the controlling MCData function; and</w:t>
      </w:r>
    </w:p>
    <w:p w14:paraId="51535FC9" w14:textId="77777777" w:rsidR="0071087C" w:rsidRPr="00E6516F" w:rsidRDefault="0071087C" w:rsidP="0071087C">
      <w:pPr>
        <w:pStyle w:val="B10"/>
        <w:rPr>
          <w:rFonts w:eastAsia="Calibri"/>
        </w:rPr>
      </w:pPr>
      <w:r w:rsidRPr="00E6516F">
        <w:rPr>
          <w:rFonts w:eastAsia="Malgun Gothic"/>
        </w:rPr>
        <w:t>2)</w:t>
      </w:r>
      <w:r w:rsidRPr="00E6516F">
        <w:rPr>
          <w:rFonts w:eastAsia="Malgun Gothic"/>
        </w:rPr>
        <w:tab/>
        <w:t xml:space="preserve">shall send the HTTP GET request towards the </w:t>
      </w:r>
      <w:r w:rsidRPr="00E6516F">
        <w:t>media storage function on the controlling MCData function.</w:t>
      </w:r>
    </w:p>
    <w:p w14:paraId="068E8B4C" w14:textId="77777777" w:rsidR="0071087C" w:rsidRPr="00E6516F" w:rsidRDefault="0071087C" w:rsidP="0071087C">
      <w:r w:rsidRPr="00E6516F">
        <w:t>On receipt of a HTTP 200 OK response containing the requested file, the MCData client shall notify the user or application that the file has been successfully downloaded.</w:t>
      </w:r>
    </w:p>
    <w:p w14:paraId="25829DF4" w14:textId="77777777" w:rsidR="0071087C" w:rsidRPr="00E6516F" w:rsidRDefault="0071087C" w:rsidP="0071087C">
      <w:pPr>
        <w:pStyle w:val="H6"/>
      </w:pPr>
      <w:bookmarkStart w:id="918" w:name="_Toc52782419"/>
      <w:bookmarkStart w:id="919" w:name="_Toc52783030"/>
      <w:bookmarkStart w:id="920" w:name="_Toc59042899"/>
      <w:r w:rsidRPr="00E6516F">
        <w:t>6.2.4.3</w:t>
      </w:r>
      <w:r w:rsidRPr="00E6516F">
        <w:tab/>
        <w:t>Test description</w:t>
      </w:r>
      <w:bookmarkEnd w:id="918"/>
      <w:bookmarkEnd w:id="919"/>
      <w:bookmarkEnd w:id="920"/>
    </w:p>
    <w:p w14:paraId="1EF26E16" w14:textId="77777777" w:rsidR="0071087C" w:rsidRPr="00E6516F" w:rsidRDefault="0071087C" w:rsidP="0071087C">
      <w:pPr>
        <w:pStyle w:val="H6"/>
      </w:pPr>
      <w:bookmarkStart w:id="921" w:name="_Toc52782420"/>
      <w:bookmarkStart w:id="922" w:name="_Toc52783031"/>
      <w:bookmarkStart w:id="923" w:name="_Toc59042900"/>
      <w:r w:rsidRPr="00E6516F">
        <w:t>6.2.4.3.1</w:t>
      </w:r>
      <w:r w:rsidRPr="00E6516F">
        <w:tab/>
        <w:t>Pre-test conditions</w:t>
      </w:r>
      <w:bookmarkEnd w:id="921"/>
      <w:bookmarkEnd w:id="922"/>
      <w:bookmarkEnd w:id="923"/>
    </w:p>
    <w:p w14:paraId="557610AA" w14:textId="77777777" w:rsidR="0071087C" w:rsidRPr="00E6516F" w:rsidRDefault="0071087C" w:rsidP="0071087C">
      <w:pPr>
        <w:pStyle w:val="H6"/>
      </w:pPr>
      <w:r w:rsidRPr="00E6516F">
        <w:t>System Simulator:</w:t>
      </w:r>
    </w:p>
    <w:p w14:paraId="2D6A3F52" w14:textId="77777777" w:rsidR="0071087C" w:rsidRPr="00E6516F" w:rsidRDefault="0071087C" w:rsidP="0071087C">
      <w:pPr>
        <w:pStyle w:val="B10"/>
      </w:pPr>
      <w:r w:rsidRPr="00E6516F">
        <w:t>-</w:t>
      </w:r>
      <w:r w:rsidRPr="00E6516F">
        <w:tab/>
        <w:t>SS (MCDATA Server)</w:t>
      </w:r>
    </w:p>
    <w:p w14:paraId="600C0667"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69A6B35" w14:textId="77777777" w:rsidR="0071087C" w:rsidRPr="00E6516F" w:rsidRDefault="0071087C" w:rsidP="0071087C">
      <w:pPr>
        <w:pStyle w:val="H6"/>
      </w:pPr>
      <w:r w:rsidRPr="00E6516F">
        <w:t>IUT:</w:t>
      </w:r>
    </w:p>
    <w:p w14:paraId="0D0FA766" w14:textId="77777777" w:rsidR="0071087C" w:rsidRPr="00E6516F" w:rsidRDefault="0071087C" w:rsidP="0071087C">
      <w:pPr>
        <w:pStyle w:val="B10"/>
      </w:pPr>
      <w:r w:rsidRPr="00E6516F">
        <w:t>-</w:t>
      </w:r>
      <w:r w:rsidRPr="00E6516F">
        <w:tab/>
        <w:t>UE (MCDATA Client)</w:t>
      </w:r>
    </w:p>
    <w:p w14:paraId="2C95B10C" w14:textId="77777777" w:rsidR="0071087C" w:rsidRPr="00E6516F" w:rsidRDefault="0071087C" w:rsidP="0071087C">
      <w:pPr>
        <w:pStyle w:val="B10"/>
      </w:pPr>
      <w:r w:rsidRPr="00E6516F">
        <w:t>-</w:t>
      </w:r>
      <w:r w:rsidRPr="00E6516F">
        <w:tab/>
        <w:t>The test USIM set as defined in TS 36.579-1 [2], subclause 5.5.10 is inserted.</w:t>
      </w:r>
    </w:p>
    <w:p w14:paraId="05B5EDA8" w14:textId="77777777" w:rsidR="0071087C" w:rsidRPr="00E6516F" w:rsidRDefault="0071087C" w:rsidP="0071087C">
      <w:pPr>
        <w:pStyle w:val="B10"/>
      </w:pPr>
      <w:bookmarkStart w:id="924" w:name="_Hlk100664691"/>
      <w:r w:rsidRPr="00E6516F">
        <w:t>-</w:t>
      </w:r>
      <w:r w:rsidRPr="00E6516F">
        <w:tab/>
        <w:t>Test files downloaded or received at previous test runs are deleted.</w:t>
      </w:r>
    </w:p>
    <w:bookmarkEnd w:id="924"/>
    <w:p w14:paraId="2F6B06C5" w14:textId="77777777" w:rsidR="0071087C" w:rsidRPr="00E6516F" w:rsidRDefault="0071087C" w:rsidP="0071087C">
      <w:pPr>
        <w:pStyle w:val="H6"/>
      </w:pPr>
      <w:r w:rsidRPr="00E6516F">
        <w:t>Preamble:</w:t>
      </w:r>
    </w:p>
    <w:p w14:paraId="37EF8B02" w14:textId="77777777" w:rsidR="0071087C" w:rsidRPr="00E6516F" w:rsidRDefault="0071087C" w:rsidP="0071087C">
      <w:pPr>
        <w:pStyle w:val="B10"/>
      </w:pPr>
      <w:r w:rsidRPr="00E6516F">
        <w:t>-</w:t>
      </w:r>
      <w:r w:rsidRPr="00E6516F">
        <w:tab/>
        <w:t>In the MCData Group Configuration document the &lt;mcdata-on-network-max-data-size-auto-recv&gt; shall be set to 0 to indicate non-mandatory download independent from the file size.</w:t>
      </w:r>
    </w:p>
    <w:p w14:paraId="7BB4A497"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5C1B1F07" w14:textId="77777777" w:rsidR="0071087C" w:rsidRPr="00E6516F" w:rsidRDefault="0071087C" w:rsidP="0071087C">
      <w:pPr>
        <w:pStyle w:val="B10"/>
      </w:pPr>
      <w:r w:rsidRPr="00E6516F">
        <w:t>-</w:t>
      </w:r>
      <w:r w:rsidRPr="00E6516F">
        <w:tab/>
        <w:t>Timer TDU2 (FD non-mandatory download timer) is configured to be 15 seconds.</w:t>
      </w:r>
    </w:p>
    <w:p w14:paraId="79B38CAA"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78284B2B" w14:textId="77777777" w:rsidR="0071087C" w:rsidRPr="00E6516F" w:rsidRDefault="0071087C" w:rsidP="0071087C">
      <w:pPr>
        <w:pStyle w:val="B10"/>
      </w:pPr>
      <w:r w:rsidRPr="00E6516F">
        <w:t>-</w:t>
      </w:r>
      <w:r w:rsidRPr="00E6516F">
        <w:tab/>
        <w:t>UE States at the end of the preamble</w:t>
      </w:r>
    </w:p>
    <w:p w14:paraId="3CD8A2BD" w14:textId="77777777" w:rsidR="0071087C" w:rsidRPr="00E6516F" w:rsidRDefault="0071087C" w:rsidP="0071087C">
      <w:pPr>
        <w:pStyle w:val="B2"/>
      </w:pPr>
      <w:r w:rsidRPr="00E6516F">
        <w:t>-</w:t>
      </w:r>
      <w:r w:rsidRPr="00E6516F">
        <w:tab/>
        <w:t>The UE is in E-UTRA Registered, Idle Mode state.</w:t>
      </w:r>
    </w:p>
    <w:p w14:paraId="5DE7F8B6"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273D45F8" w14:textId="77777777" w:rsidR="0071087C" w:rsidRPr="00E6516F" w:rsidRDefault="0071087C" w:rsidP="0071087C">
      <w:pPr>
        <w:pStyle w:val="H6"/>
      </w:pPr>
      <w:bookmarkStart w:id="925" w:name="_Toc52782421"/>
      <w:bookmarkStart w:id="926" w:name="_Toc52783032"/>
      <w:bookmarkStart w:id="927" w:name="_Toc59042901"/>
      <w:r w:rsidRPr="00E6516F">
        <w:t>6.2.4.3.2</w:t>
      </w:r>
      <w:r w:rsidRPr="00E6516F">
        <w:tab/>
        <w:t>Test procedure sequence</w:t>
      </w:r>
      <w:bookmarkEnd w:id="925"/>
      <w:bookmarkEnd w:id="926"/>
      <w:bookmarkEnd w:id="927"/>
    </w:p>
    <w:p w14:paraId="74B20B7D" w14:textId="77777777" w:rsidR="0071087C" w:rsidRPr="00E6516F" w:rsidRDefault="0071087C" w:rsidP="0071087C">
      <w:pPr>
        <w:pStyle w:val="TH"/>
      </w:pPr>
      <w:r w:rsidRPr="00E6516F">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E6516F" w14:paraId="73C06A37" w14:textId="77777777" w:rsidTr="00174677">
        <w:tc>
          <w:tcPr>
            <w:tcW w:w="649" w:type="dxa"/>
            <w:tcBorders>
              <w:top w:val="single" w:sz="4" w:space="0" w:color="auto"/>
              <w:left w:val="single" w:sz="4" w:space="0" w:color="auto"/>
              <w:bottom w:val="nil"/>
              <w:right w:val="single" w:sz="4" w:space="0" w:color="auto"/>
            </w:tcBorders>
            <w:hideMark/>
          </w:tcPr>
          <w:p w14:paraId="6D6FB6CA" w14:textId="77777777" w:rsidR="0071087C" w:rsidRPr="00E6516F" w:rsidRDefault="0071087C" w:rsidP="00174677">
            <w:pPr>
              <w:pStyle w:val="TAH"/>
              <w:spacing w:line="252" w:lineRule="auto"/>
            </w:pPr>
            <w:r w:rsidRPr="00E6516F">
              <w:t>St</w:t>
            </w:r>
          </w:p>
        </w:tc>
        <w:tc>
          <w:tcPr>
            <w:tcW w:w="3970" w:type="dxa"/>
            <w:tcBorders>
              <w:top w:val="single" w:sz="4" w:space="0" w:color="auto"/>
              <w:left w:val="single" w:sz="4" w:space="0" w:color="auto"/>
              <w:bottom w:val="nil"/>
              <w:right w:val="single" w:sz="4" w:space="0" w:color="auto"/>
            </w:tcBorders>
            <w:hideMark/>
          </w:tcPr>
          <w:p w14:paraId="71C4514D" w14:textId="77777777" w:rsidR="0071087C" w:rsidRPr="00E6516F" w:rsidRDefault="0071087C" w:rsidP="00174677">
            <w:pPr>
              <w:pStyle w:val="TAH"/>
              <w:spacing w:line="252" w:lineRule="auto"/>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36FE2CC" w14:textId="77777777" w:rsidR="0071087C" w:rsidRPr="00E6516F" w:rsidRDefault="0071087C" w:rsidP="00174677">
            <w:pPr>
              <w:pStyle w:val="TAH"/>
              <w:spacing w:line="252" w:lineRule="auto"/>
            </w:pPr>
            <w:r w:rsidRPr="00E6516F">
              <w:t>Message Sequence</w:t>
            </w:r>
          </w:p>
        </w:tc>
        <w:tc>
          <w:tcPr>
            <w:tcW w:w="567" w:type="dxa"/>
            <w:tcBorders>
              <w:top w:val="single" w:sz="4" w:space="0" w:color="auto"/>
              <w:left w:val="single" w:sz="4" w:space="0" w:color="auto"/>
              <w:bottom w:val="nil"/>
              <w:right w:val="single" w:sz="4" w:space="0" w:color="auto"/>
            </w:tcBorders>
            <w:hideMark/>
          </w:tcPr>
          <w:p w14:paraId="465C6E45" w14:textId="77777777" w:rsidR="0071087C" w:rsidRPr="00E6516F" w:rsidRDefault="0071087C" w:rsidP="00174677">
            <w:pPr>
              <w:pStyle w:val="TAH"/>
              <w:spacing w:line="252" w:lineRule="auto"/>
            </w:pPr>
            <w:r w:rsidRPr="00E6516F">
              <w:t>TP</w:t>
            </w:r>
          </w:p>
        </w:tc>
        <w:tc>
          <w:tcPr>
            <w:tcW w:w="892" w:type="dxa"/>
            <w:tcBorders>
              <w:top w:val="single" w:sz="4" w:space="0" w:color="auto"/>
              <w:left w:val="single" w:sz="4" w:space="0" w:color="auto"/>
              <w:bottom w:val="nil"/>
              <w:right w:val="single" w:sz="4" w:space="0" w:color="auto"/>
            </w:tcBorders>
            <w:hideMark/>
          </w:tcPr>
          <w:p w14:paraId="62FF35D0" w14:textId="77777777" w:rsidR="0071087C" w:rsidRPr="00E6516F" w:rsidRDefault="0071087C" w:rsidP="00174677">
            <w:pPr>
              <w:pStyle w:val="TAH"/>
              <w:spacing w:line="252" w:lineRule="auto"/>
            </w:pPr>
            <w:r w:rsidRPr="00E6516F">
              <w:t>Verdict</w:t>
            </w:r>
          </w:p>
        </w:tc>
      </w:tr>
      <w:tr w:rsidR="0071087C" w:rsidRPr="00E6516F" w14:paraId="08349E1A" w14:textId="77777777" w:rsidTr="00174677">
        <w:tc>
          <w:tcPr>
            <w:tcW w:w="649" w:type="dxa"/>
            <w:tcBorders>
              <w:top w:val="nil"/>
              <w:left w:val="single" w:sz="4" w:space="0" w:color="auto"/>
              <w:bottom w:val="single" w:sz="4" w:space="0" w:color="auto"/>
              <w:right w:val="single" w:sz="4" w:space="0" w:color="auto"/>
            </w:tcBorders>
          </w:tcPr>
          <w:p w14:paraId="37B7B146" w14:textId="77777777" w:rsidR="0071087C" w:rsidRPr="00E6516F" w:rsidRDefault="0071087C" w:rsidP="00174677">
            <w:pPr>
              <w:pStyle w:val="TAH"/>
              <w:spacing w:line="252" w:lineRule="auto"/>
            </w:pPr>
          </w:p>
        </w:tc>
        <w:tc>
          <w:tcPr>
            <w:tcW w:w="3970" w:type="dxa"/>
            <w:tcBorders>
              <w:top w:val="nil"/>
              <w:left w:val="single" w:sz="4" w:space="0" w:color="auto"/>
              <w:bottom w:val="single" w:sz="4" w:space="0" w:color="auto"/>
              <w:right w:val="single" w:sz="4" w:space="0" w:color="auto"/>
            </w:tcBorders>
          </w:tcPr>
          <w:p w14:paraId="1D18967C" w14:textId="77777777" w:rsidR="0071087C" w:rsidRPr="00E6516F" w:rsidRDefault="0071087C" w:rsidP="00174677">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5351D489" w14:textId="77777777" w:rsidR="0071087C" w:rsidRPr="00E6516F" w:rsidRDefault="0071087C" w:rsidP="00174677">
            <w:pPr>
              <w:pStyle w:val="TAH"/>
              <w:spacing w:line="252" w:lineRule="auto"/>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05535C2C" w14:textId="77777777" w:rsidR="0071087C" w:rsidRPr="00E6516F" w:rsidRDefault="0071087C" w:rsidP="00174677">
            <w:pPr>
              <w:pStyle w:val="TAH"/>
              <w:spacing w:line="252" w:lineRule="auto"/>
            </w:pPr>
            <w:r w:rsidRPr="00E6516F">
              <w:t>Message</w:t>
            </w:r>
          </w:p>
        </w:tc>
        <w:tc>
          <w:tcPr>
            <w:tcW w:w="567" w:type="dxa"/>
            <w:tcBorders>
              <w:top w:val="nil"/>
              <w:left w:val="single" w:sz="4" w:space="0" w:color="auto"/>
              <w:bottom w:val="single" w:sz="4" w:space="0" w:color="auto"/>
              <w:right w:val="single" w:sz="4" w:space="0" w:color="auto"/>
            </w:tcBorders>
          </w:tcPr>
          <w:p w14:paraId="6A03B3A3" w14:textId="77777777" w:rsidR="0071087C" w:rsidRPr="00E6516F" w:rsidRDefault="0071087C" w:rsidP="00174677">
            <w:pPr>
              <w:pStyle w:val="TAH"/>
              <w:spacing w:line="252" w:lineRule="auto"/>
            </w:pPr>
          </w:p>
        </w:tc>
        <w:tc>
          <w:tcPr>
            <w:tcW w:w="892" w:type="dxa"/>
            <w:tcBorders>
              <w:top w:val="nil"/>
              <w:left w:val="single" w:sz="4" w:space="0" w:color="auto"/>
              <w:bottom w:val="single" w:sz="4" w:space="0" w:color="auto"/>
              <w:right w:val="single" w:sz="4" w:space="0" w:color="auto"/>
            </w:tcBorders>
          </w:tcPr>
          <w:p w14:paraId="2B0F6223" w14:textId="77777777" w:rsidR="0071087C" w:rsidRPr="00E6516F" w:rsidRDefault="0071087C" w:rsidP="00174677">
            <w:pPr>
              <w:pStyle w:val="TAH"/>
              <w:spacing w:line="252" w:lineRule="auto"/>
            </w:pPr>
          </w:p>
        </w:tc>
      </w:tr>
      <w:tr w:rsidR="0071087C" w:rsidRPr="00E6516F" w14:paraId="2E0A510F" w14:textId="77777777" w:rsidTr="00174677">
        <w:tc>
          <w:tcPr>
            <w:tcW w:w="649" w:type="dxa"/>
            <w:tcBorders>
              <w:top w:val="single" w:sz="4" w:space="0" w:color="auto"/>
              <w:left w:val="single" w:sz="4" w:space="0" w:color="auto"/>
              <w:bottom w:val="single" w:sz="4" w:space="0" w:color="auto"/>
              <w:right w:val="single" w:sz="4" w:space="0" w:color="auto"/>
            </w:tcBorders>
          </w:tcPr>
          <w:p w14:paraId="78F43FD7" w14:textId="77777777" w:rsidR="0071087C" w:rsidRPr="00E6516F" w:rsidRDefault="0071087C" w:rsidP="00174677">
            <w:pPr>
              <w:pStyle w:val="TAC"/>
              <w:spacing w:line="252" w:lineRule="auto"/>
            </w:pPr>
            <w:r w:rsidRPr="00E6516F">
              <w:t>1</w:t>
            </w:r>
          </w:p>
        </w:tc>
        <w:tc>
          <w:tcPr>
            <w:tcW w:w="3970" w:type="dxa"/>
            <w:tcBorders>
              <w:top w:val="single" w:sz="4" w:space="0" w:color="auto"/>
              <w:left w:val="single" w:sz="4" w:space="0" w:color="auto"/>
              <w:bottom w:val="single" w:sz="4" w:space="0" w:color="auto"/>
              <w:right w:val="single" w:sz="4" w:space="0" w:color="auto"/>
            </w:tcBorders>
          </w:tcPr>
          <w:p w14:paraId="4D421F21" w14:textId="77777777" w:rsidR="0071087C" w:rsidRPr="00E6516F" w:rsidRDefault="0071087C" w:rsidP="00174677">
            <w:pPr>
              <w:pStyle w:val="TAL"/>
              <w:spacing w:line="252" w:lineRule="auto"/>
            </w:pPr>
            <w:r w:rsidRPr="00E6516F">
              <w:t xml:space="preserve">Check: Does the UE (MCData Client) perform the procedure for </w:t>
            </w:r>
            <w:r w:rsidRPr="00E6516F">
              <w:rPr>
                <w:b/>
                <w:bCs/>
              </w:rPr>
              <w:t>MCX SIP MESSAGE CT</w:t>
            </w:r>
            <w:r w:rsidRPr="00E6516F">
              <w:t xml:space="preserve"> specified in TS 36.579-1 [2] Table 5.3.33.3-1 </w:t>
            </w:r>
            <w:r w:rsidRPr="00E6516F">
              <w:rPr>
                <w:b/>
                <w:bCs/>
              </w:rPr>
              <w:t>to receive an FD message for group file distribution with disposition request type "FILE DOWNLOAD COMPLETED UPDATE"</w:t>
            </w:r>
            <w:r w:rsidRPr="00E6516F">
              <w:t>?</w:t>
            </w:r>
          </w:p>
          <w:p w14:paraId="7CB110EC" w14:textId="77777777" w:rsidR="0071087C" w:rsidRPr="00E6516F" w:rsidRDefault="0071087C" w:rsidP="00174677">
            <w:pPr>
              <w:pStyle w:val="TAL"/>
              <w:spacing w:line="252" w:lineRule="auto"/>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2FE32911"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38AB4A6B"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E52AB29" w14:textId="77777777" w:rsidR="0071087C" w:rsidRPr="00E6516F" w:rsidRDefault="0071087C" w:rsidP="00174677">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647D17E3" w14:textId="77777777" w:rsidR="0071087C" w:rsidRPr="00E6516F" w:rsidRDefault="0071087C" w:rsidP="00174677">
            <w:pPr>
              <w:pStyle w:val="TAC"/>
              <w:spacing w:line="252" w:lineRule="auto"/>
            </w:pPr>
            <w:r w:rsidRPr="00E6516F">
              <w:t>P</w:t>
            </w:r>
          </w:p>
        </w:tc>
      </w:tr>
      <w:tr w:rsidR="0071087C" w:rsidRPr="00E6516F" w14:paraId="5FDF136D" w14:textId="77777777" w:rsidTr="00174677">
        <w:tc>
          <w:tcPr>
            <w:tcW w:w="649" w:type="dxa"/>
            <w:tcBorders>
              <w:top w:val="single" w:sz="4" w:space="0" w:color="auto"/>
              <w:left w:val="single" w:sz="4" w:space="0" w:color="auto"/>
              <w:bottom w:val="single" w:sz="4" w:space="0" w:color="auto"/>
              <w:right w:val="single" w:sz="4" w:space="0" w:color="auto"/>
            </w:tcBorders>
          </w:tcPr>
          <w:p w14:paraId="5CD46E03" w14:textId="77777777" w:rsidR="0071087C" w:rsidRPr="00E6516F" w:rsidRDefault="0071087C" w:rsidP="00174677">
            <w:pPr>
              <w:pStyle w:val="TAC"/>
              <w:spacing w:line="252" w:lineRule="auto"/>
            </w:pPr>
            <w:r w:rsidRPr="00E6516F">
              <w:t>2</w:t>
            </w:r>
          </w:p>
        </w:tc>
        <w:tc>
          <w:tcPr>
            <w:tcW w:w="3970" w:type="dxa"/>
            <w:tcBorders>
              <w:top w:val="single" w:sz="4" w:space="0" w:color="auto"/>
              <w:left w:val="single" w:sz="4" w:space="0" w:color="auto"/>
              <w:bottom w:val="single" w:sz="4" w:space="0" w:color="auto"/>
              <w:right w:val="single" w:sz="4" w:space="0" w:color="auto"/>
            </w:tcBorders>
          </w:tcPr>
          <w:p w14:paraId="5C8D4074" w14:textId="77777777" w:rsidR="0071087C" w:rsidRPr="00E6516F" w:rsidRDefault="0071087C" w:rsidP="00174677">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31EE9A67"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29A6295A"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68D238E" w14:textId="77777777" w:rsidR="0071087C" w:rsidRPr="00E6516F" w:rsidRDefault="0071087C" w:rsidP="00174677">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4F99F1D3" w14:textId="77777777" w:rsidR="0071087C" w:rsidRPr="00E6516F" w:rsidRDefault="0071087C" w:rsidP="00174677">
            <w:pPr>
              <w:pStyle w:val="TAC"/>
              <w:spacing w:line="252" w:lineRule="auto"/>
            </w:pPr>
            <w:r w:rsidRPr="00E6516F">
              <w:t>-</w:t>
            </w:r>
          </w:p>
        </w:tc>
      </w:tr>
      <w:tr w:rsidR="0071087C" w:rsidRPr="00E6516F" w14:paraId="70AFE970"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0BF92C65" w14:textId="77777777" w:rsidR="0071087C" w:rsidRPr="00E6516F" w:rsidRDefault="0071087C" w:rsidP="00174677">
            <w:pPr>
              <w:pStyle w:val="TAC"/>
              <w:spacing w:line="252" w:lineRule="auto"/>
            </w:pPr>
            <w:r w:rsidRPr="00E6516F">
              <w:t>3</w:t>
            </w:r>
          </w:p>
        </w:tc>
        <w:tc>
          <w:tcPr>
            <w:tcW w:w="3970" w:type="dxa"/>
            <w:tcBorders>
              <w:top w:val="single" w:sz="4" w:space="0" w:color="auto"/>
              <w:left w:val="single" w:sz="4" w:space="0" w:color="auto"/>
              <w:bottom w:val="single" w:sz="4" w:space="0" w:color="auto"/>
              <w:right w:val="single" w:sz="4" w:space="0" w:color="auto"/>
            </w:tcBorders>
            <w:hideMark/>
          </w:tcPr>
          <w:p w14:paraId="7128D277" w14:textId="77777777" w:rsidR="0071087C" w:rsidRPr="00E6516F" w:rsidRDefault="0071087C" w:rsidP="00174677">
            <w:pPr>
              <w:pStyle w:val="TAL"/>
              <w:spacing w:line="252" w:lineRule="auto"/>
            </w:pPr>
            <w:r w:rsidRPr="00E6516F">
              <w:t>Check: Does the UE (MCDATA Client)</w:t>
            </w:r>
            <w:r w:rsidRPr="00E6516F">
              <w:rPr>
                <w:lang w:eastAsia="ko-KR"/>
              </w:rPr>
              <w:t xml:space="preserve"> </w:t>
            </w:r>
            <w:r w:rsidRPr="00E6516F">
              <w:t>notify the MCDATA User of the incoming FD request?</w:t>
            </w:r>
          </w:p>
          <w:p w14:paraId="3039F759" w14:textId="1B10FB35" w:rsidR="0071087C" w:rsidRPr="00E6516F" w:rsidRDefault="0071087C" w:rsidP="00174677">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3AD2EEFE"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4927620F"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06E9C6D9" w14:textId="77777777" w:rsidR="0071087C" w:rsidRPr="00E6516F" w:rsidRDefault="0071087C" w:rsidP="00174677">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517E2DCD" w14:textId="77777777" w:rsidR="0071087C" w:rsidRPr="00E6516F" w:rsidRDefault="0071087C" w:rsidP="00174677">
            <w:pPr>
              <w:pStyle w:val="TAC"/>
              <w:spacing w:line="252" w:lineRule="auto"/>
            </w:pPr>
            <w:r w:rsidRPr="00E6516F">
              <w:t>P</w:t>
            </w:r>
          </w:p>
        </w:tc>
      </w:tr>
      <w:tr w:rsidR="0071087C" w:rsidRPr="00E6516F" w14:paraId="6EA99401" w14:textId="77777777" w:rsidTr="00174677">
        <w:tc>
          <w:tcPr>
            <w:tcW w:w="649" w:type="dxa"/>
            <w:tcBorders>
              <w:top w:val="single" w:sz="4" w:space="0" w:color="auto"/>
              <w:left w:val="single" w:sz="4" w:space="0" w:color="auto"/>
              <w:bottom w:val="single" w:sz="4" w:space="0" w:color="auto"/>
              <w:right w:val="single" w:sz="4" w:space="0" w:color="auto"/>
            </w:tcBorders>
          </w:tcPr>
          <w:p w14:paraId="5AC46FC6" w14:textId="77777777" w:rsidR="0071087C" w:rsidRPr="00E6516F" w:rsidRDefault="0071087C" w:rsidP="00174677">
            <w:pPr>
              <w:pStyle w:val="TAC"/>
              <w:spacing w:line="252" w:lineRule="auto"/>
            </w:pPr>
            <w:r w:rsidRPr="00E6516F">
              <w:t>4</w:t>
            </w:r>
          </w:p>
        </w:tc>
        <w:tc>
          <w:tcPr>
            <w:tcW w:w="3970" w:type="dxa"/>
            <w:tcBorders>
              <w:top w:val="single" w:sz="4" w:space="0" w:color="auto"/>
              <w:left w:val="single" w:sz="4" w:space="0" w:color="auto"/>
              <w:bottom w:val="single" w:sz="4" w:space="0" w:color="auto"/>
              <w:right w:val="single" w:sz="4" w:space="0" w:color="auto"/>
            </w:tcBorders>
          </w:tcPr>
          <w:p w14:paraId="3D00F34B" w14:textId="77777777" w:rsidR="0071087C" w:rsidRPr="00E6516F" w:rsidRDefault="0071087C" w:rsidP="00174677">
            <w:pPr>
              <w:pStyle w:val="TAL"/>
              <w:spacing w:line="252" w:lineRule="auto"/>
            </w:pPr>
            <w:r w:rsidRPr="00E6516F">
              <w:t>The SS waits 15s for expiry of timer TDU2.</w:t>
            </w:r>
          </w:p>
        </w:tc>
        <w:tc>
          <w:tcPr>
            <w:tcW w:w="709" w:type="dxa"/>
            <w:tcBorders>
              <w:top w:val="single" w:sz="4" w:space="0" w:color="auto"/>
              <w:left w:val="single" w:sz="4" w:space="0" w:color="auto"/>
              <w:bottom w:val="single" w:sz="4" w:space="0" w:color="auto"/>
              <w:right w:val="single" w:sz="4" w:space="0" w:color="auto"/>
            </w:tcBorders>
          </w:tcPr>
          <w:p w14:paraId="68826174"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CE19DD8"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2671473B" w14:textId="77777777" w:rsidR="0071087C" w:rsidRPr="00E6516F" w:rsidRDefault="0071087C" w:rsidP="00174677">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62C65B4D" w14:textId="77777777" w:rsidR="0071087C" w:rsidRPr="00E6516F" w:rsidRDefault="0071087C" w:rsidP="00174677">
            <w:pPr>
              <w:pStyle w:val="TAC"/>
              <w:spacing w:line="252" w:lineRule="auto"/>
            </w:pPr>
            <w:r w:rsidRPr="00E6516F">
              <w:t>-</w:t>
            </w:r>
          </w:p>
        </w:tc>
      </w:tr>
      <w:tr w:rsidR="0071087C" w:rsidRPr="00E6516F" w14:paraId="060824BD" w14:textId="77777777" w:rsidTr="00174677">
        <w:tc>
          <w:tcPr>
            <w:tcW w:w="649" w:type="dxa"/>
            <w:tcBorders>
              <w:top w:val="single" w:sz="4" w:space="0" w:color="auto"/>
              <w:left w:val="single" w:sz="4" w:space="0" w:color="auto"/>
              <w:bottom w:val="single" w:sz="4" w:space="0" w:color="auto"/>
              <w:right w:val="single" w:sz="4" w:space="0" w:color="auto"/>
            </w:tcBorders>
          </w:tcPr>
          <w:p w14:paraId="7A9FCDF1" w14:textId="77777777" w:rsidR="0071087C" w:rsidRPr="00E6516F" w:rsidRDefault="0071087C" w:rsidP="00174677">
            <w:pPr>
              <w:pStyle w:val="TAC"/>
              <w:spacing w:line="252" w:lineRule="auto"/>
            </w:pPr>
            <w:r w:rsidRPr="00E6516F">
              <w:t>4A</w:t>
            </w:r>
          </w:p>
        </w:tc>
        <w:tc>
          <w:tcPr>
            <w:tcW w:w="3970" w:type="dxa"/>
            <w:tcBorders>
              <w:top w:val="single" w:sz="4" w:space="0" w:color="auto"/>
              <w:left w:val="single" w:sz="4" w:space="0" w:color="auto"/>
              <w:bottom w:val="single" w:sz="4" w:space="0" w:color="auto"/>
              <w:right w:val="single" w:sz="4" w:space="0" w:color="auto"/>
            </w:tcBorders>
          </w:tcPr>
          <w:p w14:paraId="5FAC7FD3" w14:textId="77777777" w:rsidR="0071087C" w:rsidRPr="00E6516F" w:rsidRDefault="0071087C" w:rsidP="004312E8">
            <w:pPr>
              <w:pStyle w:val="TAL"/>
              <w:spacing w:line="252" w:lineRule="auto"/>
            </w:pPr>
            <w:r w:rsidRPr="00E6516F">
              <w:t>Make the MCData User request to accept the FD request and to download the file.</w:t>
            </w:r>
          </w:p>
          <w:p w14:paraId="77B0A36E" w14:textId="77777777" w:rsidR="0071087C" w:rsidRPr="00E6516F" w:rsidRDefault="0071087C" w:rsidP="00174677">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tcPr>
          <w:p w14:paraId="4E7AB4BC"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54748136"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48DEA8F" w14:textId="77777777" w:rsidR="0071087C" w:rsidRPr="00E6516F" w:rsidRDefault="0071087C" w:rsidP="00174677">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36C1FAE" w14:textId="77777777" w:rsidR="0071087C" w:rsidRPr="00E6516F" w:rsidRDefault="0071087C" w:rsidP="00174677">
            <w:pPr>
              <w:pStyle w:val="TAC"/>
              <w:spacing w:line="252" w:lineRule="auto"/>
            </w:pPr>
            <w:r w:rsidRPr="00E6516F">
              <w:t>-</w:t>
            </w:r>
          </w:p>
        </w:tc>
      </w:tr>
      <w:tr w:rsidR="0071087C" w:rsidRPr="00E6516F" w14:paraId="7A834CD4" w14:textId="77777777" w:rsidTr="00174677">
        <w:tc>
          <w:tcPr>
            <w:tcW w:w="649" w:type="dxa"/>
            <w:tcBorders>
              <w:top w:val="single" w:sz="4" w:space="0" w:color="auto"/>
              <w:left w:val="single" w:sz="4" w:space="0" w:color="auto"/>
              <w:bottom w:val="single" w:sz="4" w:space="0" w:color="auto"/>
              <w:right w:val="single" w:sz="4" w:space="0" w:color="auto"/>
            </w:tcBorders>
          </w:tcPr>
          <w:p w14:paraId="0D5DFCE8" w14:textId="77777777" w:rsidR="0071087C" w:rsidRPr="00E6516F" w:rsidRDefault="0071087C" w:rsidP="00174677">
            <w:pPr>
              <w:pStyle w:val="TAC"/>
              <w:spacing w:line="252" w:lineRule="auto"/>
            </w:pPr>
            <w:r w:rsidRPr="00E6516F">
              <w:t>5</w:t>
            </w:r>
          </w:p>
        </w:tc>
        <w:tc>
          <w:tcPr>
            <w:tcW w:w="3970" w:type="dxa"/>
            <w:tcBorders>
              <w:top w:val="single" w:sz="4" w:space="0" w:color="auto"/>
              <w:left w:val="single" w:sz="4" w:space="0" w:color="auto"/>
              <w:bottom w:val="single" w:sz="4" w:space="0" w:color="auto"/>
              <w:right w:val="single" w:sz="4" w:space="0" w:color="auto"/>
            </w:tcBorders>
          </w:tcPr>
          <w:p w14:paraId="69BC06FA" w14:textId="77777777" w:rsidR="0071087C" w:rsidRPr="00E6516F" w:rsidRDefault="0071087C" w:rsidP="00174677">
            <w:pPr>
              <w:pStyle w:val="TAL"/>
              <w:spacing w:line="252" w:lineRule="auto"/>
            </w:pPr>
            <w:r w:rsidRPr="00E6516F">
              <w:t xml:space="preserve">Check: Does the UE (MCData Client) perform the procedure for </w:t>
            </w:r>
            <w:r w:rsidRPr="00E6516F">
              <w:rPr>
                <w:b/>
                <w:bCs/>
              </w:rPr>
              <w:t>FD file accept and download using HTTP</w:t>
            </w:r>
            <w:r w:rsidRPr="00E6516F">
              <w:t xml:space="preserve"> specified in TS 36.579-1 [2] Table 5.3C.11.3-1 to download test file 1?</w:t>
            </w:r>
          </w:p>
          <w:p w14:paraId="6D649596" w14:textId="77777777" w:rsidR="0071087C" w:rsidRPr="00E6516F" w:rsidRDefault="0071087C" w:rsidP="00174677">
            <w:pPr>
              <w:pStyle w:val="TAL"/>
              <w:spacing w:line="252" w:lineRule="auto"/>
            </w:pPr>
            <w:r w:rsidRPr="00E6516F">
              <w:t>(NOTE 3)</w:t>
            </w:r>
          </w:p>
        </w:tc>
        <w:tc>
          <w:tcPr>
            <w:tcW w:w="709" w:type="dxa"/>
            <w:tcBorders>
              <w:top w:val="single" w:sz="4" w:space="0" w:color="auto"/>
              <w:left w:val="single" w:sz="4" w:space="0" w:color="auto"/>
              <w:bottom w:val="single" w:sz="4" w:space="0" w:color="auto"/>
              <w:right w:val="single" w:sz="4" w:space="0" w:color="auto"/>
            </w:tcBorders>
          </w:tcPr>
          <w:p w14:paraId="46CB837E"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880571D"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E9A9AF3" w14:textId="77777777" w:rsidR="0071087C" w:rsidRPr="00E6516F" w:rsidRDefault="0071087C" w:rsidP="00174677">
            <w:pPr>
              <w:pStyle w:val="TAC"/>
              <w:spacing w:line="252" w:lineRule="auto"/>
            </w:pPr>
            <w:r w:rsidRPr="00E6516F">
              <w:t>2,3</w:t>
            </w:r>
          </w:p>
        </w:tc>
        <w:tc>
          <w:tcPr>
            <w:tcW w:w="892" w:type="dxa"/>
            <w:tcBorders>
              <w:top w:val="single" w:sz="4" w:space="0" w:color="auto"/>
              <w:left w:val="single" w:sz="4" w:space="0" w:color="auto"/>
              <w:bottom w:val="single" w:sz="4" w:space="0" w:color="auto"/>
              <w:right w:val="single" w:sz="4" w:space="0" w:color="auto"/>
            </w:tcBorders>
          </w:tcPr>
          <w:p w14:paraId="4C372495" w14:textId="77777777" w:rsidR="0071087C" w:rsidRPr="00E6516F" w:rsidRDefault="0071087C" w:rsidP="00174677">
            <w:pPr>
              <w:pStyle w:val="TAC"/>
              <w:spacing w:line="252" w:lineRule="auto"/>
            </w:pPr>
            <w:r w:rsidRPr="00E6516F">
              <w:t>P</w:t>
            </w:r>
          </w:p>
        </w:tc>
      </w:tr>
      <w:tr w:rsidR="0071087C" w:rsidRPr="00E6516F" w14:paraId="6EEFF3E9" w14:textId="77777777" w:rsidTr="00174677">
        <w:tc>
          <w:tcPr>
            <w:tcW w:w="649" w:type="dxa"/>
            <w:tcBorders>
              <w:top w:val="single" w:sz="4" w:space="0" w:color="auto"/>
              <w:left w:val="single" w:sz="4" w:space="0" w:color="auto"/>
              <w:bottom w:val="single" w:sz="4" w:space="0" w:color="auto"/>
              <w:right w:val="single" w:sz="4" w:space="0" w:color="auto"/>
            </w:tcBorders>
          </w:tcPr>
          <w:p w14:paraId="1A276604" w14:textId="77777777" w:rsidR="0071087C" w:rsidRPr="00E6516F" w:rsidRDefault="0071087C" w:rsidP="00174677">
            <w:pPr>
              <w:pStyle w:val="TAC"/>
              <w:spacing w:line="252" w:lineRule="auto"/>
            </w:pPr>
            <w:r w:rsidRPr="00E6516F">
              <w:t>6-8</w:t>
            </w:r>
          </w:p>
        </w:tc>
        <w:tc>
          <w:tcPr>
            <w:tcW w:w="3970" w:type="dxa"/>
            <w:tcBorders>
              <w:top w:val="single" w:sz="4" w:space="0" w:color="auto"/>
              <w:left w:val="single" w:sz="4" w:space="0" w:color="auto"/>
              <w:bottom w:val="single" w:sz="4" w:space="0" w:color="auto"/>
              <w:right w:val="single" w:sz="4" w:space="0" w:color="auto"/>
            </w:tcBorders>
          </w:tcPr>
          <w:p w14:paraId="74816AD0" w14:textId="77777777" w:rsidR="0071087C" w:rsidRPr="00E6516F" w:rsidRDefault="0071087C" w:rsidP="00174677">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23EB92B8"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F6858B7"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1201CFB" w14:textId="77777777" w:rsidR="0071087C" w:rsidRPr="00E6516F" w:rsidRDefault="0071087C" w:rsidP="00174677">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48047B03" w14:textId="77777777" w:rsidR="0071087C" w:rsidRPr="00E6516F" w:rsidRDefault="0071087C" w:rsidP="00174677">
            <w:pPr>
              <w:pStyle w:val="TAC"/>
              <w:spacing w:line="252" w:lineRule="auto"/>
            </w:pPr>
            <w:r w:rsidRPr="00E6516F">
              <w:t>-</w:t>
            </w:r>
          </w:p>
        </w:tc>
      </w:tr>
      <w:tr w:rsidR="0071087C" w:rsidRPr="00E6516F" w14:paraId="2D428816"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066D2470" w14:textId="77777777" w:rsidR="0071087C" w:rsidRPr="00E6516F" w:rsidRDefault="0071087C" w:rsidP="00174677">
            <w:pPr>
              <w:pStyle w:val="TAC"/>
              <w:spacing w:line="252" w:lineRule="auto"/>
            </w:pPr>
            <w:r w:rsidRPr="00E6516F">
              <w:t>9</w:t>
            </w:r>
          </w:p>
        </w:tc>
        <w:tc>
          <w:tcPr>
            <w:tcW w:w="3970" w:type="dxa"/>
            <w:tcBorders>
              <w:top w:val="single" w:sz="4" w:space="0" w:color="auto"/>
              <w:left w:val="single" w:sz="4" w:space="0" w:color="auto"/>
              <w:bottom w:val="single" w:sz="4" w:space="0" w:color="auto"/>
              <w:right w:val="single" w:sz="4" w:space="0" w:color="auto"/>
            </w:tcBorders>
            <w:hideMark/>
          </w:tcPr>
          <w:p w14:paraId="241B9AA8" w14:textId="77777777" w:rsidR="0071087C" w:rsidRPr="00E6516F" w:rsidRDefault="0071087C" w:rsidP="00174677">
            <w:pPr>
              <w:pStyle w:val="TAL"/>
              <w:spacing w:line="252" w:lineRule="auto"/>
            </w:pPr>
            <w:r w:rsidRPr="00E6516F">
              <w:t>Check: Does the UE (MCDATA Client)</w:t>
            </w:r>
            <w:r w:rsidRPr="00E6516F">
              <w:rPr>
                <w:lang w:eastAsia="ko-KR"/>
              </w:rPr>
              <w:t xml:space="preserve"> </w:t>
            </w:r>
            <w:r w:rsidRPr="00E6516F">
              <w:t>notify the MCDATA User of the successful download of the file?</w:t>
            </w:r>
          </w:p>
          <w:p w14:paraId="38BFA88B" w14:textId="102EA3E9" w:rsidR="0071087C" w:rsidRPr="00E6516F" w:rsidRDefault="0071087C" w:rsidP="00174677">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2BB1B8CF"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5C0BAEA5"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4737DACA" w14:textId="77777777" w:rsidR="0071087C" w:rsidRPr="00E6516F" w:rsidRDefault="0071087C" w:rsidP="00174677">
            <w:pPr>
              <w:pStyle w:val="TAC"/>
              <w:spacing w:line="252" w:lineRule="auto"/>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44D151F9" w14:textId="77777777" w:rsidR="0071087C" w:rsidRPr="00E6516F" w:rsidRDefault="0071087C" w:rsidP="00174677">
            <w:pPr>
              <w:pStyle w:val="TAC"/>
              <w:spacing w:line="252" w:lineRule="auto"/>
            </w:pPr>
            <w:r w:rsidRPr="00E6516F">
              <w:t>P</w:t>
            </w:r>
          </w:p>
        </w:tc>
      </w:tr>
      <w:tr w:rsidR="0071087C" w:rsidRPr="00E6516F" w14:paraId="27C32F72" w14:textId="77777777" w:rsidTr="00174677">
        <w:tc>
          <w:tcPr>
            <w:tcW w:w="649" w:type="dxa"/>
            <w:shd w:val="clear" w:color="auto" w:fill="auto"/>
          </w:tcPr>
          <w:p w14:paraId="6C6B8A88" w14:textId="77777777" w:rsidR="0071087C" w:rsidRPr="00E6516F" w:rsidRDefault="0071087C" w:rsidP="00174677">
            <w:pPr>
              <w:pStyle w:val="TAC"/>
            </w:pPr>
            <w:r w:rsidRPr="00E6516F">
              <w:t>9A</w:t>
            </w:r>
          </w:p>
        </w:tc>
        <w:tc>
          <w:tcPr>
            <w:tcW w:w="3970" w:type="dxa"/>
            <w:shd w:val="clear" w:color="auto" w:fill="auto"/>
          </w:tcPr>
          <w:p w14:paraId="74AE7BBD" w14:textId="77777777" w:rsidR="0071087C" w:rsidRPr="00E6516F" w:rsidRDefault="0071087C" w:rsidP="00174677">
            <w:pPr>
              <w:pStyle w:val="TAL"/>
            </w:pPr>
            <w:r w:rsidRPr="00E6516F">
              <w:t>Check: Is the file downloaded at step 5 the test file 1 as specified in annex A.3.1?</w:t>
            </w:r>
          </w:p>
          <w:p w14:paraId="64CDF712" w14:textId="77777777" w:rsidR="0071087C" w:rsidRPr="00E6516F" w:rsidRDefault="0071087C" w:rsidP="00174677">
            <w:pPr>
              <w:pStyle w:val="TAL"/>
            </w:pPr>
            <w:r w:rsidRPr="00E6516F">
              <w:t>(NOTE 1)</w:t>
            </w:r>
          </w:p>
        </w:tc>
        <w:tc>
          <w:tcPr>
            <w:tcW w:w="709" w:type="dxa"/>
            <w:shd w:val="clear" w:color="auto" w:fill="auto"/>
          </w:tcPr>
          <w:p w14:paraId="4C8C5FA8" w14:textId="77777777" w:rsidR="0071087C" w:rsidRPr="00E6516F" w:rsidRDefault="0071087C" w:rsidP="00174677">
            <w:pPr>
              <w:pStyle w:val="TAC"/>
            </w:pPr>
            <w:r w:rsidRPr="00E6516F">
              <w:t>-</w:t>
            </w:r>
          </w:p>
        </w:tc>
        <w:tc>
          <w:tcPr>
            <w:tcW w:w="2978" w:type="dxa"/>
            <w:shd w:val="clear" w:color="auto" w:fill="auto"/>
          </w:tcPr>
          <w:p w14:paraId="403E7C02" w14:textId="77777777" w:rsidR="0071087C" w:rsidRPr="00E6516F" w:rsidRDefault="0071087C" w:rsidP="00174677">
            <w:pPr>
              <w:pStyle w:val="TAL"/>
            </w:pPr>
            <w:r w:rsidRPr="00E6516F">
              <w:t>-</w:t>
            </w:r>
          </w:p>
        </w:tc>
        <w:tc>
          <w:tcPr>
            <w:tcW w:w="567" w:type="dxa"/>
            <w:shd w:val="clear" w:color="auto" w:fill="auto"/>
          </w:tcPr>
          <w:p w14:paraId="3828399C" w14:textId="77777777" w:rsidR="0071087C" w:rsidRPr="00E6516F" w:rsidRDefault="0071087C" w:rsidP="00174677">
            <w:pPr>
              <w:pStyle w:val="TAC"/>
            </w:pPr>
            <w:r w:rsidRPr="00E6516F">
              <w:t>2</w:t>
            </w:r>
          </w:p>
        </w:tc>
        <w:tc>
          <w:tcPr>
            <w:tcW w:w="892" w:type="dxa"/>
            <w:shd w:val="clear" w:color="auto" w:fill="auto"/>
          </w:tcPr>
          <w:p w14:paraId="7A36EA30" w14:textId="77777777" w:rsidR="0071087C" w:rsidRPr="00E6516F" w:rsidRDefault="0071087C" w:rsidP="00174677">
            <w:pPr>
              <w:pStyle w:val="TAC"/>
            </w:pPr>
            <w:r w:rsidRPr="00E6516F">
              <w:t>P</w:t>
            </w:r>
          </w:p>
        </w:tc>
      </w:tr>
      <w:tr w:rsidR="0071087C" w:rsidRPr="00E6516F" w14:paraId="61598D68" w14:textId="77777777" w:rsidTr="00174677">
        <w:tc>
          <w:tcPr>
            <w:tcW w:w="649" w:type="dxa"/>
            <w:tcBorders>
              <w:top w:val="single" w:sz="4" w:space="0" w:color="auto"/>
              <w:left w:val="single" w:sz="4" w:space="0" w:color="auto"/>
              <w:bottom w:val="single" w:sz="4" w:space="0" w:color="auto"/>
              <w:right w:val="single" w:sz="4" w:space="0" w:color="auto"/>
            </w:tcBorders>
          </w:tcPr>
          <w:p w14:paraId="09AA8BA9" w14:textId="77777777" w:rsidR="0071087C" w:rsidRPr="00E6516F" w:rsidRDefault="0071087C" w:rsidP="00174677">
            <w:pPr>
              <w:pStyle w:val="TAC"/>
              <w:spacing w:line="252" w:lineRule="auto"/>
            </w:pPr>
            <w:r w:rsidRPr="00E6516F">
              <w:t>10-11</w:t>
            </w:r>
          </w:p>
        </w:tc>
        <w:tc>
          <w:tcPr>
            <w:tcW w:w="3970" w:type="dxa"/>
            <w:tcBorders>
              <w:top w:val="single" w:sz="4" w:space="0" w:color="auto"/>
              <w:left w:val="single" w:sz="4" w:space="0" w:color="auto"/>
              <w:bottom w:val="single" w:sz="4" w:space="0" w:color="auto"/>
              <w:right w:val="single" w:sz="4" w:space="0" w:color="auto"/>
            </w:tcBorders>
          </w:tcPr>
          <w:p w14:paraId="6EBC7ADA" w14:textId="77777777" w:rsidR="0071087C" w:rsidRPr="00E6516F" w:rsidRDefault="0071087C" w:rsidP="00174677">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4FC200B2"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0A17E1C"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2E6FE305" w14:textId="77777777" w:rsidR="0071087C" w:rsidRPr="00E6516F" w:rsidRDefault="0071087C" w:rsidP="00174677">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15651168" w14:textId="77777777" w:rsidR="0071087C" w:rsidRPr="00E6516F" w:rsidRDefault="0071087C" w:rsidP="00174677">
            <w:pPr>
              <w:pStyle w:val="TAC"/>
              <w:spacing w:line="252" w:lineRule="auto"/>
            </w:pPr>
            <w:r w:rsidRPr="00E6516F">
              <w:t>-</w:t>
            </w:r>
          </w:p>
        </w:tc>
      </w:tr>
      <w:tr w:rsidR="0071087C" w:rsidRPr="00E6516F" w14:paraId="7CA26002" w14:textId="77777777" w:rsidTr="00174677">
        <w:tc>
          <w:tcPr>
            <w:tcW w:w="649" w:type="dxa"/>
            <w:tcBorders>
              <w:top w:val="single" w:sz="4" w:space="0" w:color="auto"/>
              <w:left w:val="single" w:sz="4" w:space="0" w:color="auto"/>
              <w:bottom w:val="single" w:sz="4" w:space="0" w:color="auto"/>
              <w:right w:val="single" w:sz="4" w:space="0" w:color="auto"/>
            </w:tcBorders>
          </w:tcPr>
          <w:p w14:paraId="4437EA9B" w14:textId="77777777" w:rsidR="0071087C" w:rsidRPr="00E6516F" w:rsidRDefault="0071087C" w:rsidP="00174677">
            <w:pPr>
              <w:pStyle w:val="TAC"/>
              <w:spacing w:line="252" w:lineRule="auto"/>
            </w:pPr>
            <w:r w:rsidRPr="00E6516F">
              <w:t>12</w:t>
            </w:r>
          </w:p>
        </w:tc>
        <w:tc>
          <w:tcPr>
            <w:tcW w:w="3970" w:type="dxa"/>
            <w:tcBorders>
              <w:top w:val="single" w:sz="4" w:space="0" w:color="auto"/>
              <w:left w:val="single" w:sz="4" w:space="0" w:color="auto"/>
              <w:bottom w:val="single" w:sz="4" w:space="0" w:color="auto"/>
              <w:right w:val="single" w:sz="4" w:space="0" w:color="auto"/>
            </w:tcBorders>
          </w:tcPr>
          <w:p w14:paraId="30301CF8" w14:textId="77777777" w:rsidR="0071087C" w:rsidRPr="00E6516F" w:rsidRDefault="0071087C" w:rsidP="00174677">
            <w:pPr>
              <w:pStyle w:val="TAL"/>
              <w:spacing w:line="252" w:lineRule="auto"/>
            </w:pPr>
            <w:r w:rsidRPr="00E6516F">
              <w:t xml:space="preserve">Check: Does the UE (MCData Client) perform the procedure for </w:t>
            </w:r>
            <w:r w:rsidRPr="00E6516F">
              <w:rPr>
                <w:b/>
                <w:bCs/>
              </w:rPr>
              <w:t>MCX SIP MESSAGE CT</w:t>
            </w:r>
            <w:r w:rsidRPr="00E6516F">
              <w:t xml:space="preserve"> specified in TS 36.579-1 [2] Table 5.3.33.3-1 </w:t>
            </w:r>
            <w:r w:rsidRPr="00E6516F">
              <w:rPr>
                <w:b/>
                <w:bCs/>
              </w:rPr>
              <w:t>to receive an FD message for group file distribution with disposition request type "FILE DOWNLOAD COMPLETED UPDATE"</w:t>
            </w:r>
            <w:r w:rsidRPr="00E6516F">
              <w:t>?</w:t>
            </w:r>
          </w:p>
          <w:p w14:paraId="40D415B5" w14:textId="77777777" w:rsidR="0071087C" w:rsidRPr="00E6516F" w:rsidRDefault="0071087C" w:rsidP="00174677">
            <w:pPr>
              <w:pStyle w:val="TAL"/>
              <w:spacing w:line="252" w:lineRule="auto"/>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2351A2C3"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DDDDCCC"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36C3C4E" w14:textId="77777777" w:rsidR="0071087C" w:rsidRPr="00E6516F" w:rsidRDefault="0071087C" w:rsidP="00174677">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3A5226AC" w14:textId="77777777" w:rsidR="0071087C" w:rsidRPr="00E6516F" w:rsidRDefault="0071087C" w:rsidP="00174677">
            <w:pPr>
              <w:pStyle w:val="TAC"/>
              <w:spacing w:line="252" w:lineRule="auto"/>
            </w:pPr>
            <w:r w:rsidRPr="00E6516F">
              <w:t>P</w:t>
            </w:r>
          </w:p>
        </w:tc>
      </w:tr>
      <w:tr w:rsidR="0071087C" w:rsidRPr="00E6516F" w14:paraId="7626CD0B" w14:textId="77777777" w:rsidTr="00174677">
        <w:tc>
          <w:tcPr>
            <w:tcW w:w="649" w:type="dxa"/>
            <w:tcBorders>
              <w:top w:val="single" w:sz="4" w:space="0" w:color="auto"/>
              <w:left w:val="single" w:sz="4" w:space="0" w:color="auto"/>
              <w:bottom w:val="single" w:sz="4" w:space="0" w:color="auto"/>
              <w:right w:val="single" w:sz="4" w:space="0" w:color="auto"/>
            </w:tcBorders>
          </w:tcPr>
          <w:p w14:paraId="7C4A3086" w14:textId="77777777" w:rsidR="0071087C" w:rsidRPr="00E6516F" w:rsidRDefault="0071087C" w:rsidP="00174677">
            <w:pPr>
              <w:pStyle w:val="TAC"/>
              <w:spacing w:line="252" w:lineRule="auto"/>
            </w:pPr>
            <w:r w:rsidRPr="00E6516F">
              <w:t>13</w:t>
            </w:r>
          </w:p>
        </w:tc>
        <w:tc>
          <w:tcPr>
            <w:tcW w:w="3970" w:type="dxa"/>
            <w:tcBorders>
              <w:top w:val="single" w:sz="4" w:space="0" w:color="auto"/>
              <w:left w:val="single" w:sz="4" w:space="0" w:color="auto"/>
              <w:bottom w:val="single" w:sz="4" w:space="0" w:color="auto"/>
              <w:right w:val="single" w:sz="4" w:space="0" w:color="auto"/>
            </w:tcBorders>
          </w:tcPr>
          <w:p w14:paraId="45347200" w14:textId="77777777" w:rsidR="0071087C" w:rsidRPr="00E6516F" w:rsidRDefault="0071087C" w:rsidP="00174677">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08064471"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737C5FBD"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571DAD0" w14:textId="77777777" w:rsidR="0071087C" w:rsidRPr="00E6516F" w:rsidRDefault="0071087C" w:rsidP="00174677">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7BE4087E" w14:textId="77777777" w:rsidR="0071087C" w:rsidRPr="00E6516F" w:rsidRDefault="0071087C" w:rsidP="00174677">
            <w:pPr>
              <w:pStyle w:val="TAC"/>
              <w:spacing w:line="252" w:lineRule="auto"/>
            </w:pPr>
            <w:r w:rsidRPr="00E6516F">
              <w:t>-</w:t>
            </w:r>
          </w:p>
        </w:tc>
      </w:tr>
      <w:tr w:rsidR="0071087C" w:rsidRPr="00E6516F" w14:paraId="544955F9"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49952831" w14:textId="77777777" w:rsidR="0071087C" w:rsidRPr="00E6516F" w:rsidRDefault="0071087C" w:rsidP="00174677">
            <w:pPr>
              <w:pStyle w:val="TAC"/>
              <w:spacing w:line="252" w:lineRule="auto"/>
            </w:pPr>
            <w:r w:rsidRPr="00E6516F">
              <w:t>14</w:t>
            </w:r>
          </w:p>
        </w:tc>
        <w:tc>
          <w:tcPr>
            <w:tcW w:w="3970" w:type="dxa"/>
            <w:tcBorders>
              <w:top w:val="single" w:sz="4" w:space="0" w:color="auto"/>
              <w:left w:val="single" w:sz="4" w:space="0" w:color="auto"/>
              <w:bottom w:val="single" w:sz="4" w:space="0" w:color="auto"/>
              <w:right w:val="single" w:sz="4" w:space="0" w:color="auto"/>
            </w:tcBorders>
            <w:hideMark/>
          </w:tcPr>
          <w:p w14:paraId="7A33A9C0" w14:textId="77777777" w:rsidR="0071087C" w:rsidRPr="00E6516F" w:rsidRDefault="0071087C" w:rsidP="00174677">
            <w:pPr>
              <w:pStyle w:val="TAL"/>
              <w:spacing w:line="252" w:lineRule="auto"/>
            </w:pPr>
            <w:r w:rsidRPr="00E6516F">
              <w:t>Check: Does the UE (MCDATA Client)</w:t>
            </w:r>
            <w:r w:rsidRPr="00E6516F">
              <w:rPr>
                <w:lang w:eastAsia="ko-KR"/>
              </w:rPr>
              <w:t xml:space="preserve"> </w:t>
            </w:r>
            <w:r w:rsidRPr="00E6516F">
              <w:t>notify the MCDATA User of the incoming FD request?</w:t>
            </w:r>
          </w:p>
          <w:p w14:paraId="5B8BB1F8" w14:textId="4F0B7DCF" w:rsidR="0071087C" w:rsidRPr="00E6516F" w:rsidRDefault="0071087C" w:rsidP="00174677">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19375090"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7A1A5324"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5EF47A12" w14:textId="77777777" w:rsidR="0071087C" w:rsidRPr="00E6516F" w:rsidRDefault="0071087C" w:rsidP="00174677">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hideMark/>
          </w:tcPr>
          <w:p w14:paraId="63FBF741" w14:textId="77777777" w:rsidR="0071087C" w:rsidRPr="00E6516F" w:rsidRDefault="0071087C" w:rsidP="00174677">
            <w:pPr>
              <w:pStyle w:val="TAC"/>
              <w:spacing w:line="252" w:lineRule="auto"/>
            </w:pPr>
            <w:r w:rsidRPr="00E6516F">
              <w:t>P</w:t>
            </w:r>
          </w:p>
        </w:tc>
      </w:tr>
      <w:tr w:rsidR="0071087C" w:rsidRPr="00E6516F" w14:paraId="7A467C4E" w14:textId="77777777" w:rsidTr="00174677">
        <w:tc>
          <w:tcPr>
            <w:tcW w:w="649" w:type="dxa"/>
            <w:tcBorders>
              <w:top w:val="single" w:sz="4" w:space="0" w:color="auto"/>
              <w:left w:val="single" w:sz="4" w:space="0" w:color="auto"/>
              <w:bottom w:val="single" w:sz="4" w:space="0" w:color="auto"/>
              <w:right w:val="single" w:sz="4" w:space="0" w:color="auto"/>
            </w:tcBorders>
          </w:tcPr>
          <w:p w14:paraId="1C7417BD" w14:textId="77777777" w:rsidR="0071087C" w:rsidRPr="00E6516F" w:rsidRDefault="0071087C" w:rsidP="00174677">
            <w:pPr>
              <w:pStyle w:val="TAC"/>
              <w:spacing w:line="252" w:lineRule="auto"/>
            </w:pPr>
            <w:r w:rsidRPr="00E6516F">
              <w:t>15</w:t>
            </w:r>
          </w:p>
        </w:tc>
        <w:tc>
          <w:tcPr>
            <w:tcW w:w="3970" w:type="dxa"/>
            <w:tcBorders>
              <w:top w:val="single" w:sz="4" w:space="0" w:color="auto"/>
              <w:left w:val="single" w:sz="4" w:space="0" w:color="auto"/>
              <w:bottom w:val="single" w:sz="4" w:space="0" w:color="auto"/>
              <w:right w:val="single" w:sz="4" w:space="0" w:color="auto"/>
            </w:tcBorders>
          </w:tcPr>
          <w:p w14:paraId="2CBF5ED1" w14:textId="77777777" w:rsidR="0071087C" w:rsidRPr="00E6516F" w:rsidRDefault="0071087C" w:rsidP="00174677">
            <w:pPr>
              <w:pStyle w:val="TAL"/>
              <w:spacing w:line="252" w:lineRule="auto"/>
            </w:pPr>
            <w:r w:rsidRPr="00E6516F">
              <w:t>The SS waits 15s for expiry of timer TDU2.</w:t>
            </w:r>
          </w:p>
        </w:tc>
        <w:tc>
          <w:tcPr>
            <w:tcW w:w="709" w:type="dxa"/>
            <w:tcBorders>
              <w:top w:val="single" w:sz="4" w:space="0" w:color="auto"/>
              <w:left w:val="single" w:sz="4" w:space="0" w:color="auto"/>
              <w:bottom w:val="single" w:sz="4" w:space="0" w:color="auto"/>
              <w:right w:val="single" w:sz="4" w:space="0" w:color="auto"/>
            </w:tcBorders>
          </w:tcPr>
          <w:p w14:paraId="44A53165"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064D5BF"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768C300" w14:textId="77777777" w:rsidR="0071087C" w:rsidRPr="00E6516F" w:rsidRDefault="0071087C" w:rsidP="00174677">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590D9CD5" w14:textId="77777777" w:rsidR="0071087C" w:rsidRPr="00E6516F" w:rsidRDefault="0071087C" w:rsidP="00174677">
            <w:pPr>
              <w:pStyle w:val="TAC"/>
              <w:spacing w:line="252" w:lineRule="auto"/>
            </w:pPr>
            <w:r w:rsidRPr="00E6516F">
              <w:t>-</w:t>
            </w:r>
          </w:p>
        </w:tc>
      </w:tr>
      <w:tr w:rsidR="0071087C" w:rsidRPr="00E6516F" w14:paraId="44B77D95"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7D1BAFDF" w14:textId="77777777" w:rsidR="0071087C" w:rsidRPr="00E6516F" w:rsidRDefault="0071087C" w:rsidP="00174677">
            <w:pPr>
              <w:pStyle w:val="TAC"/>
              <w:spacing w:line="252" w:lineRule="auto"/>
            </w:pPr>
            <w:r w:rsidRPr="00E6516F">
              <w:t>15A</w:t>
            </w:r>
          </w:p>
        </w:tc>
        <w:tc>
          <w:tcPr>
            <w:tcW w:w="3970" w:type="dxa"/>
            <w:tcBorders>
              <w:top w:val="single" w:sz="4" w:space="0" w:color="auto"/>
              <w:left w:val="single" w:sz="4" w:space="0" w:color="auto"/>
              <w:bottom w:val="single" w:sz="4" w:space="0" w:color="auto"/>
              <w:right w:val="single" w:sz="4" w:space="0" w:color="auto"/>
            </w:tcBorders>
            <w:hideMark/>
          </w:tcPr>
          <w:p w14:paraId="2A3701D0" w14:textId="06E65322" w:rsidR="0071087C" w:rsidRPr="00E6516F" w:rsidRDefault="0071087C" w:rsidP="00174677">
            <w:pPr>
              <w:pStyle w:val="TAL"/>
              <w:spacing w:line="252" w:lineRule="auto"/>
            </w:pPr>
            <w:r w:rsidRPr="00E6516F">
              <w:t>Make the MCDATA User request to reject the FD request.</w:t>
            </w:r>
          </w:p>
          <w:p w14:paraId="7FF07BAD" w14:textId="75FDB68A" w:rsidR="0071087C" w:rsidRPr="00E6516F" w:rsidRDefault="0071087C" w:rsidP="00174677">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47C59E4C"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0356AC98"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2F27F4AC" w14:textId="77777777" w:rsidR="0071087C" w:rsidRPr="00E6516F" w:rsidRDefault="0071087C" w:rsidP="00174677">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2AE23FD4" w14:textId="77777777" w:rsidR="0071087C" w:rsidRPr="00E6516F" w:rsidRDefault="0071087C" w:rsidP="00174677">
            <w:pPr>
              <w:pStyle w:val="TAC"/>
              <w:spacing w:line="252" w:lineRule="auto"/>
            </w:pPr>
            <w:r w:rsidRPr="00E6516F">
              <w:t>-</w:t>
            </w:r>
          </w:p>
        </w:tc>
      </w:tr>
      <w:tr w:rsidR="0071087C" w:rsidRPr="00E6516F" w14:paraId="3B3EB017" w14:textId="77777777" w:rsidTr="00174677">
        <w:tc>
          <w:tcPr>
            <w:tcW w:w="649" w:type="dxa"/>
            <w:tcBorders>
              <w:top w:val="single" w:sz="4" w:space="0" w:color="auto"/>
              <w:left w:val="single" w:sz="4" w:space="0" w:color="auto"/>
              <w:bottom w:val="single" w:sz="4" w:space="0" w:color="auto"/>
              <w:right w:val="single" w:sz="4" w:space="0" w:color="auto"/>
            </w:tcBorders>
          </w:tcPr>
          <w:p w14:paraId="0239F0E4" w14:textId="77777777" w:rsidR="0071087C" w:rsidRPr="00E6516F" w:rsidRDefault="0071087C" w:rsidP="00174677">
            <w:pPr>
              <w:pStyle w:val="TAC"/>
              <w:spacing w:line="252" w:lineRule="auto"/>
            </w:pPr>
            <w:r w:rsidRPr="00E6516F">
              <w:t>16</w:t>
            </w:r>
          </w:p>
        </w:tc>
        <w:tc>
          <w:tcPr>
            <w:tcW w:w="3970" w:type="dxa"/>
            <w:tcBorders>
              <w:top w:val="single" w:sz="4" w:space="0" w:color="auto"/>
              <w:left w:val="single" w:sz="4" w:space="0" w:color="auto"/>
              <w:bottom w:val="single" w:sz="4" w:space="0" w:color="auto"/>
              <w:right w:val="single" w:sz="4" w:space="0" w:color="auto"/>
            </w:tcBorders>
          </w:tcPr>
          <w:p w14:paraId="03DB05C4" w14:textId="77777777" w:rsidR="0071087C" w:rsidRPr="00E6516F" w:rsidRDefault="0071087C" w:rsidP="00174677">
            <w:pPr>
              <w:pStyle w:val="TAL"/>
              <w:spacing w:line="252" w:lineRule="auto"/>
            </w:pPr>
            <w:r w:rsidRPr="00E6516F">
              <w:t xml:space="preserve">Check: Does the UE (MCData Client) perform the procedure for </w:t>
            </w:r>
            <w:r w:rsidRPr="00E6516F">
              <w:rPr>
                <w:b/>
                <w:bCs/>
              </w:rPr>
              <w:t>CO SDS or FD message transfer using signalling plane</w:t>
            </w:r>
            <w:r w:rsidRPr="00E6516F">
              <w:t xml:space="preserve"> specified in TS 36.579-1 [2] Table 5.3C.1.3-1 </w:t>
            </w:r>
            <w:r w:rsidRPr="00E6516F">
              <w:rPr>
                <w:b/>
                <w:bCs/>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tcPr>
          <w:p w14:paraId="0478E6C2"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2D394D93"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A61D853" w14:textId="77777777" w:rsidR="0071087C" w:rsidRPr="00E6516F" w:rsidRDefault="0071087C" w:rsidP="00174677">
            <w:pPr>
              <w:pStyle w:val="TAC"/>
              <w:spacing w:line="252" w:lineRule="auto"/>
            </w:pPr>
            <w:r w:rsidRPr="00E6516F">
              <w:t>4</w:t>
            </w:r>
          </w:p>
        </w:tc>
        <w:tc>
          <w:tcPr>
            <w:tcW w:w="892" w:type="dxa"/>
            <w:tcBorders>
              <w:top w:val="single" w:sz="4" w:space="0" w:color="auto"/>
              <w:left w:val="single" w:sz="4" w:space="0" w:color="auto"/>
              <w:bottom w:val="single" w:sz="4" w:space="0" w:color="auto"/>
              <w:right w:val="single" w:sz="4" w:space="0" w:color="auto"/>
            </w:tcBorders>
          </w:tcPr>
          <w:p w14:paraId="66B4A584" w14:textId="77777777" w:rsidR="0071087C" w:rsidRPr="00E6516F" w:rsidRDefault="0071087C" w:rsidP="00174677">
            <w:pPr>
              <w:pStyle w:val="TAC"/>
              <w:spacing w:line="252" w:lineRule="auto"/>
            </w:pPr>
            <w:r w:rsidRPr="00E6516F">
              <w:t>P</w:t>
            </w:r>
          </w:p>
        </w:tc>
      </w:tr>
      <w:tr w:rsidR="0071087C" w:rsidRPr="00E6516F" w14:paraId="0462B417" w14:textId="77777777" w:rsidTr="00174677">
        <w:tc>
          <w:tcPr>
            <w:tcW w:w="649" w:type="dxa"/>
            <w:tcBorders>
              <w:top w:val="single" w:sz="4" w:space="0" w:color="auto"/>
              <w:left w:val="single" w:sz="4" w:space="0" w:color="auto"/>
              <w:bottom w:val="single" w:sz="4" w:space="0" w:color="auto"/>
              <w:right w:val="single" w:sz="4" w:space="0" w:color="auto"/>
            </w:tcBorders>
          </w:tcPr>
          <w:p w14:paraId="6EF634D9" w14:textId="77777777" w:rsidR="0071087C" w:rsidRPr="00E6516F" w:rsidRDefault="0071087C" w:rsidP="00174677">
            <w:pPr>
              <w:pStyle w:val="TAC"/>
              <w:spacing w:line="252" w:lineRule="auto"/>
            </w:pPr>
            <w:r w:rsidRPr="00E6516F">
              <w:t>17</w:t>
            </w:r>
          </w:p>
        </w:tc>
        <w:tc>
          <w:tcPr>
            <w:tcW w:w="3970" w:type="dxa"/>
            <w:tcBorders>
              <w:top w:val="single" w:sz="4" w:space="0" w:color="auto"/>
              <w:left w:val="single" w:sz="4" w:space="0" w:color="auto"/>
              <w:bottom w:val="single" w:sz="4" w:space="0" w:color="auto"/>
              <w:right w:val="single" w:sz="4" w:space="0" w:color="auto"/>
            </w:tcBorders>
          </w:tcPr>
          <w:p w14:paraId="76566882" w14:textId="77777777" w:rsidR="0071087C" w:rsidRPr="00E6516F" w:rsidRDefault="0071087C" w:rsidP="00174677">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6BF430D8" w14:textId="77777777" w:rsidR="0071087C" w:rsidRPr="00E6516F"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202C4C9" w14:textId="77777777" w:rsidR="0071087C" w:rsidRPr="00E6516F"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F43FF4E" w14:textId="77777777" w:rsidR="0071087C" w:rsidRPr="00E6516F" w:rsidRDefault="0071087C" w:rsidP="00174677">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3EA61439" w14:textId="77777777" w:rsidR="0071087C" w:rsidRPr="00E6516F" w:rsidRDefault="0071087C" w:rsidP="00174677">
            <w:pPr>
              <w:pStyle w:val="TAC"/>
              <w:spacing w:line="252" w:lineRule="auto"/>
            </w:pPr>
            <w:r w:rsidRPr="00E6516F">
              <w:t>-</w:t>
            </w:r>
          </w:p>
        </w:tc>
      </w:tr>
      <w:tr w:rsidR="0071087C" w:rsidRPr="00E6516F" w14:paraId="5AF1CBF8" w14:textId="77777777" w:rsidTr="00174677">
        <w:tc>
          <w:tcPr>
            <w:tcW w:w="9765" w:type="dxa"/>
            <w:gridSpan w:val="6"/>
            <w:shd w:val="clear" w:color="auto" w:fill="auto"/>
          </w:tcPr>
          <w:p w14:paraId="59A3809D" w14:textId="77777777" w:rsidR="0071087C" w:rsidRPr="00E6516F" w:rsidRDefault="0071087C" w:rsidP="004312E8">
            <w:pPr>
              <w:pStyle w:val="TAN"/>
            </w:pPr>
            <w:r w:rsidRPr="00E6516F">
              <w:t>NOTE 1:</w:t>
            </w:r>
            <w:r w:rsidRPr="00E6516F">
              <w:tab/>
              <w:t>This is expected to be done via a suitable implementation dependent MMI.</w:t>
            </w:r>
          </w:p>
          <w:p w14:paraId="7089F1F5" w14:textId="77777777" w:rsidR="0071087C" w:rsidRPr="00E6516F" w:rsidRDefault="0071087C" w:rsidP="00174677">
            <w:pPr>
              <w:pStyle w:val="TAN"/>
            </w:pPr>
            <w:r w:rsidRPr="00E6516F">
              <w:t>NOTE 2:</w:t>
            </w:r>
            <w:r w:rsidRPr="00E6516F">
              <w:tab/>
              <w:t>Timer TDU2 (FD non-mandatory download timer) starts on reception of the FD request via the SIP MESSAGE request.</w:t>
            </w:r>
          </w:p>
          <w:p w14:paraId="7714258F" w14:textId="77777777" w:rsidR="0071087C" w:rsidRPr="00E6516F" w:rsidRDefault="0071087C" w:rsidP="004312E8">
            <w:pPr>
              <w:pStyle w:val="TAN"/>
            </w:pPr>
            <w:r w:rsidRPr="00E6516F">
              <w:t>NOTE 3:</w:t>
            </w:r>
            <w:r w:rsidRPr="00E6516F">
              <w:tab/>
              <w:t>Test file 1 for CT FD as specified in annex A.3.1.</w:t>
            </w:r>
          </w:p>
        </w:tc>
      </w:tr>
    </w:tbl>
    <w:p w14:paraId="092ACE07" w14:textId="77777777" w:rsidR="0071087C" w:rsidRPr="00E6516F" w:rsidRDefault="0071087C" w:rsidP="0071087C"/>
    <w:p w14:paraId="4A2E895B" w14:textId="77777777" w:rsidR="0071087C" w:rsidRPr="00E6516F" w:rsidRDefault="0071087C" w:rsidP="0071087C">
      <w:pPr>
        <w:pStyle w:val="H6"/>
      </w:pPr>
      <w:bookmarkStart w:id="928" w:name="_Toc52782422"/>
      <w:bookmarkStart w:id="929" w:name="_Toc52783033"/>
      <w:bookmarkStart w:id="930" w:name="_Toc59042902"/>
      <w:r w:rsidRPr="00E6516F">
        <w:t>6.2.4.3.3</w:t>
      </w:r>
      <w:r w:rsidRPr="00E6516F">
        <w:tab/>
        <w:t>Specific message contents</w:t>
      </w:r>
      <w:bookmarkEnd w:id="928"/>
      <w:bookmarkEnd w:id="929"/>
      <w:bookmarkEnd w:id="930"/>
    </w:p>
    <w:p w14:paraId="76584557" w14:textId="77777777" w:rsidR="0071087C" w:rsidRPr="00E6516F" w:rsidRDefault="0071087C" w:rsidP="0071087C">
      <w:pPr>
        <w:pStyle w:val="TH"/>
      </w:pPr>
      <w:r w:rsidRPr="00E6516F">
        <w:t>Table 6.2.4.3.3-1: SIP MESSAGE (steps 1, 12, Table 6.2.4.3.2-1;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63081F6E"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33692047" w14:textId="77777777" w:rsidR="0071087C" w:rsidRPr="00E6516F" w:rsidRDefault="0071087C" w:rsidP="00174677">
            <w:pPr>
              <w:pStyle w:val="TAL"/>
            </w:pPr>
            <w:r w:rsidRPr="00E6516F">
              <w:t>Derivation Path: TS 36.579-1 [2], Table 5.5.2.7.2-1, condition MCDATA_FD, MCDATA_SIGNALLING</w:t>
            </w:r>
          </w:p>
        </w:tc>
      </w:tr>
      <w:tr w:rsidR="0071087C" w:rsidRPr="00E6516F" w14:paraId="4679F2BC"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029E4A1"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34DED1"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1154A1D0"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76D070A4"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357E39BE" w14:textId="77777777" w:rsidR="0071087C" w:rsidRPr="00E6516F" w:rsidRDefault="0071087C" w:rsidP="00174677">
            <w:pPr>
              <w:pStyle w:val="TAH"/>
            </w:pPr>
            <w:r w:rsidRPr="00E6516F">
              <w:t>Condition</w:t>
            </w:r>
          </w:p>
        </w:tc>
      </w:tr>
      <w:tr w:rsidR="0071087C" w:rsidRPr="00E6516F" w14:paraId="0AECFBDA"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35D6F1CC"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206E7A5"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2DF151D3"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1DDCDDED"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3A9182" w14:textId="77777777" w:rsidR="0071087C" w:rsidRPr="00E6516F" w:rsidRDefault="0071087C" w:rsidP="00174677">
            <w:pPr>
              <w:pStyle w:val="TAL"/>
            </w:pPr>
          </w:p>
        </w:tc>
      </w:tr>
      <w:tr w:rsidR="0071087C" w:rsidRPr="00E6516F" w14:paraId="09333763"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40868295"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34C644D"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24B08D1B"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42201F4"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7B1C083" w14:textId="77777777" w:rsidR="0071087C" w:rsidRPr="00E6516F" w:rsidRDefault="0071087C" w:rsidP="00174677">
            <w:pPr>
              <w:pStyle w:val="TAL"/>
            </w:pPr>
          </w:p>
        </w:tc>
      </w:tr>
      <w:tr w:rsidR="0071087C" w:rsidRPr="00E6516F" w14:paraId="43E58D85" w14:textId="77777777" w:rsidTr="004312E8">
        <w:tc>
          <w:tcPr>
            <w:tcW w:w="2837" w:type="dxa"/>
            <w:tcBorders>
              <w:top w:val="single" w:sz="4" w:space="0" w:color="auto"/>
              <w:left w:val="single" w:sz="4" w:space="0" w:color="auto"/>
              <w:bottom w:val="single" w:sz="4" w:space="0" w:color="auto"/>
              <w:right w:val="single" w:sz="4" w:space="0" w:color="auto"/>
            </w:tcBorders>
          </w:tcPr>
          <w:p w14:paraId="0CE0839F" w14:textId="77777777" w:rsidR="0071087C" w:rsidRPr="00E6516F" w:rsidRDefault="0071087C" w:rsidP="00174677">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C261626" w14:textId="77777777" w:rsidR="0071087C" w:rsidRPr="00E6516F" w:rsidRDefault="0071087C" w:rsidP="00174677">
            <w:pPr>
              <w:pStyle w:val="TAL"/>
            </w:pPr>
            <w:r w:rsidRPr="00E6516F">
              <w:t>MCData-Info as described in Table 6.2.4.3.3-2</w:t>
            </w:r>
          </w:p>
        </w:tc>
        <w:tc>
          <w:tcPr>
            <w:tcW w:w="2127" w:type="dxa"/>
            <w:tcBorders>
              <w:top w:val="single" w:sz="4" w:space="0" w:color="auto"/>
              <w:left w:val="single" w:sz="4" w:space="0" w:color="auto"/>
              <w:bottom w:val="single" w:sz="4" w:space="0" w:color="auto"/>
              <w:right w:val="single" w:sz="4" w:space="0" w:color="auto"/>
            </w:tcBorders>
          </w:tcPr>
          <w:p w14:paraId="7C2C69CC"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EE3A793"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A0A4F9" w14:textId="77777777" w:rsidR="0071087C" w:rsidRPr="00E6516F" w:rsidRDefault="0071087C" w:rsidP="00174677">
            <w:pPr>
              <w:pStyle w:val="TAL"/>
            </w:pPr>
          </w:p>
        </w:tc>
      </w:tr>
      <w:tr w:rsidR="0071087C" w:rsidRPr="00E6516F" w14:paraId="6797B91D" w14:textId="77777777" w:rsidTr="004312E8">
        <w:tc>
          <w:tcPr>
            <w:tcW w:w="2837" w:type="dxa"/>
            <w:vAlign w:val="center"/>
          </w:tcPr>
          <w:p w14:paraId="5872EF79" w14:textId="77777777" w:rsidR="0071087C" w:rsidRPr="00E6516F" w:rsidRDefault="0071087C" w:rsidP="00174677">
            <w:pPr>
              <w:pStyle w:val="TAL"/>
              <w:rPr>
                <w:b/>
                <w:bCs/>
              </w:rPr>
            </w:pPr>
            <w:r w:rsidRPr="00E6516F">
              <w:t xml:space="preserve">  MIME body part</w:t>
            </w:r>
          </w:p>
        </w:tc>
        <w:tc>
          <w:tcPr>
            <w:tcW w:w="2127" w:type="dxa"/>
            <w:vAlign w:val="center"/>
          </w:tcPr>
          <w:p w14:paraId="4C59CBB9" w14:textId="77777777" w:rsidR="0071087C" w:rsidRPr="00E6516F" w:rsidRDefault="0071087C" w:rsidP="00174677">
            <w:pPr>
              <w:pStyle w:val="TAL"/>
            </w:pPr>
          </w:p>
        </w:tc>
        <w:tc>
          <w:tcPr>
            <w:tcW w:w="2127" w:type="dxa"/>
            <w:tcBorders>
              <w:bottom w:val="single" w:sz="4" w:space="0" w:color="auto"/>
            </w:tcBorders>
          </w:tcPr>
          <w:p w14:paraId="2BE95F16"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2F19188"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68CD45" w14:textId="77777777" w:rsidR="0071087C" w:rsidRPr="00E6516F" w:rsidRDefault="0071087C" w:rsidP="00174677">
            <w:pPr>
              <w:pStyle w:val="TAL"/>
            </w:pPr>
          </w:p>
        </w:tc>
      </w:tr>
      <w:tr w:rsidR="0071087C" w:rsidRPr="00E6516F" w14:paraId="53780525" w14:textId="77777777" w:rsidTr="004312E8">
        <w:tc>
          <w:tcPr>
            <w:tcW w:w="2837" w:type="dxa"/>
          </w:tcPr>
          <w:p w14:paraId="42A580DA" w14:textId="77777777" w:rsidR="0071087C" w:rsidRPr="00E6516F" w:rsidRDefault="0071087C" w:rsidP="00174677">
            <w:pPr>
              <w:pStyle w:val="TAL"/>
              <w:rPr>
                <w:b/>
                <w:bCs/>
              </w:rPr>
            </w:pPr>
            <w:r w:rsidRPr="00E6516F">
              <w:t xml:space="preserve">    MIME-part-body</w:t>
            </w:r>
          </w:p>
        </w:tc>
        <w:tc>
          <w:tcPr>
            <w:tcW w:w="2127" w:type="dxa"/>
          </w:tcPr>
          <w:p w14:paraId="624CF393" w14:textId="77777777" w:rsidR="0071087C" w:rsidRPr="00E6516F" w:rsidRDefault="0071087C" w:rsidP="00174677">
            <w:pPr>
              <w:pStyle w:val="TAL"/>
            </w:pPr>
            <w:r w:rsidRPr="00E6516F">
              <w:t>MCData Protected Payload Message containing FD SIGNALLING PAYLOAD as described in Table 6.2.4.3.3-2A</w:t>
            </w:r>
          </w:p>
        </w:tc>
        <w:tc>
          <w:tcPr>
            <w:tcW w:w="2127" w:type="dxa"/>
            <w:tcBorders>
              <w:bottom w:val="single" w:sz="4" w:space="0" w:color="auto"/>
            </w:tcBorders>
          </w:tcPr>
          <w:p w14:paraId="3D293A13"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1A5C56A"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F935D87" w14:textId="77777777" w:rsidR="0071087C" w:rsidRPr="00E6516F" w:rsidRDefault="0071087C" w:rsidP="00174677">
            <w:pPr>
              <w:pStyle w:val="TAL"/>
            </w:pPr>
          </w:p>
        </w:tc>
      </w:tr>
    </w:tbl>
    <w:p w14:paraId="1F780223" w14:textId="77777777" w:rsidR="0071087C" w:rsidRPr="00E6516F" w:rsidRDefault="0071087C" w:rsidP="0071087C"/>
    <w:p w14:paraId="59F6C8F6" w14:textId="77777777" w:rsidR="0071087C" w:rsidRPr="00E6516F" w:rsidRDefault="0071087C" w:rsidP="0071087C">
      <w:pPr>
        <w:pStyle w:val="TH"/>
      </w:pPr>
      <w:r w:rsidRPr="00E6516F">
        <w:t>Table 6.2.4.3.3-2: MCData-Info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6CCFC25C"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B8873CF" w14:textId="77777777" w:rsidR="0071087C" w:rsidRPr="00E6516F" w:rsidRDefault="0071087C" w:rsidP="00174677">
            <w:pPr>
              <w:pStyle w:val="TAL"/>
            </w:pPr>
            <w:r w:rsidRPr="00E6516F">
              <w:t>Derivation Path: TS 36.579-1 [2], Table 5.5.3.2.2-3, condition MCD_grp</w:t>
            </w:r>
          </w:p>
        </w:tc>
      </w:tr>
      <w:tr w:rsidR="0071087C" w:rsidRPr="00E6516F" w14:paraId="3B71EDF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9602E7E"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E48757"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4F290047"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72FC7E61"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5B89403B" w14:textId="77777777" w:rsidR="0071087C" w:rsidRPr="00E6516F" w:rsidRDefault="0071087C" w:rsidP="00174677">
            <w:pPr>
              <w:pStyle w:val="TAH"/>
            </w:pPr>
            <w:r w:rsidRPr="00E6516F">
              <w:t>Condition</w:t>
            </w:r>
          </w:p>
        </w:tc>
      </w:tr>
      <w:tr w:rsidR="0071087C" w:rsidRPr="00E6516F" w14:paraId="07C9714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CC361CB" w14:textId="77777777" w:rsidR="0071087C" w:rsidRPr="00E6516F" w:rsidRDefault="0071087C" w:rsidP="00174677">
            <w:pPr>
              <w:pStyle w:val="TAL"/>
            </w:pPr>
            <w:r w:rsidRPr="00E6516F">
              <w:t>mcdata-info</w:t>
            </w:r>
          </w:p>
        </w:tc>
        <w:tc>
          <w:tcPr>
            <w:tcW w:w="2127" w:type="dxa"/>
            <w:tcBorders>
              <w:top w:val="single" w:sz="4" w:space="0" w:color="auto"/>
              <w:left w:val="single" w:sz="4" w:space="0" w:color="auto"/>
              <w:bottom w:val="single" w:sz="4" w:space="0" w:color="auto"/>
              <w:right w:val="single" w:sz="4" w:space="0" w:color="auto"/>
            </w:tcBorders>
            <w:hideMark/>
          </w:tcPr>
          <w:p w14:paraId="0E8B77A6"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779D90C"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8886E9C"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65083AED" w14:textId="77777777" w:rsidR="0071087C" w:rsidRPr="00E6516F" w:rsidRDefault="0071087C" w:rsidP="00174677">
            <w:pPr>
              <w:pStyle w:val="TAL"/>
            </w:pPr>
          </w:p>
        </w:tc>
      </w:tr>
      <w:tr w:rsidR="0071087C" w:rsidRPr="00E6516F" w14:paraId="28977977"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60BD988" w14:textId="77777777" w:rsidR="0071087C" w:rsidRPr="00E6516F" w:rsidRDefault="0071087C" w:rsidP="00174677">
            <w:pPr>
              <w:pStyle w:val="TAL"/>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1FA51258"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ABD8EF1"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5216646"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D5D8A83" w14:textId="77777777" w:rsidR="0071087C" w:rsidRPr="00E6516F" w:rsidRDefault="0071087C" w:rsidP="00174677">
            <w:pPr>
              <w:pStyle w:val="TAL"/>
            </w:pPr>
          </w:p>
        </w:tc>
      </w:tr>
      <w:tr w:rsidR="0071087C" w:rsidRPr="00E6516F" w14:paraId="7DC87DD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61B94B5" w14:textId="77777777" w:rsidR="0071087C" w:rsidRPr="00E6516F" w:rsidRDefault="0071087C" w:rsidP="00174677">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B24D2B8" w14:textId="77777777" w:rsidR="0071087C" w:rsidRPr="00E6516F" w:rsidRDefault="0071087C" w:rsidP="00174677">
            <w:pPr>
              <w:pStyle w:val="TAL"/>
              <w:rPr>
                <w:lang w:eastAsia="ko-KR"/>
              </w:rPr>
            </w:pPr>
            <w:r w:rsidRPr="00E6516F">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4EB4DD6C"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B9F4663"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785C08BF" w14:textId="77777777" w:rsidR="0071087C" w:rsidRPr="00E6516F" w:rsidRDefault="0071087C" w:rsidP="00174677">
            <w:pPr>
              <w:pStyle w:val="TAL"/>
            </w:pPr>
          </w:p>
        </w:tc>
      </w:tr>
    </w:tbl>
    <w:p w14:paraId="205FDF8D" w14:textId="77777777" w:rsidR="0071087C" w:rsidRPr="00E6516F" w:rsidRDefault="0071087C" w:rsidP="0071087C"/>
    <w:p w14:paraId="190FEDE1" w14:textId="77777777" w:rsidR="0071087C" w:rsidRPr="00E6516F" w:rsidRDefault="0071087C" w:rsidP="004312E8">
      <w:pPr>
        <w:pStyle w:val="TH"/>
      </w:pPr>
      <w:r w:rsidRPr="00E6516F">
        <w:t>Table 6.2.4.3.3-2A: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247B7F0E" w14:textId="77777777" w:rsidTr="00174677">
        <w:trPr>
          <w:cantSplit/>
        </w:trPr>
        <w:tc>
          <w:tcPr>
            <w:tcW w:w="9645" w:type="dxa"/>
            <w:tcBorders>
              <w:top w:val="single" w:sz="4" w:space="0" w:color="auto"/>
              <w:left w:val="single" w:sz="4" w:space="0" w:color="auto"/>
              <w:bottom w:val="single" w:sz="4" w:space="0" w:color="auto"/>
              <w:right w:val="single" w:sz="4" w:space="0" w:color="auto"/>
            </w:tcBorders>
            <w:hideMark/>
          </w:tcPr>
          <w:p w14:paraId="1325996C" w14:textId="77777777" w:rsidR="0071087C" w:rsidRPr="00E6516F" w:rsidRDefault="0071087C" w:rsidP="004312E8">
            <w:pPr>
              <w:pStyle w:val="TAL"/>
            </w:pPr>
            <w:r w:rsidRPr="00E6516F">
              <w:t>Derivation Path: TS 36.579-1 [2], Table 5.5.3.8.6-1, condition FD_HTTP</w:t>
            </w:r>
          </w:p>
        </w:tc>
      </w:tr>
    </w:tbl>
    <w:p w14:paraId="30C6061E" w14:textId="77777777" w:rsidR="0071087C" w:rsidRPr="00E6516F" w:rsidRDefault="0071087C" w:rsidP="0071087C"/>
    <w:p w14:paraId="37E5720F" w14:textId="2150D1CF" w:rsidR="0071087C" w:rsidRPr="00E6516F" w:rsidRDefault="0071087C" w:rsidP="0071087C">
      <w:pPr>
        <w:pStyle w:val="TH"/>
      </w:pPr>
      <w:r w:rsidRPr="00E6516F">
        <w:t>Table 6.2.4.3.3-3: Void</w:t>
      </w:r>
    </w:p>
    <w:p w14:paraId="7E3735CF" w14:textId="77777777" w:rsidR="00B93CA2" w:rsidRPr="00E6516F" w:rsidRDefault="00B93CA2" w:rsidP="00B93CA2"/>
    <w:p w14:paraId="13814F8C" w14:textId="3F6B38B6" w:rsidR="0071087C" w:rsidRPr="00E6516F" w:rsidRDefault="0071087C" w:rsidP="0071087C">
      <w:pPr>
        <w:pStyle w:val="TH"/>
      </w:pPr>
      <w:r w:rsidRPr="00E6516F">
        <w:t>Table 6.2.4.3.3-4: SIP MESSAGE (step 5, Table 6.2.4.3.2-1;</w:t>
      </w:r>
      <w:r w:rsidRPr="00E6516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2FD5C879" w14:textId="77777777" w:rsidTr="00174677">
        <w:tc>
          <w:tcPr>
            <w:tcW w:w="9645" w:type="dxa"/>
            <w:gridSpan w:val="5"/>
            <w:tcBorders>
              <w:top w:val="single" w:sz="4" w:space="0" w:color="auto"/>
              <w:left w:val="single" w:sz="4" w:space="0" w:color="auto"/>
              <w:bottom w:val="single" w:sz="4" w:space="0" w:color="auto"/>
              <w:right w:val="single" w:sz="4" w:space="0" w:color="auto"/>
            </w:tcBorders>
          </w:tcPr>
          <w:p w14:paraId="62D566CE" w14:textId="77777777" w:rsidR="0071087C" w:rsidRPr="00E6516F" w:rsidRDefault="0071087C" w:rsidP="00174677">
            <w:pPr>
              <w:pStyle w:val="TAL"/>
            </w:pPr>
            <w:r w:rsidRPr="00E6516F">
              <w:t>Derivation Path: TS 36.579-1 [2], Table 5.5.2.7.1-1, condition MCDATA_FD, RESOURCE_LISTS, MCDATA_SIGNALLING</w:t>
            </w:r>
          </w:p>
        </w:tc>
      </w:tr>
      <w:tr w:rsidR="0071087C" w:rsidRPr="00E6516F" w14:paraId="34458A94"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44FC9D8"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FF4DCB"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645834FE"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26F5E2B8"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42077CA5" w14:textId="77777777" w:rsidR="0071087C" w:rsidRPr="00E6516F" w:rsidRDefault="0071087C" w:rsidP="00174677">
            <w:pPr>
              <w:pStyle w:val="TAH"/>
            </w:pPr>
            <w:r w:rsidRPr="00E6516F">
              <w:t>Condition</w:t>
            </w:r>
          </w:p>
        </w:tc>
      </w:tr>
      <w:tr w:rsidR="0071087C" w:rsidRPr="00E6516F" w14:paraId="57C60724"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3810ED2A"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C672E0F"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D5EF26F"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E873EE6"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84EEB3" w14:textId="77777777" w:rsidR="0071087C" w:rsidRPr="00E6516F" w:rsidRDefault="0071087C" w:rsidP="00174677">
            <w:pPr>
              <w:pStyle w:val="TAL"/>
            </w:pPr>
          </w:p>
        </w:tc>
      </w:tr>
      <w:tr w:rsidR="0071087C" w:rsidRPr="00E6516F" w14:paraId="5DE9FEFB"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630CE02B"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000C7A3"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8F76EEA"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766D16B"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E7C9EEF" w14:textId="77777777" w:rsidR="0071087C" w:rsidRPr="00E6516F" w:rsidRDefault="0071087C" w:rsidP="00174677">
            <w:pPr>
              <w:pStyle w:val="TAL"/>
            </w:pPr>
          </w:p>
        </w:tc>
      </w:tr>
      <w:tr w:rsidR="0071087C" w:rsidRPr="00E6516F" w14:paraId="1FFC5E7E" w14:textId="77777777" w:rsidTr="004312E8">
        <w:tc>
          <w:tcPr>
            <w:tcW w:w="2837" w:type="dxa"/>
            <w:tcBorders>
              <w:top w:val="single" w:sz="4" w:space="0" w:color="auto"/>
              <w:left w:val="single" w:sz="4" w:space="0" w:color="auto"/>
              <w:bottom w:val="single" w:sz="4" w:space="0" w:color="auto"/>
              <w:right w:val="single" w:sz="4" w:space="0" w:color="auto"/>
            </w:tcBorders>
          </w:tcPr>
          <w:p w14:paraId="74E7B9F3" w14:textId="77777777" w:rsidR="0071087C" w:rsidRPr="00E6516F" w:rsidRDefault="0071087C" w:rsidP="00174677">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78D58627" w14:textId="77777777" w:rsidR="0071087C" w:rsidRPr="00E6516F" w:rsidRDefault="0071087C" w:rsidP="00174677">
            <w:pPr>
              <w:pStyle w:val="TAL"/>
            </w:pPr>
            <w:r w:rsidRPr="00E6516F">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32886F25"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71CA45A"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D9D63A" w14:textId="77777777" w:rsidR="0071087C" w:rsidRPr="00E6516F" w:rsidRDefault="0071087C" w:rsidP="00174677">
            <w:pPr>
              <w:pStyle w:val="TAL"/>
            </w:pPr>
          </w:p>
        </w:tc>
      </w:tr>
      <w:tr w:rsidR="0071087C" w:rsidRPr="00E6516F" w14:paraId="4B18A37C" w14:textId="77777777" w:rsidTr="004312E8">
        <w:tc>
          <w:tcPr>
            <w:tcW w:w="2837" w:type="dxa"/>
            <w:vAlign w:val="center"/>
          </w:tcPr>
          <w:p w14:paraId="2FC1BF12" w14:textId="77777777" w:rsidR="0071087C" w:rsidRPr="00E6516F" w:rsidRDefault="0071087C" w:rsidP="00174677">
            <w:pPr>
              <w:pStyle w:val="TAL"/>
              <w:rPr>
                <w:b/>
                <w:bCs/>
              </w:rPr>
            </w:pPr>
            <w:r w:rsidRPr="00E6516F">
              <w:t xml:space="preserve">  MIME body part</w:t>
            </w:r>
          </w:p>
        </w:tc>
        <w:tc>
          <w:tcPr>
            <w:tcW w:w="2127" w:type="dxa"/>
          </w:tcPr>
          <w:p w14:paraId="36CBF154" w14:textId="77777777" w:rsidR="0071087C" w:rsidRPr="00E6516F" w:rsidRDefault="0071087C" w:rsidP="00174677">
            <w:pPr>
              <w:pStyle w:val="TAL"/>
            </w:pPr>
          </w:p>
        </w:tc>
        <w:tc>
          <w:tcPr>
            <w:tcW w:w="2127" w:type="dxa"/>
            <w:tcBorders>
              <w:bottom w:val="single" w:sz="4" w:space="0" w:color="auto"/>
            </w:tcBorders>
          </w:tcPr>
          <w:p w14:paraId="48F5EA8C"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D33DE32"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DFD5C4" w14:textId="77777777" w:rsidR="0071087C" w:rsidRPr="00E6516F" w:rsidRDefault="0071087C" w:rsidP="00174677">
            <w:pPr>
              <w:pStyle w:val="TAL"/>
            </w:pPr>
          </w:p>
        </w:tc>
      </w:tr>
      <w:tr w:rsidR="0071087C" w:rsidRPr="00E6516F" w14:paraId="5E5096C8" w14:textId="77777777" w:rsidTr="004312E8">
        <w:tc>
          <w:tcPr>
            <w:tcW w:w="2837" w:type="dxa"/>
          </w:tcPr>
          <w:p w14:paraId="0B449960" w14:textId="77777777" w:rsidR="0071087C" w:rsidRPr="00E6516F" w:rsidRDefault="0071087C" w:rsidP="00174677">
            <w:pPr>
              <w:pStyle w:val="TAL"/>
              <w:rPr>
                <w:b/>
                <w:bCs/>
              </w:rPr>
            </w:pPr>
            <w:r w:rsidRPr="00E6516F">
              <w:t xml:space="preserve">    MIME-part-body</w:t>
            </w:r>
          </w:p>
        </w:tc>
        <w:tc>
          <w:tcPr>
            <w:tcW w:w="2127" w:type="dxa"/>
          </w:tcPr>
          <w:p w14:paraId="61BCBCBB" w14:textId="77777777" w:rsidR="0071087C" w:rsidRPr="00E6516F" w:rsidRDefault="0071087C" w:rsidP="00174677">
            <w:pPr>
              <w:pStyle w:val="TAL"/>
            </w:pPr>
            <w:r w:rsidRPr="00E6516F">
              <w:t>MCData Protected Payload Message containing FD NOTIFICATION as described in Table 6.2.4.3.3-6</w:t>
            </w:r>
          </w:p>
        </w:tc>
        <w:tc>
          <w:tcPr>
            <w:tcW w:w="2127" w:type="dxa"/>
            <w:tcBorders>
              <w:bottom w:val="single" w:sz="4" w:space="0" w:color="auto"/>
            </w:tcBorders>
          </w:tcPr>
          <w:p w14:paraId="20A14F5E"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76E7F2B"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119367" w14:textId="77777777" w:rsidR="0071087C" w:rsidRPr="00E6516F" w:rsidRDefault="0071087C" w:rsidP="00174677">
            <w:pPr>
              <w:pStyle w:val="TAL"/>
            </w:pPr>
          </w:p>
        </w:tc>
      </w:tr>
    </w:tbl>
    <w:p w14:paraId="5EED017F" w14:textId="77777777" w:rsidR="0071087C" w:rsidRPr="00E6516F" w:rsidRDefault="0071087C" w:rsidP="0071087C"/>
    <w:p w14:paraId="455F577A" w14:textId="77777777" w:rsidR="0071087C" w:rsidRPr="00E6516F" w:rsidRDefault="0071087C" w:rsidP="0071087C">
      <w:pPr>
        <w:pStyle w:val="TH"/>
      </w:pPr>
      <w:r w:rsidRPr="00E6516F">
        <w:t>Table 6.2.4.3.3-5: MCDATA-Info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5992D369" w14:textId="77777777" w:rsidTr="004312E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5ABC433" w14:textId="77777777" w:rsidR="0071087C" w:rsidRPr="00E6516F" w:rsidRDefault="0071087C" w:rsidP="00174677">
            <w:pPr>
              <w:pStyle w:val="TAL"/>
            </w:pPr>
            <w:r w:rsidRPr="00E6516F">
              <w:t>Derivation Path: TS 36.579-1 [2], Table 5.5.3.2.1-3</w:t>
            </w:r>
          </w:p>
        </w:tc>
      </w:tr>
      <w:tr w:rsidR="0071087C" w:rsidRPr="00E6516F" w14:paraId="3C407806"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70C538C9"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206876"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4B545101"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7CB480E8"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33C2338D" w14:textId="77777777" w:rsidR="0071087C" w:rsidRPr="00E6516F" w:rsidRDefault="0071087C" w:rsidP="00174677">
            <w:pPr>
              <w:pStyle w:val="TAH"/>
            </w:pPr>
            <w:r w:rsidRPr="00E6516F">
              <w:t>Condition</w:t>
            </w:r>
          </w:p>
        </w:tc>
      </w:tr>
      <w:tr w:rsidR="0071087C" w:rsidRPr="00E6516F" w14:paraId="5D40271C"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104942D1" w14:textId="77777777" w:rsidR="0071087C" w:rsidRPr="00E6516F" w:rsidRDefault="0071087C" w:rsidP="00174677">
            <w:pPr>
              <w:pStyle w:val="TAL"/>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65950E16"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224A4ABE"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17223251"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5F1185B" w14:textId="77777777" w:rsidR="0071087C" w:rsidRPr="00E6516F" w:rsidRDefault="0071087C" w:rsidP="00174677">
            <w:pPr>
              <w:pStyle w:val="TAL"/>
            </w:pPr>
          </w:p>
        </w:tc>
      </w:tr>
      <w:tr w:rsidR="0071087C" w:rsidRPr="00E6516F" w14:paraId="5DE0E496"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01294507" w14:textId="77777777" w:rsidR="0071087C" w:rsidRPr="00E6516F" w:rsidRDefault="0071087C" w:rsidP="00174677">
            <w:pPr>
              <w:pStyle w:val="TAL"/>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749C794"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547A4EC9"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32D4813"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B32FB56" w14:textId="77777777" w:rsidR="0071087C" w:rsidRPr="00E6516F" w:rsidRDefault="0071087C" w:rsidP="00174677">
            <w:pPr>
              <w:pStyle w:val="TAL"/>
            </w:pPr>
          </w:p>
        </w:tc>
      </w:tr>
      <w:tr w:rsidR="0071087C" w:rsidRPr="00E6516F" w14:paraId="656916D9" w14:textId="77777777" w:rsidTr="004312E8">
        <w:tc>
          <w:tcPr>
            <w:tcW w:w="2837" w:type="dxa"/>
          </w:tcPr>
          <w:p w14:paraId="17AE403C" w14:textId="77777777" w:rsidR="0071087C" w:rsidRPr="00E6516F" w:rsidRDefault="0071087C" w:rsidP="00174677">
            <w:pPr>
              <w:pStyle w:val="TAL"/>
            </w:pPr>
            <w:r w:rsidRPr="00E6516F">
              <w:rPr>
                <w:color w:val="000000"/>
                <w:lang w:eastAsia="ko-KR"/>
              </w:rPr>
              <w:t xml:space="preserve">    mcdata-calling-group-id</w:t>
            </w:r>
          </w:p>
        </w:tc>
        <w:tc>
          <w:tcPr>
            <w:tcW w:w="2127" w:type="dxa"/>
          </w:tcPr>
          <w:p w14:paraId="12E30D4D" w14:textId="77777777" w:rsidR="0071087C" w:rsidRPr="00E6516F" w:rsidRDefault="0071087C" w:rsidP="00174677">
            <w:pPr>
              <w:pStyle w:val="TAL"/>
            </w:pPr>
            <w:r w:rsidRPr="00E6516F">
              <w:rPr>
                <w:color w:val="000000"/>
              </w:rPr>
              <w:t>Encrypted &lt;mcdata-request-uri&gt; with mcdataURI set to px_MCData_Group_A_ID</w:t>
            </w:r>
          </w:p>
        </w:tc>
        <w:tc>
          <w:tcPr>
            <w:tcW w:w="2127" w:type="dxa"/>
            <w:tcBorders>
              <w:top w:val="single" w:sz="4" w:space="0" w:color="auto"/>
              <w:bottom w:val="single" w:sz="4" w:space="0" w:color="auto"/>
            </w:tcBorders>
          </w:tcPr>
          <w:p w14:paraId="2B81EBBC" w14:textId="77777777" w:rsidR="0071087C" w:rsidRPr="00E6516F" w:rsidRDefault="0071087C" w:rsidP="00174677">
            <w:pPr>
              <w:pStyle w:val="TAL"/>
            </w:pPr>
            <w:r w:rsidRPr="00E6516F">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323D5DF2"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7749CDCD" w14:textId="77777777" w:rsidR="0071087C" w:rsidRPr="00E6516F" w:rsidRDefault="0071087C" w:rsidP="00174677">
            <w:pPr>
              <w:pStyle w:val="TAL"/>
            </w:pPr>
          </w:p>
        </w:tc>
      </w:tr>
    </w:tbl>
    <w:p w14:paraId="7477179C" w14:textId="77777777" w:rsidR="0071087C" w:rsidRPr="00E6516F" w:rsidRDefault="0071087C" w:rsidP="0071087C"/>
    <w:p w14:paraId="17D1BA9A" w14:textId="77777777" w:rsidR="0071087C" w:rsidRPr="00E6516F" w:rsidRDefault="0071087C" w:rsidP="0071087C">
      <w:pPr>
        <w:pStyle w:val="TH"/>
      </w:pPr>
      <w:r w:rsidRPr="00E6516F">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1AAE275A"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63F07465" w14:textId="77777777" w:rsidR="0071087C" w:rsidRPr="00E6516F" w:rsidRDefault="0071087C" w:rsidP="00174677">
            <w:pPr>
              <w:pStyle w:val="TAL"/>
            </w:pPr>
            <w:r w:rsidRPr="00E6516F">
              <w:t>Derivation Path: TS 36.579-1 [2], Table 5.5.3.8.7-1, condition FD_ACCEPTED</w:t>
            </w:r>
          </w:p>
        </w:tc>
      </w:tr>
    </w:tbl>
    <w:p w14:paraId="0121ECB7" w14:textId="77777777" w:rsidR="0071087C" w:rsidRPr="00E6516F" w:rsidRDefault="0071087C" w:rsidP="0071087C"/>
    <w:p w14:paraId="0D82CD0D" w14:textId="395EAC6B" w:rsidR="0071087C" w:rsidRPr="00E6516F" w:rsidRDefault="0071087C" w:rsidP="0071087C">
      <w:pPr>
        <w:pStyle w:val="TH"/>
      </w:pPr>
      <w:r w:rsidRPr="00E6516F">
        <w:t>Table 6.2.4.3.3-7: HTTP GET (step 5, Table 6.2.4.3.2-1;</w:t>
      </w:r>
      <w:r w:rsidRPr="00E6516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3A05DC7F"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6E011169" w14:textId="77777777" w:rsidR="0071087C" w:rsidRPr="00E6516F" w:rsidRDefault="0071087C" w:rsidP="00174677">
            <w:pPr>
              <w:pStyle w:val="TAL"/>
            </w:pPr>
            <w:r w:rsidRPr="00E6516F">
              <w:t>Derivation Path: TS 36.579-1 [2], Table 5.5.4.2-1, condition FD_HTTP</w:t>
            </w:r>
          </w:p>
        </w:tc>
      </w:tr>
    </w:tbl>
    <w:p w14:paraId="04B708BB" w14:textId="77777777" w:rsidR="0071087C" w:rsidRPr="00E6516F" w:rsidRDefault="0071087C" w:rsidP="0071087C"/>
    <w:p w14:paraId="7CD6A7DA" w14:textId="59046897" w:rsidR="0071087C" w:rsidRPr="00E6516F" w:rsidRDefault="0071087C" w:rsidP="0071087C">
      <w:pPr>
        <w:pStyle w:val="TH"/>
      </w:pPr>
      <w:r w:rsidRPr="00E6516F">
        <w:t>Table 6.2.4.3.3-8: HTTP 200 (OK) (step 5, Table 6.2.4.3.2-1;</w:t>
      </w:r>
      <w:r w:rsidRPr="00E6516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55825FE9"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51F23FB2" w14:textId="77777777" w:rsidR="0071087C" w:rsidRPr="00E6516F" w:rsidRDefault="0071087C" w:rsidP="00174677">
            <w:pPr>
              <w:pStyle w:val="TAL"/>
            </w:pPr>
            <w:r w:rsidRPr="00E6516F">
              <w:t>Derivation Path: TS 36.579-1 [2], Table 5.5.4.6-1, condition FD_HTTP</w:t>
            </w:r>
          </w:p>
        </w:tc>
      </w:tr>
    </w:tbl>
    <w:p w14:paraId="0ABC9656" w14:textId="77777777" w:rsidR="0071087C" w:rsidRPr="00E6516F" w:rsidRDefault="0071087C" w:rsidP="0071087C"/>
    <w:p w14:paraId="7FE02606" w14:textId="68D55CCB" w:rsidR="0071087C" w:rsidRPr="00E6516F" w:rsidRDefault="0071087C" w:rsidP="0071087C">
      <w:pPr>
        <w:pStyle w:val="TH"/>
      </w:pPr>
      <w:r w:rsidRPr="00E6516F">
        <w:t>Table 6.2.4.3.3-9: Void</w:t>
      </w:r>
    </w:p>
    <w:p w14:paraId="5B033B07" w14:textId="77777777" w:rsidR="00B93CA2" w:rsidRPr="00E6516F" w:rsidRDefault="00B93CA2" w:rsidP="00B93CA2"/>
    <w:p w14:paraId="7F09DFF4" w14:textId="192D4C37" w:rsidR="0071087C" w:rsidRPr="00E6516F" w:rsidRDefault="0071087C" w:rsidP="0071087C">
      <w:pPr>
        <w:pStyle w:val="TH"/>
      </w:pPr>
      <w:r w:rsidRPr="00E6516F">
        <w:t>Table 6.2.4.3.3-10: SIP MESSAGE (step 5, Table 6.2.4.3.2-1;</w:t>
      </w:r>
      <w:r w:rsidRPr="00E6516F">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3E7653DF" w14:textId="77777777" w:rsidTr="00174677">
        <w:tc>
          <w:tcPr>
            <w:tcW w:w="9645" w:type="dxa"/>
            <w:gridSpan w:val="5"/>
          </w:tcPr>
          <w:p w14:paraId="38E18349" w14:textId="77777777" w:rsidR="0071087C" w:rsidRPr="00E6516F" w:rsidRDefault="0071087C" w:rsidP="00174677">
            <w:pPr>
              <w:pStyle w:val="TAL"/>
            </w:pPr>
            <w:r w:rsidRPr="00E6516F">
              <w:t>Derivation Path: TS 36.579-1 [2], Table 5.5.2.7.1-1, condition MCDATA_FD, RESOURCE_LISTS, MCDATA_SIGNALLING</w:t>
            </w:r>
          </w:p>
        </w:tc>
      </w:tr>
      <w:tr w:rsidR="0071087C" w:rsidRPr="00E6516F" w14:paraId="744E0BAC" w14:textId="77777777" w:rsidTr="00174677">
        <w:tc>
          <w:tcPr>
            <w:tcW w:w="2837" w:type="dxa"/>
            <w:hideMark/>
          </w:tcPr>
          <w:p w14:paraId="47B89DE6" w14:textId="77777777" w:rsidR="0071087C" w:rsidRPr="00E6516F" w:rsidRDefault="0071087C" w:rsidP="00174677">
            <w:pPr>
              <w:pStyle w:val="TAH"/>
            </w:pPr>
            <w:r w:rsidRPr="00E6516F">
              <w:t>Information Element</w:t>
            </w:r>
          </w:p>
        </w:tc>
        <w:tc>
          <w:tcPr>
            <w:tcW w:w="2127" w:type="dxa"/>
            <w:hideMark/>
          </w:tcPr>
          <w:p w14:paraId="108E6064" w14:textId="77777777" w:rsidR="0071087C" w:rsidRPr="00E6516F" w:rsidRDefault="0071087C" w:rsidP="00174677">
            <w:pPr>
              <w:pStyle w:val="TAH"/>
            </w:pPr>
            <w:r w:rsidRPr="00E6516F">
              <w:t>Value/remark</w:t>
            </w:r>
          </w:p>
        </w:tc>
        <w:tc>
          <w:tcPr>
            <w:tcW w:w="2127" w:type="dxa"/>
            <w:hideMark/>
          </w:tcPr>
          <w:p w14:paraId="41149C04" w14:textId="77777777" w:rsidR="0071087C" w:rsidRPr="00E6516F" w:rsidRDefault="0071087C" w:rsidP="00174677">
            <w:pPr>
              <w:pStyle w:val="TAH"/>
            </w:pPr>
            <w:r w:rsidRPr="00E6516F">
              <w:t>Comment</w:t>
            </w:r>
          </w:p>
        </w:tc>
        <w:tc>
          <w:tcPr>
            <w:tcW w:w="1419" w:type="dxa"/>
            <w:hideMark/>
          </w:tcPr>
          <w:p w14:paraId="4EB22E6D" w14:textId="77777777" w:rsidR="0071087C" w:rsidRPr="00E6516F" w:rsidRDefault="0071087C" w:rsidP="00174677">
            <w:pPr>
              <w:pStyle w:val="TAH"/>
            </w:pPr>
            <w:r w:rsidRPr="00E6516F">
              <w:t>Reference</w:t>
            </w:r>
          </w:p>
        </w:tc>
        <w:tc>
          <w:tcPr>
            <w:tcW w:w="1135" w:type="dxa"/>
            <w:hideMark/>
          </w:tcPr>
          <w:p w14:paraId="24ABF7CC" w14:textId="77777777" w:rsidR="0071087C" w:rsidRPr="00E6516F" w:rsidRDefault="0071087C" w:rsidP="00174677">
            <w:pPr>
              <w:pStyle w:val="TAH"/>
            </w:pPr>
            <w:r w:rsidRPr="00E6516F">
              <w:t>Condition</w:t>
            </w:r>
          </w:p>
        </w:tc>
      </w:tr>
      <w:tr w:rsidR="0071087C" w:rsidRPr="00E6516F" w14:paraId="2728CFBF" w14:textId="77777777" w:rsidTr="00174677">
        <w:tc>
          <w:tcPr>
            <w:tcW w:w="2837" w:type="dxa"/>
            <w:vAlign w:val="center"/>
            <w:hideMark/>
          </w:tcPr>
          <w:p w14:paraId="7A9A10CB" w14:textId="77777777" w:rsidR="0071087C" w:rsidRPr="00E6516F" w:rsidRDefault="0071087C" w:rsidP="00174677">
            <w:pPr>
              <w:pStyle w:val="TAL"/>
              <w:rPr>
                <w:b/>
                <w:bCs/>
              </w:rPr>
            </w:pPr>
            <w:r w:rsidRPr="00E6516F">
              <w:rPr>
                <w:b/>
                <w:bCs/>
              </w:rPr>
              <w:t>Message-body</w:t>
            </w:r>
          </w:p>
        </w:tc>
        <w:tc>
          <w:tcPr>
            <w:tcW w:w="2127" w:type="dxa"/>
          </w:tcPr>
          <w:p w14:paraId="03833223" w14:textId="77777777" w:rsidR="0071087C" w:rsidRPr="00E6516F" w:rsidRDefault="0071087C" w:rsidP="00174677">
            <w:pPr>
              <w:pStyle w:val="TAL"/>
            </w:pPr>
          </w:p>
        </w:tc>
        <w:tc>
          <w:tcPr>
            <w:tcW w:w="2127" w:type="dxa"/>
          </w:tcPr>
          <w:p w14:paraId="5B271BE4" w14:textId="77777777" w:rsidR="0071087C" w:rsidRPr="00E6516F" w:rsidRDefault="0071087C" w:rsidP="00174677">
            <w:pPr>
              <w:pStyle w:val="TAL"/>
            </w:pPr>
          </w:p>
        </w:tc>
        <w:tc>
          <w:tcPr>
            <w:tcW w:w="1419" w:type="dxa"/>
          </w:tcPr>
          <w:p w14:paraId="0665D5FE" w14:textId="77777777" w:rsidR="0071087C" w:rsidRPr="00E6516F" w:rsidRDefault="0071087C" w:rsidP="00174677">
            <w:pPr>
              <w:pStyle w:val="TAL"/>
            </w:pPr>
          </w:p>
        </w:tc>
        <w:tc>
          <w:tcPr>
            <w:tcW w:w="1135" w:type="dxa"/>
            <w:vAlign w:val="bottom"/>
          </w:tcPr>
          <w:p w14:paraId="0BCF34CA" w14:textId="77777777" w:rsidR="0071087C" w:rsidRPr="00E6516F" w:rsidRDefault="0071087C" w:rsidP="00174677">
            <w:pPr>
              <w:pStyle w:val="TAL"/>
            </w:pPr>
          </w:p>
        </w:tc>
      </w:tr>
      <w:tr w:rsidR="0071087C" w:rsidRPr="00E6516F" w14:paraId="0BA66898" w14:textId="77777777" w:rsidTr="004312E8">
        <w:tc>
          <w:tcPr>
            <w:tcW w:w="2837" w:type="dxa"/>
            <w:vAlign w:val="center"/>
          </w:tcPr>
          <w:p w14:paraId="63B6AC39" w14:textId="77777777" w:rsidR="0071087C" w:rsidRPr="00E6516F" w:rsidRDefault="0071087C" w:rsidP="00174677">
            <w:pPr>
              <w:pStyle w:val="TAL"/>
              <w:rPr>
                <w:b/>
                <w:bCs/>
              </w:rPr>
            </w:pPr>
            <w:r w:rsidRPr="00E6516F">
              <w:t xml:space="preserve">  MIME body part</w:t>
            </w:r>
          </w:p>
        </w:tc>
        <w:tc>
          <w:tcPr>
            <w:tcW w:w="2127" w:type="dxa"/>
            <w:vAlign w:val="center"/>
          </w:tcPr>
          <w:p w14:paraId="71F9FEBD" w14:textId="77777777" w:rsidR="0071087C" w:rsidRPr="00E6516F" w:rsidRDefault="0071087C" w:rsidP="00174677">
            <w:pPr>
              <w:pStyle w:val="TAL"/>
            </w:pPr>
          </w:p>
        </w:tc>
        <w:tc>
          <w:tcPr>
            <w:tcW w:w="2127" w:type="dxa"/>
          </w:tcPr>
          <w:p w14:paraId="1EAE986A" w14:textId="77777777" w:rsidR="0071087C" w:rsidRPr="00E6516F" w:rsidRDefault="0071087C" w:rsidP="00174677">
            <w:pPr>
              <w:pStyle w:val="TAL"/>
            </w:pPr>
            <w:r w:rsidRPr="00E6516F">
              <w:rPr>
                <w:b/>
                <w:bCs/>
              </w:rPr>
              <w:t>MCData-Info</w:t>
            </w:r>
          </w:p>
        </w:tc>
        <w:tc>
          <w:tcPr>
            <w:tcW w:w="1419" w:type="dxa"/>
          </w:tcPr>
          <w:p w14:paraId="2B19E8CF" w14:textId="77777777" w:rsidR="0071087C" w:rsidRPr="00E6516F" w:rsidRDefault="0071087C" w:rsidP="00174677">
            <w:pPr>
              <w:pStyle w:val="TAL"/>
            </w:pPr>
          </w:p>
        </w:tc>
        <w:tc>
          <w:tcPr>
            <w:tcW w:w="1135" w:type="dxa"/>
            <w:vAlign w:val="bottom"/>
          </w:tcPr>
          <w:p w14:paraId="1C051FEC" w14:textId="77777777" w:rsidR="0071087C" w:rsidRPr="00E6516F" w:rsidRDefault="0071087C" w:rsidP="00174677">
            <w:pPr>
              <w:pStyle w:val="TAL"/>
            </w:pPr>
          </w:p>
        </w:tc>
      </w:tr>
      <w:tr w:rsidR="0071087C" w:rsidRPr="00E6516F" w14:paraId="019A2B68" w14:textId="77777777" w:rsidTr="00174677">
        <w:tc>
          <w:tcPr>
            <w:tcW w:w="2837" w:type="dxa"/>
            <w:vAlign w:val="center"/>
          </w:tcPr>
          <w:p w14:paraId="0A074A1E" w14:textId="77777777" w:rsidR="0071087C" w:rsidRPr="00E6516F" w:rsidRDefault="0071087C" w:rsidP="00174677">
            <w:pPr>
              <w:pStyle w:val="TAL"/>
              <w:rPr>
                <w:b/>
                <w:bCs/>
              </w:rPr>
            </w:pPr>
            <w:r w:rsidRPr="00E6516F">
              <w:t xml:space="preserve">    MIME-part-headers</w:t>
            </w:r>
          </w:p>
        </w:tc>
        <w:tc>
          <w:tcPr>
            <w:tcW w:w="2127" w:type="dxa"/>
          </w:tcPr>
          <w:p w14:paraId="54B30B88" w14:textId="77777777" w:rsidR="0071087C" w:rsidRPr="00E6516F" w:rsidRDefault="0071087C" w:rsidP="00174677">
            <w:pPr>
              <w:pStyle w:val="TAL"/>
            </w:pPr>
            <w:r w:rsidRPr="00E6516F">
              <w:t>MCData-Info as described in Table 6.2.4.3.3-5</w:t>
            </w:r>
          </w:p>
        </w:tc>
        <w:tc>
          <w:tcPr>
            <w:tcW w:w="2127" w:type="dxa"/>
          </w:tcPr>
          <w:p w14:paraId="73CE47CE" w14:textId="77777777" w:rsidR="0071087C" w:rsidRPr="00E6516F" w:rsidRDefault="0071087C" w:rsidP="00174677">
            <w:pPr>
              <w:pStyle w:val="TAL"/>
            </w:pPr>
          </w:p>
        </w:tc>
        <w:tc>
          <w:tcPr>
            <w:tcW w:w="1419" w:type="dxa"/>
          </w:tcPr>
          <w:p w14:paraId="4BA59D26" w14:textId="77777777" w:rsidR="0071087C" w:rsidRPr="00E6516F" w:rsidRDefault="0071087C" w:rsidP="00174677">
            <w:pPr>
              <w:pStyle w:val="TAL"/>
            </w:pPr>
          </w:p>
        </w:tc>
        <w:tc>
          <w:tcPr>
            <w:tcW w:w="1135" w:type="dxa"/>
            <w:vAlign w:val="bottom"/>
          </w:tcPr>
          <w:p w14:paraId="2B8AA9A0" w14:textId="77777777" w:rsidR="0071087C" w:rsidRPr="00E6516F" w:rsidRDefault="0071087C" w:rsidP="00174677">
            <w:pPr>
              <w:pStyle w:val="TAL"/>
            </w:pPr>
          </w:p>
        </w:tc>
      </w:tr>
      <w:tr w:rsidR="0071087C" w:rsidRPr="00E6516F" w14:paraId="7A37B87A" w14:textId="77777777" w:rsidTr="004312E8">
        <w:tc>
          <w:tcPr>
            <w:tcW w:w="2837" w:type="dxa"/>
            <w:vAlign w:val="center"/>
          </w:tcPr>
          <w:p w14:paraId="127FE4D0" w14:textId="77777777" w:rsidR="0071087C" w:rsidRPr="00E6516F" w:rsidRDefault="0071087C" w:rsidP="00174677">
            <w:pPr>
              <w:pStyle w:val="TAL"/>
              <w:rPr>
                <w:b/>
                <w:bCs/>
              </w:rPr>
            </w:pPr>
            <w:r w:rsidRPr="00E6516F">
              <w:t xml:space="preserve">  MIME body part</w:t>
            </w:r>
          </w:p>
        </w:tc>
        <w:tc>
          <w:tcPr>
            <w:tcW w:w="2127" w:type="dxa"/>
          </w:tcPr>
          <w:p w14:paraId="4F79C399" w14:textId="77777777" w:rsidR="0071087C" w:rsidRPr="00E6516F" w:rsidRDefault="0071087C" w:rsidP="00174677">
            <w:pPr>
              <w:pStyle w:val="TAL"/>
            </w:pPr>
          </w:p>
        </w:tc>
        <w:tc>
          <w:tcPr>
            <w:tcW w:w="2127" w:type="dxa"/>
            <w:tcBorders>
              <w:bottom w:val="single" w:sz="4" w:space="0" w:color="auto"/>
            </w:tcBorders>
          </w:tcPr>
          <w:p w14:paraId="0D51A73B" w14:textId="77777777" w:rsidR="0071087C" w:rsidRPr="00E6516F" w:rsidRDefault="0071087C" w:rsidP="00174677">
            <w:pPr>
              <w:pStyle w:val="TAL"/>
            </w:pPr>
            <w:r w:rsidRPr="00E6516F">
              <w:rPr>
                <w:b/>
                <w:bCs/>
              </w:rPr>
              <w:t>MCData Data signalling message</w:t>
            </w:r>
          </w:p>
        </w:tc>
        <w:tc>
          <w:tcPr>
            <w:tcW w:w="1419" w:type="dxa"/>
          </w:tcPr>
          <w:p w14:paraId="108927C0" w14:textId="77777777" w:rsidR="0071087C" w:rsidRPr="00E6516F" w:rsidRDefault="0071087C" w:rsidP="00174677">
            <w:pPr>
              <w:pStyle w:val="TAL"/>
            </w:pPr>
          </w:p>
        </w:tc>
        <w:tc>
          <w:tcPr>
            <w:tcW w:w="1135" w:type="dxa"/>
            <w:vAlign w:val="bottom"/>
          </w:tcPr>
          <w:p w14:paraId="78C6B5C1" w14:textId="77777777" w:rsidR="0071087C" w:rsidRPr="00E6516F" w:rsidRDefault="0071087C" w:rsidP="00174677">
            <w:pPr>
              <w:pStyle w:val="TAL"/>
            </w:pPr>
          </w:p>
        </w:tc>
      </w:tr>
      <w:tr w:rsidR="0071087C" w:rsidRPr="00E6516F" w14:paraId="756B4752" w14:textId="77777777" w:rsidTr="004312E8">
        <w:tc>
          <w:tcPr>
            <w:tcW w:w="2837" w:type="dxa"/>
          </w:tcPr>
          <w:p w14:paraId="46AD1AD4" w14:textId="77777777" w:rsidR="0071087C" w:rsidRPr="00E6516F" w:rsidRDefault="0071087C" w:rsidP="00174677">
            <w:pPr>
              <w:pStyle w:val="TAL"/>
              <w:rPr>
                <w:b/>
                <w:bCs/>
              </w:rPr>
            </w:pPr>
            <w:r w:rsidRPr="00E6516F">
              <w:t xml:space="preserve">    MIME-part-body</w:t>
            </w:r>
          </w:p>
        </w:tc>
        <w:tc>
          <w:tcPr>
            <w:tcW w:w="2127" w:type="dxa"/>
          </w:tcPr>
          <w:p w14:paraId="79EB1041" w14:textId="77777777" w:rsidR="0071087C" w:rsidRPr="00E6516F" w:rsidRDefault="0071087C" w:rsidP="00174677">
            <w:pPr>
              <w:pStyle w:val="TAL"/>
            </w:pPr>
            <w:r w:rsidRPr="00E6516F">
              <w:t>MCData Protected Payload Message containing FD NOTIFICATION as described in Table 6.2.4.3.3-11</w:t>
            </w:r>
          </w:p>
        </w:tc>
        <w:tc>
          <w:tcPr>
            <w:tcW w:w="2127" w:type="dxa"/>
            <w:tcBorders>
              <w:bottom w:val="single" w:sz="4" w:space="0" w:color="auto"/>
            </w:tcBorders>
          </w:tcPr>
          <w:p w14:paraId="49DB7444" w14:textId="77777777" w:rsidR="0071087C" w:rsidRPr="00E6516F" w:rsidRDefault="0071087C" w:rsidP="00174677">
            <w:pPr>
              <w:pStyle w:val="TAL"/>
            </w:pPr>
          </w:p>
        </w:tc>
        <w:tc>
          <w:tcPr>
            <w:tcW w:w="1419" w:type="dxa"/>
          </w:tcPr>
          <w:p w14:paraId="030828DA" w14:textId="77777777" w:rsidR="0071087C" w:rsidRPr="00E6516F" w:rsidRDefault="0071087C" w:rsidP="00174677">
            <w:pPr>
              <w:pStyle w:val="TAL"/>
            </w:pPr>
          </w:p>
        </w:tc>
        <w:tc>
          <w:tcPr>
            <w:tcW w:w="1135" w:type="dxa"/>
            <w:vAlign w:val="bottom"/>
          </w:tcPr>
          <w:p w14:paraId="6B13E5FF" w14:textId="77777777" w:rsidR="0071087C" w:rsidRPr="00E6516F" w:rsidRDefault="0071087C" w:rsidP="00174677">
            <w:pPr>
              <w:pStyle w:val="TAL"/>
            </w:pPr>
          </w:p>
        </w:tc>
      </w:tr>
    </w:tbl>
    <w:p w14:paraId="0AD69654" w14:textId="77777777" w:rsidR="0071087C" w:rsidRPr="00E6516F" w:rsidRDefault="0071087C" w:rsidP="0071087C"/>
    <w:p w14:paraId="6551BC9A" w14:textId="77777777" w:rsidR="0071087C" w:rsidRPr="00E6516F" w:rsidRDefault="0071087C" w:rsidP="0071087C">
      <w:pPr>
        <w:pStyle w:val="TH"/>
      </w:pPr>
      <w:r w:rsidRPr="00E6516F">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766439EB" w14:textId="77777777" w:rsidTr="004312E8">
        <w:tc>
          <w:tcPr>
            <w:tcW w:w="9645" w:type="dxa"/>
          </w:tcPr>
          <w:p w14:paraId="0BBD409B" w14:textId="77777777" w:rsidR="0071087C" w:rsidRPr="00E6516F" w:rsidRDefault="0071087C" w:rsidP="00174677">
            <w:pPr>
              <w:pStyle w:val="TAL"/>
            </w:pPr>
            <w:r w:rsidRPr="00E6516F">
              <w:t>Derivation Path: TS 36.579-1 [2], Table 5.5.3.8.7-1, condition FD_COMPLETED</w:t>
            </w:r>
          </w:p>
        </w:tc>
      </w:tr>
    </w:tbl>
    <w:p w14:paraId="555F8E92" w14:textId="77777777" w:rsidR="0071087C" w:rsidRPr="00E6516F" w:rsidRDefault="0071087C" w:rsidP="0071087C"/>
    <w:p w14:paraId="4DED66E8" w14:textId="48FD0FBE" w:rsidR="0071087C" w:rsidRPr="00E6516F" w:rsidRDefault="0071087C" w:rsidP="0071087C">
      <w:pPr>
        <w:pStyle w:val="TH"/>
      </w:pPr>
      <w:r w:rsidRPr="00E6516F">
        <w:t>Table 6.2.4.3.3-12: SIP MESSAGE (step 16, Table 6.2.4.3.2-1;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1B9BC664" w14:textId="77777777" w:rsidTr="00174677">
        <w:tc>
          <w:tcPr>
            <w:tcW w:w="9645" w:type="dxa"/>
            <w:gridSpan w:val="5"/>
            <w:tcBorders>
              <w:top w:val="single" w:sz="4" w:space="0" w:color="auto"/>
              <w:left w:val="single" w:sz="4" w:space="0" w:color="auto"/>
              <w:bottom w:val="single" w:sz="4" w:space="0" w:color="auto"/>
              <w:right w:val="single" w:sz="4" w:space="0" w:color="auto"/>
            </w:tcBorders>
          </w:tcPr>
          <w:p w14:paraId="2791B364" w14:textId="77777777" w:rsidR="0071087C" w:rsidRPr="00E6516F" w:rsidRDefault="0071087C" w:rsidP="00174677">
            <w:pPr>
              <w:pStyle w:val="TAL"/>
            </w:pPr>
            <w:r w:rsidRPr="00E6516F">
              <w:t>Derivation Path: TS 36.579-1 [2], Table 5.5.2.7.1-1, condition MCDATA_FD, RESOURCE_LISTS, MCDATA_SIGNALLING</w:t>
            </w:r>
          </w:p>
        </w:tc>
      </w:tr>
      <w:tr w:rsidR="0071087C" w:rsidRPr="00E6516F" w14:paraId="784F41ED"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8D3E7CD"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706BA1"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27DDD642"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0471627E"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0CDC3E50" w14:textId="77777777" w:rsidR="0071087C" w:rsidRPr="00E6516F" w:rsidRDefault="0071087C" w:rsidP="00174677">
            <w:pPr>
              <w:pStyle w:val="TAH"/>
            </w:pPr>
            <w:r w:rsidRPr="00E6516F">
              <w:t>Condition</w:t>
            </w:r>
          </w:p>
        </w:tc>
      </w:tr>
      <w:tr w:rsidR="0071087C" w:rsidRPr="00E6516F" w14:paraId="348FFF77"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58716D5D"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27D7522"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720365DA"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767477F"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02E8AD0" w14:textId="77777777" w:rsidR="0071087C" w:rsidRPr="00E6516F" w:rsidRDefault="0071087C" w:rsidP="00174677">
            <w:pPr>
              <w:pStyle w:val="TAL"/>
            </w:pPr>
          </w:p>
        </w:tc>
      </w:tr>
      <w:tr w:rsidR="0071087C" w:rsidRPr="00E6516F" w14:paraId="383F3EB8"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13485106"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8591005"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BC87C89"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055E831E"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D8C661" w14:textId="77777777" w:rsidR="0071087C" w:rsidRPr="00E6516F" w:rsidRDefault="0071087C" w:rsidP="00174677">
            <w:pPr>
              <w:pStyle w:val="TAL"/>
            </w:pPr>
          </w:p>
        </w:tc>
      </w:tr>
      <w:tr w:rsidR="0071087C" w:rsidRPr="00E6516F" w14:paraId="606A645C" w14:textId="77777777" w:rsidTr="00174677">
        <w:tc>
          <w:tcPr>
            <w:tcW w:w="2837" w:type="dxa"/>
            <w:tcBorders>
              <w:top w:val="single" w:sz="4" w:space="0" w:color="auto"/>
              <w:left w:val="single" w:sz="4" w:space="0" w:color="auto"/>
              <w:bottom w:val="single" w:sz="4" w:space="0" w:color="auto"/>
              <w:right w:val="single" w:sz="4" w:space="0" w:color="auto"/>
            </w:tcBorders>
            <w:vAlign w:val="center"/>
          </w:tcPr>
          <w:p w14:paraId="6D55FD9F" w14:textId="77777777" w:rsidR="0071087C" w:rsidRPr="00E6516F" w:rsidRDefault="0071087C" w:rsidP="00174677">
            <w:pPr>
              <w:pStyle w:val="TAL"/>
              <w:rPr>
                <w:b/>
                <w:bCs/>
              </w:rPr>
            </w:pPr>
            <w:r w:rsidRPr="00E6516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6EFA25E" w14:textId="77777777" w:rsidR="0071087C" w:rsidRPr="00E6516F" w:rsidRDefault="0071087C" w:rsidP="00174677">
            <w:pPr>
              <w:pStyle w:val="TAL"/>
            </w:pPr>
            <w:r w:rsidRPr="00E6516F">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0234AF51"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A366E9F"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53EAC72" w14:textId="77777777" w:rsidR="0071087C" w:rsidRPr="00E6516F" w:rsidRDefault="0071087C" w:rsidP="00174677">
            <w:pPr>
              <w:pStyle w:val="TAL"/>
            </w:pPr>
          </w:p>
        </w:tc>
      </w:tr>
      <w:tr w:rsidR="0071087C" w:rsidRPr="00E6516F" w14:paraId="59F89396" w14:textId="77777777" w:rsidTr="004312E8">
        <w:tc>
          <w:tcPr>
            <w:tcW w:w="2837" w:type="dxa"/>
            <w:vAlign w:val="center"/>
          </w:tcPr>
          <w:p w14:paraId="6C98FA2E" w14:textId="77777777" w:rsidR="0071087C" w:rsidRPr="00E6516F" w:rsidRDefault="0071087C" w:rsidP="00174677">
            <w:pPr>
              <w:pStyle w:val="TAL"/>
              <w:rPr>
                <w:b/>
                <w:bCs/>
              </w:rPr>
            </w:pPr>
            <w:r w:rsidRPr="00E6516F">
              <w:t xml:space="preserve">  MIME body part</w:t>
            </w:r>
          </w:p>
        </w:tc>
        <w:tc>
          <w:tcPr>
            <w:tcW w:w="2127" w:type="dxa"/>
          </w:tcPr>
          <w:p w14:paraId="43C2B1F8" w14:textId="77777777" w:rsidR="0071087C" w:rsidRPr="00E6516F" w:rsidRDefault="0071087C" w:rsidP="00174677">
            <w:pPr>
              <w:pStyle w:val="TAL"/>
            </w:pPr>
          </w:p>
        </w:tc>
        <w:tc>
          <w:tcPr>
            <w:tcW w:w="2127" w:type="dxa"/>
            <w:tcBorders>
              <w:bottom w:val="single" w:sz="4" w:space="0" w:color="auto"/>
            </w:tcBorders>
          </w:tcPr>
          <w:p w14:paraId="1F32494B"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7327FAF"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595AAE" w14:textId="77777777" w:rsidR="0071087C" w:rsidRPr="00E6516F" w:rsidRDefault="0071087C" w:rsidP="00174677">
            <w:pPr>
              <w:pStyle w:val="TAL"/>
            </w:pPr>
          </w:p>
        </w:tc>
      </w:tr>
      <w:tr w:rsidR="0071087C" w:rsidRPr="00E6516F" w14:paraId="64AF48E2" w14:textId="77777777" w:rsidTr="004312E8">
        <w:tc>
          <w:tcPr>
            <w:tcW w:w="2837" w:type="dxa"/>
          </w:tcPr>
          <w:p w14:paraId="3042BB2F" w14:textId="77777777" w:rsidR="0071087C" w:rsidRPr="00E6516F" w:rsidRDefault="0071087C" w:rsidP="00174677">
            <w:pPr>
              <w:pStyle w:val="TAL"/>
              <w:rPr>
                <w:b/>
                <w:bCs/>
              </w:rPr>
            </w:pPr>
            <w:r w:rsidRPr="00E6516F">
              <w:t xml:space="preserve">    MIME-part-body</w:t>
            </w:r>
          </w:p>
        </w:tc>
        <w:tc>
          <w:tcPr>
            <w:tcW w:w="2127" w:type="dxa"/>
          </w:tcPr>
          <w:p w14:paraId="0B13BDD0" w14:textId="77777777" w:rsidR="0071087C" w:rsidRPr="00E6516F" w:rsidRDefault="0071087C" w:rsidP="00174677">
            <w:pPr>
              <w:pStyle w:val="TAL"/>
            </w:pPr>
            <w:r w:rsidRPr="00E6516F">
              <w:t>MCData Protected Payload Message containing FD NOTIFICATION as described in Table 6.2.4.3.3-13</w:t>
            </w:r>
          </w:p>
        </w:tc>
        <w:tc>
          <w:tcPr>
            <w:tcW w:w="2127" w:type="dxa"/>
            <w:tcBorders>
              <w:bottom w:val="single" w:sz="4" w:space="0" w:color="auto"/>
            </w:tcBorders>
          </w:tcPr>
          <w:p w14:paraId="0F658FD6"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64BABDB"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0CC35A" w14:textId="77777777" w:rsidR="0071087C" w:rsidRPr="00E6516F" w:rsidRDefault="0071087C" w:rsidP="00174677">
            <w:pPr>
              <w:pStyle w:val="TAL"/>
            </w:pPr>
          </w:p>
        </w:tc>
      </w:tr>
    </w:tbl>
    <w:p w14:paraId="0F845AF9" w14:textId="77777777" w:rsidR="0071087C" w:rsidRPr="00E6516F" w:rsidRDefault="0071087C" w:rsidP="0071087C"/>
    <w:p w14:paraId="63A2C49E" w14:textId="77777777" w:rsidR="0071087C" w:rsidRPr="00E6516F" w:rsidRDefault="0071087C" w:rsidP="0071087C">
      <w:pPr>
        <w:pStyle w:val="TH"/>
      </w:pPr>
      <w:r w:rsidRPr="00E6516F">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0720EB1A"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765DCA25" w14:textId="77777777" w:rsidR="0071087C" w:rsidRPr="00E6516F" w:rsidRDefault="0071087C" w:rsidP="00174677">
            <w:pPr>
              <w:pStyle w:val="TAL"/>
            </w:pPr>
            <w:r w:rsidRPr="00E6516F">
              <w:t>Derivation Path: TS 36.579-1 [2], Table 5.5.3.8.7-1, condition FD_REJECTED</w:t>
            </w:r>
          </w:p>
        </w:tc>
      </w:tr>
    </w:tbl>
    <w:p w14:paraId="4A4E81C4" w14:textId="77777777" w:rsidR="0071087C" w:rsidRPr="00E6516F" w:rsidRDefault="0071087C" w:rsidP="0071087C"/>
    <w:p w14:paraId="40D51824" w14:textId="77777777" w:rsidR="0071087C" w:rsidRPr="00E6516F" w:rsidRDefault="0071087C" w:rsidP="0071087C">
      <w:pPr>
        <w:pStyle w:val="Heading3"/>
      </w:pPr>
      <w:bookmarkStart w:id="931" w:name="_Toc42507362"/>
      <w:bookmarkStart w:id="932" w:name="_Toc52307893"/>
      <w:bookmarkStart w:id="933" w:name="_Toc52782423"/>
      <w:bookmarkStart w:id="934" w:name="_Toc52783034"/>
      <w:bookmarkStart w:id="935" w:name="_Toc59042903"/>
      <w:bookmarkStart w:id="936" w:name="_Toc75459154"/>
      <w:bookmarkStart w:id="937" w:name="_Toc90630594"/>
      <w:bookmarkStart w:id="938" w:name="_Toc100778801"/>
      <w:bookmarkStart w:id="939" w:name="_Toc101286132"/>
      <w:bookmarkStart w:id="940" w:name="_Toc522499816"/>
      <w:bookmarkStart w:id="941" w:name="_Toc25610669"/>
      <w:bookmarkStart w:id="942" w:name="_Toc106817718"/>
      <w:bookmarkStart w:id="943" w:name="_Toc106817843"/>
      <w:bookmarkEnd w:id="908"/>
      <w:bookmarkEnd w:id="909"/>
      <w:r w:rsidRPr="00E6516F">
        <w:t>6.2.5</w:t>
      </w:r>
      <w:r w:rsidRPr="00E6516F">
        <w:tab/>
        <w:t>On-network / File Distribution (FD) / FD Using HTTP / One-to-one Standalone FD / Mandatory Download / With Disposition Request / Client Originated (CO)</w:t>
      </w:r>
      <w:bookmarkEnd w:id="931"/>
      <w:bookmarkEnd w:id="932"/>
      <w:bookmarkEnd w:id="933"/>
      <w:bookmarkEnd w:id="934"/>
      <w:bookmarkEnd w:id="935"/>
      <w:bookmarkEnd w:id="936"/>
      <w:bookmarkEnd w:id="937"/>
      <w:bookmarkEnd w:id="938"/>
      <w:bookmarkEnd w:id="939"/>
      <w:bookmarkEnd w:id="942"/>
      <w:bookmarkEnd w:id="943"/>
    </w:p>
    <w:p w14:paraId="4A0BF20C" w14:textId="77777777" w:rsidR="0071087C" w:rsidRPr="00E6516F" w:rsidRDefault="0071087C" w:rsidP="0071087C">
      <w:pPr>
        <w:pStyle w:val="H6"/>
      </w:pPr>
      <w:bookmarkStart w:id="944" w:name="_Toc52782424"/>
      <w:bookmarkStart w:id="945" w:name="_Toc52783035"/>
      <w:bookmarkStart w:id="946" w:name="_Toc59042904"/>
      <w:r w:rsidRPr="00E6516F">
        <w:t>6.2.5.1</w:t>
      </w:r>
      <w:r w:rsidRPr="00E6516F">
        <w:tab/>
        <w:t>Test Purpose (TP)</w:t>
      </w:r>
      <w:bookmarkEnd w:id="944"/>
      <w:bookmarkEnd w:id="945"/>
      <w:bookmarkEnd w:id="946"/>
    </w:p>
    <w:p w14:paraId="47518F73" w14:textId="77777777" w:rsidR="0071087C" w:rsidRPr="00E6516F" w:rsidRDefault="0071087C" w:rsidP="0071087C">
      <w:pPr>
        <w:pStyle w:val="H6"/>
      </w:pPr>
      <w:r w:rsidRPr="00E6516F">
        <w:t>(1)</w:t>
      </w:r>
    </w:p>
    <w:p w14:paraId="1EF9077F"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52A14902"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107AC292"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14:paraId="508723A5"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6B6F4B27" w14:textId="77777777" w:rsidR="0071087C" w:rsidRPr="00E6516F" w:rsidRDefault="0071087C" w:rsidP="0071087C">
      <w:pPr>
        <w:pStyle w:val="PL"/>
        <w:rPr>
          <w:noProof w:val="0"/>
        </w:rPr>
      </w:pPr>
      <w:r w:rsidRPr="00E6516F">
        <w:rPr>
          <w:noProof w:val="0"/>
        </w:rPr>
        <w:t xml:space="preserve">            }</w:t>
      </w:r>
    </w:p>
    <w:p w14:paraId="27A30BAF" w14:textId="77777777" w:rsidR="0071087C" w:rsidRPr="00E6516F" w:rsidRDefault="0071087C" w:rsidP="0071087C">
      <w:pPr>
        <w:pStyle w:val="PL"/>
        <w:rPr>
          <w:noProof w:val="0"/>
        </w:rPr>
      </w:pPr>
    </w:p>
    <w:p w14:paraId="3503FD6F" w14:textId="77777777" w:rsidR="0071087C" w:rsidRPr="00E6516F" w:rsidRDefault="0071087C" w:rsidP="0071087C">
      <w:pPr>
        <w:pStyle w:val="H6"/>
      </w:pPr>
      <w:r w:rsidRPr="00E6516F">
        <w:t>(2)</w:t>
      </w:r>
    </w:p>
    <w:p w14:paraId="751E6263"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29B172B7"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178AAEF9"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14:paraId="3E674DCA"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message }</w:t>
      </w:r>
    </w:p>
    <w:p w14:paraId="1C20153A" w14:textId="77777777" w:rsidR="0071087C" w:rsidRPr="00E6516F" w:rsidRDefault="0071087C" w:rsidP="0071087C">
      <w:pPr>
        <w:pStyle w:val="PL"/>
        <w:rPr>
          <w:noProof w:val="0"/>
        </w:rPr>
      </w:pPr>
      <w:r w:rsidRPr="00E6516F">
        <w:rPr>
          <w:noProof w:val="0"/>
        </w:rPr>
        <w:t xml:space="preserve">            }</w:t>
      </w:r>
    </w:p>
    <w:p w14:paraId="15DB198E" w14:textId="77777777" w:rsidR="0071087C" w:rsidRPr="00E6516F" w:rsidRDefault="0071087C" w:rsidP="0071087C">
      <w:pPr>
        <w:pStyle w:val="PL"/>
        <w:rPr>
          <w:noProof w:val="0"/>
        </w:rPr>
      </w:pPr>
    </w:p>
    <w:p w14:paraId="11701B01" w14:textId="77777777" w:rsidR="0071087C" w:rsidRPr="00E6516F" w:rsidRDefault="0071087C" w:rsidP="0071087C">
      <w:pPr>
        <w:pStyle w:val="H6"/>
      </w:pPr>
      <w:r w:rsidRPr="00E6516F">
        <w:t>(3)</w:t>
      </w:r>
    </w:p>
    <w:p w14:paraId="14C8B49B"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the URL of the file location to the recipient }</w:t>
      </w:r>
    </w:p>
    <w:p w14:paraId="72C55D78"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189FC985"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message }</w:t>
      </w:r>
    </w:p>
    <w:p w14:paraId="4502AFC9"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with a SIP 200 (OK) message </w:t>
      </w:r>
      <w:r w:rsidRPr="00E6516F">
        <w:rPr>
          <w:b/>
          <w:bCs/>
          <w:noProof w:val="0"/>
        </w:rPr>
        <w:t>and</w:t>
      </w:r>
      <w:r w:rsidRPr="00E6516F">
        <w:rPr>
          <w:noProof w:val="0"/>
        </w:rPr>
        <w:t xml:space="preserve"> delivers the notification to the MCDATA User }</w:t>
      </w:r>
    </w:p>
    <w:p w14:paraId="131E7BE7" w14:textId="77777777" w:rsidR="0071087C" w:rsidRPr="00E6516F" w:rsidRDefault="0071087C" w:rsidP="0071087C">
      <w:pPr>
        <w:pStyle w:val="PL"/>
        <w:rPr>
          <w:noProof w:val="0"/>
        </w:rPr>
      </w:pPr>
      <w:r w:rsidRPr="00E6516F">
        <w:rPr>
          <w:noProof w:val="0"/>
        </w:rPr>
        <w:t xml:space="preserve">            }</w:t>
      </w:r>
    </w:p>
    <w:p w14:paraId="13840425" w14:textId="77777777" w:rsidR="0071087C" w:rsidRPr="00E6516F" w:rsidRDefault="0071087C" w:rsidP="0071087C">
      <w:pPr>
        <w:pStyle w:val="PL"/>
        <w:rPr>
          <w:noProof w:val="0"/>
        </w:rPr>
      </w:pPr>
    </w:p>
    <w:p w14:paraId="4A9FADE6" w14:textId="77777777" w:rsidR="0071087C" w:rsidRPr="00E6516F" w:rsidRDefault="0071087C" w:rsidP="0071087C">
      <w:pPr>
        <w:pStyle w:val="H6"/>
      </w:pPr>
      <w:bookmarkStart w:id="947" w:name="_Toc52782425"/>
      <w:bookmarkStart w:id="948" w:name="_Toc52783036"/>
      <w:bookmarkStart w:id="949" w:name="_Toc59042905"/>
      <w:r w:rsidRPr="00E6516F">
        <w:t>6.2.5.2</w:t>
      </w:r>
      <w:r w:rsidRPr="00E6516F">
        <w:tab/>
        <w:t>Conformance requirements</w:t>
      </w:r>
      <w:bookmarkEnd w:id="947"/>
      <w:bookmarkEnd w:id="948"/>
      <w:bookmarkEnd w:id="949"/>
    </w:p>
    <w:p w14:paraId="6ADF1BB5" w14:textId="77777777" w:rsidR="0071087C" w:rsidRPr="00E6516F" w:rsidRDefault="0071087C" w:rsidP="0071087C">
      <w:r w:rsidRPr="00E6516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C36CFB7" w14:textId="77777777" w:rsidR="0071087C" w:rsidRPr="00E6516F" w:rsidRDefault="0071087C" w:rsidP="0071087C">
      <w:r w:rsidRPr="00E6516F">
        <w:t>[TS 24.282, clause 10.2.1.3.2]</w:t>
      </w:r>
    </w:p>
    <w:p w14:paraId="2DCB54C2" w14:textId="77777777" w:rsidR="0071087C" w:rsidRPr="00E6516F" w:rsidRDefault="0071087C" w:rsidP="0071087C">
      <w:r w:rsidRPr="00E6516F">
        <w:t>To discover the absolute URI of the media storage function, the MCData client shall generate a SIP MESSAGE request towards the participating MCData function, in accordance with 3GPP TS 24.229 [5] and IETF RFC 3428 [6] with the clarifications given below.</w:t>
      </w:r>
    </w:p>
    <w:p w14:paraId="6C7F4F92" w14:textId="77777777" w:rsidR="0071087C" w:rsidRPr="00E6516F" w:rsidRDefault="0071087C" w:rsidP="0071087C">
      <w:r w:rsidRPr="00E6516F">
        <w:t>The MCData client:</w:t>
      </w:r>
    </w:p>
    <w:p w14:paraId="6B1C7D9C" w14:textId="77777777" w:rsidR="0071087C" w:rsidRPr="00E6516F" w:rsidRDefault="0071087C" w:rsidP="0071087C">
      <w:pPr>
        <w:pStyle w:val="B10"/>
        <w:rPr>
          <w:rFonts w:eastAsia="SimSun"/>
        </w:rPr>
      </w:pPr>
      <w:r w:rsidRPr="00E6516F">
        <w:rPr>
          <w:lang w:eastAsia="ko-KR"/>
        </w:rPr>
        <w:t>1)</w:t>
      </w:r>
      <w:r w:rsidRPr="00E6516F">
        <w:rPr>
          <w:lang w:eastAsia="ko-KR"/>
        </w:rPr>
        <w:tab/>
        <w:t>shall build the SIP MESSAGE request as specified in subclause</w:t>
      </w:r>
      <w:r w:rsidRPr="00E6516F">
        <w:t> 6.2.4.1;</w:t>
      </w:r>
    </w:p>
    <w:p w14:paraId="3F0BC754"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41EAAC85" w14:textId="77777777" w:rsidR="0071087C" w:rsidRPr="00E6516F" w:rsidRDefault="0071087C" w:rsidP="0071087C">
      <w:pPr>
        <w:pStyle w:val="B10"/>
      </w:pPr>
      <w:r w:rsidRPr="00E6516F">
        <w:rPr>
          <w:lang w:eastAsia="ko-KR"/>
        </w:rPr>
        <w:t>3)</w:t>
      </w:r>
      <w:r w:rsidRPr="00E6516F">
        <w:rPr>
          <w:lang w:eastAsia="ko-KR"/>
        </w:rPr>
        <w:tab/>
        <w:t>shall insert in the SIP MESSAGE request an application/vnd.3gpp.mcdata-info+xml MIME body with a &lt;request-type&gt; element containing the value "</w:t>
      </w:r>
      <w:r w:rsidRPr="00E6516F">
        <w:t>msf-disc-req";</w:t>
      </w:r>
    </w:p>
    <w:p w14:paraId="62E93D56" w14:textId="77777777" w:rsidR="0071087C" w:rsidRPr="00E6516F" w:rsidRDefault="0071087C" w:rsidP="0071087C">
      <w:pPr>
        <w:pStyle w:val="B10"/>
      </w:pPr>
      <w:r w:rsidRPr="00E6516F">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&lt;mcdata-calling-group-id&gt; element set to the required MCData group identity; and</w:t>
      </w:r>
    </w:p>
    <w:p w14:paraId="28E2EFF9" w14:textId="77777777" w:rsidR="0071087C" w:rsidRPr="00E6516F" w:rsidRDefault="0071087C" w:rsidP="0071087C">
      <w:pPr>
        <w:pStyle w:val="NO"/>
      </w:pPr>
      <w:r w:rsidRPr="00E6516F">
        <w:t>NOTE 1:</w:t>
      </w:r>
      <w:r w:rsidRPr="00E6516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251CF43B" w14:textId="77777777" w:rsidR="0071087C" w:rsidRPr="00E6516F" w:rsidRDefault="0071087C" w:rsidP="0071087C">
      <w:pPr>
        <w:pStyle w:val="B10"/>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62D24DEE" w14:textId="77777777" w:rsidR="0071087C" w:rsidRPr="00E6516F" w:rsidRDefault="0071087C" w:rsidP="0071087C">
      <w:r w:rsidRPr="00E6516F">
        <w:t>On receipt of a "SIP MESSAGE request for absolute URI discovery response", the MCData client:</w:t>
      </w:r>
    </w:p>
    <w:p w14:paraId="39047CC7" w14:textId="77777777" w:rsidR="0071087C" w:rsidRPr="00E6516F" w:rsidRDefault="0071087C" w:rsidP="0071087C">
      <w:pPr>
        <w:pStyle w:val="B10"/>
      </w:pPr>
      <w:r w:rsidRPr="00E6516F">
        <w:t>1)</w:t>
      </w:r>
      <w:r w:rsidRPr="00E6516F">
        <w:tab/>
        <w:t>shall store the absolute URI found in the &lt;mcdata-controller-psi&gt; element;</w:t>
      </w:r>
    </w:p>
    <w:p w14:paraId="7C33A58C" w14:textId="77777777" w:rsidR="0071087C" w:rsidRPr="00E6516F" w:rsidRDefault="0071087C" w:rsidP="0071087C">
      <w:pPr>
        <w:pStyle w:val="B10"/>
        <w:rPr>
          <w:rFonts w:eastAsia="SimSun"/>
        </w:rPr>
      </w:pPr>
      <w:r w:rsidRPr="00E6516F">
        <w:rPr>
          <w:rFonts w:eastAsia="SimSun"/>
        </w:rPr>
        <w:t>2)</w:t>
      </w:r>
      <w:r w:rsidRPr="00E6516F">
        <w:rPr>
          <w:rFonts w:eastAsia="SimSun"/>
        </w:rPr>
        <w:tab/>
        <w:t>shall generate a SIP 200 (OK) response according to rules and procedures of 3GPP TS 24.229 [5]; and</w:t>
      </w:r>
    </w:p>
    <w:p w14:paraId="6462E218" w14:textId="77777777" w:rsidR="0071087C" w:rsidRPr="00E6516F" w:rsidRDefault="0071087C" w:rsidP="0071087C">
      <w:pPr>
        <w:pStyle w:val="B10"/>
        <w:rPr>
          <w:rFonts w:eastAsia="SimSun"/>
        </w:rPr>
      </w:pPr>
      <w:r w:rsidRPr="00E6516F">
        <w:rPr>
          <w:rFonts w:eastAsia="SimSun"/>
        </w:rPr>
        <w:t>3)</w:t>
      </w:r>
      <w:r w:rsidRPr="00E6516F">
        <w:rPr>
          <w:rFonts w:eastAsia="SimSun"/>
        </w:rPr>
        <w:tab/>
        <w:t>shall send the SIP 200 (OK) response towards the MCData server according to rules and procedures of 3GPP TS 24.229 [5].</w:t>
      </w:r>
    </w:p>
    <w:p w14:paraId="4088A4D6" w14:textId="77777777" w:rsidR="0071087C" w:rsidRPr="00E6516F" w:rsidRDefault="0071087C" w:rsidP="0071087C">
      <w:r w:rsidRPr="00E6516F">
        <w:t>[TS 24.282, clause 10.2.2.1]</w:t>
      </w:r>
    </w:p>
    <w:p w14:paraId="552871B8" w14:textId="77777777" w:rsidR="0071087C" w:rsidRPr="00E6516F" w:rsidRDefault="0071087C" w:rsidP="0071087C">
      <w:pPr>
        <w:rPr>
          <w:lang w:eastAsia="x-none"/>
        </w:rPr>
      </w:pPr>
      <w:r w:rsidRPr="00E6516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0B9F80BB" w14:textId="77777777" w:rsidR="0071087C" w:rsidRPr="00E6516F" w:rsidRDefault="0071087C" w:rsidP="0071087C">
      <w:pPr>
        <w:rPr>
          <w:lang w:eastAsia="x-none"/>
        </w:rPr>
      </w:pPr>
      <w:r w:rsidRPr="00E6516F">
        <w:rPr>
          <w:lang w:eastAsia="x-none"/>
        </w:rPr>
        <w:t>The media storage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011A3418" w14:textId="77777777" w:rsidR="0071087C" w:rsidRPr="00E6516F" w:rsidRDefault="0071087C" w:rsidP="0071087C">
      <w:pPr>
        <w:pStyle w:val="NO"/>
      </w:pPr>
      <w:r w:rsidRPr="00E6516F">
        <w:t>NOTE 1:</w:t>
      </w:r>
      <w:r w:rsidRPr="00E6516F">
        <w:tab/>
        <w:t>The HTTP client encodes the MCData ID in the bearer access token of the Authorization header field of an HTTP request as specified in 3GPP TS 24.482 [24].</w:t>
      </w:r>
    </w:p>
    <w:p w14:paraId="654D2BFF" w14:textId="77777777" w:rsidR="0071087C" w:rsidRPr="00E6516F" w:rsidRDefault="0071087C" w:rsidP="0071087C">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5C9DC714" w14:textId="77777777" w:rsidR="0071087C" w:rsidRPr="00E6516F" w:rsidRDefault="0071087C" w:rsidP="0071087C">
      <w:pPr>
        <w:rPr>
          <w:rFonts w:eastAsia="Malgun Gothic"/>
        </w:rPr>
      </w:pPr>
      <w:r w:rsidRPr="00E6516F">
        <w:rPr>
          <w:rFonts w:eastAsia="Malgun Gothic"/>
        </w:rPr>
        <w:t>To upload a file to media storage function, the media storage client:</w:t>
      </w:r>
    </w:p>
    <w:p w14:paraId="2BEB2FB8" w14:textId="77777777" w:rsidR="0071087C" w:rsidRPr="00E6516F" w:rsidRDefault="0071087C" w:rsidP="0071087C">
      <w:pPr>
        <w:pStyle w:val="B10"/>
      </w:pPr>
      <w:r w:rsidRPr="00E6516F">
        <w:rPr>
          <w:rFonts w:eastAsia="Malgun Gothic"/>
        </w:rPr>
        <w:t>1)</w:t>
      </w:r>
      <w:r w:rsidRPr="00E6516F">
        <w:rPr>
          <w:rFonts w:eastAsia="Malgun Gothic"/>
        </w:rPr>
        <w:tab/>
        <w:t xml:space="preserve">shall generate an HTTP POST request as specified in </w:t>
      </w:r>
      <w:r w:rsidRPr="00E6516F">
        <w:t>IETF RFC 7230 [22] and IETF RFC 7231 [23];</w:t>
      </w:r>
    </w:p>
    <w:p w14:paraId="78927D6F" w14:textId="77777777" w:rsidR="0071087C" w:rsidRPr="00E6516F" w:rsidRDefault="0071087C" w:rsidP="0071087C">
      <w:pPr>
        <w:pStyle w:val="B10"/>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26E2F221" w14:textId="77777777" w:rsidR="0071087C" w:rsidRPr="00E6516F" w:rsidRDefault="0071087C" w:rsidP="0071087C">
      <w:pPr>
        <w:pStyle w:val="B10"/>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6B6F978E" w14:textId="77777777" w:rsidR="0071087C" w:rsidRPr="00E6516F" w:rsidRDefault="0071087C" w:rsidP="0071087C">
      <w:pPr>
        <w:pStyle w:val="B10"/>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33160BF0" w14:textId="77777777" w:rsidR="0071087C" w:rsidRPr="00E6516F" w:rsidRDefault="0071087C" w:rsidP="0071087C">
      <w:pPr>
        <w:pStyle w:val="B10"/>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6FD4B8A5" w14:textId="77777777" w:rsidR="0071087C" w:rsidRPr="00E6516F" w:rsidRDefault="0071087C" w:rsidP="0071087C">
      <w:pPr>
        <w:pStyle w:val="B2"/>
      </w:pPr>
      <w:r w:rsidRPr="00E6516F">
        <w:t>a)</w:t>
      </w:r>
      <w:r w:rsidRPr="00E6516F">
        <w:tab/>
        <w:t>the &lt;request-type&gt; element set to a value of "one-to-one-fd"; and</w:t>
      </w:r>
    </w:p>
    <w:p w14:paraId="4EBC9690" w14:textId="77777777" w:rsidR="0071087C" w:rsidRPr="00E6516F" w:rsidRDefault="0071087C" w:rsidP="0071087C">
      <w:pPr>
        <w:pStyle w:val="B2"/>
      </w:pPr>
      <w:r w:rsidRPr="00E6516F">
        <w:t>b)</w:t>
      </w:r>
      <w:r w:rsidRPr="00E6516F">
        <w:tab/>
        <w:t>the &lt;mcdata-calling-user-id&gt; element set to the originating MCData ID;</w:t>
      </w:r>
    </w:p>
    <w:p w14:paraId="33E8FFA2" w14:textId="77777777" w:rsidR="0071087C" w:rsidRPr="00E6516F" w:rsidRDefault="0071087C" w:rsidP="0071087C">
      <w:pPr>
        <w:pStyle w:val="B10"/>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0CA3C438" w14:textId="77777777" w:rsidR="0071087C" w:rsidRPr="00E6516F" w:rsidRDefault="0071087C" w:rsidP="0071087C">
      <w:pPr>
        <w:pStyle w:val="B2"/>
      </w:pPr>
      <w:r w:rsidRPr="00E6516F">
        <w:t>a)</w:t>
      </w:r>
      <w:r w:rsidRPr="00E6516F">
        <w:tab/>
        <w:t>the &lt;request-type&gt; element set to a value of "group-fd";</w:t>
      </w:r>
    </w:p>
    <w:p w14:paraId="01AB4E12" w14:textId="77777777" w:rsidR="0071087C" w:rsidRPr="00E6516F" w:rsidRDefault="0071087C" w:rsidP="0071087C">
      <w:pPr>
        <w:pStyle w:val="B2"/>
      </w:pPr>
      <w:r w:rsidRPr="00E6516F">
        <w:t>b)</w:t>
      </w:r>
      <w:r w:rsidRPr="00E6516F">
        <w:tab/>
        <w:t>the &lt;mcdata-request-uri&gt; element set to the MCData group identity; and</w:t>
      </w:r>
    </w:p>
    <w:p w14:paraId="23DEC515" w14:textId="77777777" w:rsidR="0071087C" w:rsidRPr="00E6516F" w:rsidRDefault="0071087C" w:rsidP="0071087C">
      <w:pPr>
        <w:pStyle w:val="B2"/>
      </w:pPr>
      <w:r w:rsidRPr="00E6516F">
        <w:t>c)</w:t>
      </w:r>
      <w:r w:rsidRPr="00E6516F">
        <w:tab/>
        <w:t>the &lt;mcdata-calling-user-id&gt; element set to the originating MCData ID;</w:t>
      </w:r>
    </w:p>
    <w:p w14:paraId="343B877B" w14:textId="77777777" w:rsidR="0071087C" w:rsidRPr="00E6516F" w:rsidRDefault="0071087C" w:rsidP="0071087C">
      <w:pPr>
        <w:pStyle w:val="B10"/>
        <w:rPr>
          <w:rFonts w:eastAsia="Malgun Gothic"/>
        </w:rPr>
      </w:pPr>
      <w:r w:rsidRPr="00E6516F">
        <w:t>7)</w:t>
      </w:r>
      <w:r w:rsidRPr="00E6516F">
        <w:tab/>
        <w:t xml:space="preserve">if end-to-end security is required for a one-to-one communication, the MCData client protects the </w:t>
      </w:r>
      <w:r w:rsidRPr="00E6516F">
        <w:rPr>
          <w:rFonts w:eastAsia="Malgun Gothic"/>
        </w:rPr>
        <w:t>binary data representing the file and prefixes the protected binary data with security parameters as described in 3GPP TS 33.180 [26];</w:t>
      </w:r>
    </w:p>
    <w:p w14:paraId="6AC943C9" w14:textId="77777777" w:rsidR="0071087C" w:rsidRPr="00E6516F" w:rsidRDefault="0071087C" w:rsidP="0071087C">
      <w:pPr>
        <w:pStyle w:val="B10"/>
      </w:pPr>
      <w:r w:rsidRPr="00E6516F">
        <w:rPr>
          <w:rFonts w:eastAsia="Malgun Gothic"/>
        </w:rPr>
        <w:t>8)</w:t>
      </w:r>
      <w:r w:rsidRPr="00E6516F">
        <w:rPr>
          <w:rFonts w:eastAsia="Malgun Gothic"/>
        </w:rPr>
        <w:tab/>
      </w:r>
      <w:r w:rsidRPr="00E6516F">
        <w:t xml:space="preserve">if </w:t>
      </w:r>
    </w:p>
    <w:p w14:paraId="463A6883" w14:textId="77777777" w:rsidR="0071087C" w:rsidRPr="00E6516F" w:rsidRDefault="0071087C" w:rsidP="0071087C">
      <w:pPr>
        <w:pStyle w:val="B2"/>
        <w:rPr>
          <w:rFonts w:eastAsia="Malgun Gothic"/>
        </w:rPr>
      </w:pPr>
      <w:r w:rsidRPr="00E6516F">
        <w:t>i)</w:t>
      </w:r>
      <w:r w:rsidRPr="00E6516F">
        <w:tab/>
        <w:t>end-to-end security is not required</w:t>
      </w:r>
      <w:r w:rsidRPr="00E6516F">
        <w:rPr>
          <w:rFonts w:eastAsia="Malgun Gothic"/>
        </w:rPr>
        <w:t xml:space="preserve"> for a one-to-one communication, or</w:t>
      </w:r>
    </w:p>
    <w:p w14:paraId="49C8320C" w14:textId="77777777" w:rsidR="0071087C" w:rsidRPr="00E6516F" w:rsidRDefault="0071087C" w:rsidP="0071087C">
      <w:pPr>
        <w:pStyle w:val="B2"/>
        <w:rPr>
          <w:rFonts w:eastAsia="Malgun Gothic"/>
        </w:rPr>
      </w:pPr>
      <w:r w:rsidRPr="00E6516F">
        <w:rPr>
          <w:rFonts w:eastAsia="Malgun Gothic"/>
        </w:rPr>
        <w:t>ii)</w:t>
      </w:r>
      <w:r w:rsidRPr="00E6516F">
        <w:rPr>
          <w:rFonts w:eastAsia="Malgun Gothic"/>
        </w:rPr>
        <w:tab/>
        <w:t>the file upload is for group file distribution;</w:t>
      </w:r>
    </w:p>
    <w:p w14:paraId="2034C2A3" w14:textId="77777777" w:rsidR="0071087C" w:rsidRPr="00E6516F" w:rsidRDefault="0071087C" w:rsidP="0071087C">
      <w:pPr>
        <w:pStyle w:val="B10"/>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231BBD9C" w14:textId="77777777" w:rsidR="0071087C" w:rsidRPr="00E6516F" w:rsidRDefault="0071087C" w:rsidP="0071087C">
      <w:pPr>
        <w:pStyle w:val="B10"/>
        <w:rPr>
          <w:rFonts w:eastAsia="Malgun Gothic"/>
        </w:rPr>
      </w:pPr>
      <w:r w:rsidRPr="00E6516F">
        <w:rPr>
          <w:rFonts w:eastAsia="Malgun Gothic"/>
        </w:rPr>
        <w:t>9)</w:t>
      </w:r>
      <w:r w:rsidRPr="00E6516F">
        <w:rPr>
          <w:rFonts w:eastAsia="Malgun Gothic"/>
        </w:rPr>
        <w:tab/>
        <w:t>shall send the HTTP POST request towards the media storage function.</w:t>
      </w:r>
    </w:p>
    <w:p w14:paraId="7A45CDB4" w14:textId="77777777" w:rsidR="0071087C" w:rsidRPr="00E6516F" w:rsidRDefault="0071087C" w:rsidP="0071087C">
      <w:pPr>
        <w:pStyle w:val="B10"/>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62F16FE5" w14:textId="77777777" w:rsidR="0071087C" w:rsidRPr="00E6516F" w:rsidRDefault="0071087C" w:rsidP="0071087C">
      <w:r w:rsidRPr="00E6516F">
        <w:t>[TS 24.282, clause 10.2.4.2.1]</w:t>
      </w:r>
    </w:p>
    <w:p w14:paraId="635E879F" w14:textId="77777777" w:rsidR="0071087C" w:rsidRPr="00E6516F" w:rsidRDefault="0071087C" w:rsidP="0071087C">
      <w:r w:rsidRPr="00E6516F">
        <w:t>The MCData client shall generate a SIP MESSAGE request in accordance with 3GPP TS 24.229 [5] and IETF RFC 3428 [6] with the clarifications given below.</w:t>
      </w:r>
    </w:p>
    <w:p w14:paraId="3C85BA06" w14:textId="77777777" w:rsidR="0071087C" w:rsidRPr="00E6516F" w:rsidRDefault="0071087C" w:rsidP="0071087C">
      <w:r w:rsidRPr="00E6516F">
        <w:t>The MCData client:</w:t>
      </w:r>
    </w:p>
    <w:p w14:paraId="713E5B28" w14:textId="77777777" w:rsidR="0071087C" w:rsidRPr="00E6516F" w:rsidRDefault="0071087C" w:rsidP="0071087C">
      <w:pPr>
        <w:pStyle w:val="B10"/>
      </w:pPr>
      <w:r w:rsidRPr="00E6516F">
        <w:rPr>
          <w:lang w:eastAsia="ko-KR"/>
        </w:rPr>
        <w:t>1)</w:t>
      </w:r>
      <w:r w:rsidRPr="00E6516F">
        <w:rPr>
          <w:lang w:eastAsia="ko-KR"/>
        </w:rPr>
        <w:tab/>
        <w:t>shall build the SIP MESSAGE request as specified in subclause 6.2.4.1;</w:t>
      </w:r>
    </w:p>
    <w:p w14:paraId="003C0BB7" w14:textId="77777777" w:rsidR="0071087C" w:rsidRPr="00E6516F" w:rsidRDefault="0071087C" w:rsidP="0071087C">
      <w:pPr>
        <w:pStyle w:val="B10"/>
      </w:pPr>
      <w:r w:rsidRPr="00E6516F">
        <w:t>2)</w:t>
      </w:r>
      <w:r w:rsidRPr="00E6516F">
        <w:tab/>
        <w:t>if a one-to-one standalone FD message is to be sent shall insert in the SIP MESSAGE request:</w:t>
      </w:r>
    </w:p>
    <w:p w14:paraId="1A9A1A77" w14:textId="77777777" w:rsidR="0071087C" w:rsidRPr="00E6516F" w:rsidRDefault="0071087C" w:rsidP="0071087C">
      <w:pPr>
        <w:pStyle w:val="B2"/>
      </w:pPr>
      <w:r w:rsidRPr="00E6516F">
        <w:t>a)</w:t>
      </w:r>
      <w:r w:rsidRPr="00E6516F">
        <w:tab/>
        <w:t>an application/resource-lists+xml MIME body with the MCData ID of the target MCData user, according to rules and procedures of IETF RFC 4826 [9]; and</w:t>
      </w:r>
    </w:p>
    <w:p w14:paraId="24F5F670" w14:textId="77777777" w:rsidR="0071087C" w:rsidRPr="00E6516F" w:rsidRDefault="0071087C" w:rsidP="0071087C">
      <w:pPr>
        <w:pStyle w:val="B2"/>
        <w:rPr>
          <w:lang w:eastAsia="ko-KR"/>
        </w:rPr>
      </w:pPr>
      <w:r w:rsidRPr="00E6516F">
        <w:t>b)</w:t>
      </w:r>
      <w:r w:rsidRPr="00E6516F">
        <w:rPr>
          <w:lang w:eastAsia="ko-KR"/>
        </w:rPr>
        <w:tab/>
        <w:t>an application/vnd.3gpp.mcdata-info+xml MIME body with a &lt;request-type&gt; element set to a value of "one-to-one-fd";</w:t>
      </w:r>
    </w:p>
    <w:p w14:paraId="0AFBF92B" w14:textId="77777777" w:rsidR="0071087C" w:rsidRPr="00E6516F" w:rsidRDefault="0071087C" w:rsidP="0071087C">
      <w:pPr>
        <w:pStyle w:val="B3"/>
        <w:ind w:left="0" w:firstLine="0"/>
      </w:pPr>
      <w:r w:rsidRPr="00E6516F">
        <w:t>…</w:t>
      </w:r>
    </w:p>
    <w:p w14:paraId="7F92A170" w14:textId="77777777" w:rsidR="0071087C" w:rsidRPr="00E6516F" w:rsidRDefault="0071087C" w:rsidP="0071087C">
      <w:pPr>
        <w:pStyle w:val="B10"/>
      </w:pPr>
      <w:r w:rsidRPr="00E6516F">
        <w:t>4)</w:t>
      </w:r>
      <w:r w:rsidRPr="00E6516F">
        <w:tab/>
        <w:t>shall generate a standalone FD message as specified in subclause 6.2.2.2; and</w:t>
      </w:r>
    </w:p>
    <w:p w14:paraId="37483615" w14:textId="77777777" w:rsidR="0071087C" w:rsidRPr="00E6516F" w:rsidRDefault="0071087C" w:rsidP="0071087C">
      <w:pPr>
        <w:pStyle w:val="B10"/>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684F88C9" w14:textId="77777777" w:rsidR="0071087C" w:rsidRPr="00E6516F" w:rsidRDefault="0071087C" w:rsidP="0071087C">
      <w:r w:rsidRPr="00E6516F">
        <w:t>[TS 24.282, clause 12.2.1.2]</w:t>
      </w:r>
    </w:p>
    <w:p w14:paraId="4E3F79F6" w14:textId="77777777" w:rsidR="0071087C" w:rsidRPr="00E6516F" w:rsidRDefault="0071087C" w:rsidP="0071087C">
      <w:pPr>
        <w:rPr>
          <w:rFonts w:eastAsia="SimSun"/>
        </w:rPr>
      </w:pPr>
      <w:r w:rsidRPr="00E6516F">
        <w:rPr>
          <w:rFonts w:eastAsia="SimSun"/>
        </w:rPr>
        <w:t>Upon receipt of a:</w:t>
      </w:r>
    </w:p>
    <w:p w14:paraId="74369E44" w14:textId="77777777" w:rsidR="0071087C" w:rsidRPr="00E6516F" w:rsidRDefault="0071087C" w:rsidP="0071087C">
      <w:pPr>
        <w:pStyle w:val="B10"/>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6E6296FA" w14:textId="77777777" w:rsidR="0071087C" w:rsidRPr="00E6516F" w:rsidRDefault="0071087C" w:rsidP="0071087C">
      <w:pPr>
        <w:pStyle w:val="B10"/>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5746F3D3" w14:textId="77777777" w:rsidR="0071087C" w:rsidRPr="00E6516F" w:rsidRDefault="0071087C" w:rsidP="0071087C">
      <w:pPr>
        <w:rPr>
          <w:rFonts w:eastAsia="SimSun"/>
        </w:rPr>
      </w:pPr>
      <w:r w:rsidRPr="00E6516F">
        <w:rPr>
          <w:rFonts w:eastAsia="SimSun"/>
        </w:rPr>
        <w:t>the MCData client:</w:t>
      </w:r>
    </w:p>
    <w:p w14:paraId="5804BAFF"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48869E34"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6F701B5C" w14:textId="77777777" w:rsidR="0071087C" w:rsidRPr="00E6516F" w:rsidRDefault="0071087C" w:rsidP="0071087C">
      <w:pPr>
        <w:pStyle w:val="H6"/>
      </w:pPr>
      <w:bookmarkStart w:id="950" w:name="_Toc52782426"/>
      <w:bookmarkStart w:id="951" w:name="_Toc52783037"/>
      <w:bookmarkStart w:id="952" w:name="_Toc59042906"/>
      <w:r w:rsidRPr="00E6516F">
        <w:t>6.2.5.3</w:t>
      </w:r>
      <w:r w:rsidRPr="00E6516F">
        <w:tab/>
        <w:t>Test description</w:t>
      </w:r>
      <w:bookmarkEnd w:id="950"/>
      <w:bookmarkEnd w:id="951"/>
      <w:bookmarkEnd w:id="952"/>
    </w:p>
    <w:p w14:paraId="3AD69CE5" w14:textId="77777777" w:rsidR="0071087C" w:rsidRPr="00E6516F" w:rsidRDefault="0071087C" w:rsidP="0071087C">
      <w:pPr>
        <w:pStyle w:val="H6"/>
      </w:pPr>
      <w:bookmarkStart w:id="953" w:name="_Toc52782427"/>
      <w:bookmarkStart w:id="954" w:name="_Toc52783038"/>
      <w:bookmarkStart w:id="955" w:name="_Toc59042907"/>
      <w:r w:rsidRPr="00E6516F">
        <w:t>6.2.5.3.1</w:t>
      </w:r>
      <w:r w:rsidRPr="00E6516F">
        <w:tab/>
        <w:t>Pre-test conditions</w:t>
      </w:r>
      <w:bookmarkEnd w:id="953"/>
      <w:bookmarkEnd w:id="954"/>
      <w:bookmarkEnd w:id="955"/>
    </w:p>
    <w:p w14:paraId="564DDC6D" w14:textId="77777777" w:rsidR="0071087C" w:rsidRPr="00E6516F" w:rsidRDefault="0071087C" w:rsidP="0071087C">
      <w:pPr>
        <w:pStyle w:val="H6"/>
      </w:pPr>
      <w:r w:rsidRPr="00E6516F">
        <w:t>System Simulator:</w:t>
      </w:r>
    </w:p>
    <w:p w14:paraId="040E1645" w14:textId="77777777" w:rsidR="0071087C" w:rsidRPr="00E6516F" w:rsidRDefault="0071087C" w:rsidP="0071087C">
      <w:pPr>
        <w:pStyle w:val="B10"/>
      </w:pPr>
      <w:r w:rsidRPr="00E6516F">
        <w:t>-</w:t>
      </w:r>
      <w:r w:rsidRPr="00E6516F">
        <w:tab/>
        <w:t>SS (MCDATA Server)</w:t>
      </w:r>
    </w:p>
    <w:p w14:paraId="2B791249"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EBF3D5B" w14:textId="77777777" w:rsidR="0071087C" w:rsidRPr="00E6516F" w:rsidRDefault="0071087C" w:rsidP="0071087C">
      <w:pPr>
        <w:pStyle w:val="H6"/>
      </w:pPr>
      <w:r w:rsidRPr="00E6516F">
        <w:t>IUT:</w:t>
      </w:r>
    </w:p>
    <w:p w14:paraId="69A1A6CB" w14:textId="77777777" w:rsidR="0071087C" w:rsidRPr="00E6516F" w:rsidRDefault="0071087C" w:rsidP="0071087C">
      <w:pPr>
        <w:pStyle w:val="B10"/>
      </w:pPr>
      <w:r w:rsidRPr="00E6516F">
        <w:t>-</w:t>
      </w:r>
      <w:r w:rsidRPr="00E6516F">
        <w:tab/>
        <w:t>UE (MCDATA Client)</w:t>
      </w:r>
    </w:p>
    <w:p w14:paraId="7988B8AC" w14:textId="77777777" w:rsidR="0071087C" w:rsidRPr="00E6516F" w:rsidRDefault="0071087C" w:rsidP="0071087C">
      <w:pPr>
        <w:pStyle w:val="B10"/>
      </w:pPr>
      <w:r w:rsidRPr="00E6516F">
        <w:t>-</w:t>
      </w:r>
      <w:r w:rsidRPr="00E6516F">
        <w:tab/>
        <w:t>The test USIM set as defined in TS 36.579-1 [2], subclause 5.5.10 is inserted.</w:t>
      </w:r>
    </w:p>
    <w:p w14:paraId="0D219327" w14:textId="77777777" w:rsidR="0071087C" w:rsidRPr="00E6516F" w:rsidRDefault="0071087C" w:rsidP="0071087C">
      <w:pPr>
        <w:pStyle w:val="B10"/>
      </w:pPr>
      <w:r w:rsidRPr="00E6516F">
        <w:t>-</w:t>
      </w:r>
      <w:r w:rsidRPr="00E6516F">
        <w:tab/>
        <w:t>Test File 1 for CO FD as specified in annex A.2.1 is available at the UE for upload.</w:t>
      </w:r>
    </w:p>
    <w:p w14:paraId="593CFFB3" w14:textId="77777777" w:rsidR="0071087C" w:rsidRPr="00E6516F" w:rsidRDefault="0071087C" w:rsidP="0071087C">
      <w:pPr>
        <w:pStyle w:val="H6"/>
      </w:pPr>
      <w:r w:rsidRPr="00E6516F">
        <w:t>Preamble:</w:t>
      </w:r>
    </w:p>
    <w:p w14:paraId="142A6DD7"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3AC49597"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22AB9C72" w14:textId="77777777" w:rsidR="0071087C" w:rsidRPr="00E6516F" w:rsidRDefault="0071087C" w:rsidP="0071087C">
      <w:pPr>
        <w:pStyle w:val="B10"/>
      </w:pPr>
      <w:r w:rsidRPr="00E6516F">
        <w:t>-</w:t>
      </w:r>
      <w:r w:rsidRPr="00E6516F">
        <w:tab/>
        <w:t>UE States at the end of the preamble</w:t>
      </w:r>
    </w:p>
    <w:p w14:paraId="2C9D8C0B" w14:textId="77777777" w:rsidR="0071087C" w:rsidRPr="00E6516F" w:rsidRDefault="0071087C" w:rsidP="0071087C">
      <w:pPr>
        <w:pStyle w:val="B2"/>
      </w:pPr>
      <w:r w:rsidRPr="00E6516F">
        <w:t>-</w:t>
      </w:r>
      <w:r w:rsidRPr="00E6516F">
        <w:tab/>
        <w:t>The UE is in E-UTRA Registered, Idle Mode state.</w:t>
      </w:r>
    </w:p>
    <w:p w14:paraId="3312588A"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61DB781A" w14:textId="77777777" w:rsidR="0071087C" w:rsidRPr="00E6516F" w:rsidRDefault="0071087C" w:rsidP="0071087C">
      <w:pPr>
        <w:pStyle w:val="H6"/>
      </w:pPr>
      <w:bookmarkStart w:id="956" w:name="_Toc52782428"/>
      <w:bookmarkStart w:id="957" w:name="_Toc52783039"/>
      <w:bookmarkStart w:id="958" w:name="_Toc59042908"/>
      <w:r w:rsidRPr="00E6516F">
        <w:t>6.2.5.3.2</w:t>
      </w:r>
      <w:r w:rsidRPr="00E6516F">
        <w:tab/>
        <w:t>Test procedure sequence</w:t>
      </w:r>
      <w:bookmarkEnd w:id="956"/>
      <w:bookmarkEnd w:id="957"/>
      <w:bookmarkEnd w:id="958"/>
    </w:p>
    <w:p w14:paraId="3B9B72B5" w14:textId="77777777" w:rsidR="0071087C" w:rsidRPr="00E6516F" w:rsidRDefault="0071087C" w:rsidP="0071087C">
      <w:pPr>
        <w:pStyle w:val="TH"/>
      </w:pPr>
      <w:r w:rsidRPr="00E6516F">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E6516F" w14:paraId="318476C7" w14:textId="77777777" w:rsidTr="00174677">
        <w:tc>
          <w:tcPr>
            <w:tcW w:w="649" w:type="dxa"/>
            <w:tcBorders>
              <w:top w:val="single" w:sz="4" w:space="0" w:color="auto"/>
              <w:left w:val="single" w:sz="4" w:space="0" w:color="auto"/>
              <w:bottom w:val="nil"/>
              <w:right w:val="single" w:sz="4" w:space="0" w:color="auto"/>
            </w:tcBorders>
            <w:hideMark/>
          </w:tcPr>
          <w:p w14:paraId="558C6DDB" w14:textId="77777777" w:rsidR="0071087C" w:rsidRPr="00E6516F" w:rsidRDefault="0071087C" w:rsidP="00174677">
            <w:pPr>
              <w:pStyle w:val="TAH"/>
            </w:pPr>
            <w:r w:rsidRPr="00E6516F">
              <w:t>St</w:t>
            </w:r>
          </w:p>
        </w:tc>
        <w:tc>
          <w:tcPr>
            <w:tcW w:w="3970" w:type="dxa"/>
            <w:tcBorders>
              <w:top w:val="single" w:sz="4" w:space="0" w:color="auto"/>
              <w:left w:val="single" w:sz="4" w:space="0" w:color="auto"/>
              <w:bottom w:val="nil"/>
              <w:right w:val="single" w:sz="4" w:space="0" w:color="auto"/>
            </w:tcBorders>
            <w:hideMark/>
          </w:tcPr>
          <w:p w14:paraId="075F5E2D" w14:textId="77777777" w:rsidR="0071087C" w:rsidRPr="00E6516F" w:rsidRDefault="0071087C" w:rsidP="00174677">
            <w:pPr>
              <w:pStyle w:val="TAH"/>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0ACA23C" w14:textId="77777777" w:rsidR="0071087C" w:rsidRPr="00E6516F" w:rsidRDefault="0071087C" w:rsidP="00174677">
            <w:pPr>
              <w:pStyle w:val="TAH"/>
            </w:pPr>
            <w:r w:rsidRPr="00E6516F">
              <w:t>Message Sequence</w:t>
            </w:r>
          </w:p>
        </w:tc>
        <w:tc>
          <w:tcPr>
            <w:tcW w:w="567" w:type="dxa"/>
            <w:tcBorders>
              <w:top w:val="single" w:sz="4" w:space="0" w:color="auto"/>
              <w:left w:val="single" w:sz="4" w:space="0" w:color="auto"/>
              <w:bottom w:val="nil"/>
              <w:right w:val="single" w:sz="4" w:space="0" w:color="auto"/>
            </w:tcBorders>
            <w:hideMark/>
          </w:tcPr>
          <w:p w14:paraId="29D8D959" w14:textId="77777777" w:rsidR="0071087C" w:rsidRPr="00E6516F" w:rsidRDefault="0071087C" w:rsidP="00174677">
            <w:pPr>
              <w:pStyle w:val="TAH"/>
            </w:pPr>
            <w:r w:rsidRPr="00E6516F">
              <w:t>TP</w:t>
            </w:r>
          </w:p>
        </w:tc>
        <w:tc>
          <w:tcPr>
            <w:tcW w:w="892" w:type="dxa"/>
            <w:tcBorders>
              <w:top w:val="single" w:sz="4" w:space="0" w:color="auto"/>
              <w:left w:val="single" w:sz="4" w:space="0" w:color="auto"/>
              <w:bottom w:val="nil"/>
              <w:right w:val="single" w:sz="4" w:space="0" w:color="auto"/>
            </w:tcBorders>
            <w:hideMark/>
          </w:tcPr>
          <w:p w14:paraId="7F17076A" w14:textId="77777777" w:rsidR="0071087C" w:rsidRPr="00E6516F" w:rsidRDefault="0071087C" w:rsidP="00174677">
            <w:pPr>
              <w:pStyle w:val="TAH"/>
            </w:pPr>
            <w:r w:rsidRPr="00E6516F">
              <w:t>Verdict</w:t>
            </w:r>
          </w:p>
        </w:tc>
      </w:tr>
      <w:tr w:rsidR="0071087C" w:rsidRPr="00E6516F" w14:paraId="4311132E" w14:textId="77777777" w:rsidTr="00174677">
        <w:tc>
          <w:tcPr>
            <w:tcW w:w="649" w:type="dxa"/>
            <w:tcBorders>
              <w:top w:val="nil"/>
              <w:left w:val="single" w:sz="4" w:space="0" w:color="auto"/>
              <w:bottom w:val="single" w:sz="4" w:space="0" w:color="auto"/>
              <w:right w:val="single" w:sz="4" w:space="0" w:color="auto"/>
            </w:tcBorders>
          </w:tcPr>
          <w:p w14:paraId="41CD8124" w14:textId="77777777" w:rsidR="0071087C" w:rsidRPr="00E6516F" w:rsidRDefault="0071087C" w:rsidP="00174677">
            <w:pPr>
              <w:pStyle w:val="TAH"/>
            </w:pPr>
          </w:p>
        </w:tc>
        <w:tc>
          <w:tcPr>
            <w:tcW w:w="3970" w:type="dxa"/>
            <w:tcBorders>
              <w:top w:val="nil"/>
              <w:left w:val="single" w:sz="4" w:space="0" w:color="auto"/>
              <w:bottom w:val="single" w:sz="4" w:space="0" w:color="auto"/>
              <w:right w:val="single" w:sz="4" w:space="0" w:color="auto"/>
            </w:tcBorders>
          </w:tcPr>
          <w:p w14:paraId="03E01B8C" w14:textId="77777777" w:rsidR="0071087C" w:rsidRPr="00E6516F" w:rsidRDefault="0071087C" w:rsidP="0017467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78D78B0" w14:textId="77777777" w:rsidR="0071087C" w:rsidRPr="00E6516F" w:rsidRDefault="0071087C" w:rsidP="00174677">
            <w:pPr>
              <w:pStyle w:val="TAH"/>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195BE5EF" w14:textId="77777777" w:rsidR="0071087C" w:rsidRPr="00E6516F" w:rsidRDefault="0071087C" w:rsidP="00174677">
            <w:pPr>
              <w:pStyle w:val="TAH"/>
            </w:pPr>
            <w:r w:rsidRPr="00E6516F">
              <w:t>Message</w:t>
            </w:r>
          </w:p>
        </w:tc>
        <w:tc>
          <w:tcPr>
            <w:tcW w:w="567" w:type="dxa"/>
            <w:tcBorders>
              <w:top w:val="nil"/>
              <w:left w:val="single" w:sz="4" w:space="0" w:color="auto"/>
              <w:bottom w:val="single" w:sz="4" w:space="0" w:color="auto"/>
              <w:right w:val="single" w:sz="4" w:space="0" w:color="auto"/>
            </w:tcBorders>
          </w:tcPr>
          <w:p w14:paraId="7590CE2C" w14:textId="77777777" w:rsidR="0071087C" w:rsidRPr="00E6516F" w:rsidRDefault="0071087C" w:rsidP="00174677">
            <w:pPr>
              <w:pStyle w:val="TAH"/>
            </w:pPr>
          </w:p>
        </w:tc>
        <w:tc>
          <w:tcPr>
            <w:tcW w:w="892" w:type="dxa"/>
            <w:tcBorders>
              <w:top w:val="nil"/>
              <w:left w:val="single" w:sz="4" w:space="0" w:color="auto"/>
              <w:bottom w:val="single" w:sz="4" w:space="0" w:color="auto"/>
              <w:right w:val="single" w:sz="4" w:space="0" w:color="auto"/>
            </w:tcBorders>
          </w:tcPr>
          <w:p w14:paraId="4F4271B5" w14:textId="77777777" w:rsidR="0071087C" w:rsidRPr="00E6516F" w:rsidRDefault="0071087C" w:rsidP="00174677">
            <w:pPr>
              <w:pStyle w:val="TAH"/>
            </w:pPr>
          </w:p>
        </w:tc>
      </w:tr>
      <w:tr w:rsidR="0071087C" w:rsidRPr="00E6516F" w14:paraId="018448E6" w14:textId="77777777" w:rsidTr="00174677">
        <w:tc>
          <w:tcPr>
            <w:tcW w:w="649" w:type="dxa"/>
            <w:tcBorders>
              <w:top w:val="single" w:sz="4" w:space="0" w:color="auto"/>
              <w:left w:val="single" w:sz="4" w:space="0" w:color="auto"/>
              <w:bottom w:val="single" w:sz="4" w:space="0" w:color="auto"/>
              <w:right w:val="single" w:sz="4" w:space="0" w:color="auto"/>
            </w:tcBorders>
          </w:tcPr>
          <w:p w14:paraId="6C8949B9" w14:textId="77777777" w:rsidR="0071087C" w:rsidRPr="00E6516F" w:rsidRDefault="0071087C" w:rsidP="00174677">
            <w:pPr>
              <w:pStyle w:val="TAC"/>
            </w:pPr>
            <w:r w:rsidRPr="00E6516F">
              <w:t>1</w:t>
            </w:r>
          </w:p>
        </w:tc>
        <w:tc>
          <w:tcPr>
            <w:tcW w:w="3970" w:type="dxa"/>
            <w:tcBorders>
              <w:top w:val="single" w:sz="4" w:space="0" w:color="auto"/>
              <w:left w:val="single" w:sz="4" w:space="0" w:color="auto"/>
              <w:bottom w:val="single" w:sz="4" w:space="0" w:color="auto"/>
              <w:right w:val="single" w:sz="4" w:space="0" w:color="auto"/>
            </w:tcBorders>
          </w:tcPr>
          <w:p w14:paraId="69DE3F15" w14:textId="77777777" w:rsidR="0071087C" w:rsidRPr="00E6516F" w:rsidRDefault="0071087C" w:rsidP="00174677">
            <w:pPr>
              <w:pStyle w:val="TAL"/>
            </w:pPr>
            <w:r w:rsidRPr="00E6516F">
              <w:t>Make the MCDATA User request to send test file 1 for CO one-to-one FD over HTTP for mandatory download and with disposition request "FILE DOWNLOAD COMPLETED UPDATE".</w:t>
            </w:r>
          </w:p>
          <w:p w14:paraId="0E26F2A8" w14:textId="77777777" w:rsidR="0071087C" w:rsidRPr="00E6516F" w:rsidRDefault="0071087C" w:rsidP="00174677">
            <w:pPr>
              <w:pStyle w:val="TAL"/>
            </w:pPr>
            <w:r w:rsidRPr="00E6516F">
              <w:t>(NOTE 1, NOTE 2)</w:t>
            </w:r>
          </w:p>
        </w:tc>
        <w:tc>
          <w:tcPr>
            <w:tcW w:w="709" w:type="dxa"/>
            <w:tcBorders>
              <w:top w:val="single" w:sz="4" w:space="0" w:color="auto"/>
              <w:left w:val="single" w:sz="4" w:space="0" w:color="auto"/>
              <w:bottom w:val="single" w:sz="4" w:space="0" w:color="auto"/>
              <w:right w:val="single" w:sz="4" w:space="0" w:color="auto"/>
            </w:tcBorders>
          </w:tcPr>
          <w:p w14:paraId="0737CB56" w14:textId="77777777" w:rsidR="0071087C" w:rsidRPr="00E6516F" w:rsidRDefault="0071087C" w:rsidP="00174677">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tcPr>
          <w:p w14:paraId="02804D7B" w14:textId="77777777" w:rsidR="0071087C" w:rsidRPr="00E6516F" w:rsidRDefault="0071087C" w:rsidP="00174677">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tcPr>
          <w:p w14:paraId="0F2913BF" w14:textId="77777777" w:rsidR="0071087C" w:rsidRPr="00E6516F" w:rsidRDefault="0071087C" w:rsidP="00174677">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tcPr>
          <w:p w14:paraId="35E7325F" w14:textId="77777777" w:rsidR="0071087C" w:rsidRPr="00E6516F" w:rsidRDefault="0071087C" w:rsidP="00174677">
            <w:pPr>
              <w:pStyle w:val="TAC"/>
            </w:pPr>
            <w:r w:rsidRPr="00E6516F">
              <w:t>-</w:t>
            </w:r>
          </w:p>
        </w:tc>
      </w:tr>
      <w:tr w:rsidR="0071087C" w:rsidRPr="00E6516F" w14:paraId="1332D941" w14:textId="77777777" w:rsidTr="004312E8">
        <w:tc>
          <w:tcPr>
            <w:tcW w:w="649" w:type="dxa"/>
            <w:shd w:val="clear" w:color="auto" w:fill="auto"/>
          </w:tcPr>
          <w:p w14:paraId="0EDAC040" w14:textId="77777777" w:rsidR="0071087C" w:rsidRPr="00E6516F" w:rsidRDefault="0071087C" w:rsidP="00174677">
            <w:pPr>
              <w:pStyle w:val="TAC"/>
              <w:rPr>
                <w:rFonts w:cs="Arial"/>
              </w:rPr>
            </w:pPr>
            <w:r w:rsidRPr="00E6516F">
              <w:rPr>
                <w:rFonts w:cs="Arial"/>
              </w:rPr>
              <w:t>2</w:t>
            </w:r>
          </w:p>
        </w:tc>
        <w:tc>
          <w:tcPr>
            <w:tcW w:w="3970" w:type="dxa"/>
            <w:shd w:val="clear" w:color="auto" w:fill="auto"/>
          </w:tcPr>
          <w:p w14:paraId="790E2087" w14:textId="77777777" w:rsidR="0071087C" w:rsidRPr="00E6516F" w:rsidRDefault="0071087C" w:rsidP="00174677">
            <w:pPr>
              <w:pStyle w:val="TAL"/>
            </w:pPr>
            <w:r w:rsidRPr="00E6516F">
              <w:t xml:space="preserve">Check: Does the UE (MCData Client) perform the procedure for </w:t>
            </w:r>
            <w:r w:rsidRPr="00E6516F">
              <w:rPr>
                <w:b/>
                <w:bCs/>
              </w:rPr>
              <w:t xml:space="preserve">discovery of the absolute URI of the media storage function (one-to-one communication) </w:t>
            </w:r>
            <w:r w:rsidRPr="00E6516F">
              <w:t>specified in TS 36.579-1 [2] Table 5.3C.8.3-1 ?</w:t>
            </w:r>
          </w:p>
        </w:tc>
        <w:tc>
          <w:tcPr>
            <w:tcW w:w="709" w:type="dxa"/>
            <w:shd w:val="clear" w:color="auto" w:fill="auto"/>
          </w:tcPr>
          <w:p w14:paraId="2E02CD9C" w14:textId="77777777" w:rsidR="0071087C" w:rsidRPr="00E6516F" w:rsidRDefault="0071087C" w:rsidP="00174677">
            <w:pPr>
              <w:pStyle w:val="TAC"/>
              <w:rPr>
                <w:szCs w:val="18"/>
              </w:rPr>
            </w:pPr>
            <w:r w:rsidRPr="00E6516F">
              <w:rPr>
                <w:szCs w:val="18"/>
              </w:rPr>
              <w:t>-</w:t>
            </w:r>
          </w:p>
        </w:tc>
        <w:tc>
          <w:tcPr>
            <w:tcW w:w="2978" w:type="dxa"/>
            <w:shd w:val="clear" w:color="auto" w:fill="auto"/>
          </w:tcPr>
          <w:p w14:paraId="3C96A92C" w14:textId="77777777" w:rsidR="0071087C" w:rsidRPr="00E6516F" w:rsidRDefault="0071087C" w:rsidP="00174677">
            <w:pPr>
              <w:pStyle w:val="TAL"/>
            </w:pPr>
            <w:r w:rsidRPr="00E6516F">
              <w:t>-</w:t>
            </w:r>
          </w:p>
        </w:tc>
        <w:tc>
          <w:tcPr>
            <w:tcW w:w="567" w:type="dxa"/>
            <w:shd w:val="clear" w:color="auto" w:fill="auto"/>
          </w:tcPr>
          <w:p w14:paraId="7AE4CC1B" w14:textId="77777777" w:rsidR="0071087C" w:rsidRPr="00E6516F" w:rsidRDefault="0071087C" w:rsidP="00174677">
            <w:pPr>
              <w:pStyle w:val="TAC"/>
            </w:pPr>
            <w:r w:rsidRPr="00E6516F">
              <w:t>1</w:t>
            </w:r>
          </w:p>
        </w:tc>
        <w:tc>
          <w:tcPr>
            <w:tcW w:w="892" w:type="dxa"/>
            <w:shd w:val="clear" w:color="auto" w:fill="auto"/>
          </w:tcPr>
          <w:p w14:paraId="367720D2" w14:textId="77777777" w:rsidR="0071087C" w:rsidRPr="00E6516F" w:rsidRDefault="0071087C" w:rsidP="00174677">
            <w:pPr>
              <w:pStyle w:val="TAC"/>
            </w:pPr>
            <w:r w:rsidRPr="00E6516F">
              <w:t>P</w:t>
            </w:r>
          </w:p>
        </w:tc>
      </w:tr>
      <w:tr w:rsidR="0071087C" w:rsidRPr="00E6516F" w14:paraId="7331550A" w14:textId="77777777" w:rsidTr="004312E8">
        <w:tc>
          <w:tcPr>
            <w:tcW w:w="649" w:type="dxa"/>
            <w:shd w:val="clear" w:color="auto" w:fill="auto"/>
          </w:tcPr>
          <w:p w14:paraId="4D10442D" w14:textId="77777777" w:rsidR="0071087C" w:rsidRPr="00E6516F" w:rsidRDefault="0071087C" w:rsidP="00174677">
            <w:pPr>
              <w:pStyle w:val="TAC"/>
            </w:pPr>
            <w:r w:rsidRPr="00E6516F">
              <w:t>3</w:t>
            </w:r>
          </w:p>
        </w:tc>
        <w:tc>
          <w:tcPr>
            <w:tcW w:w="3970" w:type="dxa"/>
            <w:shd w:val="clear" w:color="auto" w:fill="auto"/>
          </w:tcPr>
          <w:p w14:paraId="041442E6" w14:textId="77777777" w:rsidR="0071087C" w:rsidRPr="00E6516F" w:rsidRDefault="0071087C" w:rsidP="00174677">
            <w:pPr>
              <w:pStyle w:val="TAL"/>
            </w:pPr>
            <w:r w:rsidRPr="00E6516F">
              <w:t xml:space="preserve">Check: Does the UE (MCData Client) perform the procedure for </w:t>
            </w:r>
            <w:r w:rsidRPr="00E6516F">
              <w:rPr>
                <w:b/>
                <w:bCs/>
              </w:rPr>
              <w:t>FD file upload using HTTP</w:t>
            </w:r>
            <w:r w:rsidRPr="00E6516F">
              <w:t xml:space="preserve"> specified in TS 36.579-1 [2] Table 5.3C.10.3-1?</w:t>
            </w:r>
          </w:p>
        </w:tc>
        <w:tc>
          <w:tcPr>
            <w:tcW w:w="709" w:type="dxa"/>
            <w:shd w:val="clear" w:color="auto" w:fill="auto"/>
          </w:tcPr>
          <w:p w14:paraId="18572F26" w14:textId="77777777" w:rsidR="0071087C" w:rsidRPr="00E6516F" w:rsidRDefault="0071087C" w:rsidP="00174677">
            <w:pPr>
              <w:pStyle w:val="TAC"/>
            </w:pPr>
            <w:r w:rsidRPr="00E6516F">
              <w:t>-</w:t>
            </w:r>
          </w:p>
        </w:tc>
        <w:tc>
          <w:tcPr>
            <w:tcW w:w="2978" w:type="dxa"/>
            <w:shd w:val="clear" w:color="auto" w:fill="auto"/>
          </w:tcPr>
          <w:p w14:paraId="63B8841E" w14:textId="77777777" w:rsidR="0071087C" w:rsidRPr="00E6516F" w:rsidRDefault="0071087C" w:rsidP="00174677">
            <w:pPr>
              <w:pStyle w:val="TAL"/>
            </w:pPr>
            <w:r w:rsidRPr="00E6516F">
              <w:t>-</w:t>
            </w:r>
          </w:p>
        </w:tc>
        <w:tc>
          <w:tcPr>
            <w:tcW w:w="567" w:type="dxa"/>
            <w:shd w:val="clear" w:color="auto" w:fill="auto"/>
          </w:tcPr>
          <w:p w14:paraId="38B15F65" w14:textId="77777777" w:rsidR="0071087C" w:rsidRPr="00E6516F" w:rsidRDefault="0071087C" w:rsidP="00174677">
            <w:pPr>
              <w:pStyle w:val="TAC"/>
            </w:pPr>
            <w:r w:rsidRPr="00E6516F">
              <w:t>2</w:t>
            </w:r>
          </w:p>
        </w:tc>
        <w:tc>
          <w:tcPr>
            <w:tcW w:w="892" w:type="dxa"/>
            <w:shd w:val="clear" w:color="auto" w:fill="auto"/>
          </w:tcPr>
          <w:p w14:paraId="07A58022" w14:textId="77777777" w:rsidR="0071087C" w:rsidRPr="00E6516F" w:rsidRDefault="0071087C" w:rsidP="00174677">
            <w:pPr>
              <w:pStyle w:val="TAC"/>
            </w:pPr>
            <w:r w:rsidRPr="00E6516F">
              <w:t>P</w:t>
            </w:r>
          </w:p>
        </w:tc>
      </w:tr>
      <w:tr w:rsidR="0071087C" w:rsidRPr="00E6516F" w14:paraId="3A502A3F" w14:textId="77777777" w:rsidTr="00174677">
        <w:tc>
          <w:tcPr>
            <w:tcW w:w="649" w:type="dxa"/>
            <w:shd w:val="clear" w:color="auto" w:fill="auto"/>
          </w:tcPr>
          <w:p w14:paraId="469865C8" w14:textId="77777777" w:rsidR="0071087C" w:rsidRPr="00E6516F" w:rsidRDefault="0071087C" w:rsidP="00174677">
            <w:pPr>
              <w:pStyle w:val="TAC"/>
            </w:pPr>
            <w:r w:rsidRPr="00E6516F">
              <w:t>3A</w:t>
            </w:r>
          </w:p>
        </w:tc>
        <w:tc>
          <w:tcPr>
            <w:tcW w:w="3970" w:type="dxa"/>
            <w:shd w:val="clear" w:color="auto" w:fill="auto"/>
          </w:tcPr>
          <w:p w14:paraId="5F857AF4" w14:textId="77777777" w:rsidR="0071087C" w:rsidRPr="00E6516F" w:rsidRDefault="0071087C" w:rsidP="00174677">
            <w:pPr>
              <w:pStyle w:val="TAL"/>
            </w:pPr>
            <w:r w:rsidRPr="00E6516F">
              <w:t>Check: Is the content of the uploaded file the same as specified in annex A.2.1?</w:t>
            </w:r>
          </w:p>
        </w:tc>
        <w:tc>
          <w:tcPr>
            <w:tcW w:w="709" w:type="dxa"/>
            <w:shd w:val="clear" w:color="auto" w:fill="auto"/>
          </w:tcPr>
          <w:p w14:paraId="1ECABF8E" w14:textId="77777777" w:rsidR="0071087C" w:rsidRPr="00E6516F" w:rsidRDefault="0071087C" w:rsidP="00174677">
            <w:pPr>
              <w:pStyle w:val="TAC"/>
            </w:pPr>
            <w:r w:rsidRPr="00E6516F">
              <w:t>-</w:t>
            </w:r>
          </w:p>
        </w:tc>
        <w:tc>
          <w:tcPr>
            <w:tcW w:w="2978" w:type="dxa"/>
            <w:shd w:val="clear" w:color="auto" w:fill="auto"/>
          </w:tcPr>
          <w:p w14:paraId="6323670D" w14:textId="77777777" w:rsidR="0071087C" w:rsidRPr="00E6516F" w:rsidRDefault="0071087C" w:rsidP="00174677">
            <w:pPr>
              <w:pStyle w:val="TAL"/>
            </w:pPr>
            <w:r w:rsidRPr="00E6516F">
              <w:t>-</w:t>
            </w:r>
          </w:p>
        </w:tc>
        <w:tc>
          <w:tcPr>
            <w:tcW w:w="567" w:type="dxa"/>
            <w:shd w:val="clear" w:color="auto" w:fill="auto"/>
          </w:tcPr>
          <w:p w14:paraId="60354DF7" w14:textId="77777777" w:rsidR="0071087C" w:rsidRPr="00E6516F" w:rsidRDefault="0071087C" w:rsidP="00174677">
            <w:pPr>
              <w:pStyle w:val="TAC"/>
            </w:pPr>
            <w:r w:rsidRPr="00E6516F">
              <w:t>2</w:t>
            </w:r>
          </w:p>
        </w:tc>
        <w:tc>
          <w:tcPr>
            <w:tcW w:w="892" w:type="dxa"/>
            <w:shd w:val="clear" w:color="auto" w:fill="auto"/>
          </w:tcPr>
          <w:p w14:paraId="77FCDA50" w14:textId="77777777" w:rsidR="0071087C" w:rsidRPr="00E6516F" w:rsidRDefault="0071087C" w:rsidP="00174677">
            <w:pPr>
              <w:pStyle w:val="TAC"/>
            </w:pPr>
            <w:r w:rsidRPr="00E6516F">
              <w:t>P</w:t>
            </w:r>
          </w:p>
        </w:tc>
      </w:tr>
      <w:tr w:rsidR="0071087C" w:rsidRPr="00E6516F" w14:paraId="41FFC823" w14:textId="77777777" w:rsidTr="004312E8">
        <w:tc>
          <w:tcPr>
            <w:tcW w:w="649" w:type="dxa"/>
            <w:shd w:val="clear" w:color="auto" w:fill="auto"/>
          </w:tcPr>
          <w:p w14:paraId="30717E0B" w14:textId="77777777" w:rsidR="0071087C" w:rsidRPr="00E6516F" w:rsidRDefault="0071087C" w:rsidP="00174677">
            <w:pPr>
              <w:pStyle w:val="TAC"/>
            </w:pPr>
            <w:r w:rsidRPr="00E6516F">
              <w:t>4-6</w:t>
            </w:r>
          </w:p>
        </w:tc>
        <w:tc>
          <w:tcPr>
            <w:tcW w:w="3970" w:type="dxa"/>
            <w:shd w:val="clear" w:color="auto" w:fill="auto"/>
          </w:tcPr>
          <w:p w14:paraId="0CFD2698" w14:textId="77777777" w:rsidR="0071087C" w:rsidRPr="00E6516F" w:rsidRDefault="0071087C" w:rsidP="00174677">
            <w:pPr>
              <w:pStyle w:val="TAL"/>
            </w:pPr>
            <w:r w:rsidRPr="00E6516F">
              <w:t>Void</w:t>
            </w:r>
          </w:p>
        </w:tc>
        <w:tc>
          <w:tcPr>
            <w:tcW w:w="709" w:type="dxa"/>
            <w:shd w:val="clear" w:color="auto" w:fill="auto"/>
          </w:tcPr>
          <w:p w14:paraId="66BE4A57" w14:textId="77777777" w:rsidR="0071087C" w:rsidRPr="00E6516F" w:rsidRDefault="0071087C" w:rsidP="00174677">
            <w:pPr>
              <w:pStyle w:val="TAC"/>
            </w:pPr>
            <w:r w:rsidRPr="00E6516F">
              <w:t>-</w:t>
            </w:r>
          </w:p>
        </w:tc>
        <w:tc>
          <w:tcPr>
            <w:tcW w:w="2978" w:type="dxa"/>
            <w:shd w:val="clear" w:color="auto" w:fill="auto"/>
          </w:tcPr>
          <w:p w14:paraId="2D36E37E" w14:textId="77777777" w:rsidR="0071087C" w:rsidRPr="00E6516F" w:rsidRDefault="0071087C" w:rsidP="00174677">
            <w:pPr>
              <w:pStyle w:val="TAL"/>
            </w:pPr>
            <w:r w:rsidRPr="00E6516F">
              <w:t>-</w:t>
            </w:r>
          </w:p>
        </w:tc>
        <w:tc>
          <w:tcPr>
            <w:tcW w:w="567" w:type="dxa"/>
            <w:shd w:val="clear" w:color="auto" w:fill="auto"/>
          </w:tcPr>
          <w:p w14:paraId="2DC2243A" w14:textId="77777777" w:rsidR="0071087C" w:rsidRPr="00E6516F" w:rsidRDefault="0071087C" w:rsidP="00174677">
            <w:pPr>
              <w:pStyle w:val="TAC"/>
            </w:pPr>
            <w:r w:rsidRPr="00E6516F">
              <w:t>-</w:t>
            </w:r>
          </w:p>
        </w:tc>
        <w:tc>
          <w:tcPr>
            <w:tcW w:w="892" w:type="dxa"/>
            <w:shd w:val="clear" w:color="auto" w:fill="auto"/>
          </w:tcPr>
          <w:p w14:paraId="0BF49B8B" w14:textId="77777777" w:rsidR="0071087C" w:rsidRPr="00E6516F" w:rsidRDefault="0071087C" w:rsidP="00174677">
            <w:pPr>
              <w:pStyle w:val="TAC"/>
            </w:pPr>
            <w:r w:rsidRPr="00E6516F">
              <w:t>-</w:t>
            </w:r>
          </w:p>
        </w:tc>
      </w:tr>
      <w:tr w:rsidR="0071087C" w:rsidRPr="00E6516F" w14:paraId="429BD1A0" w14:textId="77777777" w:rsidTr="004312E8">
        <w:tc>
          <w:tcPr>
            <w:tcW w:w="649" w:type="dxa"/>
            <w:shd w:val="clear" w:color="auto" w:fill="auto"/>
          </w:tcPr>
          <w:p w14:paraId="1917AC8B" w14:textId="77777777" w:rsidR="0071087C" w:rsidRPr="00E6516F" w:rsidRDefault="0071087C" w:rsidP="00174677">
            <w:pPr>
              <w:pStyle w:val="TAC"/>
            </w:pPr>
            <w:r w:rsidRPr="00E6516F">
              <w:t>7</w:t>
            </w:r>
          </w:p>
        </w:tc>
        <w:tc>
          <w:tcPr>
            <w:tcW w:w="3970" w:type="dxa"/>
            <w:shd w:val="clear" w:color="auto" w:fill="auto"/>
          </w:tcPr>
          <w:p w14:paraId="3C4313A2" w14:textId="77777777" w:rsidR="0071087C" w:rsidRPr="00E6516F"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an FD NOTIFICATION with disposition notification type "FILE DOWNLOAD REQUEST ACCEPTED"</w:t>
            </w:r>
            <w:r w:rsidRPr="00E6516F">
              <w:t xml:space="preserve"> for the FD message sent at step 3?</w:t>
            </w:r>
          </w:p>
        </w:tc>
        <w:tc>
          <w:tcPr>
            <w:tcW w:w="709" w:type="dxa"/>
            <w:shd w:val="clear" w:color="auto" w:fill="auto"/>
          </w:tcPr>
          <w:p w14:paraId="7454FE19" w14:textId="77777777" w:rsidR="0071087C" w:rsidRPr="00E6516F" w:rsidRDefault="0071087C" w:rsidP="00174677">
            <w:pPr>
              <w:pStyle w:val="TAC"/>
            </w:pPr>
            <w:r w:rsidRPr="00E6516F">
              <w:t>-</w:t>
            </w:r>
          </w:p>
        </w:tc>
        <w:tc>
          <w:tcPr>
            <w:tcW w:w="2978" w:type="dxa"/>
            <w:shd w:val="clear" w:color="auto" w:fill="auto"/>
          </w:tcPr>
          <w:p w14:paraId="7BA4F386" w14:textId="77777777" w:rsidR="0071087C" w:rsidRPr="00E6516F" w:rsidRDefault="0071087C" w:rsidP="00174677">
            <w:pPr>
              <w:pStyle w:val="TAL"/>
            </w:pPr>
            <w:r w:rsidRPr="00E6516F">
              <w:t>-</w:t>
            </w:r>
          </w:p>
        </w:tc>
        <w:tc>
          <w:tcPr>
            <w:tcW w:w="567" w:type="dxa"/>
            <w:shd w:val="clear" w:color="auto" w:fill="auto"/>
          </w:tcPr>
          <w:p w14:paraId="021F51FF" w14:textId="77777777" w:rsidR="0071087C" w:rsidRPr="00E6516F" w:rsidRDefault="0071087C" w:rsidP="00174677">
            <w:pPr>
              <w:pStyle w:val="TAC"/>
            </w:pPr>
            <w:r w:rsidRPr="00E6516F">
              <w:t>3</w:t>
            </w:r>
          </w:p>
        </w:tc>
        <w:tc>
          <w:tcPr>
            <w:tcW w:w="892" w:type="dxa"/>
            <w:shd w:val="clear" w:color="auto" w:fill="auto"/>
          </w:tcPr>
          <w:p w14:paraId="06994FEC" w14:textId="77777777" w:rsidR="0071087C" w:rsidRPr="00E6516F" w:rsidRDefault="0071087C" w:rsidP="00174677">
            <w:pPr>
              <w:pStyle w:val="TAC"/>
            </w:pPr>
            <w:r w:rsidRPr="00E6516F">
              <w:t>P</w:t>
            </w:r>
          </w:p>
        </w:tc>
      </w:tr>
      <w:tr w:rsidR="0071087C" w:rsidRPr="00E6516F" w14:paraId="75370E9E" w14:textId="77777777" w:rsidTr="004312E8">
        <w:tc>
          <w:tcPr>
            <w:tcW w:w="649" w:type="dxa"/>
            <w:shd w:val="clear" w:color="auto" w:fill="auto"/>
          </w:tcPr>
          <w:p w14:paraId="6EC5BD21" w14:textId="77777777" w:rsidR="0071087C" w:rsidRPr="00E6516F" w:rsidRDefault="0071087C" w:rsidP="00174677">
            <w:pPr>
              <w:pStyle w:val="TAC"/>
            </w:pPr>
            <w:r w:rsidRPr="00E6516F">
              <w:t>8</w:t>
            </w:r>
          </w:p>
        </w:tc>
        <w:tc>
          <w:tcPr>
            <w:tcW w:w="3970" w:type="dxa"/>
            <w:shd w:val="clear" w:color="auto" w:fill="auto"/>
          </w:tcPr>
          <w:p w14:paraId="32F59FFD" w14:textId="77777777" w:rsidR="0071087C" w:rsidRPr="00E6516F" w:rsidRDefault="0071087C" w:rsidP="00174677">
            <w:pPr>
              <w:pStyle w:val="TAL"/>
            </w:pPr>
            <w:r w:rsidRPr="00E6516F">
              <w:t>Void</w:t>
            </w:r>
          </w:p>
        </w:tc>
        <w:tc>
          <w:tcPr>
            <w:tcW w:w="709" w:type="dxa"/>
            <w:shd w:val="clear" w:color="auto" w:fill="auto"/>
          </w:tcPr>
          <w:p w14:paraId="14077046" w14:textId="77777777" w:rsidR="0071087C" w:rsidRPr="00E6516F" w:rsidRDefault="0071087C" w:rsidP="00174677">
            <w:pPr>
              <w:pStyle w:val="TAC"/>
            </w:pPr>
            <w:r w:rsidRPr="00E6516F">
              <w:t>-</w:t>
            </w:r>
          </w:p>
        </w:tc>
        <w:tc>
          <w:tcPr>
            <w:tcW w:w="2978" w:type="dxa"/>
            <w:shd w:val="clear" w:color="auto" w:fill="auto"/>
          </w:tcPr>
          <w:p w14:paraId="7C6AEC37" w14:textId="77777777" w:rsidR="0071087C" w:rsidRPr="00E6516F" w:rsidRDefault="0071087C" w:rsidP="00174677">
            <w:pPr>
              <w:pStyle w:val="TAL"/>
            </w:pPr>
            <w:r w:rsidRPr="00E6516F">
              <w:t>-</w:t>
            </w:r>
          </w:p>
        </w:tc>
        <w:tc>
          <w:tcPr>
            <w:tcW w:w="567" w:type="dxa"/>
            <w:shd w:val="clear" w:color="auto" w:fill="auto"/>
          </w:tcPr>
          <w:p w14:paraId="2CF5026D" w14:textId="77777777" w:rsidR="0071087C" w:rsidRPr="00E6516F" w:rsidRDefault="0071087C" w:rsidP="00174677">
            <w:pPr>
              <w:pStyle w:val="TAC"/>
            </w:pPr>
            <w:r w:rsidRPr="00E6516F">
              <w:t>-</w:t>
            </w:r>
          </w:p>
        </w:tc>
        <w:tc>
          <w:tcPr>
            <w:tcW w:w="892" w:type="dxa"/>
            <w:shd w:val="clear" w:color="auto" w:fill="auto"/>
          </w:tcPr>
          <w:p w14:paraId="4E6AE098" w14:textId="77777777" w:rsidR="0071087C" w:rsidRPr="00E6516F" w:rsidRDefault="0071087C" w:rsidP="00174677">
            <w:pPr>
              <w:pStyle w:val="TAC"/>
            </w:pPr>
            <w:r w:rsidRPr="00E6516F">
              <w:t>-</w:t>
            </w:r>
          </w:p>
        </w:tc>
      </w:tr>
      <w:tr w:rsidR="0071087C" w:rsidRPr="00E6516F" w14:paraId="6FEC7822" w14:textId="77777777" w:rsidTr="00174677">
        <w:trPr>
          <w:trHeight w:val="467"/>
        </w:trPr>
        <w:tc>
          <w:tcPr>
            <w:tcW w:w="649" w:type="dxa"/>
            <w:tcBorders>
              <w:top w:val="single" w:sz="4" w:space="0" w:color="auto"/>
              <w:left w:val="single" w:sz="4" w:space="0" w:color="auto"/>
              <w:bottom w:val="single" w:sz="4" w:space="0" w:color="auto"/>
              <w:right w:val="single" w:sz="4" w:space="0" w:color="auto"/>
            </w:tcBorders>
            <w:hideMark/>
          </w:tcPr>
          <w:p w14:paraId="21F2533F" w14:textId="77777777" w:rsidR="0071087C" w:rsidRPr="00E6516F" w:rsidRDefault="0071087C" w:rsidP="00174677">
            <w:pPr>
              <w:pStyle w:val="TAC"/>
            </w:pPr>
            <w:r w:rsidRPr="00E6516F">
              <w:t>9</w:t>
            </w:r>
          </w:p>
        </w:tc>
        <w:tc>
          <w:tcPr>
            <w:tcW w:w="3970" w:type="dxa"/>
            <w:tcBorders>
              <w:top w:val="single" w:sz="4" w:space="0" w:color="auto"/>
              <w:left w:val="single" w:sz="4" w:space="0" w:color="auto"/>
              <w:bottom w:val="single" w:sz="4" w:space="0" w:color="auto"/>
              <w:right w:val="single" w:sz="4" w:space="0" w:color="auto"/>
            </w:tcBorders>
            <w:hideMark/>
          </w:tcPr>
          <w:p w14:paraId="68706C41"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that the remote Client has accepted the download?</w:t>
            </w:r>
          </w:p>
          <w:p w14:paraId="3BF5E7AF" w14:textId="77777777" w:rsidR="0071087C" w:rsidRPr="00E6516F" w:rsidRDefault="0071087C" w:rsidP="00174677">
            <w:pPr>
              <w:pStyle w:val="TAL"/>
            </w:pPr>
            <w:r w:rsidRPr="00E6516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3C5F7E5" w14:textId="77777777" w:rsidR="0071087C" w:rsidRPr="00E6516F" w:rsidRDefault="0071087C" w:rsidP="00174677">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3CC3E56E" w14:textId="77777777" w:rsidR="0071087C" w:rsidRPr="00E6516F" w:rsidRDefault="0071087C" w:rsidP="00174677">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4245939D" w14:textId="77777777" w:rsidR="0071087C" w:rsidRPr="00E6516F" w:rsidRDefault="0071087C" w:rsidP="00174677">
            <w:pPr>
              <w:pStyle w:val="TAC"/>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023CC209" w14:textId="77777777" w:rsidR="0071087C" w:rsidRPr="00E6516F" w:rsidRDefault="0071087C" w:rsidP="00174677">
            <w:pPr>
              <w:pStyle w:val="TAC"/>
            </w:pPr>
            <w:r w:rsidRPr="00E6516F">
              <w:t>P</w:t>
            </w:r>
          </w:p>
        </w:tc>
      </w:tr>
      <w:tr w:rsidR="0071087C" w:rsidRPr="00E6516F" w14:paraId="4E6B0699" w14:textId="77777777" w:rsidTr="004312E8">
        <w:trPr>
          <w:trHeight w:val="467"/>
        </w:trPr>
        <w:tc>
          <w:tcPr>
            <w:tcW w:w="649" w:type="dxa"/>
            <w:shd w:val="clear" w:color="auto" w:fill="auto"/>
          </w:tcPr>
          <w:p w14:paraId="2B71EDFA" w14:textId="77777777" w:rsidR="0071087C" w:rsidRPr="00E6516F" w:rsidRDefault="0071087C" w:rsidP="00174677">
            <w:pPr>
              <w:pStyle w:val="TAC"/>
            </w:pPr>
            <w:r w:rsidRPr="00E6516F">
              <w:t>10</w:t>
            </w:r>
          </w:p>
        </w:tc>
        <w:tc>
          <w:tcPr>
            <w:tcW w:w="3970" w:type="dxa"/>
            <w:shd w:val="clear" w:color="auto" w:fill="auto"/>
          </w:tcPr>
          <w:p w14:paraId="4CC367DC" w14:textId="77777777" w:rsidR="0071087C" w:rsidRPr="00E6516F"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an FD NOTIFICATION with disposition notification type "FILE DOWNLOAD COMPLETED"</w:t>
            </w:r>
            <w:r w:rsidRPr="00E6516F">
              <w:t xml:space="preserve"> for the FD message sent at step 3?</w:t>
            </w:r>
          </w:p>
        </w:tc>
        <w:tc>
          <w:tcPr>
            <w:tcW w:w="709" w:type="dxa"/>
            <w:shd w:val="clear" w:color="auto" w:fill="auto"/>
          </w:tcPr>
          <w:p w14:paraId="7F744D2B" w14:textId="77777777" w:rsidR="0071087C" w:rsidRPr="00E6516F" w:rsidRDefault="0071087C" w:rsidP="00174677">
            <w:pPr>
              <w:pStyle w:val="TAC"/>
            </w:pPr>
            <w:r w:rsidRPr="00E6516F">
              <w:t>-</w:t>
            </w:r>
          </w:p>
        </w:tc>
        <w:tc>
          <w:tcPr>
            <w:tcW w:w="2978" w:type="dxa"/>
            <w:shd w:val="clear" w:color="auto" w:fill="auto"/>
          </w:tcPr>
          <w:p w14:paraId="2BC15A31" w14:textId="77777777" w:rsidR="0071087C" w:rsidRPr="00E6516F" w:rsidRDefault="0071087C" w:rsidP="00174677">
            <w:pPr>
              <w:pStyle w:val="TAL"/>
            </w:pPr>
            <w:r w:rsidRPr="00E6516F">
              <w:t>-</w:t>
            </w:r>
          </w:p>
        </w:tc>
        <w:tc>
          <w:tcPr>
            <w:tcW w:w="567" w:type="dxa"/>
            <w:shd w:val="clear" w:color="auto" w:fill="auto"/>
          </w:tcPr>
          <w:p w14:paraId="33ADCF1C" w14:textId="77777777" w:rsidR="0071087C" w:rsidRPr="00E6516F" w:rsidRDefault="0071087C" w:rsidP="00174677">
            <w:pPr>
              <w:pStyle w:val="TAC"/>
            </w:pPr>
            <w:r w:rsidRPr="00E6516F">
              <w:t>3</w:t>
            </w:r>
          </w:p>
        </w:tc>
        <w:tc>
          <w:tcPr>
            <w:tcW w:w="892" w:type="dxa"/>
            <w:shd w:val="clear" w:color="auto" w:fill="auto"/>
          </w:tcPr>
          <w:p w14:paraId="2DEF3FB0" w14:textId="77777777" w:rsidR="0071087C" w:rsidRPr="00E6516F" w:rsidRDefault="0071087C" w:rsidP="00174677">
            <w:pPr>
              <w:pStyle w:val="TAC"/>
            </w:pPr>
            <w:r w:rsidRPr="00E6516F">
              <w:t>P</w:t>
            </w:r>
          </w:p>
        </w:tc>
      </w:tr>
      <w:tr w:rsidR="0071087C" w:rsidRPr="00E6516F" w14:paraId="559BD902" w14:textId="77777777" w:rsidTr="004312E8">
        <w:tc>
          <w:tcPr>
            <w:tcW w:w="649" w:type="dxa"/>
            <w:shd w:val="clear" w:color="auto" w:fill="auto"/>
          </w:tcPr>
          <w:p w14:paraId="7AE8F63E" w14:textId="77777777" w:rsidR="0071087C" w:rsidRPr="00E6516F" w:rsidRDefault="0071087C" w:rsidP="00174677">
            <w:pPr>
              <w:pStyle w:val="TAC"/>
            </w:pPr>
            <w:r w:rsidRPr="00E6516F">
              <w:t>11</w:t>
            </w:r>
          </w:p>
        </w:tc>
        <w:tc>
          <w:tcPr>
            <w:tcW w:w="3970" w:type="dxa"/>
            <w:shd w:val="clear" w:color="auto" w:fill="auto"/>
          </w:tcPr>
          <w:p w14:paraId="563BA07C" w14:textId="77777777" w:rsidR="0071087C" w:rsidRPr="00E6516F" w:rsidRDefault="0071087C" w:rsidP="00174677">
            <w:pPr>
              <w:pStyle w:val="TAL"/>
            </w:pPr>
            <w:r w:rsidRPr="00E6516F">
              <w:t>Void</w:t>
            </w:r>
          </w:p>
        </w:tc>
        <w:tc>
          <w:tcPr>
            <w:tcW w:w="709" w:type="dxa"/>
            <w:shd w:val="clear" w:color="auto" w:fill="auto"/>
          </w:tcPr>
          <w:p w14:paraId="4888878B" w14:textId="77777777" w:rsidR="0071087C" w:rsidRPr="00E6516F" w:rsidRDefault="0071087C" w:rsidP="00174677">
            <w:pPr>
              <w:pStyle w:val="TAC"/>
            </w:pPr>
            <w:r w:rsidRPr="00E6516F">
              <w:t>-</w:t>
            </w:r>
          </w:p>
        </w:tc>
        <w:tc>
          <w:tcPr>
            <w:tcW w:w="2978" w:type="dxa"/>
            <w:shd w:val="clear" w:color="auto" w:fill="auto"/>
          </w:tcPr>
          <w:p w14:paraId="38C4B8D0" w14:textId="77777777" w:rsidR="0071087C" w:rsidRPr="00E6516F" w:rsidRDefault="0071087C" w:rsidP="00174677">
            <w:pPr>
              <w:pStyle w:val="TAL"/>
            </w:pPr>
            <w:r w:rsidRPr="00E6516F">
              <w:t>-</w:t>
            </w:r>
          </w:p>
        </w:tc>
        <w:tc>
          <w:tcPr>
            <w:tcW w:w="567" w:type="dxa"/>
            <w:shd w:val="clear" w:color="auto" w:fill="auto"/>
          </w:tcPr>
          <w:p w14:paraId="6DF2CAD1" w14:textId="77777777" w:rsidR="0071087C" w:rsidRPr="00E6516F" w:rsidRDefault="0071087C" w:rsidP="00174677">
            <w:pPr>
              <w:pStyle w:val="TAC"/>
            </w:pPr>
            <w:r w:rsidRPr="00E6516F">
              <w:t>-</w:t>
            </w:r>
          </w:p>
        </w:tc>
        <w:tc>
          <w:tcPr>
            <w:tcW w:w="892" w:type="dxa"/>
            <w:shd w:val="clear" w:color="auto" w:fill="auto"/>
          </w:tcPr>
          <w:p w14:paraId="165BAA2A" w14:textId="77777777" w:rsidR="0071087C" w:rsidRPr="00E6516F" w:rsidRDefault="0071087C" w:rsidP="00174677">
            <w:pPr>
              <w:pStyle w:val="TAC"/>
            </w:pPr>
            <w:r w:rsidRPr="00E6516F">
              <w:t>-</w:t>
            </w:r>
          </w:p>
        </w:tc>
      </w:tr>
      <w:tr w:rsidR="0071087C" w:rsidRPr="00E6516F" w14:paraId="7244997F" w14:textId="77777777" w:rsidTr="00174677">
        <w:trPr>
          <w:trHeight w:val="467"/>
        </w:trPr>
        <w:tc>
          <w:tcPr>
            <w:tcW w:w="649" w:type="dxa"/>
            <w:tcBorders>
              <w:top w:val="single" w:sz="4" w:space="0" w:color="auto"/>
              <w:left w:val="single" w:sz="4" w:space="0" w:color="auto"/>
              <w:bottom w:val="single" w:sz="4" w:space="0" w:color="auto"/>
              <w:right w:val="single" w:sz="4" w:space="0" w:color="auto"/>
            </w:tcBorders>
            <w:hideMark/>
          </w:tcPr>
          <w:p w14:paraId="08DDDA82" w14:textId="77777777" w:rsidR="0071087C" w:rsidRPr="00E6516F" w:rsidRDefault="0071087C" w:rsidP="00174677">
            <w:pPr>
              <w:pStyle w:val="TAC"/>
            </w:pPr>
            <w:r w:rsidRPr="00E6516F">
              <w:t>12</w:t>
            </w:r>
          </w:p>
        </w:tc>
        <w:tc>
          <w:tcPr>
            <w:tcW w:w="3970" w:type="dxa"/>
            <w:tcBorders>
              <w:top w:val="single" w:sz="4" w:space="0" w:color="auto"/>
              <w:left w:val="single" w:sz="4" w:space="0" w:color="auto"/>
              <w:bottom w:val="single" w:sz="4" w:space="0" w:color="auto"/>
              <w:right w:val="single" w:sz="4" w:space="0" w:color="auto"/>
            </w:tcBorders>
            <w:hideMark/>
          </w:tcPr>
          <w:p w14:paraId="421471F0"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that the remote Client has completed the download?</w:t>
            </w:r>
          </w:p>
          <w:p w14:paraId="2563CD52" w14:textId="77777777" w:rsidR="0071087C" w:rsidRPr="00E6516F" w:rsidRDefault="0071087C" w:rsidP="00174677">
            <w:pPr>
              <w:pStyle w:val="TAL"/>
            </w:pPr>
            <w:r w:rsidRPr="00E6516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00C8810F" w14:textId="77777777" w:rsidR="0071087C" w:rsidRPr="00E6516F" w:rsidRDefault="0071087C" w:rsidP="00174677">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270BCDC1" w14:textId="77777777" w:rsidR="0071087C" w:rsidRPr="00E6516F" w:rsidRDefault="0071087C" w:rsidP="00174677">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0AE12C86" w14:textId="77777777" w:rsidR="0071087C" w:rsidRPr="00E6516F" w:rsidRDefault="0071087C" w:rsidP="00174677">
            <w:pPr>
              <w:pStyle w:val="TAC"/>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7B75D3A0" w14:textId="77777777" w:rsidR="0071087C" w:rsidRPr="00E6516F" w:rsidRDefault="0071087C" w:rsidP="00174677">
            <w:pPr>
              <w:pStyle w:val="TAC"/>
            </w:pPr>
            <w:r w:rsidRPr="00E6516F">
              <w:t>P</w:t>
            </w:r>
          </w:p>
        </w:tc>
      </w:tr>
      <w:tr w:rsidR="0071087C" w:rsidRPr="00E6516F" w14:paraId="248FC3C3" w14:textId="77777777" w:rsidTr="00174677">
        <w:tc>
          <w:tcPr>
            <w:tcW w:w="9765" w:type="dxa"/>
            <w:gridSpan w:val="6"/>
            <w:shd w:val="clear" w:color="auto" w:fill="auto"/>
          </w:tcPr>
          <w:p w14:paraId="4CC182D0" w14:textId="77777777" w:rsidR="0071087C" w:rsidRPr="00E6516F" w:rsidRDefault="0071087C" w:rsidP="00174677">
            <w:pPr>
              <w:pStyle w:val="TAN"/>
            </w:pPr>
            <w:r w:rsidRPr="00E6516F">
              <w:t>NOTE 1:</w:t>
            </w:r>
            <w:r w:rsidRPr="00E6516F">
              <w:tab/>
              <w:t>This is expected to be done via a suitable implementation dependent MMI.</w:t>
            </w:r>
          </w:p>
          <w:p w14:paraId="36C45222" w14:textId="77777777" w:rsidR="0071087C" w:rsidRPr="00E6516F" w:rsidRDefault="0071087C" w:rsidP="004312E8">
            <w:pPr>
              <w:pStyle w:val="TAN"/>
            </w:pPr>
            <w:r w:rsidRPr="00E6516F">
              <w:t>NOTE 2:</w:t>
            </w:r>
            <w:r w:rsidRPr="00E6516F">
              <w:tab/>
              <w:t>Test file 1 for CO FD as specified in annex A.2.1.</w:t>
            </w:r>
          </w:p>
        </w:tc>
      </w:tr>
    </w:tbl>
    <w:p w14:paraId="3A55C869" w14:textId="77777777" w:rsidR="0071087C" w:rsidRPr="00E6516F" w:rsidRDefault="0071087C" w:rsidP="0071087C"/>
    <w:p w14:paraId="07F6434F" w14:textId="77777777" w:rsidR="0071087C" w:rsidRPr="00E6516F" w:rsidRDefault="0071087C" w:rsidP="0071087C">
      <w:pPr>
        <w:pStyle w:val="H6"/>
      </w:pPr>
      <w:bookmarkStart w:id="959" w:name="_Toc52782429"/>
      <w:bookmarkStart w:id="960" w:name="_Toc52783040"/>
      <w:bookmarkStart w:id="961" w:name="_Toc59042909"/>
      <w:r w:rsidRPr="00E6516F">
        <w:t>6.2.5.3.3</w:t>
      </w:r>
      <w:r w:rsidRPr="00E6516F">
        <w:tab/>
        <w:t>Specific message contents</w:t>
      </w:r>
      <w:bookmarkEnd w:id="959"/>
      <w:bookmarkEnd w:id="960"/>
      <w:bookmarkEnd w:id="961"/>
    </w:p>
    <w:p w14:paraId="0D80D50A" w14:textId="23BC62D5" w:rsidR="0071087C" w:rsidRPr="00E6516F" w:rsidRDefault="0071087C" w:rsidP="004312E8">
      <w:pPr>
        <w:pStyle w:val="TH"/>
      </w:pPr>
      <w:r w:rsidRPr="00E6516F">
        <w:t>Table 6.2.5.3.3-1..6: Void</w:t>
      </w:r>
    </w:p>
    <w:p w14:paraId="176B7573" w14:textId="77777777" w:rsidR="00B93CA2" w:rsidRPr="00E6516F" w:rsidRDefault="00B93CA2" w:rsidP="00B93CA2"/>
    <w:p w14:paraId="5176ACCE" w14:textId="0D2837F5" w:rsidR="0071087C" w:rsidRPr="00E6516F" w:rsidRDefault="0071087C" w:rsidP="0071087C">
      <w:pPr>
        <w:pStyle w:val="TH"/>
      </w:pPr>
      <w:r w:rsidRPr="00E6516F">
        <w:t xml:space="preserve">Table 6.2.5.3.3-7: HTTP POST (step 3, Table 6.2.5.3.2-1; </w:t>
      </w:r>
      <w:r w:rsidRPr="00E6516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600890EE"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50D03EDD" w14:textId="77777777" w:rsidR="0071087C" w:rsidRPr="00E6516F" w:rsidRDefault="0071087C" w:rsidP="00174677">
            <w:pPr>
              <w:pStyle w:val="TAL"/>
            </w:pPr>
            <w:r w:rsidRPr="00E6516F">
              <w:t>Derivation Path: TS 36.579-1 [2], Table 5.5.4.3-1 condition FD_HTTP</w:t>
            </w:r>
          </w:p>
        </w:tc>
      </w:tr>
      <w:tr w:rsidR="0071087C" w:rsidRPr="00E6516F" w14:paraId="1A0265CF"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09135520"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5B55071"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57DBD225"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2719C024"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21ECF1BB" w14:textId="77777777" w:rsidR="0071087C" w:rsidRPr="00E6516F" w:rsidRDefault="0071087C" w:rsidP="00174677">
            <w:pPr>
              <w:pStyle w:val="TAH"/>
            </w:pPr>
            <w:r w:rsidRPr="00E6516F">
              <w:t>Condition</w:t>
            </w:r>
          </w:p>
        </w:tc>
      </w:tr>
      <w:tr w:rsidR="0071087C" w:rsidRPr="00E6516F" w14:paraId="0C84CB0D"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2D5879A5" w14:textId="77777777" w:rsidR="0071087C" w:rsidRPr="00E6516F" w:rsidRDefault="0071087C" w:rsidP="00174677">
            <w:pPr>
              <w:pStyle w:val="TAL"/>
              <w:rPr>
                <w:rFonts w:cs="Arial"/>
                <w:b/>
                <w:bCs/>
                <w:szCs w:val="18"/>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63F8110"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D471FA6"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C95FF2A"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16AE29F" w14:textId="77777777" w:rsidR="0071087C" w:rsidRPr="00E6516F" w:rsidRDefault="0071087C" w:rsidP="00174677">
            <w:pPr>
              <w:pStyle w:val="TAL"/>
            </w:pPr>
          </w:p>
        </w:tc>
      </w:tr>
      <w:tr w:rsidR="0071087C" w:rsidRPr="00E6516F" w14:paraId="2C41012C" w14:textId="77777777" w:rsidTr="004312E8">
        <w:tc>
          <w:tcPr>
            <w:tcW w:w="2837" w:type="dxa"/>
            <w:vAlign w:val="center"/>
          </w:tcPr>
          <w:p w14:paraId="5D6E6AAB" w14:textId="77777777" w:rsidR="0071087C" w:rsidRPr="00E6516F" w:rsidRDefault="0071087C" w:rsidP="00174677">
            <w:pPr>
              <w:pStyle w:val="TAL"/>
              <w:rPr>
                <w:b/>
                <w:bCs/>
              </w:rPr>
            </w:pPr>
            <w:r w:rsidRPr="00E6516F">
              <w:t xml:space="preserve">  MIME body part</w:t>
            </w:r>
          </w:p>
        </w:tc>
        <w:tc>
          <w:tcPr>
            <w:tcW w:w="2127" w:type="dxa"/>
          </w:tcPr>
          <w:p w14:paraId="6FFEFDC1" w14:textId="77777777" w:rsidR="0071087C" w:rsidRPr="00E6516F" w:rsidRDefault="0071087C" w:rsidP="00174677">
            <w:pPr>
              <w:pStyle w:val="TAL"/>
            </w:pPr>
          </w:p>
        </w:tc>
        <w:tc>
          <w:tcPr>
            <w:tcW w:w="2127" w:type="dxa"/>
          </w:tcPr>
          <w:p w14:paraId="2459DAF0"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630EC8D"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DEF9C03" w14:textId="77777777" w:rsidR="0071087C" w:rsidRPr="00E6516F" w:rsidRDefault="0071087C" w:rsidP="00174677">
            <w:pPr>
              <w:pStyle w:val="TAL"/>
            </w:pPr>
          </w:p>
        </w:tc>
      </w:tr>
      <w:tr w:rsidR="0071087C" w:rsidRPr="00E6516F" w14:paraId="26FD487B" w14:textId="77777777" w:rsidTr="004312E8">
        <w:tc>
          <w:tcPr>
            <w:tcW w:w="2837" w:type="dxa"/>
          </w:tcPr>
          <w:p w14:paraId="54D6C5E8" w14:textId="77777777" w:rsidR="0071087C" w:rsidRPr="00E6516F" w:rsidRDefault="0071087C" w:rsidP="00174677">
            <w:pPr>
              <w:pStyle w:val="TAL"/>
              <w:rPr>
                <w:b/>
                <w:bCs/>
              </w:rPr>
            </w:pPr>
            <w:r w:rsidRPr="00E6516F">
              <w:t xml:space="preserve">    MIME-part-body</w:t>
            </w:r>
          </w:p>
        </w:tc>
        <w:tc>
          <w:tcPr>
            <w:tcW w:w="2127" w:type="dxa"/>
          </w:tcPr>
          <w:p w14:paraId="4E7335B7" w14:textId="77777777" w:rsidR="0071087C" w:rsidRPr="00E6516F" w:rsidRDefault="0071087C" w:rsidP="00174677">
            <w:pPr>
              <w:pStyle w:val="TAL"/>
            </w:pPr>
            <w:r w:rsidRPr="00E6516F">
              <w:t>MCData-Info as described in Table 6.2.1.3.3-8</w:t>
            </w:r>
          </w:p>
        </w:tc>
        <w:tc>
          <w:tcPr>
            <w:tcW w:w="2127" w:type="dxa"/>
          </w:tcPr>
          <w:p w14:paraId="34E07E8E"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363D598"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4805F10D" w14:textId="77777777" w:rsidR="0071087C" w:rsidRPr="00E6516F" w:rsidRDefault="0071087C" w:rsidP="00174677">
            <w:pPr>
              <w:pStyle w:val="TAL"/>
            </w:pPr>
          </w:p>
        </w:tc>
      </w:tr>
    </w:tbl>
    <w:p w14:paraId="02FE5460" w14:textId="77777777" w:rsidR="0071087C" w:rsidRPr="00E6516F" w:rsidRDefault="0071087C" w:rsidP="0071087C"/>
    <w:p w14:paraId="71F7891D" w14:textId="77777777" w:rsidR="0071087C" w:rsidRPr="00E6516F" w:rsidRDefault="0071087C" w:rsidP="0071087C">
      <w:pPr>
        <w:pStyle w:val="TH"/>
      </w:pPr>
      <w:r w:rsidRPr="00E6516F">
        <w:t>Table 6.2.5.3.3-8: MCDATA-Info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761423C3"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0541E1D" w14:textId="77777777" w:rsidR="0071087C" w:rsidRPr="00E6516F" w:rsidRDefault="0071087C" w:rsidP="00174677">
            <w:pPr>
              <w:pStyle w:val="TAL"/>
              <w:rPr>
                <w:rFonts w:cs="Arial"/>
                <w:szCs w:val="18"/>
              </w:rPr>
            </w:pPr>
            <w:r w:rsidRPr="00E6516F">
              <w:rPr>
                <w:rFonts w:cs="Arial"/>
                <w:szCs w:val="18"/>
              </w:rPr>
              <w:t>Derivation Path: TS 36.579-1 [2], Table 5.5.3.2.1-3</w:t>
            </w:r>
          </w:p>
        </w:tc>
      </w:tr>
      <w:tr w:rsidR="0071087C" w:rsidRPr="00E6516F" w14:paraId="449DE9EE"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DACD8E3"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096FC7"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412141C"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49A68E4"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2B6A9D3" w14:textId="77777777" w:rsidR="0071087C" w:rsidRPr="00E6516F" w:rsidRDefault="0071087C" w:rsidP="00174677">
            <w:pPr>
              <w:pStyle w:val="TAH"/>
              <w:rPr>
                <w:bCs/>
              </w:rPr>
            </w:pPr>
            <w:r w:rsidRPr="00E6516F">
              <w:rPr>
                <w:bCs/>
              </w:rPr>
              <w:t>Condition</w:t>
            </w:r>
          </w:p>
        </w:tc>
      </w:tr>
      <w:tr w:rsidR="0071087C" w:rsidRPr="00E6516F" w14:paraId="5EB15D4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92426F9" w14:textId="77777777" w:rsidR="0071087C" w:rsidRPr="00E6516F" w:rsidRDefault="0071087C" w:rsidP="00174677">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7AF824A6"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CA300CC"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4625BC4"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C6736E2" w14:textId="77777777" w:rsidR="0071087C" w:rsidRPr="00E6516F" w:rsidRDefault="0071087C" w:rsidP="00174677">
            <w:pPr>
              <w:pStyle w:val="TAL"/>
            </w:pPr>
          </w:p>
        </w:tc>
      </w:tr>
      <w:tr w:rsidR="0071087C" w:rsidRPr="00E6516F" w14:paraId="511ECBEB"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554838C" w14:textId="77777777" w:rsidR="0071087C" w:rsidRPr="00E6516F" w:rsidRDefault="0071087C" w:rsidP="00174677">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26477D62"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FA1E52E"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0E1E19E"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4991DF4" w14:textId="77777777" w:rsidR="0071087C" w:rsidRPr="00E6516F" w:rsidRDefault="0071087C" w:rsidP="00174677">
            <w:pPr>
              <w:pStyle w:val="TAL"/>
            </w:pPr>
          </w:p>
        </w:tc>
      </w:tr>
      <w:tr w:rsidR="0071087C" w:rsidRPr="00E6516F" w14:paraId="65C76DB4"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581CBA4" w14:textId="77777777" w:rsidR="0071087C" w:rsidRPr="00E6516F" w:rsidRDefault="0071087C" w:rsidP="00174677">
            <w:pPr>
              <w:pStyle w:val="TAL"/>
              <w:rPr>
                <w:rFonts w:cs="Arial"/>
                <w:szCs w:val="18"/>
              </w:rPr>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7F6E212D" w14:textId="77777777" w:rsidR="0071087C" w:rsidRPr="00E6516F" w:rsidRDefault="0071087C" w:rsidP="00174677">
            <w:pPr>
              <w:pStyle w:val="TAL"/>
              <w:rPr>
                <w:lang w:eastAsia="ko-KR"/>
              </w:rPr>
            </w:pPr>
            <w:r w:rsidRPr="00E6516F">
              <w:rPr>
                <w:lang w:eastAsia="ko-KR"/>
              </w:rPr>
              <w:t>"</w:t>
            </w:r>
            <w:r w:rsidRPr="00E6516F">
              <w:t>one-to-one-fd</w:t>
            </w:r>
            <w:r w:rsidRPr="00E6516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3EFBA9F1"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7B36049"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781B347" w14:textId="77777777" w:rsidR="0071087C" w:rsidRPr="00E6516F" w:rsidRDefault="0071087C" w:rsidP="00174677">
            <w:pPr>
              <w:pStyle w:val="TAL"/>
            </w:pPr>
          </w:p>
        </w:tc>
      </w:tr>
      <w:tr w:rsidR="0071087C" w:rsidRPr="00E6516F" w14:paraId="759DC330"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F7F5A3A" w14:textId="77777777" w:rsidR="0071087C" w:rsidRPr="00E6516F" w:rsidRDefault="0071087C" w:rsidP="00174677">
            <w:pPr>
              <w:pStyle w:val="TAL"/>
            </w:pPr>
            <w:r w:rsidRPr="00E6516F">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63B5302B" w14:textId="6A943B7B" w:rsidR="0071087C" w:rsidRPr="00E6516F" w:rsidRDefault="0071087C" w:rsidP="00174677">
            <w:pPr>
              <w:pStyle w:val="TAL"/>
              <w:rPr>
                <w:lang w:eastAsia="ko-KR"/>
              </w:rPr>
            </w:pPr>
            <w:r w:rsidRPr="00E6516F">
              <w:t>px_MCData_ID_User_A</w:t>
            </w:r>
          </w:p>
        </w:tc>
        <w:tc>
          <w:tcPr>
            <w:tcW w:w="2127" w:type="dxa"/>
            <w:tcBorders>
              <w:top w:val="single" w:sz="4" w:space="0" w:color="auto"/>
              <w:left w:val="single" w:sz="4" w:space="0" w:color="auto"/>
              <w:bottom w:val="single" w:sz="4" w:space="0" w:color="auto"/>
              <w:right w:val="single" w:sz="4" w:space="0" w:color="auto"/>
            </w:tcBorders>
          </w:tcPr>
          <w:p w14:paraId="3905DE4D"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12E1367"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4FAB31AE" w14:textId="77777777" w:rsidR="0071087C" w:rsidRPr="00E6516F" w:rsidRDefault="0071087C" w:rsidP="00174677">
            <w:pPr>
              <w:pStyle w:val="TAL"/>
            </w:pPr>
          </w:p>
        </w:tc>
      </w:tr>
    </w:tbl>
    <w:p w14:paraId="0D42DC18" w14:textId="77777777" w:rsidR="0071087C" w:rsidRPr="00E6516F" w:rsidRDefault="0071087C" w:rsidP="0071087C"/>
    <w:p w14:paraId="59024215" w14:textId="77777777" w:rsidR="0071087C" w:rsidRPr="00E6516F" w:rsidRDefault="0071087C" w:rsidP="0071087C">
      <w:pPr>
        <w:keepNext/>
        <w:keepLines/>
        <w:spacing w:before="60"/>
        <w:jc w:val="center"/>
        <w:rPr>
          <w:rFonts w:ascii="Arial" w:hAnsi="Arial"/>
          <w:b/>
        </w:rPr>
      </w:pPr>
      <w:r w:rsidRPr="00E6516F">
        <w:rPr>
          <w:rFonts w:ascii="Arial" w:hAnsi="Arial"/>
          <w:b/>
        </w:rPr>
        <w:t>Table 6.2.5.3.3-9..10: Void</w:t>
      </w:r>
    </w:p>
    <w:p w14:paraId="2DF708C0" w14:textId="77777777" w:rsidR="00B93CA2" w:rsidRPr="00E6516F" w:rsidRDefault="00B93CA2" w:rsidP="00B93CA2"/>
    <w:p w14:paraId="71DBFF48" w14:textId="5AF77CC8" w:rsidR="0071087C" w:rsidRPr="00E6516F" w:rsidRDefault="0071087C" w:rsidP="0071087C">
      <w:pPr>
        <w:pStyle w:val="TH"/>
      </w:pPr>
      <w:r w:rsidRPr="00E6516F">
        <w:t xml:space="preserve">Table 6.2.5.3.3-11: HTTP 201 Created (step 3, Table 6.2.5.3.2-1; </w:t>
      </w:r>
      <w:r w:rsidRPr="00E6516F">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09C5361C" w14:textId="77777777" w:rsidTr="004312E8">
        <w:tc>
          <w:tcPr>
            <w:tcW w:w="9645" w:type="dxa"/>
            <w:tcBorders>
              <w:top w:val="single" w:sz="4" w:space="0" w:color="auto"/>
              <w:left w:val="single" w:sz="4" w:space="0" w:color="auto"/>
              <w:bottom w:val="single" w:sz="4" w:space="0" w:color="auto"/>
              <w:right w:val="single" w:sz="4" w:space="0" w:color="auto"/>
            </w:tcBorders>
          </w:tcPr>
          <w:p w14:paraId="1FDD59A8" w14:textId="77777777" w:rsidR="0071087C" w:rsidRPr="00E6516F" w:rsidRDefault="0071087C" w:rsidP="00174677">
            <w:pPr>
              <w:pStyle w:val="TAL"/>
            </w:pPr>
            <w:r w:rsidRPr="00E6516F">
              <w:t>Derivation Path: TS 36.579-1 [2], Table 5.5.4.7-1, condition FD_HTTP</w:t>
            </w:r>
          </w:p>
        </w:tc>
      </w:tr>
    </w:tbl>
    <w:p w14:paraId="6888596E" w14:textId="77777777" w:rsidR="0071087C" w:rsidRPr="00E6516F" w:rsidRDefault="0071087C" w:rsidP="0071087C"/>
    <w:p w14:paraId="51DBD103" w14:textId="637AE922" w:rsidR="0071087C" w:rsidRPr="00E6516F" w:rsidRDefault="0071087C" w:rsidP="0071087C">
      <w:pPr>
        <w:pStyle w:val="TH"/>
      </w:pPr>
      <w:r w:rsidRPr="00E6516F">
        <w:t>Table 6.2.5.3.3-12: SIP MESSAGE (step 3, Table 6.2.5.3.2-1;</w:t>
      </w:r>
      <w:r w:rsidRPr="00E6516F">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68A0F511"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78EE4A2F" w14:textId="77777777" w:rsidR="0071087C" w:rsidRPr="00E6516F" w:rsidRDefault="0071087C" w:rsidP="00174677">
            <w:pPr>
              <w:pStyle w:val="TAL"/>
              <w:rPr>
                <w:rFonts w:cs="Arial"/>
                <w:szCs w:val="18"/>
              </w:rPr>
            </w:pPr>
            <w:r w:rsidRPr="00E6516F">
              <w:rPr>
                <w:rFonts w:cs="Arial"/>
                <w:szCs w:val="18"/>
              </w:rPr>
              <w:t>Derivation Path: TS 36.579-1 [2], Table 5.5.2.7.1-1, condition MCDATA_FD, RESOURCE_LISTS, MCDATA_SIGNALLING</w:t>
            </w:r>
          </w:p>
        </w:tc>
      </w:tr>
      <w:tr w:rsidR="0071087C" w:rsidRPr="00E6516F" w14:paraId="54C9D7E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57D54F8"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317C3D"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7813AB"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E9742FC"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BF1C2C6" w14:textId="77777777" w:rsidR="0071087C" w:rsidRPr="00E6516F" w:rsidRDefault="0071087C" w:rsidP="00174677">
            <w:pPr>
              <w:pStyle w:val="TAH"/>
              <w:rPr>
                <w:bCs/>
              </w:rPr>
            </w:pPr>
            <w:r w:rsidRPr="00E6516F">
              <w:rPr>
                <w:bCs/>
              </w:rPr>
              <w:t>Condition</w:t>
            </w:r>
          </w:p>
        </w:tc>
      </w:tr>
      <w:tr w:rsidR="0071087C" w:rsidRPr="00E6516F" w14:paraId="09B54D52"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392ED412"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48A9147"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2F4295B"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BE37CB9"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13497ED" w14:textId="77777777" w:rsidR="0071087C" w:rsidRPr="00E6516F" w:rsidRDefault="0071087C" w:rsidP="00174677">
            <w:pPr>
              <w:pStyle w:val="TAL"/>
            </w:pPr>
          </w:p>
        </w:tc>
      </w:tr>
      <w:tr w:rsidR="0071087C" w:rsidRPr="00E6516F" w14:paraId="3FEB049A"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0B63FDC3"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60AD372"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85E7955"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1B617F35"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659D91E" w14:textId="77777777" w:rsidR="0071087C" w:rsidRPr="00E6516F" w:rsidRDefault="0071087C" w:rsidP="00174677">
            <w:pPr>
              <w:pStyle w:val="TAL"/>
            </w:pPr>
          </w:p>
        </w:tc>
      </w:tr>
      <w:tr w:rsidR="0071087C" w:rsidRPr="00E6516F" w14:paraId="58EB64CC" w14:textId="77777777" w:rsidTr="004312E8">
        <w:tc>
          <w:tcPr>
            <w:tcW w:w="2837" w:type="dxa"/>
            <w:tcBorders>
              <w:top w:val="single" w:sz="4" w:space="0" w:color="auto"/>
              <w:left w:val="single" w:sz="4" w:space="0" w:color="auto"/>
              <w:bottom w:val="single" w:sz="4" w:space="0" w:color="auto"/>
              <w:right w:val="single" w:sz="4" w:space="0" w:color="auto"/>
            </w:tcBorders>
          </w:tcPr>
          <w:p w14:paraId="361C6455" w14:textId="77777777" w:rsidR="0071087C" w:rsidRPr="00E6516F" w:rsidRDefault="0071087C" w:rsidP="00174677">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7A41E94B" w14:textId="77777777" w:rsidR="0071087C" w:rsidRPr="00E6516F" w:rsidRDefault="0071087C" w:rsidP="00174677">
            <w:pPr>
              <w:pStyle w:val="TAL"/>
            </w:pPr>
            <w:r w:rsidRPr="00E6516F">
              <w:t>MCData-Info as described in Table 6.2.5.3.3-13</w:t>
            </w:r>
          </w:p>
        </w:tc>
        <w:tc>
          <w:tcPr>
            <w:tcW w:w="2127" w:type="dxa"/>
            <w:tcBorders>
              <w:top w:val="single" w:sz="4" w:space="0" w:color="auto"/>
              <w:left w:val="single" w:sz="4" w:space="0" w:color="auto"/>
              <w:bottom w:val="single" w:sz="4" w:space="0" w:color="auto"/>
              <w:right w:val="single" w:sz="4" w:space="0" w:color="auto"/>
            </w:tcBorders>
          </w:tcPr>
          <w:p w14:paraId="4D9FC8F9"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5EDD380"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D77D37" w14:textId="77777777" w:rsidR="0071087C" w:rsidRPr="00E6516F" w:rsidRDefault="0071087C" w:rsidP="00174677">
            <w:pPr>
              <w:pStyle w:val="TAL"/>
            </w:pPr>
          </w:p>
        </w:tc>
      </w:tr>
      <w:tr w:rsidR="0071087C" w:rsidRPr="00E6516F" w14:paraId="284682FD" w14:textId="77777777" w:rsidTr="004312E8">
        <w:tc>
          <w:tcPr>
            <w:tcW w:w="2837" w:type="dxa"/>
            <w:vAlign w:val="center"/>
          </w:tcPr>
          <w:p w14:paraId="5986BA54" w14:textId="77777777" w:rsidR="0071087C" w:rsidRPr="00E6516F" w:rsidRDefault="0071087C" w:rsidP="00174677">
            <w:pPr>
              <w:pStyle w:val="TAL"/>
              <w:rPr>
                <w:b/>
                <w:bCs/>
              </w:rPr>
            </w:pPr>
            <w:r w:rsidRPr="00E6516F">
              <w:t xml:space="preserve">  MIME body part</w:t>
            </w:r>
          </w:p>
        </w:tc>
        <w:tc>
          <w:tcPr>
            <w:tcW w:w="2127" w:type="dxa"/>
            <w:vAlign w:val="center"/>
          </w:tcPr>
          <w:p w14:paraId="20A708A7" w14:textId="77777777" w:rsidR="0071087C" w:rsidRPr="00E6516F" w:rsidRDefault="0071087C" w:rsidP="00174677">
            <w:pPr>
              <w:pStyle w:val="TAL"/>
            </w:pPr>
          </w:p>
        </w:tc>
        <w:tc>
          <w:tcPr>
            <w:tcW w:w="2127" w:type="dxa"/>
            <w:tcBorders>
              <w:bottom w:val="single" w:sz="4" w:space="0" w:color="auto"/>
            </w:tcBorders>
          </w:tcPr>
          <w:p w14:paraId="4303A3DE"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DB25423"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D52B069" w14:textId="77777777" w:rsidR="0071087C" w:rsidRPr="00E6516F" w:rsidRDefault="0071087C" w:rsidP="00174677">
            <w:pPr>
              <w:pStyle w:val="TAL"/>
            </w:pPr>
          </w:p>
        </w:tc>
      </w:tr>
      <w:tr w:rsidR="0071087C" w:rsidRPr="00E6516F" w14:paraId="1843B78D" w14:textId="77777777" w:rsidTr="004312E8">
        <w:tc>
          <w:tcPr>
            <w:tcW w:w="2837" w:type="dxa"/>
          </w:tcPr>
          <w:p w14:paraId="341BEB65" w14:textId="77777777" w:rsidR="0071087C" w:rsidRPr="00E6516F" w:rsidRDefault="0071087C" w:rsidP="00174677">
            <w:pPr>
              <w:pStyle w:val="TAL"/>
              <w:rPr>
                <w:b/>
                <w:bCs/>
              </w:rPr>
            </w:pPr>
            <w:r w:rsidRPr="00E6516F">
              <w:t xml:space="preserve">    MIME-part-body</w:t>
            </w:r>
          </w:p>
        </w:tc>
        <w:tc>
          <w:tcPr>
            <w:tcW w:w="2127" w:type="dxa"/>
          </w:tcPr>
          <w:p w14:paraId="2E22401C" w14:textId="77777777" w:rsidR="0071087C" w:rsidRPr="00E6516F" w:rsidRDefault="0071087C" w:rsidP="00174677">
            <w:pPr>
              <w:pStyle w:val="TAL"/>
            </w:pPr>
            <w:r w:rsidRPr="00E6516F">
              <w:t>MCData Protected Payload Message containing FD SIGNALLING PAYLOAD as described in Table 6.2.5.3.3-14</w:t>
            </w:r>
          </w:p>
        </w:tc>
        <w:tc>
          <w:tcPr>
            <w:tcW w:w="2127" w:type="dxa"/>
            <w:tcBorders>
              <w:bottom w:val="single" w:sz="4" w:space="0" w:color="auto"/>
            </w:tcBorders>
          </w:tcPr>
          <w:p w14:paraId="73023169"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62E6EAC"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E589B1F" w14:textId="77777777" w:rsidR="0071087C" w:rsidRPr="00E6516F" w:rsidRDefault="0071087C" w:rsidP="00174677">
            <w:pPr>
              <w:pStyle w:val="TAL"/>
            </w:pPr>
          </w:p>
        </w:tc>
      </w:tr>
    </w:tbl>
    <w:p w14:paraId="6C444637" w14:textId="77777777" w:rsidR="0071087C" w:rsidRPr="00E6516F" w:rsidRDefault="0071087C" w:rsidP="0071087C"/>
    <w:p w14:paraId="12469123" w14:textId="77777777" w:rsidR="0071087C" w:rsidRPr="00E6516F" w:rsidRDefault="0071087C" w:rsidP="0071087C">
      <w:pPr>
        <w:pStyle w:val="TH"/>
      </w:pPr>
      <w:r w:rsidRPr="00E6516F">
        <w:t>Table 6.2.5.3.3-13: MCDATA-Info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3D3BDDFD" w14:textId="77777777" w:rsidTr="004312E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83AA795"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5.5.3.2.2-3, condition MCD_1to1</w:t>
            </w:r>
          </w:p>
        </w:tc>
      </w:tr>
      <w:tr w:rsidR="0071087C" w:rsidRPr="00E6516F" w14:paraId="563B02D0"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3CC00B1A"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76B645"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3B3608"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99496E4"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46D7554" w14:textId="77777777" w:rsidR="0071087C" w:rsidRPr="00E6516F" w:rsidRDefault="0071087C" w:rsidP="00174677">
            <w:pPr>
              <w:pStyle w:val="TAH"/>
              <w:rPr>
                <w:bCs/>
              </w:rPr>
            </w:pPr>
            <w:r w:rsidRPr="00E6516F">
              <w:rPr>
                <w:bCs/>
              </w:rPr>
              <w:t>Condition</w:t>
            </w:r>
          </w:p>
        </w:tc>
      </w:tr>
      <w:tr w:rsidR="0071087C" w:rsidRPr="00E6516F" w14:paraId="69D86E1E"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30E7C399" w14:textId="77777777" w:rsidR="0071087C" w:rsidRPr="00E6516F" w:rsidRDefault="0071087C" w:rsidP="00174677">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46479CD9"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4459099F"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6D2FBF8"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07191F75" w14:textId="77777777" w:rsidR="0071087C" w:rsidRPr="00E6516F" w:rsidRDefault="0071087C" w:rsidP="00174677">
            <w:pPr>
              <w:pStyle w:val="TAL"/>
            </w:pPr>
          </w:p>
        </w:tc>
      </w:tr>
      <w:tr w:rsidR="0071087C" w:rsidRPr="00E6516F" w14:paraId="2693E5E6"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2F0571F5" w14:textId="77777777" w:rsidR="0071087C" w:rsidRPr="00E6516F" w:rsidRDefault="0071087C" w:rsidP="00174677">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EF17D8C"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16A50E2"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6ADACAB"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FC5E94C" w14:textId="77777777" w:rsidR="0071087C" w:rsidRPr="00E6516F" w:rsidRDefault="0071087C" w:rsidP="00174677">
            <w:pPr>
              <w:pStyle w:val="TAL"/>
            </w:pPr>
          </w:p>
        </w:tc>
      </w:tr>
      <w:tr w:rsidR="0071087C" w:rsidRPr="00E6516F" w14:paraId="7FBB1C94"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12E76181" w14:textId="77777777" w:rsidR="0071087C" w:rsidRPr="00E6516F" w:rsidRDefault="0071087C" w:rsidP="00174677">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51944723" w14:textId="77777777" w:rsidR="0071087C" w:rsidRPr="00E6516F" w:rsidRDefault="0071087C" w:rsidP="00174677">
            <w:pPr>
              <w:pStyle w:val="TAL"/>
            </w:pPr>
            <w:r w:rsidRPr="00E6516F">
              <w:rPr>
                <w:lang w:eastAsia="ko-KR"/>
              </w:rPr>
              <w:t>"one-to-one-fd"</w:t>
            </w:r>
          </w:p>
        </w:tc>
        <w:tc>
          <w:tcPr>
            <w:tcW w:w="2127" w:type="dxa"/>
            <w:tcBorders>
              <w:top w:val="single" w:sz="4" w:space="0" w:color="auto"/>
              <w:left w:val="single" w:sz="4" w:space="0" w:color="auto"/>
              <w:bottom w:val="single" w:sz="4" w:space="0" w:color="auto"/>
              <w:right w:val="single" w:sz="4" w:space="0" w:color="auto"/>
            </w:tcBorders>
          </w:tcPr>
          <w:p w14:paraId="4079E92C"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1FF32690"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4E1B132A" w14:textId="77777777" w:rsidR="0071087C" w:rsidRPr="00E6516F" w:rsidRDefault="0071087C" w:rsidP="00174677">
            <w:pPr>
              <w:pStyle w:val="TAL"/>
            </w:pPr>
          </w:p>
        </w:tc>
      </w:tr>
    </w:tbl>
    <w:p w14:paraId="59EBD169" w14:textId="77777777" w:rsidR="0071087C" w:rsidRPr="00E6516F" w:rsidRDefault="0071087C" w:rsidP="0071087C"/>
    <w:p w14:paraId="46CD8049" w14:textId="77777777" w:rsidR="0071087C" w:rsidRPr="00E6516F" w:rsidRDefault="0071087C" w:rsidP="0071087C">
      <w:pPr>
        <w:pStyle w:val="TH"/>
      </w:pPr>
      <w:bookmarkStart w:id="962" w:name="_Hlk39497843"/>
      <w:r w:rsidRPr="00E6516F">
        <w:t>Table 6.2.5.3.3-14: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4B018CAB"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54BF53E0" w14:textId="77777777" w:rsidR="0071087C" w:rsidRPr="00E6516F" w:rsidRDefault="0071087C" w:rsidP="00174677">
            <w:pPr>
              <w:pStyle w:val="TAL"/>
              <w:rPr>
                <w:rFonts w:cs="Arial"/>
                <w:szCs w:val="18"/>
              </w:rPr>
            </w:pPr>
            <w:r w:rsidRPr="00E6516F">
              <w:rPr>
                <w:rFonts w:cs="Arial"/>
                <w:szCs w:val="18"/>
              </w:rPr>
              <w:t>Derivation Path: TS 36.579-1 [2], Table 5.5.3.8.5-1, condition FD_HTTP</w:t>
            </w:r>
          </w:p>
        </w:tc>
      </w:tr>
      <w:tr w:rsidR="0071087C" w:rsidRPr="00E6516F" w14:paraId="60AAB41F"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AB5DFAC"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528D4C"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035ED8"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C5A742F"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528289C" w14:textId="77777777" w:rsidR="0071087C" w:rsidRPr="00E6516F" w:rsidRDefault="0071087C" w:rsidP="00174677">
            <w:pPr>
              <w:pStyle w:val="TAH"/>
              <w:rPr>
                <w:bCs/>
              </w:rPr>
            </w:pPr>
            <w:r w:rsidRPr="00E6516F">
              <w:rPr>
                <w:bCs/>
              </w:rPr>
              <w:t>Condition</w:t>
            </w:r>
          </w:p>
        </w:tc>
      </w:tr>
      <w:tr w:rsidR="0071087C" w:rsidRPr="00E6516F" w14:paraId="7D095961"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FCD0618" w14:textId="77777777" w:rsidR="0071087C" w:rsidRPr="00E6516F" w:rsidRDefault="0071087C" w:rsidP="00174677">
            <w:pPr>
              <w:pStyle w:val="TAL"/>
              <w:rPr>
                <w:rFonts w:cs="Arial"/>
                <w:szCs w:val="18"/>
              </w:rPr>
            </w:pPr>
            <w:r w:rsidRPr="00E6516F">
              <w:t>Mandatory download</w:t>
            </w:r>
          </w:p>
        </w:tc>
        <w:tc>
          <w:tcPr>
            <w:tcW w:w="2127" w:type="dxa"/>
            <w:tcBorders>
              <w:top w:val="single" w:sz="4" w:space="0" w:color="auto"/>
              <w:left w:val="single" w:sz="4" w:space="0" w:color="auto"/>
              <w:bottom w:val="single" w:sz="4" w:space="0" w:color="auto"/>
              <w:right w:val="single" w:sz="4" w:space="0" w:color="auto"/>
            </w:tcBorders>
          </w:tcPr>
          <w:p w14:paraId="476F91B9" w14:textId="703D4A9E" w:rsidR="0071087C" w:rsidRPr="00E6516F" w:rsidRDefault="0071087C" w:rsidP="00174677">
            <w:pPr>
              <w:pStyle w:val="TAL"/>
            </w:pPr>
            <w:r w:rsidRPr="00E6516F">
              <w:t>'0001'B</w:t>
            </w:r>
          </w:p>
        </w:tc>
        <w:tc>
          <w:tcPr>
            <w:tcW w:w="2127" w:type="dxa"/>
            <w:tcBorders>
              <w:top w:val="single" w:sz="4" w:space="0" w:color="auto"/>
              <w:left w:val="single" w:sz="4" w:space="0" w:color="auto"/>
              <w:bottom w:val="single" w:sz="4" w:space="0" w:color="auto"/>
              <w:right w:val="single" w:sz="4" w:space="0" w:color="auto"/>
            </w:tcBorders>
          </w:tcPr>
          <w:p w14:paraId="1E36393B" w14:textId="7A648D46" w:rsidR="0071087C" w:rsidRPr="00E6516F" w:rsidRDefault="0071087C" w:rsidP="00174677">
            <w:pPr>
              <w:pStyle w:val="TAL"/>
            </w:pPr>
            <w:r w:rsidRPr="00E6516F">
              <w:t>MANDATORY DOWNLOAD</w:t>
            </w:r>
          </w:p>
        </w:tc>
        <w:tc>
          <w:tcPr>
            <w:tcW w:w="1419" w:type="dxa"/>
            <w:tcBorders>
              <w:top w:val="single" w:sz="4" w:space="0" w:color="auto"/>
              <w:left w:val="single" w:sz="4" w:space="0" w:color="auto"/>
              <w:bottom w:val="single" w:sz="4" w:space="0" w:color="auto"/>
              <w:right w:val="single" w:sz="4" w:space="0" w:color="auto"/>
            </w:tcBorders>
          </w:tcPr>
          <w:p w14:paraId="213E49CD" w14:textId="77777777" w:rsidR="0071087C" w:rsidRPr="00E6516F" w:rsidRDefault="0071087C" w:rsidP="00174677">
            <w:pPr>
              <w:pStyle w:val="TAL"/>
            </w:pPr>
            <w:r w:rsidRPr="00E6516F">
              <w:t>TS 24.282 [31] clause 15.2.16</w:t>
            </w:r>
          </w:p>
        </w:tc>
        <w:tc>
          <w:tcPr>
            <w:tcW w:w="1135" w:type="dxa"/>
            <w:tcBorders>
              <w:top w:val="single" w:sz="4" w:space="0" w:color="auto"/>
              <w:left w:val="single" w:sz="4" w:space="0" w:color="auto"/>
              <w:bottom w:val="single" w:sz="4" w:space="0" w:color="auto"/>
              <w:right w:val="single" w:sz="4" w:space="0" w:color="auto"/>
            </w:tcBorders>
          </w:tcPr>
          <w:p w14:paraId="6DA20E3E" w14:textId="77777777" w:rsidR="0071087C" w:rsidRPr="00E6516F" w:rsidRDefault="0071087C" w:rsidP="00174677">
            <w:pPr>
              <w:pStyle w:val="TAL"/>
            </w:pPr>
          </w:p>
        </w:tc>
      </w:tr>
    </w:tbl>
    <w:p w14:paraId="6AB6DDFD" w14:textId="77777777" w:rsidR="0071087C" w:rsidRPr="00E6516F" w:rsidRDefault="0071087C" w:rsidP="0071087C"/>
    <w:bookmarkEnd w:id="962"/>
    <w:p w14:paraId="046F2794" w14:textId="77777777" w:rsidR="0071087C" w:rsidRPr="00E6516F" w:rsidRDefault="0071087C" w:rsidP="0071087C">
      <w:pPr>
        <w:pStyle w:val="TH"/>
      </w:pPr>
      <w:r w:rsidRPr="00E6516F">
        <w:t>Table 6.2.5.3.3-15: SIP MESSAGE (step 7, Table 6.2.5.3.2-1;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4727647B"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374E0520" w14:textId="77777777" w:rsidR="0071087C" w:rsidRPr="00E6516F" w:rsidRDefault="0071087C" w:rsidP="00174677">
            <w:pPr>
              <w:pStyle w:val="TAL"/>
              <w:rPr>
                <w:rFonts w:cs="Arial"/>
                <w:szCs w:val="18"/>
              </w:rPr>
            </w:pPr>
            <w:r w:rsidRPr="00E6516F">
              <w:rPr>
                <w:rFonts w:cs="Arial"/>
                <w:szCs w:val="18"/>
              </w:rPr>
              <w:t>Derivation Path: TS 36.579-1 [2], Table 5.5.2.7.2-1, condition MCDATA_FD, MCDATA_SIGNALLING</w:t>
            </w:r>
          </w:p>
        </w:tc>
      </w:tr>
      <w:tr w:rsidR="0071087C" w:rsidRPr="00E6516F" w14:paraId="3B183DC9"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2F095343"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CBFE4B"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E74BA1"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B4D24CC"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989809F" w14:textId="77777777" w:rsidR="0071087C" w:rsidRPr="00E6516F" w:rsidRDefault="0071087C" w:rsidP="00174677">
            <w:pPr>
              <w:pStyle w:val="TAH"/>
              <w:rPr>
                <w:bCs/>
              </w:rPr>
            </w:pPr>
            <w:r w:rsidRPr="00E6516F">
              <w:rPr>
                <w:bCs/>
              </w:rPr>
              <w:t>Condition</w:t>
            </w:r>
          </w:p>
        </w:tc>
      </w:tr>
      <w:tr w:rsidR="0071087C" w:rsidRPr="00E6516F" w14:paraId="3A056923"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65DB2F80"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4BA211C"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3950052"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63A18C3"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DD4DBEA" w14:textId="77777777" w:rsidR="0071087C" w:rsidRPr="00E6516F" w:rsidRDefault="0071087C" w:rsidP="00174677">
            <w:pPr>
              <w:pStyle w:val="TAL"/>
            </w:pPr>
          </w:p>
        </w:tc>
      </w:tr>
      <w:tr w:rsidR="0071087C" w:rsidRPr="00E6516F" w14:paraId="52A43C37" w14:textId="77777777" w:rsidTr="004312E8">
        <w:tc>
          <w:tcPr>
            <w:tcW w:w="2837" w:type="dxa"/>
            <w:vAlign w:val="center"/>
          </w:tcPr>
          <w:p w14:paraId="7C9F4857" w14:textId="77777777" w:rsidR="0071087C" w:rsidRPr="00E6516F" w:rsidRDefault="0071087C" w:rsidP="00174677">
            <w:pPr>
              <w:pStyle w:val="TAL"/>
              <w:rPr>
                <w:b/>
                <w:bCs/>
              </w:rPr>
            </w:pPr>
            <w:r w:rsidRPr="00E6516F">
              <w:t xml:space="preserve">  MIME body part</w:t>
            </w:r>
          </w:p>
        </w:tc>
        <w:tc>
          <w:tcPr>
            <w:tcW w:w="2127" w:type="dxa"/>
            <w:vAlign w:val="center"/>
          </w:tcPr>
          <w:p w14:paraId="05A72FA4" w14:textId="77777777" w:rsidR="0071087C" w:rsidRPr="00E6516F" w:rsidRDefault="0071087C" w:rsidP="00174677">
            <w:pPr>
              <w:pStyle w:val="TAL"/>
            </w:pPr>
          </w:p>
        </w:tc>
        <w:tc>
          <w:tcPr>
            <w:tcW w:w="2127" w:type="dxa"/>
          </w:tcPr>
          <w:p w14:paraId="79DB47C5"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C5D3C50"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FDFAAB2" w14:textId="77777777" w:rsidR="0071087C" w:rsidRPr="00E6516F" w:rsidRDefault="0071087C" w:rsidP="00174677">
            <w:pPr>
              <w:pStyle w:val="TAL"/>
            </w:pPr>
          </w:p>
        </w:tc>
      </w:tr>
      <w:tr w:rsidR="0071087C" w:rsidRPr="00E6516F" w14:paraId="2CDF668C" w14:textId="77777777" w:rsidTr="004312E8">
        <w:tc>
          <w:tcPr>
            <w:tcW w:w="2837" w:type="dxa"/>
          </w:tcPr>
          <w:p w14:paraId="01A6E3C0" w14:textId="77777777" w:rsidR="0071087C" w:rsidRPr="00E6516F" w:rsidRDefault="0071087C" w:rsidP="00174677">
            <w:pPr>
              <w:pStyle w:val="TAL"/>
              <w:rPr>
                <w:b/>
                <w:bCs/>
              </w:rPr>
            </w:pPr>
            <w:r w:rsidRPr="00E6516F">
              <w:t xml:space="preserve">    MIME-part-body</w:t>
            </w:r>
          </w:p>
        </w:tc>
        <w:tc>
          <w:tcPr>
            <w:tcW w:w="2127" w:type="dxa"/>
          </w:tcPr>
          <w:p w14:paraId="7A7BE116" w14:textId="77777777" w:rsidR="0071087C" w:rsidRPr="00E6516F" w:rsidRDefault="0071087C" w:rsidP="00174677">
            <w:pPr>
              <w:pStyle w:val="TAL"/>
            </w:pPr>
            <w:r w:rsidRPr="00E6516F">
              <w:t>MCData Protected Payload Message containing FD NOTIFICATION from the SS as described in Table 6.2.5.3.3-17</w:t>
            </w:r>
          </w:p>
        </w:tc>
        <w:tc>
          <w:tcPr>
            <w:tcW w:w="2127" w:type="dxa"/>
          </w:tcPr>
          <w:p w14:paraId="7D770CDD"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B357A09"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979FEF" w14:textId="77777777" w:rsidR="0071087C" w:rsidRPr="00E6516F" w:rsidRDefault="0071087C" w:rsidP="00174677">
            <w:pPr>
              <w:pStyle w:val="TAL"/>
            </w:pPr>
          </w:p>
        </w:tc>
      </w:tr>
    </w:tbl>
    <w:p w14:paraId="347880CD" w14:textId="77777777" w:rsidR="0071087C" w:rsidRPr="00E6516F" w:rsidRDefault="0071087C" w:rsidP="0071087C"/>
    <w:p w14:paraId="0DF20DAB" w14:textId="7E8CBC9F" w:rsidR="0071087C" w:rsidRPr="00E6516F" w:rsidRDefault="0071087C" w:rsidP="0071087C">
      <w:pPr>
        <w:pStyle w:val="TH"/>
      </w:pPr>
      <w:r w:rsidRPr="00E6516F">
        <w:t>Table 6.2.5.3.3-16: Void</w:t>
      </w:r>
    </w:p>
    <w:p w14:paraId="1C50A2F7" w14:textId="77777777" w:rsidR="00B93CA2" w:rsidRPr="00E6516F" w:rsidRDefault="00B93CA2" w:rsidP="00B93CA2"/>
    <w:p w14:paraId="7E2D6863" w14:textId="77777777" w:rsidR="0071087C" w:rsidRPr="00E6516F" w:rsidRDefault="0071087C" w:rsidP="0071087C">
      <w:pPr>
        <w:pStyle w:val="TH"/>
      </w:pPr>
      <w:r w:rsidRPr="00E6516F">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446E546F"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2F0A97CD" w14:textId="77777777" w:rsidR="0071087C" w:rsidRPr="00E6516F" w:rsidRDefault="0071087C" w:rsidP="00174677">
            <w:pPr>
              <w:pStyle w:val="TAL"/>
              <w:rPr>
                <w:rFonts w:cs="Arial"/>
                <w:szCs w:val="18"/>
              </w:rPr>
            </w:pPr>
            <w:r w:rsidRPr="00E6516F">
              <w:rPr>
                <w:rFonts w:cs="Arial"/>
                <w:szCs w:val="18"/>
              </w:rPr>
              <w:t>Derivation Path: TS 36.579-1 [2], Table 5.5.3.8.8-1, condition FD_ACCEPTED</w:t>
            </w:r>
          </w:p>
        </w:tc>
      </w:tr>
    </w:tbl>
    <w:p w14:paraId="064BD886" w14:textId="77777777" w:rsidR="0071087C" w:rsidRPr="00E6516F" w:rsidRDefault="0071087C" w:rsidP="0071087C"/>
    <w:p w14:paraId="26BE409B" w14:textId="77777777" w:rsidR="0071087C" w:rsidRPr="00E6516F" w:rsidRDefault="0071087C" w:rsidP="0071087C">
      <w:pPr>
        <w:pStyle w:val="TH"/>
      </w:pPr>
      <w:r w:rsidRPr="00E6516F">
        <w:t>Table 6.2.5.3.3-18: SIP MESSAGE (step 10, Table 6.2.5.3.2-1;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7210EF9F"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6BC14F6D" w14:textId="77777777" w:rsidR="0071087C" w:rsidRPr="00E6516F" w:rsidRDefault="0071087C" w:rsidP="00174677">
            <w:pPr>
              <w:pStyle w:val="TAL"/>
              <w:rPr>
                <w:rFonts w:cs="Arial"/>
                <w:szCs w:val="18"/>
              </w:rPr>
            </w:pPr>
            <w:r w:rsidRPr="00E6516F">
              <w:rPr>
                <w:rFonts w:cs="Arial"/>
                <w:szCs w:val="18"/>
              </w:rPr>
              <w:t>Derivation Path: TS 36.579-1 [2], Table 5.5.2.7.2-1, condition MCDATA_FD, MCDATA_SIGNALLING</w:t>
            </w:r>
          </w:p>
        </w:tc>
      </w:tr>
      <w:tr w:rsidR="0071087C" w:rsidRPr="00E6516F" w14:paraId="38AA165C"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5679953C"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5F072D"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A2FDCD"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8EF5AA4"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175361E" w14:textId="77777777" w:rsidR="0071087C" w:rsidRPr="00E6516F" w:rsidRDefault="0071087C" w:rsidP="00174677">
            <w:pPr>
              <w:pStyle w:val="TAH"/>
              <w:rPr>
                <w:bCs/>
              </w:rPr>
            </w:pPr>
            <w:r w:rsidRPr="00E6516F">
              <w:rPr>
                <w:bCs/>
              </w:rPr>
              <w:t>Condition</w:t>
            </w:r>
          </w:p>
        </w:tc>
      </w:tr>
      <w:tr w:rsidR="0071087C" w:rsidRPr="00E6516F" w14:paraId="026A0DDC"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07FAB232"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792DDE4"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8573EC0"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60F0884"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C695B4" w14:textId="77777777" w:rsidR="0071087C" w:rsidRPr="00E6516F" w:rsidRDefault="0071087C" w:rsidP="00174677">
            <w:pPr>
              <w:pStyle w:val="TAL"/>
            </w:pPr>
          </w:p>
        </w:tc>
      </w:tr>
      <w:tr w:rsidR="0071087C" w:rsidRPr="00E6516F" w14:paraId="477FB515" w14:textId="77777777" w:rsidTr="004312E8">
        <w:tc>
          <w:tcPr>
            <w:tcW w:w="2837" w:type="dxa"/>
            <w:vAlign w:val="center"/>
          </w:tcPr>
          <w:p w14:paraId="39A260E0" w14:textId="77777777" w:rsidR="0071087C" w:rsidRPr="00E6516F" w:rsidRDefault="0071087C" w:rsidP="00174677">
            <w:pPr>
              <w:pStyle w:val="TAL"/>
              <w:rPr>
                <w:b/>
                <w:bCs/>
              </w:rPr>
            </w:pPr>
            <w:r w:rsidRPr="00E6516F">
              <w:t xml:space="preserve">  MIME body part</w:t>
            </w:r>
          </w:p>
        </w:tc>
        <w:tc>
          <w:tcPr>
            <w:tcW w:w="2127" w:type="dxa"/>
            <w:vAlign w:val="center"/>
          </w:tcPr>
          <w:p w14:paraId="256B54CF" w14:textId="77777777" w:rsidR="0071087C" w:rsidRPr="00E6516F" w:rsidRDefault="0071087C" w:rsidP="00174677">
            <w:pPr>
              <w:pStyle w:val="TAL"/>
            </w:pPr>
          </w:p>
        </w:tc>
        <w:tc>
          <w:tcPr>
            <w:tcW w:w="2127" w:type="dxa"/>
          </w:tcPr>
          <w:p w14:paraId="21A1551B"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54AA05C"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AF6C210" w14:textId="77777777" w:rsidR="0071087C" w:rsidRPr="00E6516F" w:rsidRDefault="0071087C" w:rsidP="00174677">
            <w:pPr>
              <w:pStyle w:val="TAL"/>
            </w:pPr>
          </w:p>
        </w:tc>
      </w:tr>
      <w:tr w:rsidR="0071087C" w:rsidRPr="00E6516F" w14:paraId="21F51036" w14:textId="77777777" w:rsidTr="004312E8">
        <w:tc>
          <w:tcPr>
            <w:tcW w:w="2837" w:type="dxa"/>
          </w:tcPr>
          <w:p w14:paraId="0952B53B" w14:textId="77777777" w:rsidR="0071087C" w:rsidRPr="00E6516F" w:rsidRDefault="0071087C" w:rsidP="00174677">
            <w:pPr>
              <w:pStyle w:val="TAL"/>
              <w:rPr>
                <w:b/>
                <w:bCs/>
              </w:rPr>
            </w:pPr>
            <w:r w:rsidRPr="00E6516F">
              <w:t xml:space="preserve">    MIME-part-body</w:t>
            </w:r>
          </w:p>
        </w:tc>
        <w:tc>
          <w:tcPr>
            <w:tcW w:w="2127" w:type="dxa"/>
          </w:tcPr>
          <w:p w14:paraId="44FF60AA" w14:textId="77777777" w:rsidR="0071087C" w:rsidRPr="00E6516F" w:rsidRDefault="0071087C" w:rsidP="00174677">
            <w:pPr>
              <w:pStyle w:val="TAL"/>
            </w:pPr>
            <w:r w:rsidRPr="00E6516F">
              <w:t>MCData Protected Payload Message containing FD NOTIFICATION from the SS as described in Table 6.2.5.3.3-19</w:t>
            </w:r>
          </w:p>
        </w:tc>
        <w:tc>
          <w:tcPr>
            <w:tcW w:w="2127" w:type="dxa"/>
          </w:tcPr>
          <w:p w14:paraId="142C377F"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F59BF86"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158752" w14:textId="77777777" w:rsidR="0071087C" w:rsidRPr="00E6516F" w:rsidRDefault="0071087C" w:rsidP="00174677">
            <w:pPr>
              <w:pStyle w:val="TAL"/>
            </w:pPr>
          </w:p>
        </w:tc>
      </w:tr>
    </w:tbl>
    <w:p w14:paraId="401090BB" w14:textId="77777777" w:rsidR="0071087C" w:rsidRPr="00E6516F" w:rsidRDefault="0071087C" w:rsidP="0071087C"/>
    <w:p w14:paraId="568D3265" w14:textId="77777777" w:rsidR="0071087C" w:rsidRPr="00E6516F" w:rsidRDefault="0071087C" w:rsidP="0071087C">
      <w:pPr>
        <w:pStyle w:val="TH"/>
      </w:pPr>
      <w:r w:rsidRPr="00E6516F">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1D4EB783"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01D32C14" w14:textId="77777777" w:rsidR="0071087C" w:rsidRPr="00E6516F" w:rsidRDefault="0071087C" w:rsidP="00174677">
            <w:pPr>
              <w:pStyle w:val="TAL"/>
              <w:rPr>
                <w:rFonts w:cs="Arial"/>
                <w:szCs w:val="18"/>
              </w:rPr>
            </w:pPr>
            <w:r w:rsidRPr="00E6516F">
              <w:rPr>
                <w:rFonts w:cs="Arial"/>
                <w:szCs w:val="18"/>
              </w:rPr>
              <w:t>Derivation Path: TS 36.579-1 [2], Table 5.5.3.8.8-1, condition FD_COMPLETED</w:t>
            </w:r>
          </w:p>
        </w:tc>
      </w:tr>
    </w:tbl>
    <w:p w14:paraId="4AF1AD74" w14:textId="77777777" w:rsidR="0071087C" w:rsidRPr="00E6516F" w:rsidRDefault="0071087C" w:rsidP="0071087C"/>
    <w:p w14:paraId="34980A1E" w14:textId="77777777" w:rsidR="0071087C" w:rsidRPr="00E6516F" w:rsidRDefault="0071087C" w:rsidP="0071087C">
      <w:pPr>
        <w:pStyle w:val="Heading3"/>
      </w:pPr>
      <w:bookmarkStart w:id="963" w:name="_Toc42507363"/>
      <w:bookmarkStart w:id="964" w:name="_Toc52307894"/>
      <w:bookmarkStart w:id="965" w:name="_Toc52782430"/>
      <w:bookmarkStart w:id="966" w:name="_Toc52783041"/>
      <w:bookmarkStart w:id="967" w:name="_Toc59042910"/>
      <w:bookmarkStart w:id="968" w:name="_Toc75459155"/>
      <w:bookmarkStart w:id="969" w:name="_Toc90630595"/>
      <w:bookmarkStart w:id="970" w:name="_Toc100778802"/>
      <w:bookmarkStart w:id="971" w:name="_Toc101286133"/>
      <w:bookmarkStart w:id="972" w:name="_Toc522499817"/>
      <w:bookmarkStart w:id="973" w:name="_Toc25610670"/>
      <w:bookmarkStart w:id="974" w:name="_Toc106817719"/>
      <w:bookmarkStart w:id="975" w:name="_Toc106817844"/>
      <w:bookmarkEnd w:id="940"/>
      <w:bookmarkEnd w:id="941"/>
      <w:r w:rsidRPr="00E6516F">
        <w:t>6.2.6</w:t>
      </w:r>
      <w:r w:rsidRPr="00E6516F">
        <w:tab/>
        <w:t>On-network / File Distribution (FD) / FD Using HTTP / One-to-one Standalone FD / Mandatory Download / With Disposition Request / Client Terminated (CT)</w:t>
      </w:r>
      <w:bookmarkEnd w:id="963"/>
      <w:bookmarkEnd w:id="964"/>
      <w:bookmarkEnd w:id="965"/>
      <w:bookmarkEnd w:id="966"/>
      <w:bookmarkEnd w:id="967"/>
      <w:bookmarkEnd w:id="968"/>
      <w:bookmarkEnd w:id="969"/>
      <w:bookmarkEnd w:id="970"/>
      <w:bookmarkEnd w:id="971"/>
      <w:bookmarkEnd w:id="974"/>
      <w:bookmarkEnd w:id="975"/>
    </w:p>
    <w:p w14:paraId="47C8E59C" w14:textId="77777777" w:rsidR="0071087C" w:rsidRPr="00E6516F" w:rsidRDefault="0071087C" w:rsidP="0071087C">
      <w:pPr>
        <w:pStyle w:val="H6"/>
      </w:pPr>
      <w:bookmarkStart w:id="976" w:name="_Toc52782431"/>
      <w:bookmarkStart w:id="977" w:name="_Toc52783042"/>
      <w:bookmarkStart w:id="978" w:name="_Toc59042911"/>
      <w:r w:rsidRPr="00E6516F">
        <w:t>6.2.6.1</w:t>
      </w:r>
      <w:r w:rsidRPr="00E6516F">
        <w:tab/>
        <w:t>Test Purpose (TP)</w:t>
      </w:r>
      <w:bookmarkEnd w:id="976"/>
      <w:bookmarkEnd w:id="977"/>
      <w:bookmarkEnd w:id="978"/>
    </w:p>
    <w:p w14:paraId="011D5ACE" w14:textId="77777777" w:rsidR="0071087C" w:rsidRPr="00E6516F" w:rsidRDefault="0071087C" w:rsidP="0071087C">
      <w:pPr>
        <w:pStyle w:val="H6"/>
      </w:pPr>
      <w:r w:rsidRPr="00E6516F">
        <w:t>(1)</w:t>
      </w:r>
    </w:p>
    <w:p w14:paraId="5E314F1A"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24B4701D"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393DDB68"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MESSAGE message for a standalone one-to-one FD message with a mandatory download and with a disposition of "FILE DOWNLOAD COMPLETE UPDATE" }</w:t>
      </w:r>
    </w:p>
    <w:p w14:paraId="1516FA94"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notifies the MCDATA User about the incoming FD request and that the file identified by file URL in the Payload data in the Payload IE will be downloaded automatically </w:t>
      </w:r>
      <w:r w:rsidRPr="00E6516F">
        <w:rPr>
          <w:b/>
          <w:bCs/>
          <w:noProof w:val="0"/>
        </w:rPr>
        <w:t>and</w:t>
      </w:r>
      <w:r w:rsidRPr="00E6516F">
        <w:rPr>
          <w:noProof w:val="0"/>
        </w:rPr>
        <w:t xml:space="preserve"> generates an FD NOTIFICATION indicating acceptance of the FD request </w:t>
      </w:r>
      <w:r w:rsidRPr="00E6516F">
        <w:rPr>
          <w:b/>
          <w:bCs/>
          <w:noProof w:val="0"/>
        </w:rPr>
        <w:t>and</w:t>
      </w:r>
      <w:r w:rsidRPr="00E6516F">
        <w:rPr>
          <w:noProof w:val="0"/>
        </w:rPr>
        <w:t xml:space="preserve"> attempts to download the file with an HTTP GET message }</w:t>
      </w:r>
    </w:p>
    <w:p w14:paraId="2D97B26B" w14:textId="77777777" w:rsidR="0071087C" w:rsidRPr="00E6516F" w:rsidRDefault="0071087C" w:rsidP="0071087C">
      <w:pPr>
        <w:pStyle w:val="PL"/>
        <w:rPr>
          <w:noProof w:val="0"/>
        </w:rPr>
      </w:pPr>
      <w:r w:rsidRPr="00E6516F">
        <w:rPr>
          <w:noProof w:val="0"/>
        </w:rPr>
        <w:t xml:space="preserve">            }</w:t>
      </w:r>
    </w:p>
    <w:p w14:paraId="2FA4849F" w14:textId="77777777" w:rsidR="0071087C" w:rsidRPr="00E6516F" w:rsidRDefault="0071087C" w:rsidP="0071087C">
      <w:pPr>
        <w:pStyle w:val="PL"/>
        <w:rPr>
          <w:noProof w:val="0"/>
        </w:rPr>
      </w:pPr>
    </w:p>
    <w:p w14:paraId="558081C1" w14:textId="77777777" w:rsidR="0071087C" w:rsidRPr="00E6516F" w:rsidRDefault="0071087C" w:rsidP="0071087C">
      <w:pPr>
        <w:pStyle w:val="H6"/>
      </w:pPr>
      <w:r w:rsidRPr="00E6516F">
        <w:t>(2)</w:t>
      </w:r>
    </w:p>
    <w:p w14:paraId="3DFEB995"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started to download the file by sending an HTTP GET message }</w:t>
      </w:r>
    </w:p>
    <w:p w14:paraId="70225541"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702D8D6E"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has successfully downloaded the file }</w:t>
      </w:r>
    </w:p>
    <w:p w14:paraId="1E97A7AE"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notifies the MCDATA User that the file has successfully downloaded </w:t>
      </w:r>
      <w:r w:rsidRPr="00E6516F">
        <w:rPr>
          <w:b/>
          <w:bCs/>
          <w:noProof w:val="0"/>
        </w:rPr>
        <w:t>and</w:t>
      </w:r>
      <w:r w:rsidRPr="00E6516F">
        <w:rPr>
          <w:noProof w:val="0"/>
        </w:rPr>
        <w:t xml:space="preserve"> generates an FD NOTIFICATION indicating the successful download of the file }</w:t>
      </w:r>
    </w:p>
    <w:p w14:paraId="3B087549" w14:textId="77777777" w:rsidR="0071087C" w:rsidRPr="00E6516F" w:rsidRDefault="0071087C" w:rsidP="0071087C">
      <w:pPr>
        <w:pStyle w:val="PL"/>
        <w:rPr>
          <w:noProof w:val="0"/>
        </w:rPr>
      </w:pPr>
      <w:r w:rsidRPr="00E6516F">
        <w:rPr>
          <w:noProof w:val="0"/>
        </w:rPr>
        <w:t xml:space="preserve">            }</w:t>
      </w:r>
    </w:p>
    <w:p w14:paraId="4E883867" w14:textId="77777777" w:rsidR="0071087C" w:rsidRPr="00E6516F" w:rsidRDefault="0071087C" w:rsidP="0071087C">
      <w:pPr>
        <w:pStyle w:val="PL"/>
        <w:rPr>
          <w:noProof w:val="0"/>
        </w:rPr>
      </w:pPr>
    </w:p>
    <w:p w14:paraId="5AE89AD0" w14:textId="77777777" w:rsidR="0071087C" w:rsidRPr="00E6516F" w:rsidRDefault="0071087C" w:rsidP="0071087C">
      <w:pPr>
        <w:pStyle w:val="H6"/>
      </w:pPr>
      <w:bookmarkStart w:id="979" w:name="_Toc52782432"/>
      <w:bookmarkStart w:id="980" w:name="_Toc52783043"/>
      <w:bookmarkStart w:id="981" w:name="_Toc59042912"/>
      <w:r w:rsidRPr="00E6516F">
        <w:t>6.2.6.2</w:t>
      </w:r>
      <w:r w:rsidRPr="00E6516F">
        <w:tab/>
        <w:t>Conformance requirements</w:t>
      </w:r>
      <w:bookmarkEnd w:id="979"/>
      <w:bookmarkEnd w:id="980"/>
      <w:bookmarkEnd w:id="981"/>
    </w:p>
    <w:p w14:paraId="2887FDC6" w14:textId="77777777" w:rsidR="0071087C" w:rsidRPr="00E6516F" w:rsidRDefault="0071087C" w:rsidP="0071087C">
      <w:r w:rsidRPr="00E6516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41F511A" w14:textId="77777777" w:rsidR="0071087C" w:rsidRPr="00E6516F" w:rsidRDefault="0071087C" w:rsidP="0071087C">
      <w:r w:rsidRPr="00E6516F">
        <w:t>[TS 24.282, clause 10.2.4.2.2]</w:t>
      </w:r>
    </w:p>
    <w:p w14:paraId="40770074" w14:textId="77777777" w:rsidR="0071087C" w:rsidRPr="00E6516F" w:rsidRDefault="0071087C" w:rsidP="0071087C">
      <w:r w:rsidRPr="00E6516F">
        <w:t>Upon receipt of a "SIP MESSAGE request for FD using HTTP for terminating MCData client", the MCData client:</w:t>
      </w:r>
    </w:p>
    <w:p w14:paraId="305929D9" w14:textId="77777777" w:rsidR="0071087C" w:rsidRPr="00E6516F" w:rsidRDefault="0071087C" w:rsidP="0071087C">
      <w:pPr>
        <w:pStyle w:val="B10"/>
      </w:pPr>
      <w:r w:rsidRPr="00E6516F">
        <w:t>1)</w:t>
      </w:r>
      <w:r w:rsidRPr="00E6516F">
        <w:tab/>
        <w:t>may reject the SIP MESSAGE request if there are not enough resources to handle the SIP MESSAGE request;</w:t>
      </w:r>
    </w:p>
    <w:p w14:paraId="67A73D26" w14:textId="77777777" w:rsidR="0071087C" w:rsidRPr="00E6516F" w:rsidRDefault="0071087C" w:rsidP="0071087C">
      <w:pPr>
        <w:pStyle w:val="B10"/>
        <w:rPr>
          <w:lang w:eastAsia="ko-KR"/>
        </w:rPr>
      </w:pPr>
      <w:r w:rsidRPr="00E6516F">
        <w:rPr>
          <w:lang w:eastAsia="ko-KR"/>
        </w:rPr>
        <w:t>2)</w:t>
      </w:r>
      <w:r w:rsidRPr="00E6516F">
        <w:rPr>
          <w:lang w:eastAsia="ko-KR"/>
        </w:rPr>
        <w:tab/>
        <w:t>if the SIP MESSAGE request is rejected in step 1), shall respond towards the participating MCData function with a SIP 480 (Temporarily unavailable) response and skip the rest of the steps of this subclause;</w:t>
      </w:r>
    </w:p>
    <w:p w14:paraId="15E1DA69" w14:textId="77777777" w:rsidR="0071087C" w:rsidRPr="00E6516F" w:rsidRDefault="0071087C" w:rsidP="0071087C">
      <w:pPr>
        <w:pStyle w:val="B10"/>
      </w:pPr>
      <w:r w:rsidRPr="00E6516F">
        <w:t>3</w:t>
      </w:r>
      <w:r w:rsidRPr="00E6516F">
        <w:rPr>
          <w:lang w:eastAsia="ko-KR"/>
        </w:rPr>
        <w:t>)</w:t>
      </w:r>
      <w:r w:rsidRPr="00E6516F">
        <w:tab/>
        <w:t>shall generate a SIP 200 (OK) response according to rules and procedures of 3GPP TS 24.229 [5];</w:t>
      </w:r>
    </w:p>
    <w:p w14:paraId="1484AE70" w14:textId="77777777" w:rsidR="0071087C" w:rsidRPr="00E6516F" w:rsidRDefault="0071087C" w:rsidP="0071087C">
      <w:pPr>
        <w:pStyle w:val="B10"/>
      </w:pPr>
      <w:r w:rsidRPr="00E6516F">
        <w:rPr>
          <w:lang w:eastAsia="ko-KR"/>
        </w:rPr>
        <w:t>4)</w:t>
      </w:r>
      <w:r w:rsidRPr="00E6516F">
        <w:rPr>
          <w:lang w:eastAsia="ko-KR"/>
        </w:rPr>
        <w:tab/>
        <w:t>shall send the SIP 200 (OK) response towards the MCData server according to rules and procedures of 3GPP TS 24.229 [5]; and</w:t>
      </w:r>
    </w:p>
    <w:p w14:paraId="4124AC52" w14:textId="77777777" w:rsidR="0071087C" w:rsidRPr="00E6516F" w:rsidRDefault="0071087C" w:rsidP="0071087C">
      <w:pPr>
        <w:pStyle w:val="B10"/>
      </w:pPr>
      <w:r w:rsidRPr="00E6516F">
        <w:rPr>
          <w:lang w:eastAsia="ko-KR"/>
        </w:rPr>
        <w:t>5)</w:t>
      </w:r>
      <w:r w:rsidRPr="00E6516F">
        <w:rPr>
          <w:lang w:eastAsia="ko-KR"/>
        </w:rPr>
        <w:tab/>
      </w:r>
      <w:r w:rsidRPr="00E6516F">
        <w:t>shall handle the received message as specified in subclause 10.2.1.2.</w:t>
      </w:r>
    </w:p>
    <w:p w14:paraId="36F39105" w14:textId="77777777" w:rsidR="0071087C" w:rsidRPr="00E6516F" w:rsidRDefault="0071087C" w:rsidP="0071087C">
      <w:r w:rsidRPr="00E6516F">
        <w:t>[TS 24.282, clause 10.2.1.2.3]</w:t>
      </w:r>
    </w:p>
    <w:p w14:paraId="390F2E61" w14:textId="77777777" w:rsidR="0071087C" w:rsidRPr="00E6516F" w:rsidRDefault="0071087C" w:rsidP="0071087C">
      <w:r w:rsidRPr="00E6516F">
        <w:t>The MCData client:</w:t>
      </w:r>
    </w:p>
    <w:p w14:paraId="1673169C"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if the FD SIGNALLING PAYLOAD message does not contain an Application ID IE:</w:t>
      </w:r>
    </w:p>
    <w:p w14:paraId="58370A34"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for user consumption;</w:t>
      </w:r>
    </w:p>
    <w:p w14:paraId="528F5B2F" w14:textId="77777777" w:rsidR="0071087C" w:rsidRPr="00E6516F" w:rsidRDefault="0071087C" w:rsidP="0071087C">
      <w:pPr>
        <w:pStyle w:val="B2"/>
      </w:pPr>
      <w:r w:rsidRPr="00E6516F">
        <w:t>b)</w:t>
      </w:r>
      <w:r w:rsidRPr="00E6516F">
        <w:tab/>
        <w:t>shall notify the user about the incoming FD request; and</w:t>
      </w:r>
    </w:p>
    <w:p w14:paraId="60AA024C" w14:textId="77777777" w:rsidR="0071087C" w:rsidRPr="00E6516F" w:rsidRDefault="0071087C" w:rsidP="0071087C">
      <w:pPr>
        <w:pStyle w:val="B2"/>
        <w:rPr>
          <w:rFonts w:eastAsia="Calibri"/>
        </w:rPr>
      </w:pPr>
      <w:r w:rsidRPr="00E6516F">
        <w:t>c)</w:t>
      </w:r>
      <w:r w:rsidRPr="00E6516F">
        <w:tab/>
        <w:t xml:space="preserve">if the </w:t>
      </w:r>
      <w:r w:rsidRPr="00E6516F">
        <w:rPr>
          <w:rFonts w:eastAsia="Malgun Gothic"/>
        </w:rPr>
        <w:t xml:space="preserve">FD SIGNALLING PAYLOAD message contains a </w:t>
      </w:r>
      <w:r w:rsidRPr="00E6516F">
        <w:t>Metadata IE, shall deliver the contents of the Metadata IE to the user;</w:t>
      </w:r>
    </w:p>
    <w:p w14:paraId="752710D9" w14:textId="77777777" w:rsidR="0071087C" w:rsidRPr="00E6516F" w:rsidRDefault="0071087C" w:rsidP="0071087C">
      <w:pPr>
        <w:pStyle w:val="B10"/>
        <w:rPr>
          <w:rFonts w:eastAsia="Malgun Gothic"/>
        </w:rPr>
      </w:pPr>
      <w:r w:rsidRPr="00E6516F">
        <w:rPr>
          <w:rFonts w:eastAsia="Malgun Gothic"/>
        </w:rPr>
        <w:t>2)</w:t>
      </w:r>
      <w:r w:rsidRPr="00E6516F">
        <w:rPr>
          <w:rFonts w:eastAsia="Malgun Gothic"/>
        </w:rPr>
        <w:tab/>
        <w:t>if the FD SIGNALLING PAYLOAD message contains an Application ID IE:</w:t>
      </w:r>
    </w:p>
    <w:p w14:paraId="76BE3C9B"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not for user consumption;</w:t>
      </w:r>
    </w:p>
    <w:p w14:paraId="7B27F62C"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if the Application ID value is unknown, shall discard the FD message and exit this subclause;</w:t>
      </w:r>
    </w:p>
    <w:p w14:paraId="471BFD88" w14:textId="77777777" w:rsidR="0071087C" w:rsidRPr="00E6516F" w:rsidRDefault="0071087C" w:rsidP="0071087C">
      <w:pPr>
        <w:pStyle w:val="B2"/>
      </w:pPr>
      <w:r w:rsidRPr="00E6516F">
        <w:rPr>
          <w:rFonts w:eastAsia="Malgun Gothic"/>
        </w:rPr>
        <w:t>c)</w:t>
      </w:r>
      <w:r w:rsidRPr="00E6516F">
        <w:rPr>
          <w:rFonts w:eastAsia="Malgun Gothic"/>
        </w:rPr>
        <w:tab/>
        <w:t xml:space="preserve">if the Application ID value is known, shall </w:t>
      </w:r>
      <w:r w:rsidRPr="00E6516F">
        <w:t>notify the application of the incoming FD request; and</w:t>
      </w:r>
    </w:p>
    <w:p w14:paraId="17DA1483" w14:textId="77777777" w:rsidR="0071087C" w:rsidRPr="00E6516F" w:rsidRDefault="0071087C" w:rsidP="0071087C">
      <w:pPr>
        <w:pStyle w:val="NO"/>
        <w:rPr>
          <w:rFonts w:eastAsia="Calibri"/>
        </w:rPr>
      </w:pPr>
      <w:r w:rsidRPr="00E6516F">
        <w:t>NOTE 1:</w:t>
      </w:r>
      <w:r w:rsidRPr="00E6516F">
        <w:tab/>
        <w:t>If FD request is addressed to a non-MCData application that is not running, the MCData client starts the local non-MCData application.</w:t>
      </w:r>
    </w:p>
    <w:p w14:paraId="2451B1B8" w14:textId="77777777" w:rsidR="0071087C" w:rsidRPr="00E6516F" w:rsidRDefault="0071087C" w:rsidP="0071087C">
      <w:pPr>
        <w:pStyle w:val="B2"/>
      </w:pPr>
      <w:r w:rsidRPr="00E6516F">
        <w:t>d)</w:t>
      </w:r>
      <w:r w:rsidRPr="00E6516F">
        <w:tab/>
        <w:t xml:space="preserve">if the </w:t>
      </w:r>
      <w:r w:rsidRPr="00E6516F">
        <w:rPr>
          <w:rFonts w:eastAsia="Malgun Gothic"/>
        </w:rPr>
        <w:t xml:space="preserve">FD SIGNALLING PAYLOAD message contains a </w:t>
      </w:r>
      <w:r w:rsidRPr="00E6516F">
        <w:t>Metadata IE, shall deliver the contents of the Metadata IE to the application;</w:t>
      </w:r>
    </w:p>
    <w:p w14:paraId="6D1BA84C" w14:textId="77777777" w:rsidR="0071087C" w:rsidRPr="00E6516F" w:rsidRDefault="0071087C" w:rsidP="0071087C">
      <w:pPr>
        <w:pStyle w:val="B10"/>
      </w:pPr>
      <w:r w:rsidRPr="00E6516F">
        <w:t>3)</w:t>
      </w:r>
      <w:r w:rsidRPr="00E6516F">
        <w:tab/>
        <w:t>shall start a timer TDU2 (FD non-mandatory download timer) with the timer value as specified in subclause F.2.3;</w:t>
      </w:r>
    </w:p>
    <w:p w14:paraId="59145E40" w14:textId="77777777" w:rsidR="0071087C" w:rsidRPr="00E6516F" w:rsidRDefault="0071087C" w:rsidP="0071087C">
      <w:pPr>
        <w:pStyle w:val="B10"/>
      </w:pPr>
      <w:r w:rsidRPr="00E6516F">
        <w:t>4)</w:t>
      </w:r>
      <w:r w:rsidRPr="00E6516F">
        <w:tab/>
        <w:t xml:space="preserve">shall wait for the user or application to request to download the file indicated by file URL in the Payload data in the Payload IE in the </w:t>
      </w:r>
      <w:r w:rsidRPr="00E6516F">
        <w:rPr>
          <w:rFonts w:eastAsia="Malgun Gothic"/>
        </w:rPr>
        <w:t>FD SIGNALLING PAYLOAD message</w:t>
      </w:r>
      <w:r w:rsidRPr="00E6516F">
        <w:t>;</w:t>
      </w:r>
    </w:p>
    <w:p w14:paraId="7D7093CA" w14:textId="77777777" w:rsidR="0071087C" w:rsidRPr="00E6516F" w:rsidRDefault="0071087C" w:rsidP="0071087C">
      <w:pPr>
        <w:pStyle w:val="B10"/>
      </w:pPr>
      <w:r w:rsidRPr="00E6516F">
        <w:t>5)</w:t>
      </w:r>
      <w:r w:rsidRPr="00E6516F">
        <w:tab/>
        <w:t>if the user or application accepts or rejects or decides to defer the FD request, shall stop timer TDU2 (FD non-mandatory download timer);</w:t>
      </w:r>
    </w:p>
    <w:p w14:paraId="62E2A4B7" w14:textId="77777777" w:rsidR="0071087C" w:rsidRPr="00E6516F" w:rsidRDefault="0071087C" w:rsidP="0071087C">
      <w:pPr>
        <w:pStyle w:val="B10"/>
      </w:pPr>
      <w:r w:rsidRPr="00E6516F">
        <w:t>6)</w:t>
      </w:r>
      <w:r w:rsidRPr="00E6516F">
        <w:tab/>
        <w:t>if the user deferred the FD request while the timer TDU2 (FD non-mandatory download timer) was running, shall generate an FD NOTIFICATION indicating deferral of the FD request as specified in subclause 12.2.1.1;</w:t>
      </w:r>
    </w:p>
    <w:p w14:paraId="2BD5F5E5" w14:textId="77777777" w:rsidR="0071087C" w:rsidRPr="00E6516F" w:rsidRDefault="0071087C" w:rsidP="0071087C">
      <w:pPr>
        <w:pStyle w:val="NO"/>
      </w:pPr>
      <w:r w:rsidRPr="00E6516F">
        <w:t>NOTE 2:</w:t>
      </w:r>
      <w:r w:rsidRPr="00E6516F">
        <w:tab/>
        <w:t>Once the timer TDU2 (FD non-mandatory download timer) has expired the FD request can only be accepted or rejected with an appropriate action by the MCData client.</w:t>
      </w:r>
    </w:p>
    <w:p w14:paraId="4A471DDE" w14:textId="77777777" w:rsidR="0071087C" w:rsidRPr="00E6516F" w:rsidRDefault="0071087C" w:rsidP="0071087C">
      <w:pPr>
        <w:pStyle w:val="NO"/>
      </w:pPr>
      <w:r w:rsidRPr="00E6516F">
        <w:t>NOTE 3:</w:t>
      </w:r>
      <w:r w:rsidRPr="00E6516F">
        <w:tab/>
        <w:t>Once the timer TDU2 (FD non-mandatory download timer) has expired, no action is taken by the MCData client if the FD request is deferred.</w:t>
      </w:r>
    </w:p>
    <w:p w14:paraId="2551B906" w14:textId="77777777" w:rsidR="0071087C" w:rsidRPr="00E6516F" w:rsidRDefault="0071087C" w:rsidP="0071087C">
      <w:pPr>
        <w:pStyle w:val="B10"/>
      </w:pPr>
      <w:r w:rsidRPr="00E6516F">
        <w:t>7)</w:t>
      </w:r>
      <w:r w:rsidRPr="00E6516F">
        <w:tab/>
        <w:t>if the user or application rejects the FD request, shall generate an FD NOTIFICATION indicating rejection of the FD request as specified in subclause 12.2.1.1 and shall exit this subclause; and</w:t>
      </w:r>
    </w:p>
    <w:p w14:paraId="4B33D9D2" w14:textId="77777777" w:rsidR="0071087C" w:rsidRPr="00E6516F" w:rsidRDefault="0071087C" w:rsidP="0071087C">
      <w:pPr>
        <w:pStyle w:val="B10"/>
      </w:pPr>
      <w:r w:rsidRPr="00E6516F">
        <w:t>8)</w:t>
      </w:r>
      <w:r w:rsidRPr="00E6516F">
        <w:tab/>
        <w:t>if the user accepts the FD request:</w:t>
      </w:r>
    </w:p>
    <w:p w14:paraId="1F382170" w14:textId="77777777" w:rsidR="0071087C" w:rsidRPr="00E6516F" w:rsidRDefault="0071087C" w:rsidP="0071087C">
      <w:pPr>
        <w:pStyle w:val="B2"/>
      </w:pPr>
      <w:r w:rsidRPr="00E6516F">
        <w:t>a)</w:t>
      </w:r>
      <w:r w:rsidRPr="00E6516F">
        <w:tab/>
        <w:t>shall generate an FD NOTIFICATION indicating acceptance of the FD request as specified in subclause 12.2.1.1;</w:t>
      </w:r>
    </w:p>
    <w:p w14:paraId="4767787D" w14:textId="77777777" w:rsidR="0071087C" w:rsidRPr="00E6516F" w:rsidRDefault="0071087C" w:rsidP="0071087C">
      <w:pPr>
        <w:pStyle w:val="B2"/>
      </w:pPr>
      <w:r w:rsidRPr="00E6516F">
        <w:t>b)</w:t>
      </w:r>
      <w:r w:rsidRPr="00E6516F">
        <w:tab/>
        <w:t>if the FD SIGNALLING PAYLOAD message contains a new Conversation ID, shall instantiate a new conversation with the Message ID in the FD SIGNALLING PAYLOAD identifying the first message in the conversation thread;</w:t>
      </w:r>
    </w:p>
    <w:p w14:paraId="67863317" w14:textId="77777777" w:rsidR="0071087C" w:rsidRPr="00E6516F" w:rsidRDefault="0071087C" w:rsidP="0071087C">
      <w:pPr>
        <w:pStyle w:val="B2"/>
      </w:pPr>
      <w:r w:rsidRPr="00E6516F">
        <w:t>c)</w:t>
      </w:r>
      <w:r w:rsidRPr="00E6516F">
        <w:tab/>
        <w:t>if the FD SIGNALLING PAYLOAD message contains an existing Conversation ID and:</w:t>
      </w:r>
    </w:p>
    <w:p w14:paraId="2262F7D6" w14:textId="77777777" w:rsidR="0071087C" w:rsidRPr="00E6516F" w:rsidRDefault="0071087C" w:rsidP="0071087C">
      <w:pPr>
        <w:pStyle w:val="B3"/>
        <w:rPr>
          <w:rFonts w:eastAsia="Malgun Gothic"/>
        </w:rPr>
      </w:pPr>
      <w:r w:rsidRPr="00E6516F">
        <w:rPr>
          <w:rFonts w:eastAsia="Malgun Gothic"/>
        </w:rPr>
        <w:t>i)</w:t>
      </w:r>
      <w:r w:rsidRPr="00E6516F">
        <w:rPr>
          <w:rFonts w:eastAsia="Malgun Gothic"/>
        </w:rPr>
        <w:tab/>
        <w:t>if the FD SIGNALLING PAYLOAD message does not contain an InReplyTo message ID, shall use the Message ID in the FD SIGNALLING PAYLOAD to identify a new message in the existing conversation thread; and</w:t>
      </w:r>
    </w:p>
    <w:p w14:paraId="49CA9798" w14:textId="77777777" w:rsidR="0071087C" w:rsidRPr="00E6516F" w:rsidRDefault="0071087C" w:rsidP="0071087C">
      <w:pPr>
        <w:pStyle w:val="B3"/>
        <w:rPr>
          <w:rFonts w:eastAsia="Malgun Gothic"/>
        </w:rPr>
      </w:pPr>
      <w:r w:rsidRPr="00E6516F">
        <w:rPr>
          <w:rFonts w:eastAsia="Malgun Gothic"/>
        </w:rPr>
        <w:t>ii)</w:t>
      </w:r>
      <w:r w:rsidRPr="00E6516F">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E6516F">
        <w:t>and use the Message ID in the FD SIGNALLING PAYLOAD to identify the new message</w:t>
      </w:r>
      <w:r w:rsidRPr="00E6516F">
        <w:rPr>
          <w:rFonts w:eastAsia="Malgun Gothic"/>
        </w:rPr>
        <w:t>;</w:t>
      </w:r>
    </w:p>
    <w:p w14:paraId="7C268DAA" w14:textId="77777777" w:rsidR="0071087C" w:rsidRPr="00E6516F" w:rsidRDefault="0071087C" w:rsidP="0071087C">
      <w:pPr>
        <w:pStyle w:val="B2"/>
        <w:rPr>
          <w:rFonts w:eastAsia="Malgun Gothic"/>
        </w:rPr>
      </w:pPr>
      <w:r w:rsidRPr="00E6516F">
        <w:rPr>
          <w:rFonts w:eastAsia="Malgun Gothic"/>
        </w:rPr>
        <w:t>d)</w:t>
      </w:r>
      <w:r w:rsidRPr="00E6516F">
        <w:rPr>
          <w:rFonts w:eastAsia="Malgun Gothic"/>
        </w:rPr>
        <w:tab/>
        <w:t>may store the Conversation ID, Message ID, InReplyTo message ID and Date and time in local storage;</w:t>
      </w:r>
    </w:p>
    <w:p w14:paraId="6E159EBA" w14:textId="77777777" w:rsidR="0071087C" w:rsidRPr="00E6516F" w:rsidRDefault="0071087C" w:rsidP="0071087C">
      <w:pPr>
        <w:pStyle w:val="B2"/>
      </w:pPr>
      <w:r w:rsidRPr="00E6516F">
        <w:t>e)</w:t>
      </w:r>
      <w:r w:rsidRPr="00E6516F">
        <w:tab/>
        <w:t xml:space="preserve">shall attempt to download the file as identified by the file URL in the Payload IE </w:t>
      </w:r>
      <w:r w:rsidRPr="00E6516F">
        <w:rPr>
          <w:rFonts w:eastAsia="Malgun Gothic"/>
        </w:rPr>
        <w:t>in the FD SIGNALLING PAYLOAD message</w:t>
      </w:r>
      <w:r w:rsidRPr="00E6516F">
        <w:t>, as specified in subclause 10.2.3.1; and</w:t>
      </w:r>
    </w:p>
    <w:p w14:paraId="4E773C08" w14:textId="77777777" w:rsidR="0071087C" w:rsidRPr="00E6516F" w:rsidRDefault="0071087C" w:rsidP="0071087C">
      <w:pPr>
        <w:pStyle w:val="B2"/>
        <w:rPr>
          <w:rFonts w:eastAsia="Malgun Gothic"/>
        </w:rPr>
      </w:pPr>
      <w:r w:rsidRPr="00E6516F">
        <w:t>f)</w:t>
      </w:r>
      <w:r w:rsidRPr="00E6516F">
        <w:tab/>
      </w:r>
      <w:r w:rsidRPr="00E6516F">
        <w:rPr>
          <w:rFonts w:eastAsia="Malgun Gothic"/>
        </w:rPr>
        <w:t>if the received FD SIGNALLING PAYLOAD message contains an FD</w:t>
      </w:r>
      <w:r w:rsidRPr="00E6516F">
        <w:t xml:space="preserve"> disposition request type</w:t>
      </w:r>
      <w:r w:rsidRPr="00E6516F">
        <w:rPr>
          <w:rFonts w:eastAsia="Malgun Gothic"/>
        </w:rPr>
        <w:t xml:space="preserve"> IE requesting a file download completed update, then after the file download has been successfully downloaded, shall generate an FD NOTIFICATION by following the procedures in subclause 12.2.1.1.</w:t>
      </w:r>
    </w:p>
    <w:p w14:paraId="4F46DF7D" w14:textId="77777777" w:rsidR="0071087C" w:rsidRPr="00E6516F" w:rsidRDefault="0071087C" w:rsidP="0071087C">
      <w:r w:rsidRPr="00E6516F">
        <w:t>[TS 24.282, clause 12.2.1.1]</w:t>
      </w:r>
    </w:p>
    <w:p w14:paraId="6CF89D6B" w14:textId="77777777" w:rsidR="0071087C" w:rsidRPr="00E6516F" w:rsidRDefault="0071087C" w:rsidP="0071087C">
      <w:r w:rsidRPr="00E6516F">
        <w:t>The MCData client shall follow the procedures in this subclause to:</w:t>
      </w:r>
    </w:p>
    <w:p w14:paraId="18BBF800" w14:textId="77777777" w:rsidR="0071087C" w:rsidRPr="00E6516F" w:rsidRDefault="0071087C" w:rsidP="0071087C">
      <w:pPr>
        <w:pStyle w:val="B10"/>
      </w:pPr>
      <w:r w:rsidRPr="00E6516F">
        <w:t>-</w:t>
      </w:r>
      <w:r w:rsidRPr="00E6516F">
        <w:tab/>
        <w:t xml:space="preserve">indicate to an MCData client that an SDS message was delivered, read or delivered and read when the originating client requested a delivery, read or delivery and read report; </w:t>
      </w:r>
    </w:p>
    <w:p w14:paraId="7E25E1A7" w14:textId="77777777" w:rsidR="0071087C" w:rsidRPr="00E6516F" w:rsidRDefault="0071087C" w:rsidP="0071087C">
      <w:pPr>
        <w:pStyle w:val="B10"/>
      </w:pPr>
      <w:r w:rsidRPr="00E6516F">
        <w:t>-</w:t>
      </w:r>
      <w:r w:rsidRPr="00E6516F">
        <w:tab/>
        <w:t>indicate to the participating MCData function serving the MCData user that an SDS message was undelivered. The participating MCData function can store the message for later re-delivery;</w:t>
      </w:r>
    </w:p>
    <w:p w14:paraId="0E4EB2B7" w14:textId="77777777" w:rsidR="0071087C" w:rsidRPr="00E6516F" w:rsidRDefault="0071087C" w:rsidP="0071087C">
      <w:pPr>
        <w:pStyle w:val="B10"/>
      </w:pPr>
      <w:r w:rsidRPr="00E6516F">
        <w:t>-</w:t>
      </w:r>
      <w:r w:rsidRPr="00E6516F">
        <w:tab/>
        <w:t>indicate to an MCData client that a request for FD was accepted, deferred or rejected; or</w:t>
      </w:r>
    </w:p>
    <w:p w14:paraId="7C2AD172" w14:textId="77777777" w:rsidR="0071087C" w:rsidRPr="00E6516F" w:rsidRDefault="0071087C" w:rsidP="0071087C">
      <w:pPr>
        <w:pStyle w:val="B10"/>
      </w:pPr>
      <w:r w:rsidRPr="00E6516F">
        <w:t>-</w:t>
      </w:r>
      <w:r w:rsidRPr="00E6516F">
        <w:tab/>
        <w:t>indicate to an MCData client that a file download has been completed;</w:t>
      </w:r>
    </w:p>
    <w:p w14:paraId="11B200BF" w14:textId="77777777" w:rsidR="0071087C" w:rsidRPr="00E6516F" w:rsidRDefault="0071087C" w:rsidP="0071087C">
      <w:r w:rsidRPr="00E6516F">
        <w:t>Before sending a disposition notification the MCData client needs to determine:</w:t>
      </w:r>
    </w:p>
    <w:p w14:paraId="74D35C73" w14:textId="77777777" w:rsidR="0071087C" w:rsidRPr="00E6516F" w:rsidRDefault="0071087C" w:rsidP="0071087C">
      <w:pPr>
        <w:pStyle w:val="B10"/>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B8EA967" w14:textId="77777777" w:rsidR="0071087C" w:rsidRPr="00E6516F" w:rsidRDefault="0071087C" w:rsidP="0071087C">
      <w:pPr>
        <w:pStyle w:val="B10"/>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5B05B78C" w14:textId="77777777" w:rsidR="0071087C" w:rsidRPr="00E6516F" w:rsidRDefault="0071087C" w:rsidP="0071087C">
      <w:r w:rsidRPr="00E6516F">
        <w:t>The MCData client shall generate a SIP MESSAGE request in accordance with 3GPP TS 24.229 [5] and IETF RFC 3428 [6] with the clarifications given below.</w:t>
      </w:r>
    </w:p>
    <w:p w14:paraId="055F5BB1" w14:textId="77777777" w:rsidR="0071087C" w:rsidRPr="00E6516F" w:rsidRDefault="0071087C" w:rsidP="0071087C">
      <w:r w:rsidRPr="00E6516F">
        <w:t>The MCData client:</w:t>
      </w:r>
    </w:p>
    <w:p w14:paraId="364D4302" w14:textId="77777777" w:rsidR="0071087C" w:rsidRPr="00E6516F" w:rsidRDefault="0071087C" w:rsidP="0071087C">
      <w:pPr>
        <w:pStyle w:val="B10"/>
      </w:pPr>
      <w:r w:rsidRPr="00E6516F">
        <w:t>1)</w:t>
      </w:r>
      <w:r w:rsidRPr="00E6516F">
        <w:tab/>
        <w:t>shall build the SIP MESSAGE request as specified in subclause 6.2.4.1;</w:t>
      </w:r>
    </w:p>
    <w:p w14:paraId="4D1075EC"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0B88C28B" w14:textId="77777777" w:rsidR="0071087C" w:rsidRPr="00E6516F" w:rsidRDefault="0071087C" w:rsidP="0071087C">
      <w:pPr>
        <w:pStyle w:val="B10"/>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189BFFE0" w14:textId="77777777" w:rsidR="0071087C" w:rsidRPr="00E6516F" w:rsidRDefault="0071087C" w:rsidP="0071087C">
      <w:pPr>
        <w:pStyle w:val="B10"/>
        <w:rPr>
          <w:lang w:eastAsia="ko-KR"/>
        </w:rPr>
      </w:pPr>
      <w:r w:rsidRPr="00E6516F">
        <w:rPr>
          <w:lang w:eastAsia="ko-KR"/>
        </w:rPr>
        <w:t>4)</w:t>
      </w:r>
      <w:r w:rsidRPr="00E6516F">
        <w:rPr>
          <w:lang w:eastAsia="ko-KR"/>
        </w:rPr>
        <w:tab/>
        <w:t>void;</w:t>
      </w:r>
    </w:p>
    <w:p w14:paraId="33B402C0" w14:textId="77777777" w:rsidR="0071087C" w:rsidRPr="00E6516F" w:rsidRDefault="0071087C" w:rsidP="0071087C">
      <w:pPr>
        <w:pStyle w:val="B10"/>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1BDA5971" w14:textId="77777777" w:rsidR="0071087C" w:rsidRPr="00E6516F" w:rsidRDefault="0071087C" w:rsidP="0071087C">
      <w:pPr>
        <w:pStyle w:val="B10"/>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22A607CA" w14:textId="77777777" w:rsidR="0071087C" w:rsidRPr="00E6516F" w:rsidRDefault="0071087C" w:rsidP="0071087C">
      <w:pPr>
        <w:pStyle w:val="B10"/>
      </w:pPr>
      <w:r w:rsidRPr="00E6516F">
        <w:t>7)</w:t>
      </w:r>
      <w:r w:rsidRPr="00E6516F">
        <w:tab/>
        <w:t>if requiring to send an FD notification, shall generate an FD NOTIFICATION message and include it in the SIP MESSAGE request as specified in subclause 6.2.3.2; and</w:t>
      </w:r>
    </w:p>
    <w:p w14:paraId="56858BA6" w14:textId="77777777" w:rsidR="0071087C" w:rsidRPr="00E6516F" w:rsidRDefault="0071087C" w:rsidP="0071087C">
      <w:pPr>
        <w:pStyle w:val="B10"/>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5C4B5324" w14:textId="77777777" w:rsidR="0071087C" w:rsidRPr="00E6516F" w:rsidRDefault="0071087C" w:rsidP="0071087C">
      <w:r w:rsidRPr="00E6516F">
        <w:t>[TS 24.282, clause 10.2.3.1]</w:t>
      </w:r>
    </w:p>
    <w:p w14:paraId="50C1853D" w14:textId="77777777" w:rsidR="0071087C" w:rsidRPr="00E6516F" w:rsidRDefault="0071087C" w:rsidP="0071087C">
      <w:pPr>
        <w:rPr>
          <w:lang w:eastAsia="x-none"/>
        </w:rPr>
      </w:pPr>
      <w:r w:rsidRPr="00E6516F">
        <w:rPr>
          <w:lang w:eastAsia="x-none"/>
        </w:rPr>
        <w:t>The media storage client on the MCData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2B2143FC" w14:textId="77777777" w:rsidR="0071087C" w:rsidRPr="00E6516F" w:rsidRDefault="0071087C" w:rsidP="0071087C">
      <w:pPr>
        <w:pStyle w:val="NO"/>
      </w:pPr>
      <w:r w:rsidRPr="00E6516F">
        <w:t>NOTE 1:</w:t>
      </w:r>
      <w:r w:rsidRPr="00E6516F">
        <w:tab/>
        <w:t>The HTTP client encodes the MCData ID in the bearer access token of the Authorization header field of an HTTP request as specified in 3GPP TS 24.482 [24].</w:t>
      </w:r>
    </w:p>
    <w:p w14:paraId="3639F7AF" w14:textId="77777777" w:rsidR="0071087C" w:rsidRPr="00E6516F" w:rsidRDefault="0071087C" w:rsidP="0071087C">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68DFC5F2" w14:textId="77777777" w:rsidR="0071087C" w:rsidRPr="00E6516F" w:rsidRDefault="0071087C" w:rsidP="0071087C">
      <w:pPr>
        <w:rPr>
          <w:rFonts w:eastAsia="Malgun Gothic"/>
        </w:rPr>
      </w:pPr>
      <w:r w:rsidRPr="00E6516F">
        <w:rPr>
          <w:rFonts w:eastAsia="Malgun Gothic"/>
        </w:rPr>
        <w:t>To download a file from the media storage function on the controlling MCData function, the media storage client on the MCData client:</w:t>
      </w:r>
    </w:p>
    <w:p w14:paraId="6BB9B8CB" w14:textId="77777777" w:rsidR="0071087C" w:rsidRPr="00E6516F" w:rsidRDefault="0071087C" w:rsidP="0071087C">
      <w:pPr>
        <w:pStyle w:val="B10"/>
      </w:pPr>
      <w:r w:rsidRPr="00E6516F">
        <w:rPr>
          <w:rFonts w:eastAsia="Malgun Gothic"/>
        </w:rPr>
        <w:t>1)</w:t>
      </w:r>
      <w:r w:rsidRPr="00E6516F">
        <w:rPr>
          <w:rFonts w:eastAsia="Malgun Gothic"/>
        </w:rPr>
        <w:tab/>
        <w:t xml:space="preserve">shall generate an HTTP GET request as specified in </w:t>
      </w:r>
      <w:r w:rsidRPr="00E6516F">
        <w:t>IETF RFC 7230 [22] and IETF RFC 7231 [23] with a Request-URI set to an absolute URI identifying the URL of the file being requested from the media storage function on the controlling MCData function; and</w:t>
      </w:r>
    </w:p>
    <w:p w14:paraId="4EF32274" w14:textId="77777777" w:rsidR="0071087C" w:rsidRPr="00E6516F" w:rsidRDefault="0071087C" w:rsidP="0071087C">
      <w:pPr>
        <w:pStyle w:val="B10"/>
        <w:rPr>
          <w:rFonts w:eastAsia="Calibri"/>
        </w:rPr>
      </w:pPr>
      <w:r w:rsidRPr="00E6516F">
        <w:rPr>
          <w:rFonts w:eastAsia="Malgun Gothic"/>
        </w:rPr>
        <w:t>2)</w:t>
      </w:r>
      <w:r w:rsidRPr="00E6516F">
        <w:rPr>
          <w:rFonts w:eastAsia="Malgun Gothic"/>
        </w:rPr>
        <w:tab/>
        <w:t xml:space="preserve">shall send the HTTP GET request towards the </w:t>
      </w:r>
      <w:r w:rsidRPr="00E6516F">
        <w:t>media storage function on the controlling MCData function.</w:t>
      </w:r>
    </w:p>
    <w:p w14:paraId="607DACC2" w14:textId="77777777" w:rsidR="0071087C" w:rsidRPr="00E6516F" w:rsidRDefault="0071087C" w:rsidP="0071087C">
      <w:r w:rsidRPr="00E6516F">
        <w:t>On receipt of a HTTP 200 OK response containing the requested file, the MCData client shall notify the user or application that the file has been successfully downloaded.</w:t>
      </w:r>
    </w:p>
    <w:p w14:paraId="5059688A" w14:textId="77777777" w:rsidR="0071087C" w:rsidRPr="00E6516F" w:rsidRDefault="0071087C" w:rsidP="0071087C">
      <w:pPr>
        <w:pStyle w:val="H6"/>
      </w:pPr>
      <w:bookmarkStart w:id="982" w:name="_Toc52782433"/>
      <w:bookmarkStart w:id="983" w:name="_Toc52783044"/>
      <w:bookmarkStart w:id="984" w:name="_Toc59042913"/>
      <w:r w:rsidRPr="00E6516F">
        <w:t>6.2.6.3</w:t>
      </w:r>
      <w:r w:rsidRPr="00E6516F">
        <w:tab/>
        <w:t>Test description</w:t>
      </w:r>
      <w:bookmarkEnd w:id="982"/>
      <w:bookmarkEnd w:id="983"/>
      <w:bookmarkEnd w:id="984"/>
    </w:p>
    <w:p w14:paraId="110C5CB6" w14:textId="77777777" w:rsidR="0071087C" w:rsidRPr="00E6516F" w:rsidRDefault="0071087C" w:rsidP="0071087C">
      <w:pPr>
        <w:pStyle w:val="H6"/>
      </w:pPr>
      <w:bookmarkStart w:id="985" w:name="_Toc52782434"/>
      <w:bookmarkStart w:id="986" w:name="_Toc52783045"/>
      <w:bookmarkStart w:id="987" w:name="_Toc59042914"/>
      <w:r w:rsidRPr="00E6516F">
        <w:t>6.2.6.3.1</w:t>
      </w:r>
      <w:r w:rsidRPr="00E6516F">
        <w:tab/>
        <w:t>Pre-test conditions</w:t>
      </w:r>
      <w:bookmarkEnd w:id="985"/>
      <w:bookmarkEnd w:id="986"/>
      <w:bookmarkEnd w:id="987"/>
    </w:p>
    <w:p w14:paraId="224D7F25" w14:textId="77777777" w:rsidR="0071087C" w:rsidRPr="00E6516F" w:rsidRDefault="0071087C" w:rsidP="0071087C">
      <w:pPr>
        <w:pStyle w:val="H6"/>
      </w:pPr>
      <w:r w:rsidRPr="00E6516F">
        <w:t>System Simulator:</w:t>
      </w:r>
    </w:p>
    <w:p w14:paraId="12137DCB" w14:textId="77777777" w:rsidR="0071087C" w:rsidRPr="00E6516F" w:rsidRDefault="0071087C" w:rsidP="0071087C">
      <w:pPr>
        <w:pStyle w:val="B10"/>
      </w:pPr>
      <w:r w:rsidRPr="00E6516F">
        <w:t>-</w:t>
      </w:r>
      <w:r w:rsidRPr="00E6516F">
        <w:tab/>
        <w:t>SS (MCDATA Server)</w:t>
      </w:r>
    </w:p>
    <w:p w14:paraId="10CD95F0"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9FDCCB7" w14:textId="77777777" w:rsidR="0071087C" w:rsidRPr="00E6516F" w:rsidRDefault="0071087C" w:rsidP="0071087C">
      <w:pPr>
        <w:pStyle w:val="H6"/>
      </w:pPr>
      <w:r w:rsidRPr="00E6516F">
        <w:t>IUT:</w:t>
      </w:r>
    </w:p>
    <w:p w14:paraId="58A3489E" w14:textId="77777777" w:rsidR="0071087C" w:rsidRPr="00E6516F" w:rsidRDefault="0071087C" w:rsidP="0071087C">
      <w:pPr>
        <w:pStyle w:val="B10"/>
      </w:pPr>
      <w:r w:rsidRPr="00E6516F">
        <w:t>-</w:t>
      </w:r>
      <w:r w:rsidRPr="00E6516F">
        <w:tab/>
        <w:t>UE (MCDATA Client)</w:t>
      </w:r>
    </w:p>
    <w:p w14:paraId="0B25C1D3" w14:textId="77777777" w:rsidR="0071087C" w:rsidRPr="00E6516F" w:rsidRDefault="0071087C" w:rsidP="0071087C">
      <w:pPr>
        <w:pStyle w:val="B10"/>
      </w:pPr>
      <w:r w:rsidRPr="00E6516F">
        <w:t>-</w:t>
      </w:r>
      <w:r w:rsidRPr="00E6516F">
        <w:tab/>
        <w:t>The test USIM set as defined in TS 36.579-1 [2], subclause 5.5.10 is inserted.</w:t>
      </w:r>
    </w:p>
    <w:p w14:paraId="428968C2" w14:textId="77777777" w:rsidR="0071087C" w:rsidRPr="00E6516F" w:rsidRDefault="0071087C" w:rsidP="0071087C">
      <w:pPr>
        <w:pStyle w:val="B10"/>
      </w:pPr>
      <w:r w:rsidRPr="00E6516F">
        <w:t>-</w:t>
      </w:r>
      <w:r w:rsidRPr="00E6516F">
        <w:tab/>
        <w:t>Test files downloaded or received at previous test runs are deleted.</w:t>
      </w:r>
    </w:p>
    <w:p w14:paraId="7C060213" w14:textId="77777777" w:rsidR="0071087C" w:rsidRPr="00E6516F" w:rsidRDefault="0071087C" w:rsidP="0071087C">
      <w:pPr>
        <w:pStyle w:val="H6"/>
      </w:pPr>
      <w:r w:rsidRPr="00E6516F">
        <w:t>Preamble:</w:t>
      </w:r>
    </w:p>
    <w:p w14:paraId="0D8A8E03"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1776CD5A"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43B0BB61" w14:textId="77777777" w:rsidR="0071087C" w:rsidRPr="00E6516F" w:rsidRDefault="0071087C" w:rsidP="0071087C">
      <w:pPr>
        <w:pStyle w:val="B10"/>
      </w:pPr>
      <w:r w:rsidRPr="00E6516F">
        <w:t>-</w:t>
      </w:r>
      <w:r w:rsidRPr="00E6516F">
        <w:tab/>
        <w:t>UE States at the end of the preamble</w:t>
      </w:r>
    </w:p>
    <w:p w14:paraId="6E114F3A" w14:textId="77777777" w:rsidR="0071087C" w:rsidRPr="00E6516F" w:rsidRDefault="0071087C" w:rsidP="0071087C">
      <w:pPr>
        <w:pStyle w:val="B2"/>
      </w:pPr>
      <w:r w:rsidRPr="00E6516F">
        <w:t>-</w:t>
      </w:r>
      <w:r w:rsidRPr="00E6516F">
        <w:tab/>
        <w:t>The UE is in E-UTRA Registered, Idle Mode state.</w:t>
      </w:r>
    </w:p>
    <w:p w14:paraId="29195FDB"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4D7F0ABB" w14:textId="77777777" w:rsidR="0071087C" w:rsidRPr="00E6516F" w:rsidRDefault="0071087C" w:rsidP="0071087C">
      <w:pPr>
        <w:pStyle w:val="H6"/>
      </w:pPr>
      <w:r w:rsidRPr="00E6516F">
        <w:t>6.2.6.3.2</w:t>
      </w:r>
      <w:r w:rsidRPr="00E6516F">
        <w:tab/>
        <w:t>Test procedure sequence</w:t>
      </w:r>
    </w:p>
    <w:p w14:paraId="1DCB8E4A" w14:textId="77777777" w:rsidR="0071087C" w:rsidRPr="00E6516F" w:rsidRDefault="0071087C" w:rsidP="0071087C">
      <w:pPr>
        <w:pStyle w:val="TH"/>
      </w:pPr>
      <w:r w:rsidRPr="00E6516F">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E6516F" w14:paraId="6C8AEE60" w14:textId="77777777" w:rsidTr="00174677">
        <w:tc>
          <w:tcPr>
            <w:tcW w:w="649" w:type="dxa"/>
            <w:tcBorders>
              <w:top w:val="single" w:sz="4" w:space="0" w:color="auto"/>
              <w:left w:val="single" w:sz="4" w:space="0" w:color="auto"/>
              <w:bottom w:val="nil"/>
              <w:right w:val="single" w:sz="4" w:space="0" w:color="auto"/>
            </w:tcBorders>
            <w:hideMark/>
          </w:tcPr>
          <w:p w14:paraId="251E6502" w14:textId="77777777" w:rsidR="0071087C" w:rsidRPr="00E6516F" w:rsidRDefault="0071087C" w:rsidP="00174677">
            <w:pPr>
              <w:pStyle w:val="TAH"/>
              <w:spacing w:line="254" w:lineRule="auto"/>
            </w:pPr>
            <w:r w:rsidRPr="00E6516F">
              <w:t>St</w:t>
            </w:r>
          </w:p>
        </w:tc>
        <w:tc>
          <w:tcPr>
            <w:tcW w:w="3970" w:type="dxa"/>
            <w:tcBorders>
              <w:top w:val="single" w:sz="4" w:space="0" w:color="auto"/>
              <w:left w:val="single" w:sz="4" w:space="0" w:color="auto"/>
              <w:bottom w:val="nil"/>
              <w:right w:val="single" w:sz="4" w:space="0" w:color="auto"/>
            </w:tcBorders>
            <w:hideMark/>
          </w:tcPr>
          <w:p w14:paraId="1A15B314" w14:textId="77777777" w:rsidR="0071087C" w:rsidRPr="00E6516F" w:rsidRDefault="0071087C" w:rsidP="00174677">
            <w:pPr>
              <w:pStyle w:val="TAH"/>
              <w:spacing w:line="254" w:lineRule="auto"/>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D83C654" w14:textId="77777777" w:rsidR="0071087C" w:rsidRPr="00E6516F" w:rsidRDefault="0071087C" w:rsidP="00174677">
            <w:pPr>
              <w:pStyle w:val="TAH"/>
              <w:spacing w:line="254" w:lineRule="auto"/>
            </w:pPr>
            <w:r w:rsidRPr="00E6516F">
              <w:t>Message Sequence</w:t>
            </w:r>
          </w:p>
        </w:tc>
        <w:tc>
          <w:tcPr>
            <w:tcW w:w="567" w:type="dxa"/>
            <w:tcBorders>
              <w:top w:val="single" w:sz="4" w:space="0" w:color="auto"/>
              <w:left w:val="single" w:sz="4" w:space="0" w:color="auto"/>
              <w:bottom w:val="nil"/>
              <w:right w:val="single" w:sz="4" w:space="0" w:color="auto"/>
            </w:tcBorders>
            <w:hideMark/>
          </w:tcPr>
          <w:p w14:paraId="535C69F8" w14:textId="77777777" w:rsidR="0071087C" w:rsidRPr="00E6516F" w:rsidRDefault="0071087C" w:rsidP="00174677">
            <w:pPr>
              <w:pStyle w:val="TAH"/>
              <w:spacing w:line="254" w:lineRule="auto"/>
            </w:pPr>
            <w:r w:rsidRPr="00E6516F">
              <w:t>TP</w:t>
            </w:r>
          </w:p>
        </w:tc>
        <w:tc>
          <w:tcPr>
            <w:tcW w:w="892" w:type="dxa"/>
            <w:tcBorders>
              <w:top w:val="single" w:sz="4" w:space="0" w:color="auto"/>
              <w:left w:val="single" w:sz="4" w:space="0" w:color="auto"/>
              <w:bottom w:val="nil"/>
              <w:right w:val="single" w:sz="4" w:space="0" w:color="auto"/>
            </w:tcBorders>
            <w:hideMark/>
          </w:tcPr>
          <w:p w14:paraId="1B5A26B0" w14:textId="77777777" w:rsidR="0071087C" w:rsidRPr="00E6516F" w:rsidRDefault="0071087C" w:rsidP="00174677">
            <w:pPr>
              <w:pStyle w:val="TAH"/>
              <w:spacing w:line="254" w:lineRule="auto"/>
            </w:pPr>
            <w:r w:rsidRPr="00E6516F">
              <w:t>Verdict</w:t>
            </w:r>
          </w:p>
        </w:tc>
      </w:tr>
      <w:tr w:rsidR="0071087C" w:rsidRPr="00E6516F" w14:paraId="3C28E998" w14:textId="77777777" w:rsidTr="00174677">
        <w:tc>
          <w:tcPr>
            <w:tcW w:w="649" w:type="dxa"/>
            <w:tcBorders>
              <w:top w:val="nil"/>
              <w:left w:val="single" w:sz="4" w:space="0" w:color="auto"/>
              <w:bottom w:val="single" w:sz="4" w:space="0" w:color="auto"/>
              <w:right w:val="single" w:sz="4" w:space="0" w:color="auto"/>
            </w:tcBorders>
          </w:tcPr>
          <w:p w14:paraId="28E7BACF" w14:textId="77777777" w:rsidR="0071087C" w:rsidRPr="00E6516F" w:rsidRDefault="0071087C" w:rsidP="00174677">
            <w:pPr>
              <w:pStyle w:val="TAH"/>
              <w:spacing w:line="254" w:lineRule="auto"/>
            </w:pPr>
          </w:p>
        </w:tc>
        <w:tc>
          <w:tcPr>
            <w:tcW w:w="3970" w:type="dxa"/>
            <w:tcBorders>
              <w:top w:val="nil"/>
              <w:left w:val="single" w:sz="4" w:space="0" w:color="auto"/>
              <w:bottom w:val="single" w:sz="4" w:space="0" w:color="auto"/>
              <w:right w:val="single" w:sz="4" w:space="0" w:color="auto"/>
            </w:tcBorders>
          </w:tcPr>
          <w:p w14:paraId="5CF65A42" w14:textId="77777777" w:rsidR="0071087C" w:rsidRPr="00E6516F" w:rsidRDefault="0071087C" w:rsidP="00174677">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14:paraId="71F1859E" w14:textId="77777777" w:rsidR="0071087C" w:rsidRPr="00E6516F" w:rsidRDefault="0071087C" w:rsidP="00174677">
            <w:pPr>
              <w:pStyle w:val="TAH"/>
              <w:spacing w:line="254" w:lineRule="auto"/>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599FF0F6" w14:textId="77777777" w:rsidR="0071087C" w:rsidRPr="00E6516F" w:rsidRDefault="0071087C" w:rsidP="00174677">
            <w:pPr>
              <w:pStyle w:val="TAH"/>
              <w:spacing w:line="254" w:lineRule="auto"/>
            </w:pPr>
            <w:r w:rsidRPr="00E6516F">
              <w:t>Message</w:t>
            </w:r>
          </w:p>
        </w:tc>
        <w:tc>
          <w:tcPr>
            <w:tcW w:w="567" w:type="dxa"/>
            <w:tcBorders>
              <w:top w:val="nil"/>
              <w:left w:val="single" w:sz="4" w:space="0" w:color="auto"/>
              <w:bottom w:val="single" w:sz="4" w:space="0" w:color="auto"/>
              <w:right w:val="single" w:sz="4" w:space="0" w:color="auto"/>
            </w:tcBorders>
          </w:tcPr>
          <w:p w14:paraId="67EC033A" w14:textId="77777777" w:rsidR="0071087C" w:rsidRPr="00E6516F" w:rsidRDefault="0071087C" w:rsidP="00174677">
            <w:pPr>
              <w:pStyle w:val="TAH"/>
              <w:spacing w:line="254" w:lineRule="auto"/>
            </w:pPr>
          </w:p>
        </w:tc>
        <w:tc>
          <w:tcPr>
            <w:tcW w:w="892" w:type="dxa"/>
            <w:tcBorders>
              <w:top w:val="nil"/>
              <w:left w:val="single" w:sz="4" w:space="0" w:color="auto"/>
              <w:bottom w:val="single" w:sz="4" w:space="0" w:color="auto"/>
              <w:right w:val="single" w:sz="4" w:space="0" w:color="auto"/>
            </w:tcBorders>
          </w:tcPr>
          <w:p w14:paraId="6444BD8E" w14:textId="77777777" w:rsidR="0071087C" w:rsidRPr="00E6516F" w:rsidRDefault="0071087C" w:rsidP="00174677">
            <w:pPr>
              <w:pStyle w:val="TAH"/>
              <w:spacing w:line="254" w:lineRule="auto"/>
            </w:pPr>
          </w:p>
        </w:tc>
      </w:tr>
      <w:tr w:rsidR="0071087C" w:rsidRPr="00E6516F" w:rsidDel="004B0E47" w14:paraId="18F9E044" w14:textId="77777777" w:rsidTr="00174677">
        <w:tc>
          <w:tcPr>
            <w:tcW w:w="649" w:type="dxa"/>
            <w:tcBorders>
              <w:top w:val="single" w:sz="4" w:space="0" w:color="auto"/>
              <w:left w:val="single" w:sz="4" w:space="0" w:color="auto"/>
              <w:bottom w:val="single" w:sz="4" w:space="0" w:color="auto"/>
              <w:right w:val="single" w:sz="4" w:space="0" w:color="auto"/>
            </w:tcBorders>
          </w:tcPr>
          <w:p w14:paraId="16EB1D9F" w14:textId="77777777" w:rsidR="0071087C" w:rsidRPr="00E6516F" w:rsidDel="004B0E47" w:rsidRDefault="0071087C" w:rsidP="00174677">
            <w:pPr>
              <w:pStyle w:val="TAC"/>
              <w:spacing w:line="254" w:lineRule="auto"/>
            </w:pPr>
            <w:r w:rsidRPr="00E6516F">
              <w:t>1-1B</w:t>
            </w:r>
          </w:p>
        </w:tc>
        <w:tc>
          <w:tcPr>
            <w:tcW w:w="3970" w:type="dxa"/>
            <w:tcBorders>
              <w:top w:val="single" w:sz="4" w:space="0" w:color="auto"/>
              <w:left w:val="single" w:sz="4" w:space="0" w:color="auto"/>
              <w:bottom w:val="single" w:sz="4" w:space="0" w:color="auto"/>
              <w:right w:val="single" w:sz="4" w:space="0" w:color="auto"/>
            </w:tcBorders>
          </w:tcPr>
          <w:p w14:paraId="54DC1E06" w14:textId="77777777" w:rsidR="0071087C" w:rsidRPr="00E6516F" w:rsidDel="004B0E47" w:rsidRDefault="0071087C" w:rsidP="00174677">
            <w:pPr>
              <w:pStyle w:val="TAL"/>
            </w:pPr>
            <w:r w:rsidRPr="00E6516F">
              <w:t xml:space="preserve">Check: Does the UE (MCData Client) perform steps 1a1-3 of the procedure for </w:t>
            </w:r>
            <w:r w:rsidRPr="00E6516F">
              <w:rPr>
                <w:b/>
                <w:bCs/>
              </w:rPr>
              <w:t>MCX SIP MESSAGE CT</w:t>
            </w:r>
            <w:r w:rsidRPr="00E6516F">
              <w:t xml:space="preserve"> specified in TS 36.579-1 [2] Table 5.3.33.3-1 </w:t>
            </w:r>
            <w:r w:rsidRPr="00E6516F">
              <w:rPr>
                <w:b/>
                <w:bCs/>
              </w:rPr>
              <w:t>to receive an FD message for one-to-one file distribution with disposition request type "FILE DOWNLOAD COMPLETED UPDATE" and Mandatory Download IE</w:t>
            </w:r>
            <w:r w:rsidRPr="00E6516F">
              <w:t>?</w:t>
            </w:r>
          </w:p>
        </w:tc>
        <w:tc>
          <w:tcPr>
            <w:tcW w:w="709" w:type="dxa"/>
            <w:tcBorders>
              <w:top w:val="single" w:sz="4" w:space="0" w:color="auto"/>
              <w:left w:val="single" w:sz="4" w:space="0" w:color="auto"/>
              <w:bottom w:val="single" w:sz="4" w:space="0" w:color="auto"/>
              <w:right w:val="single" w:sz="4" w:space="0" w:color="auto"/>
            </w:tcBorders>
          </w:tcPr>
          <w:p w14:paraId="1B78AE0A" w14:textId="77777777" w:rsidR="0071087C" w:rsidRPr="00E6516F" w:rsidDel="004B0E47" w:rsidRDefault="0071087C" w:rsidP="00174677">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7FB971A6" w14:textId="77777777" w:rsidR="0071087C" w:rsidRPr="00E6516F" w:rsidDel="004B0E47" w:rsidRDefault="0071087C" w:rsidP="00174677">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849DA1B" w14:textId="77777777" w:rsidR="0071087C" w:rsidRPr="00E6516F" w:rsidDel="004B0E47" w:rsidRDefault="0071087C" w:rsidP="00174677">
            <w:pPr>
              <w:pStyle w:val="TAC"/>
              <w:spacing w:line="254"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1440E766" w14:textId="77777777" w:rsidR="0071087C" w:rsidRPr="00E6516F" w:rsidDel="004B0E47" w:rsidRDefault="0071087C" w:rsidP="00174677">
            <w:pPr>
              <w:pStyle w:val="TAC"/>
              <w:spacing w:line="254" w:lineRule="auto"/>
            </w:pPr>
            <w:r w:rsidRPr="00E6516F">
              <w:t>P</w:t>
            </w:r>
          </w:p>
        </w:tc>
      </w:tr>
      <w:tr w:rsidR="0071087C" w:rsidRPr="00E6516F" w:rsidDel="004B0E47" w14:paraId="1FF2B51A" w14:textId="77777777" w:rsidTr="00174677">
        <w:tc>
          <w:tcPr>
            <w:tcW w:w="649" w:type="dxa"/>
            <w:tcBorders>
              <w:top w:val="single" w:sz="4" w:space="0" w:color="auto"/>
              <w:left w:val="single" w:sz="4" w:space="0" w:color="auto"/>
              <w:bottom w:val="single" w:sz="4" w:space="0" w:color="auto"/>
              <w:right w:val="single" w:sz="4" w:space="0" w:color="auto"/>
            </w:tcBorders>
          </w:tcPr>
          <w:p w14:paraId="451D4A9F" w14:textId="77777777" w:rsidR="0071087C" w:rsidRPr="00E6516F" w:rsidDel="004B0E47" w:rsidRDefault="0071087C" w:rsidP="00174677">
            <w:pPr>
              <w:pStyle w:val="TAC"/>
              <w:spacing w:line="254" w:lineRule="auto"/>
            </w:pPr>
            <w:r w:rsidRPr="00E6516F">
              <w:t>2-3</w:t>
            </w:r>
          </w:p>
        </w:tc>
        <w:tc>
          <w:tcPr>
            <w:tcW w:w="3970" w:type="dxa"/>
            <w:tcBorders>
              <w:top w:val="single" w:sz="4" w:space="0" w:color="auto"/>
              <w:left w:val="single" w:sz="4" w:space="0" w:color="auto"/>
              <w:bottom w:val="single" w:sz="4" w:space="0" w:color="auto"/>
              <w:right w:val="single" w:sz="4" w:space="0" w:color="auto"/>
            </w:tcBorders>
          </w:tcPr>
          <w:p w14:paraId="0FC49F44" w14:textId="77777777" w:rsidR="0071087C" w:rsidRPr="00E6516F" w:rsidDel="004B0E47" w:rsidRDefault="0071087C" w:rsidP="00174677">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051E9D98" w14:textId="77777777" w:rsidR="0071087C" w:rsidRPr="00E6516F" w:rsidDel="004B0E47" w:rsidRDefault="0071087C" w:rsidP="00174677">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29071F1" w14:textId="77777777" w:rsidR="0071087C" w:rsidRPr="00E6516F" w:rsidDel="004B0E47" w:rsidRDefault="0071087C" w:rsidP="00174677">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A6FD3FC" w14:textId="77777777" w:rsidR="0071087C" w:rsidRPr="00E6516F" w:rsidDel="004B0E47" w:rsidRDefault="0071087C" w:rsidP="00174677">
            <w:pPr>
              <w:pStyle w:val="TAC"/>
              <w:spacing w:line="254"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F24558C" w14:textId="77777777" w:rsidR="0071087C" w:rsidRPr="00E6516F" w:rsidDel="004B0E47" w:rsidRDefault="0071087C" w:rsidP="00174677">
            <w:pPr>
              <w:pStyle w:val="TAC"/>
              <w:spacing w:line="254" w:lineRule="auto"/>
            </w:pPr>
            <w:r w:rsidRPr="00E6516F">
              <w:t>-</w:t>
            </w:r>
          </w:p>
        </w:tc>
      </w:tr>
      <w:tr w:rsidR="0071087C" w:rsidRPr="00E6516F" w:rsidDel="004B0E47" w14:paraId="18B9EBDB" w14:textId="77777777" w:rsidTr="00174677">
        <w:tc>
          <w:tcPr>
            <w:tcW w:w="649" w:type="dxa"/>
            <w:tcBorders>
              <w:top w:val="single" w:sz="4" w:space="0" w:color="auto"/>
              <w:left w:val="single" w:sz="4" w:space="0" w:color="auto"/>
              <w:bottom w:val="single" w:sz="4" w:space="0" w:color="auto"/>
              <w:right w:val="single" w:sz="4" w:space="0" w:color="auto"/>
            </w:tcBorders>
          </w:tcPr>
          <w:p w14:paraId="74E7DDC9" w14:textId="77777777" w:rsidR="0071087C" w:rsidRPr="00E6516F" w:rsidDel="004B0E47" w:rsidRDefault="0071087C" w:rsidP="00174677">
            <w:pPr>
              <w:pStyle w:val="TAC"/>
              <w:spacing w:line="254" w:lineRule="auto"/>
            </w:pPr>
            <w:r w:rsidRPr="00E6516F">
              <w:t>4</w:t>
            </w:r>
          </w:p>
        </w:tc>
        <w:tc>
          <w:tcPr>
            <w:tcW w:w="3970" w:type="dxa"/>
            <w:tcBorders>
              <w:top w:val="single" w:sz="4" w:space="0" w:color="auto"/>
              <w:left w:val="single" w:sz="4" w:space="0" w:color="auto"/>
              <w:bottom w:val="single" w:sz="4" w:space="0" w:color="auto"/>
              <w:right w:val="single" w:sz="4" w:space="0" w:color="auto"/>
            </w:tcBorders>
          </w:tcPr>
          <w:p w14:paraId="7E344D78" w14:textId="77777777" w:rsidR="0071087C" w:rsidRPr="00E6516F" w:rsidRDefault="0071087C" w:rsidP="00174677">
            <w:pPr>
              <w:pStyle w:val="TAL"/>
            </w:pPr>
            <w:r w:rsidRPr="00E6516F">
              <w:t xml:space="preserve">Check: Does the UE (MCData Client) perform the procedure for </w:t>
            </w:r>
            <w:r w:rsidRPr="00E6516F">
              <w:rPr>
                <w:b/>
                <w:bCs/>
              </w:rPr>
              <w:t>FD file accept and download using HTTP</w:t>
            </w:r>
            <w:r w:rsidRPr="00E6516F">
              <w:t xml:space="preserve"> specified in TS 36.579-1 [2] Table 5.3C.11.3-1 to download test file 1?</w:t>
            </w:r>
          </w:p>
          <w:p w14:paraId="378CF2B3" w14:textId="77777777" w:rsidR="0071087C" w:rsidRPr="00E6516F" w:rsidDel="004B0E47" w:rsidRDefault="0071087C" w:rsidP="00174677">
            <w:pPr>
              <w:pStyle w:val="TAL"/>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35478B7A" w14:textId="77777777" w:rsidR="0071087C" w:rsidRPr="00E6516F" w:rsidDel="004B0E47" w:rsidRDefault="0071087C" w:rsidP="00174677">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4BEA7FB" w14:textId="77777777" w:rsidR="0071087C" w:rsidRPr="00E6516F" w:rsidDel="004B0E47" w:rsidRDefault="0071087C" w:rsidP="00174677">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13F07CC" w14:textId="77777777" w:rsidR="0071087C" w:rsidRPr="00E6516F" w:rsidDel="004B0E47" w:rsidRDefault="0071087C" w:rsidP="00174677">
            <w:pPr>
              <w:pStyle w:val="TAC"/>
              <w:spacing w:line="254" w:lineRule="auto"/>
            </w:pPr>
            <w:r w:rsidRPr="00E6516F">
              <w:t>1,2</w:t>
            </w:r>
          </w:p>
        </w:tc>
        <w:tc>
          <w:tcPr>
            <w:tcW w:w="892" w:type="dxa"/>
            <w:tcBorders>
              <w:top w:val="single" w:sz="4" w:space="0" w:color="auto"/>
              <w:left w:val="single" w:sz="4" w:space="0" w:color="auto"/>
              <w:bottom w:val="single" w:sz="4" w:space="0" w:color="auto"/>
              <w:right w:val="single" w:sz="4" w:space="0" w:color="auto"/>
            </w:tcBorders>
          </w:tcPr>
          <w:p w14:paraId="1A1AFF1E" w14:textId="77777777" w:rsidR="0071087C" w:rsidRPr="00E6516F" w:rsidDel="004B0E47" w:rsidRDefault="0071087C" w:rsidP="00174677">
            <w:pPr>
              <w:pStyle w:val="TAC"/>
              <w:spacing w:line="254" w:lineRule="auto"/>
            </w:pPr>
            <w:r w:rsidRPr="00E6516F">
              <w:t>P</w:t>
            </w:r>
          </w:p>
        </w:tc>
      </w:tr>
      <w:tr w:rsidR="0071087C" w:rsidRPr="00E6516F" w:rsidDel="004B0E47" w14:paraId="4065F349" w14:textId="77777777" w:rsidTr="00174677">
        <w:tc>
          <w:tcPr>
            <w:tcW w:w="649" w:type="dxa"/>
            <w:tcBorders>
              <w:top w:val="single" w:sz="4" w:space="0" w:color="auto"/>
              <w:left w:val="single" w:sz="4" w:space="0" w:color="auto"/>
              <w:bottom w:val="single" w:sz="4" w:space="0" w:color="auto"/>
              <w:right w:val="single" w:sz="4" w:space="0" w:color="auto"/>
            </w:tcBorders>
          </w:tcPr>
          <w:p w14:paraId="2F99EEC0" w14:textId="77777777" w:rsidR="0071087C" w:rsidRPr="00E6516F" w:rsidDel="004B0E47" w:rsidRDefault="0071087C" w:rsidP="00174677">
            <w:pPr>
              <w:pStyle w:val="TAC"/>
              <w:spacing w:line="254" w:lineRule="auto"/>
            </w:pPr>
            <w:r w:rsidRPr="00E6516F">
              <w:t>5-10</w:t>
            </w:r>
          </w:p>
        </w:tc>
        <w:tc>
          <w:tcPr>
            <w:tcW w:w="3970" w:type="dxa"/>
            <w:tcBorders>
              <w:top w:val="single" w:sz="4" w:space="0" w:color="auto"/>
              <w:left w:val="single" w:sz="4" w:space="0" w:color="auto"/>
              <w:bottom w:val="single" w:sz="4" w:space="0" w:color="auto"/>
              <w:right w:val="single" w:sz="4" w:space="0" w:color="auto"/>
            </w:tcBorders>
          </w:tcPr>
          <w:p w14:paraId="3F690C73" w14:textId="77777777" w:rsidR="0071087C" w:rsidRPr="00E6516F" w:rsidDel="004B0E47" w:rsidRDefault="0071087C" w:rsidP="00174677">
            <w:pPr>
              <w:pStyle w:val="TAL"/>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3C0F634E" w14:textId="77777777" w:rsidR="0071087C" w:rsidRPr="00E6516F" w:rsidDel="004B0E47" w:rsidRDefault="0071087C" w:rsidP="00174677">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356184C6" w14:textId="77777777" w:rsidR="0071087C" w:rsidRPr="00E6516F" w:rsidDel="004B0E47" w:rsidRDefault="0071087C" w:rsidP="00174677">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92F66CF" w14:textId="77777777" w:rsidR="0071087C" w:rsidRPr="00E6516F" w:rsidDel="004B0E47" w:rsidRDefault="0071087C" w:rsidP="00174677">
            <w:pPr>
              <w:pStyle w:val="TAC"/>
              <w:spacing w:line="254"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2A880CF6" w14:textId="77777777" w:rsidR="0071087C" w:rsidRPr="00E6516F" w:rsidDel="004B0E47" w:rsidRDefault="0071087C" w:rsidP="00174677">
            <w:pPr>
              <w:pStyle w:val="TAC"/>
              <w:spacing w:line="254" w:lineRule="auto"/>
            </w:pPr>
            <w:r w:rsidRPr="00E6516F">
              <w:t>-</w:t>
            </w:r>
          </w:p>
        </w:tc>
      </w:tr>
      <w:tr w:rsidR="0071087C" w:rsidRPr="00E6516F" w:rsidDel="004B0E47" w14:paraId="2074E7DF" w14:textId="77777777" w:rsidTr="00174677">
        <w:tc>
          <w:tcPr>
            <w:tcW w:w="649" w:type="dxa"/>
            <w:tcBorders>
              <w:top w:val="single" w:sz="4" w:space="0" w:color="auto"/>
              <w:left w:val="single" w:sz="4" w:space="0" w:color="auto"/>
              <w:bottom w:val="single" w:sz="4" w:space="0" w:color="auto"/>
              <w:right w:val="single" w:sz="4" w:space="0" w:color="auto"/>
            </w:tcBorders>
          </w:tcPr>
          <w:p w14:paraId="2B7830FC" w14:textId="77777777" w:rsidR="0071087C" w:rsidRPr="00E6516F" w:rsidDel="004B0E47" w:rsidRDefault="0071087C" w:rsidP="00174677">
            <w:pPr>
              <w:pStyle w:val="TAC"/>
              <w:spacing w:line="254" w:lineRule="auto"/>
            </w:pPr>
            <w:r w:rsidRPr="00E6516F">
              <w:t>11</w:t>
            </w:r>
          </w:p>
        </w:tc>
        <w:tc>
          <w:tcPr>
            <w:tcW w:w="3970" w:type="dxa"/>
            <w:tcBorders>
              <w:top w:val="single" w:sz="4" w:space="0" w:color="auto"/>
              <w:left w:val="single" w:sz="4" w:space="0" w:color="auto"/>
              <w:bottom w:val="single" w:sz="4" w:space="0" w:color="auto"/>
              <w:right w:val="single" w:sz="4" w:space="0" w:color="auto"/>
            </w:tcBorders>
          </w:tcPr>
          <w:p w14:paraId="3CFBFE53" w14:textId="77777777" w:rsidR="0071087C" w:rsidRPr="00E6516F" w:rsidRDefault="0071087C" w:rsidP="004312E8">
            <w:pPr>
              <w:pStyle w:val="TAL"/>
            </w:pPr>
            <w:r w:rsidRPr="00E6516F">
              <w:t>Check: Has the UE (MCData Client) notified the MCData User of the incoming FD request and does the UE (MCData Client) notify the MCData User of the successful download of the file?</w:t>
            </w:r>
          </w:p>
          <w:p w14:paraId="2A589AA2" w14:textId="77777777" w:rsidR="0071087C" w:rsidRPr="00E6516F" w:rsidDel="004B0E47" w:rsidRDefault="0071087C" w:rsidP="00174677">
            <w:pPr>
              <w:pStyle w:val="TAL"/>
            </w:pPr>
            <w:r w:rsidRPr="00E6516F">
              <w:t>(NOTE 1)</w:t>
            </w:r>
          </w:p>
        </w:tc>
        <w:tc>
          <w:tcPr>
            <w:tcW w:w="709" w:type="dxa"/>
            <w:tcBorders>
              <w:top w:val="single" w:sz="4" w:space="0" w:color="auto"/>
              <w:left w:val="single" w:sz="4" w:space="0" w:color="auto"/>
              <w:bottom w:val="single" w:sz="4" w:space="0" w:color="auto"/>
              <w:right w:val="single" w:sz="4" w:space="0" w:color="auto"/>
            </w:tcBorders>
          </w:tcPr>
          <w:p w14:paraId="24310295" w14:textId="77777777" w:rsidR="0071087C" w:rsidRPr="00E6516F" w:rsidDel="004B0E47" w:rsidRDefault="0071087C" w:rsidP="00174677">
            <w:pPr>
              <w:pStyle w:val="TAC"/>
              <w:spacing w:line="254"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73CDDC8" w14:textId="77777777" w:rsidR="0071087C" w:rsidRPr="00E6516F" w:rsidDel="004B0E47" w:rsidRDefault="0071087C" w:rsidP="00174677">
            <w:pPr>
              <w:pStyle w:val="TAL"/>
              <w:spacing w:line="254"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4514F85B" w14:textId="77777777" w:rsidR="0071087C" w:rsidRPr="00E6516F" w:rsidDel="004B0E47" w:rsidRDefault="0071087C" w:rsidP="00174677">
            <w:pPr>
              <w:pStyle w:val="TAC"/>
              <w:spacing w:line="254" w:lineRule="auto"/>
            </w:pPr>
            <w:r w:rsidRPr="00E6516F">
              <w:t>1,2</w:t>
            </w:r>
          </w:p>
        </w:tc>
        <w:tc>
          <w:tcPr>
            <w:tcW w:w="892" w:type="dxa"/>
            <w:tcBorders>
              <w:top w:val="single" w:sz="4" w:space="0" w:color="auto"/>
              <w:left w:val="single" w:sz="4" w:space="0" w:color="auto"/>
              <w:bottom w:val="single" w:sz="4" w:space="0" w:color="auto"/>
              <w:right w:val="single" w:sz="4" w:space="0" w:color="auto"/>
            </w:tcBorders>
          </w:tcPr>
          <w:p w14:paraId="50888576" w14:textId="77777777" w:rsidR="0071087C" w:rsidRPr="00E6516F" w:rsidDel="004B0E47" w:rsidRDefault="0071087C" w:rsidP="00174677">
            <w:pPr>
              <w:pStyle w:val="TAC"/>
              <w:spacing w:line="254" w:lineRule="auto"/>
            </w:pPr>
            <w:r w:rsidRPr="00E6516F">
              <w:t>P</w:t>
            </w:r>
          </w:p>
        </w:tc>
      </w:tr>
      <w:tr w:rsidR="0071087C" w:rsidRPr="00E6516F" w14:paraId="0D5BE691" w14:textId="77777777" w:rsidTr="00174677">
        <w:tc>
          <w:tcPr>
            <w:tcW w:w="649" w:type="dxa"/>
            <w:shd w:val="clear" w:color="auto" w:fill="auto"/>
          </w:tcPr>
          <w:p w14:paraId="3FF00DFC" w14:textId="77777777" w:rsidR="0071087C" w:rsidRPr="00E6516F" w:rsidRDefault="0071087C" w:rsidP="00174677">
            <w:pPr>
              <w:pStyle w:val="TAC"/>
            </w:pPr>
            <w:r w:rsidRPr="00E6516F">
              <w:t>12</w:t>
            </w:r>
          </w:p>
        </w:tc>
        <w:tc>
          <w:tcPr>
            <w:tcW w:w="3970" w:type="dxa"/>
            <w:shd w:val="clear" w:color="auto" w:fill="auto"/>
          </w:tcPr>
          <w:p w14:paraId="77554A52" w14:textId="77777777" w:rsidR="0071087C" w:rsidRPr="00E6516F" w:rsidRDefault="0071087C" w:rsidP="00174677">
            <w:pPr>
              <w:pStyle w:val="TAL"/>
            </w:pPr>
            <w:r w:rsidRPr="00E6516F">
              <w:t>Check: Is the file downloaded at step 4 the test file 1 as specified in annex A.3.1?</w:t>
            </w:r>
          </w:p>
          <w:p w14:paraId="1E111A76" w14:textId="77777777" w:rsidR="0071087C" w:rsidRPr="00E6516F" w:rsidRDefault="0071087C" w:rsidP="00174677">
            <w:pPr>
              <w:pStyle w:val="TAL"/>
            </w:pPr>
            <w:r w:rsidRPr="00E6516F">
              <w:t>(NOTE 1)</w:t>
            </w:r>
          </w:p>
        </w:tc>
        <w:tc>
          <w:tcPr>
            <w:tcW w:w="709" w:type="dxa"/>
            <w:shd w:val="clear" w:color="auto" w:fill="auto"/>
          </w:tcPr>
          <w:p w14:paraId="1130DF49" w14:textId="77777777" w:rsidR="0071087C" w:rsidRPr="00E6516F" w:rsidRDefault="0071087C" w:rsidP="00174677">
            <w:pPr>
              <w:pStyle w:val="TAC"/>
            </w:pPr>
            <w:r w:rsidRPr="00E6516F">
              <w:t>-</w:t>
            </w:r>
          </w:p>
        </w:tc>
        <w:tc>
          <w:tcPr>
            <w:tcW w:w="2978" w:type="dxa"/>
            <w:shd w:val="clear" w:color="auto" w:fill="auto"/>
          </w:tcPr>
          <w:p w14:paraId="1AF2B2C3" w14:textId="77777777" w:rsidR="0071087C" w:rsidRPr="00E6516F" w:rsidRDefault="0071087C" w:rsidP="00174677">
            <w:pPr>
              <w:pStyle w:val="TAL"/>
            </w:pPr>
            <w:r w:rsidRPr="00E6516F">
              <w:t>-</w:t>
            </w:r>
          </w:p>
        </w:tc>
        <w:tc>
          <w:tcPr>
            <w:tcW w:w="567" w:type="dxa"/>
            <w:shd w:val="clear" w:color="auto" w:fill="auto"/>
          </w:tcPr>
          <w:p w14:paraId="6BC0A201" w14:textId="77777777" w:rsidR="0071087C" w:rsidRPr="00E6516F" w:rsidRDefault="0071087C" w:rsidP="00174677">
            <w:pPr>
              <w:pStyle w:val="TAC"/>
            </w:pPr>
            <w:r w:rsidRPr="00E6516F">
              <w:t>2</w:t>
            </w:r>
          </w:p>
        </w:tc>
        <w:tc>
          <w:tcPr>
            <w:tcW w:w="892" w:type="dxa"/>
            <w:shd w:val="clear" w:color="auto" w:fill="auto"/>
          </w:tcPr>
          <w:p w14:paraId="5813DEEC" w14:textId="77777777" w:rsidR="0071087C" w:rsidRPr="00E6516F" w:rsidRDefault="0071087C" w:rsidP="00174677">
            <w:pPr>
              <w:pStyle w:val="TAC"/>
            </w:pPr>
            <w:r w:rsidRPr="00E6516F">
              <w:t>P</w:t>
            </w:r>
          </w:p>
        </w:tc>
      </w:tr>
      <w:tr w:rsidR="0071087C" w:rsidRPr="00E6516F" w14:paraId="6E01FFCD" w14:textId="77777777" w:rsidTr="00174677">
        <w:tc>
          <w:tcPr>
            <w:tcW w:w="9765" w:type="dxa"/>
            <w:gridSpan w:val="6"/>
            <w:shd w:val="clear" w:color="auto" w:fill="auto"/>
          </w:tcPr>
          <w:p w14:paraId="19A9128F" w14:textId="77777777" w:rsidR="0071087C" w:rsidRPr="00E6516F" w:rsidRDefault="0071087C" w:rsidP="00174677">
            <w:pPr>
              <w:pStyle w:val="TAN"/>
            </w:pPr>
            <w:r w:rsidRPr="00E6516F">
              <w:t>NOTE 1:</w:t>
            </w:r>
            <w:r w:rsidRPr="00E6516F">
              <w:tab/>
              <w:t>This is expected to be done via a suitable implementation dependent MMI.</w:t>
            </w:r>
          </w:p>
          <w:p w14:paraId="0639AF2D" w14:textId="77777777" w:rsidR="0071087C" w:rsidRPr="00E6516F" w:rsidRDefault="0071087C" w:rsidP="004312E8">
            <w:pPr>
              <w:pStyle w:val="TAN"/>
            </w:pPr>
            <w:r w:rsidRPr="00E6516F">
              <w:t>NOTE 2:</w:t>
            </w:r>
            <w:r w:rsidRPr="00E6516F">
              <w:tab/>
              <w:t>Test file 1 for CT FD as specified in annex A.3.1.</w:t>
            </w:r>
          </w:p>
        </w:tc>
      </w:tr>
    </w:tbl>
    <w:p w14:paraId="5DBF4CFD" w14:textId="77777777" w:rsidR="0071087C" w:rsidRPr="00E6516F" w:rsidRDefault="0071087C" w:rsidP="0071087C"/>
    <w:p w14:paraId="0EF966F2" w14:textId="77777777" w:rsidR="0071087C" w:rsidRPr="00E6516F" w:rsidRDefault="0071087C" w:rsidP="0071087C">
      <w:pPr>
        <w:pStyle w:val="H6"/>
      </w:pPr>
      <w:r w:rsidRPr="00E6516F">
        <w:t>6.2.6.3.3</w:t>
      </w:r>
      <w:r w:rsidRPr="00E6516F">
        <w:tab/>
        <w:t>Specific message contents</w:t>
      </w:r>
    </w:p>
    <w:p w14:paraId="10EF0E02" w14:textId="38075AD5" w:rsidR="0071087C" w:rsidRPr="00E6516F" w:rsidRDefault="0071087C" w:rsidP="0071087C">
      <w:pPr>
        <w:pStyle w:val="TH"/>
      </w:pPr>
      <w:r w:rsidRPr="00E6516F">
        <w:t>Table 6.2.6.3.3-1: SIP MESSAGE (step 1A, Table 6.2.6.3.2-1;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1BB82DD1"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3DF93021" w14:textId="77777777" w:rsidR="0071087C" w:rsidRPr="00E6516F" w:rsidRDefault="0071087C" w:rsidP="00174677">
            <w:pPr>
              <w:pStyle w:val="TAL"/>
            </w:pPr>
            <w:r w:rsidRPr="00E6516F">
              <w:t>Derivation Path: TS 36.579-1 [2], Table 5.5.2.7.2-1, condition MCDATA_FD, MCDATA_SIGNALLING</w:t>
            </w:r>
          </w:p>
        </w:tc>
      </w:tr>
      <w:tr w:rsidR="0071087C" w:rsidRPr="00E6516F" w14:paraId="7C41284C"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68170D3"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D220C6"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6E4028C3"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2E68C311"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04103154" w14:textId="77777777" w:rsidR="0071087C" w:rsidRPr="00E6516F" w:rsidRDefault="0071087C" w:rsidP="00174677">
            <w:pPr>
              <w:pStyle w:val="TAH"/>
            </w:pPr>
            <w:r w:rsidRPr="00E6516F">
              <w:t>Condition</w:t>
            </w:r>
          </w:p>
        </w:tc>
      </w:tr>
      <w:tr w:rsidR="0071087C" w:rsidRPr="00E6516F" w14:paraId="1579C863"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71546709"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E01B8A2"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314FC23"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719AA06"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E9C83D1" w14:textId="77777777" w:rsidR="0071087C" w:rsidRPr="00E6516F" w:rsidRDefault="0071087C" w:rsidP="00174677">
            <w:pPr>
              <w:pStyle w:val="TAL"/>
            </w:pPr>
          </w:p>
        </w:tc>
      </w:tr>
      <w:tr w:rsidR="0071087C" w:rsidRPr="00E6516F" w14:paraId="21DE98F9"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7C09412C"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A163291"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09EA8A4" w14:textId="77777777" w:rsidR="0071087C" w:rsidRPr="00E6516F" w:rsidRDefault="0071087C" w:rsidP="00174677">
            <w:pPr>
              <w:pStyle w:val="TAL"/>
            </w:pPr>
            <w:r w:rsidRPr="00E6516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31B84564"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4ACE72" w14:textId="77777777" w:rsidR="0071087C" w:rsidRPr="00E6516F" w:rsidRDefault="0071087C" w:rsidP="00174677">
            <w:pPr>
              <w:pStyle w:val="TAL"/>
            </w:pPr>
          </w:p>
        </w:tc>
      </w:tr>
      <w:tr w:rsidR="0071087C" w:rsidRPr="00E6516F" w14:paraId="234F20CB" w14:textId="77777777" w:rsidTr="004312E8">
        <w:tc>
          <w:tcPr>
            <w:tcW w:w="2837" w:type="dxa"/>
            <w:tcBorders>
              <w:top w:val="single" w:sz="4" w:space="0" w:color="auto"/>
              <w:left w:val="single" w:sz="4" w:space="0" w:color="auto"/>
              <w:bottom w:val="single" w:sz="4" w:space="0" w:color="auto"/>
              <w:right w:val="single" w:sz="4" w:space="0" w:color="auto"/>
            </w:tcBorders>
          </w:tcPr>
          <w:p w14:paraId="739F4CB7" w14:textId="77777777" w:rsidR="0071087C" w:rsidRPr="00E6516F" w:rsidRDefault="0071087C" w:rsidP="00174677">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414EF487" w14:textId="77777777" w:rsidR="0071087C" w:rsidRPr="00E6516F" w:rsidRDefault="0071087C" w:rsidP="00174677">
            <w:pPr>
              <w:pStyle w:val="TAL"/>
            </w:pPr>
            <w:r w:rsidRPr="00E6516F">
              <w:t>MCData-Info as described in Table 6.2.6.3.3-2</w:t>
            </w:r>
          </w:p>
        </w:tc>
        <w:tc>
          <w:tcPr>
            <w:tcW w:w="2127" w:type="dxa"/>
            <w:tcBorders>
              <w:top w:val="single" w:sz="4" w:space="0" w:color="auto"/>
              <w:left w:val="single" w:sz="4" w:space="0" w:color="auto"/>
              <w:bottom w:val="single" w:sz="4" w:space="0" w:color="auto"/>
              <w:right w:val="single" w:sz="4" w:space="0" w:color="auto"/>
            </w:tcBorders>
          </w:tcPr>
          <w:p w14:paraId="0D07B630"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BE50C6D"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D1AAC42" w14:textId="77777777" w:rsidR="0071087C" w:rsidRPr="00E6516F" w:rsidRDefault="0071087C" w:rsidP="00174677">
            <w:pPr>
              <w:pStyle w:val="TAL"/>
            </w:pPr>
          </w:p>
        </w:tc>
      </w:tr>
      <w:tr w:rsidR="0071087C" w:rsidRPr="00E6516F" w14:paraId="7E0BCA10" w14:textId="77777777" w:rsidTr="004312E8">
        <w:tc>
          <w:tcPr>
            <w:tcW w:w="2837" w:type="dxa"/>
            <w:vAlign w:val="center"/>
          </w:tcPr>
          <w:p w14:paraId="2DA9C3CB" w14:textId="77777777" w:rsidR="0071087C" w:rsidRPr="00E6516F" w:rsidRDefault="0071087C" w:rsidP="00174677">
            <w:pPr>
              <w:pStyle w:val="TAL"/>
              <w:rPr>
                <w:b/>
                <w:bCs/>
              </w:rPr>
            </w:pPr>
            <w:r w:rsidRPr="00E6516F">
              <w:t xml:space="preserve">  MIME body part</w:t>
            </w:r>
          </w:p>
        </w:tc>
        <w:tc>
          <w:tcPr>
            <w:tcW w:w="2127" w:type="dxa"/>
            <w:vAlign w:val="center"/>
          </w:tcPr>
          <w:p w14:paraId="64C9177D" w14:textId="77777777" w:rsidR="0071087C" w:rsidRPr="00E6516F" w:rsidRDefault="0071087C" w:rsidP="00174677">
            <w:pPr>
              <w:pStyle w:val="TAL"/>
            </w:pPr>
          </w:p>
        </w:tc>
        <w:tc>
          <w:tcPr>
            <w:tcW w:w="2127" w:type="dxa"/>
            <w:tcBorders>
              <w:bottom w:val="single" w:sz="4" w:space="0" w:color="auto"/>
            </w:tcBorders>
          </w:tcPr>
          <w:p w14:paraId="119700F6"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90C9C14"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CCACBE" w14:textId="77777777" w:rsidR="0071087C" w:rsidRPr="00E6516F" w:rsidRDefault="0071087C" w:rsidP="00174677">
            <w:pPr>
              <w:pStyle w:val="TAL"/>
            </w:pPr>
          </w:p>
        </w:tc>
      </w:tr>
      <w:tr w:rsidR="0071087C" w:rsidRPr="00E6516F" w14:paraId="6FF070AD" w14:textId="77777777" w:rsidTr="004312E8">
        <w:tc>
          <w:tcPr>
            <w:tcW w:w="2837" w:type="dxa"/>
          </w:tcPr>
          <w:p w14:paraId="2553CE3C" w14:textId="77777777" w:rsidR="0071087C" w:rsidRPr="00E6516F" w:rsidRDefault="0071087C" w:rsidP="00174677">
            <w:pPr>
              <w:pStyle w:val="TAL"/>
              <w:rPr>
                <w:b/>
                <w:bCs/>
              </w:rPr>
            </w:pPr>
            <w:r w:rsidRPr="00E6516F">
              <w:t xml:space="preserve">    MIME-part-body</w:t>
            </w:r>
          </w:p>
        </w:tc>
        <w:tc>
          <w:tcPr>
            <w:tcW w:w="2127" w:type="dxa"/>
          </w:tcPr>
          <w:p w14:paraId="1B1BA88B" w14:textId="77777777" w:rsidR="0071087C" w:rsidRPr="00E6516F" w:rsidRDefault="0071087C" w:rsidP="00174677">
            <w:pPr>
              <w:pStyle w:val="TAL"/>
            </w:pPr>
            <w:r w:rsidRPr="00E6516F">
              <w:t>MCData Protected Payload Message containing FD SIGNALLING PAYLOAD as described in Table 6.2.6.3.3-3</w:t>
            </w:r>
          </w:p>
        </w:tc>
        <w:tc>
          <w:tcPr>
            <w:tcW w:w="2127" w:type="dxa"/>
            <w:tcBorders>
              <w:bottom w:val="single" w:sz="4" w:space="0" w:color="auto"/>
            </w:tcBorders>
          </w:tcPr>
          <w:p w14:paraId="0F1DA0AF"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EAA1849"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E72A9FE" w14:textId="77777777" w:rsidR="0071087C" w:rsidRPr="00E6516F" w:rsidRDefault="0071087C" w:rsidP="00174677">
            <w:pPr>
              <w:pStyle w:val="TAL"/>
            </w:pPr>
          </w:p>
        </w:tc>
      </w:tr>
    </w:tbl>
    <w:p w14:paraId="0386D0FB" w14:textId="77777777" w:rsidR="0071087C" w:rsidRPr="00E6516F" w:rsidRDefault="0071087C" w:rsidP="0071087C"/>
    <w:p w14:paraId="660BE65A" w14:textId="77777777" w:rsidR="0071087C" w:rsidRPr="00E6516F" w:rsidRDefault="0071087C" w:rsidP="0071087C">
      <w:pPr>
        <w:pStyle w:val="TH"/>
      </w:pPr>
      <w:r w:rsidRPr="00E6516F">
        <w:t xml:space="preserve">Table 6.2.6.3.3-2: </w:t>
      </w:r>
      <w:r w:rsidRPr="00E6516F">
        <w:rPr>
          <w:bCs/>
          <w:sz w:val="18"/>
        </w:rPr>
        <w:t xml:space="preserve">MCData-Info </w:t>
      </w:r>
      <w:r w:rsidRPr="00E6516F">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62032641"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190FB3C" w14:textId="77777777" w:rsidR="0071087C" w:rsidRPr="00E6516F" w:rsidRDefault="0071087C" w:rsidP="00174677">
            <w:pPr>
              <w:pStyle w:val="TAL"/>
            </w:pPr>
            <w:r w:rsidRPr="00E6516F">
              <w:t>Derivation Path: TS 36.579-1 [2], Table 5.5.3.2.2-3, condition MCD_1to1</w:t>
            </w:r>
          </w:p>
        </w:tc>
      </w:tr>
      <w:tr w:rsidR="0071087C" w:rsidRPr="00E6516F" w14:paraId="25138C25"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DDF7663"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CD8795"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17D7543F"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3AC7A4C4"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1808CFAB" w14:textId="77777777" w:rsidR="0071087C" w:rsidRPr="00E6516F" w:rsidRDefault="0071087C" w:rsidP="00174677">
            <w:pPr>
              <w:pStyle w:val="TAH"/>
            </w:pPr>
            <w:r w:rsidRPr="00E6516F">
              <w:t>Condition</w:t>
            </w:r>
          </w:p>
        </w:tc>
      </w:tr>
      <w:tr w:rsidR="0071087C" w:rsidRPr="00E6516F" w14:paraId="18E058D3"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9F423AE" w14:textId="77777777" w:rsidR="0071087C" w:rsidRPr="00E6516F" w:rsidRDefault="0071087C" w:rsidP="00174677">
            <w:pPr>
              <w:pStyle w:val="TAL"/>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2609CBEA"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0E093AB"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28DE1C9"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81BAD9E" w14:textId="77777777" w:rsidR="0071087C" w:rsidRPr="00E6516F" w:rsidRDefault="0071087C" w:rsidP="00174677">
            <w:pPr>
              <w:pStyle w:val="TAL"/>
            </w:pPr>
          </w:p>
        </w:tc>
      </w:tr>
      <w:tr w:rsidR="0071087C" w:rsidRPr="00E6516F" w14:paraId="71314F50"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1BC42A2" w14:textId="77777777" w:rsidR="0071087C" w:rsidRPr="00E6516F" w:rsidRDefault="0071087C" w:rsidP="00174677">
            <w:pPr>
              <w:pStyle w:val="TAL"/>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E553297"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0582C0DF"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42DE1B7"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6F38CD85" w14:textId="77777777" w:rsidR="0071087C" w:rsidRPr="00E6516F" w:rsidRDefault="0071087C" w:rsidP="00174677">
            <w:pPr>
              <w:pStyle w:val="TAL"/>
            </w:pPr>
          </w:p>
        </w:tc>
      </w:tr>
      <w:tr w:rsidR="0071087C" w:rsidRPr="00E6516F" w14:paraId="5D4D99B6"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BBCB4C4" w14:textId="77777777" w:rsidR="0071087C" w:rsidRPr="00E6516F" w:rsidRDefault="0071087C" w:rsidP="00174677">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616F6AB0" w14:textId="77777777" w:rsidR="0071087C" w:rsidRPr="00E6516F" w:rsidRDefault="0071087C" w:rsidP="00174677">
            <w:pPr>
              <w:pStyle w:val="TAL"/>
            </w:pPr>
            <w:r w:rsidRPr="00E6516F">
              <w:t>"one-to-one-fd"</w:t>
            </w:r>
          </w:p>
        </w:tc>
        <w:tc>
          <w:tcPr>
            <w:tcW w:w="2127" w:type="dxa"/>
            <w:tcBorders>
              <w:top w:val="single" w:sz="4" w:space="0" w:color="auto"/>
              <w:left w:val="single" w:sz="4" w:space="0" w:color="auto"/>
              <w:bottom w:val="single" w:sz="4" w:space="0" w:color="auto"/>
              <w:right w:val="single" w:sz="4" w:space="0" w:color="auto"/>
            </w:tcBorders>
          </w:tcPr>
          <w:p w14:paraId="0A5CD794"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6C702FD"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BCA5C8E" w14:textId="77777777" w:rsidR="0071087C" w:rsidRPr="00E6516F" w:rsidRDefault="0071087C" w:rsidP="00174677">
            <w:pPr>
              <w:pStyle w:val="TAL"/>
            </w:pPr>
          </w:p>
        </w:tc>
      </w:tr>
    </w:tbl>
    <w:p w14:paraId="33938A52" w14:textId="77777777" w:rsidR="0071087C" w:rsidRPr="00E6516F" w:rsidRDefault="0071087C" w:rsidP="0071087C"/>
    <w:p w14:paraId="3E2E31D9" w14:textId="77777777" w:rsidR="0071087C" w:rsidRPr="00E6516F" w:rsidRDefault="0071087C" w:rsidP="0071087C">
      <w:pPr>
        <w:pStyle w:val="TH"/>
      </w:pPr>
      <w:r w:rsidRPr="00E6516F">
        <w:t>Table 6.2.6.3.3-3: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3112E226"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0D3B254E" w14:textId="77777777" w:rsidR="0071087C" w:rsidRPr="00E6516F" w:rsidRDefault="0071087C" w:rsidP="00174677">
            <w:pPr>
              <w:pStyle w:val="TAL"/>
              <w:rPr>
                <w:rFonts w:cs="Arial"/>
                <w:szCs w:val="18"/>
              </w:rPr>
            </w:pPr>
            <w:r w:rsidRPr="00E6516F">
              <w:rPr>
                <w:rFonts w:cs="Arial"/>
                <w:szCs w:val="18"/>
              </w:rPr>
              <w:t>Derivation Path: TS 36.579-1 [2], Table 5.5.3.8.6-1, condition FD_HTTP</w:t>
            </w:r>
          </w:p>
        </w:tc>
      </w:tr>
      <w:tr w:rsidR="0071087C" w:rsidRPr="00E6516F" w14:paraId="4EA63374"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44DA7C1"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297C31"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C8E3EFC"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8134BED"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75478AD" w14:textId="77777777" w:rsidR="0071087C" w:rsidRPr="00E6516F" w:rsidRDefault="0071087C" w:rsidP="00174677">
            <w:pPr>
              <w:pStyle w:val="TAH"/>
              <w:rPr>
                <w:bCs/>
              </w:rPr>
            </w:pPr>
            <w:r w:rsidRPr="00E6516F">
              <w:rPr>
                <w:bCs/>
              </w:rPr>
              <w:t>Condition</w:t>
            </w:r>
          </w:p>
        </w:tc>
      </w:tr>
      <w:tr w:rsidR="0071087C" w:rsidRPr="00E6516F" w14:paraId="7CF29833"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910C23B" w14:textId="77777777" w:rsidR="0071087C" w:rsidRPr="00E6516F" w:rsidRDefault="0071087C" w:rsidP="00174677">
            <w:pPr>
              <w:pStyle w:val="TAL"/>
              <w:rPr>
                <w:rFonts w:cs="Arial"/>
                <w:szCs w:val="18"/>
              </w:rPr>
            </w:pPr>
            <w:r w:rsidRPr="00E6516F">
              <w:t>Mandatory download</w:t>
            </w:r>
          </w:p>
        </w:tc>
        <w:tc>
          <w:tcPr>
            <w:tcW w:w="2127" w:type="dxa"/>
            <w:tcBorders>
              <w:top w:val="single" w:sz="4" w:space="0" w:color="auto"/>
              <w:left w:val="single" w:sz="4" w:space="0" w:color="auto"/>
              <w:bottom w:val="single" w:sz="4" w:space="0" w:color="auto"/>
              <w:right w:val="single" w:sz="4" w:space="0" w:color="auto"/>
            </w:tcBorders>
          </w:tcPr>
          <w:p w14:paraId="72F82A25" w14:textId="0D345ECB" w:rsidR="0071087C" w:rsidRPr="00E6516F" w:rsidRDefault="0071087C" w:rsidP="00174677">
            <w:pPr>
              <w:pStyle w:val="TAL"/>
            </w:pPr>
            <w:r w:rsidRPr="00E6516F">
              <w:t>'0001'B</w:t>
            </w:r>
          </w:p>
        </w:tc>
        <w:tc>
          <w:tcPr>
            <w:tcW w:w="2127" w:type="dxa"/>
            <w:tcBorders>
              <w:top w:val="single" w:sz="4" w:space="0" w:color="auto"/>
              <w:left w:val="single" w:sz="4" w:space="0" w:color="auto"/>
              <w:bottom w:val="single" w:sz="4" w:space="0" w:color="auto"/>
              <w:right w:val="single" w:sz="4" w:space="0" w:color="auto"/>
            </w:tcBorders>
          </w:tcPr>
          <w:p w14:paraId="3575D00B" w14:textId="2D255B2D" w:rsidR="0071087C" w:rsidRPr="00E6516F" w:rsidRDefault="0071087C" w:rsidP="00174677">
            <w:pPr>
              <w:pStyle w:val="TAL"/>
            </w:pPr>
            <w:r w:rsidRPr="00E6516F">
              <w:t>MANDATORY DOWNLOAD</w:t>
            </w:r>
          </w:p>
        </w:tc>
        <w:tc>
          <w:tcPr>
            <w:tcW w:w="1419" w:type="dxa"/>
            <w:tcBorders>
              <w:top w:val="single" w:sz="4" w:space="0" w:color="auto"/>
              <w:left w:val="single" w:sz="4" w:space="0" w:color="auto"/>
              <w:bottom w:val="single" w:sz="4" w:space="0" w:color="auto"/>
              <w:right w:val="single" w:sz="4" w:space="0" w:color="auto"/>
            </w:tcBorders>
          </w:tcPr>
          <w:p w14:paraId="03BB008E" w14:textId="77777777" w:rsidR="0071087C" w:rsidRPr="00E6516F" w:rsidRDefault="0071087C" w:rsidP="00174677">
            <w:pPr>
              <w:pStyle w:val="TAL"/>
            </w:pPr>
            <w:r w:rsidRPr="00E6516F">
              <w:t>TS 24.282 [31] clause 15.2.16</w:t>
            </w:r>
          </w:p>
        </w:tc>
        <w:tc>
          <w:tcPr>
            <w:tcW w:w="1135" w:type="dxa"/>
            <w:tcBorders>
              <w:top w:val="single" w:sz="4" w:space="0" w:color="auto"/>
              <w:left w:val="single" w:sz="4" w:space="0" w:color="auto"/>
              <w:bottom w:val="single" w:sz="4" w:space="0" w:color="auto"/>
              <w:right w:val="single" w:sz="4" w:space="0" w:color="auto"/>
            </w:tcBorders>
          </w:tcPr>
          <w:p w14:paraId="3810F0CC" w14:textId="77777777" w:rsidR="0071087C" w:rsidRPr="00E6516F" w:rsidRDefault="0071087C" w:rsidP="00174677">
            <w:pPr>
              <w:pStyle w:val="TAL"/>
            </w:pPr>
          </w:p>
        </w:tc>
      </w:tr>
    </w:tbl>
    <w:p w14:paraId="01C5D16B" w14:textId="77777777" w:rsidR="0071087C" w:rsidRPr="00E6516F" w:rsidRDefault="0071087C" w:rsidP="0071087C"/>
    <w:p w14:paraId="1CFFB723" w14:textId="0D27A77D" w:rsidR="0071087C" w:rsidRPr="00E6516F" w:rsidRDefault="0071087C" w:rsidP="0071087C">
      <w:pPr>
        <w:pStyle w:val="TH"/>
      </w:pPr>
      <w:r w:rsidRPr="00E6516F">
        <w:t>Table 6.2.6.3.3-4: Void</w:t>
      </w:r>
    </w:p>
    <w:p w14:paraId="27393761" w14:textId="77777777" w:rsidR="00B93CA2" w:rsidRPr="00E6516F" w:rsidRDefault="00B93CA2" w:rsidP="00B93CA2"/>
    <w:p w14:paraId="5FDA42AE" w14:textId="0A1014EE" w:rsidR="0071087C" w:rsidRPr="00E6516F" w:rsidRDefault="0071087C" w:rsidP="0071087C">
      <w:pPr>
        <w:pStyle w:val="TH"/>
      </w:pPr>
      <w:r w:rsidRPr="00E6516F">
        <w:t>Table 6.2.6.3.3-5: SIP MESSAGE (step 4, Table 6.2.6.3.2-1;</w:t>
      </w:r>
      <w:r w:rsidRPr="00E6516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64757880"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533CF450" w14:textId="77777777" w:rsidR="0071087C" w:rsidRPr="00E6516F" w:rsidRDefault="0071087C" w:rsidP="00174677">
            <w:pPr>
              <w:pStyle w:val="TAL"/>
            </w:pPr>
            <w:r w:rsidRPr="00E6516F">
              <w:t>Derivation Path: TS 36.579-1 [2], Table 5.5.2.7.1-1, condition MCDATA_FD, RESOURCE_LISTS, MCDATA_SIGNALLING</w:t>
            </w:r>
          </w:p>
        </w:tc>
      </w:tr>
      <w:tr w:rsidR="0071087C" w:rsidRPr="00E6516F" w14:paraId="63523E2B"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4B58139F"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F5AA7C"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479A03DB"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7A92B3DC"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690AEDD0" w14:textId="77777777" w:rsidR="0071087C" w:rsidRPr="00E6516F" w:rsidRDefault="0071087C" w:rsidP="00174677">
            <w:pPr>
              <w:pStyle w:val="TAH"/>
            </w:pPr>
            <w:r w:rsidRPr="00E6516F">
              <w:t>Condition</w:t>
            </w:r>
          </w:p>
        </w:tc>
      </w:tr>
      <w:tr w:rsidR="0071087C" w:rsidRPr="00E6516F" w14:paraId="1F5DF329"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2C698F43"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8A9D860"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56DECF50"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CC4143E"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94962BE" w14:textId="77777777" w:rsidR="0071087C" w:rsidRPr="00E6516F" w:rsidRDefault="0071087C" w:rsidP="00174677">
            <w:pPr>
              <w:pStyle w:val="TAL"/>
            </w:pPr>
          </w:p>
        </w:tc>
      </w:tr>
      <w:tr w:rsidR="0071087C" w:rsidRPr="00E6516F" w14:paraId="1D5F1715"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72462117"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7706E36" w14:textId="77777777" w:rsidR="0071087C" w:rsidRPr="00E6516F" w:rsidRDefault="0071087C" w:rsidP="00174677">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7F40D505" w14:textId="77777777" w:rsidR="0071087C" w:rsidRPr="00E6516F" w:rsidRDefault="0071087C" w:rsidP="00174677">
            <w:pPr>
              <w:pStyle w:val="TAL"/>
            </w:pPr>
            <w:r w:rsidRPr="00E6516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753924FD"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C4CE7A3" w14:textId="77777777" w:rsidR="0071087C" w:rsidRPr="00E6516F" w:rsidRDefault="0071087C" w:rsidP="00174677">
            <w:pPr>
              <w:pStyle w:val="TAL"/>
            </w:pPr>
          </w:p>
        </w:tc>
      </w:tr>
      <w:tr w:rsidR="0071087C" w:rsidRPr="00E6516F" w14:paraId="76E21401" w14:textId="77777777" w:rsidTr="004312E8">
        <w:tc>
          <w:tcPr>
            <w:tcW w:w="2837" w:type="dxa"/>
            <w:vAlign w:val="center"/>
          </w:tcPr>
          <w:p w14:paraId="64054350" w14:textId="77777777" w:rsidR="0071087C" w:rsidRPr="00E6516F" w:rsidRDefault="0071087C" w:rsidP="00174677">
            <w:pPr>
              <w:pStyle w:val="TAL"/>
              <w:rPr>
                <w:b/>
                <w:bCs/>
              </w:rPr>
            </w:pPr>
            <w:r w:rsidRPr="00E6516F">
              <w:t xml:space="preserve">  MIME body part</w:t>
            </w:r>
          </w:p>
        </w:tc>
        <w:tc>
          <w:tcPr>
            <w:tcW w:w="2127" w:type="dxa"/>
          </w:tcPr>
          <w:p w14:paraId="38F4473A" w14:textId="77777777" w:rsidR="0071087C" w:rsidRPr="00E6516F" w:rsidRDefault="0071087C" w:rsidP="00174677">
            <w:pPr>
              <w:pStyle w:val="TAL"/>
            </w:pPr>
          </w:p>
        </w:tc>
        <w:tc>
          <w:tcPr>
            <w:tcW w:w="2127" w:type="dxa"/>
            <w:tcBorders>
              <w:bottom w:val="single" w:sz="4" w:space="0" w:color="auto"/>
            </w:tcBorders>
          </w:tcPr>
          <w:p w14:paraId="0E5D5CE2"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EC0F14A"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F57DA6" w14:textId="77777777" w:rsidR="0071087C" w:rsidRPr="00E6516F" w:rsidRDefault="0071087C" w:rsidP="00174677">
            <w:pPr>
              <w:pStyle w:val="TAL"/>
            </w:pPr>
          </w:p>
        </w:tc>
      </w:tr>
      <w:tr w:rsidR="0071087C" w:rsidRPr="00E6516F" w14:paraId="2452C788" w14:textId="77777777" w:rsidTr="004312E8">
        <w:tc>
          <w:tcPr>
            <w:tcW w:w="2837" w:type="dxa"/>
          </w:tcPr>
          <w:p w14:paraId="5A266E3C" w14:textId="77777777" w:rsidR="0071087C" w:rsidRPr="00E6516F" w:rsidRDefault="0071087C" w:rsidP="00174677">
            <w:pPr>
              <w:pStyle w:val="TAL"/>
              <w:rPr>
                <w:b/>
                <w:bCs/>
              </w:rPr>
            </w:pPr>
            <w:r w:rsidRPr="00E6516F">
              <w:t xml:space="preserve">    MIME-part-body</w:t>
            </w:r>
          </w:p>
        </w:tc>
        <w:tc>
          <w:tcPr>
            <w:tcW w:w="2127" w:type="dxa"/>
          </w:tcPr>
          <w:p w14:paraId="0F5FE804" w14:textId="77777777" w:rsidR="0071087C" w:rsidRPr="00E6516F" w:rsidRDefault="0071087C" w:rsidP="00174677">
            <w:pPr>
              <w:pStyle w:val="TAL"/>
            </w:pPr>
            <w:r w:rsidRPr="00E6516F">
              <w:t>MCData Protected Payload Message containing FD NOTIFICATION as described in Table 6.2.6.3.3-6</w:t>
            </w:r>
          </w:p>
        </w:tc>
        <w:tc>
          <w:tcPr>
            <w:tcW w:w="2127" w:type="dxa"/>
            <w:tcBorders>
              <w:bottom w:val="single" w:sz="4" w:space="0" w:color="auto"/>
            </w:tcBorders>
          </w:tcPr>
          <w:p w14:paraId="6D548A5D"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F4CF25E"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5FADF3C" w14:textId="77777777" w:rsidR="0071087C" w:rsidRPr="00E6516F" w:rsidRDefault="0071087C" w:rsidP="00174677">
            <w:pPr>
              <w:pStyle w:val="TAL"/>
            </w:pPr>
          </w:p>
        </w:tc>
      </w:tr>
    </w:tbl>
    <w:p w14:paraId="27D51D98" w14:textId="77777777" w:rsidR="0071087C" w:rsidRPr="00E6516F" w:rsidRDefault="0071087C" w:rsidP="0071087C"/>
    <w:p w14:paraId="35DD178D" w14:textId="77777777" w:rsidR="0071087C" w:rsidRPr="00E6516F" w:rsidRDefault="0071087C" w:rsidP="0071087C">
      <w:pPr>
        <w:pStyle w:val="TH"/>
      </w:pPr>
      <w:r w:rsidRPr="00E6516F">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2EC87AA9"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7DDD5310" w14:textId="77777777" w:rsidR="0071087C" w:rsidRPr="00E6516F" w:rsidRDefault="0071087C" w:rsidP="00174677">
            <w:pPr>
              <w:pStyle w:val="TAL"/>
            </w:pPr>
            <w:r w:rsidRPr="00E6516F">
              <w:t>Derivation Path: TS 36.579-1 [2], Table 5.5.3.8.7-1, condition FD_ACCEPTED</w:t>
            </w:r>
          </w:p>
        </w:tc>
      </w:tr>
    </w:tbl>
    <w:p w14:paraId="33CFE1AC" w14:textId="77777777" w:rsidR="0071087C" w:rsidRPr="00E6516F" w:rsidRDefault="0071087C" w:rsidP="0071087C"/>
    <w:p w14:paraId="491145F2" w14:textId="564EE91F" w:rsidR="0071087C" w:rsidRPr="00E6516F" w:rsidRDefault="0071087C" w:rsidP="0071087C">
      <w:pPr>
        <w:pStyle w:val="TH"/>
      </w:pPr>
      <w:r w:rsidRPr="00E6516F">
        <w:t>Table 6.2.6.3.3-7: HTTP GET (step 4, Table 6.2.6.3.2-1;</w:t>
      </w:r>
      <w:r w:rsidRPr="00E6516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60790C27"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36B5332D" w14:textId="77777777" w:rsidR="0071087C" w:rsidRPr="00E6516F" w:rsidRDefault="0071087C" w:rsidP="00174677">
            <w:pPr>
              <w:pStyle w:val="TAL"/>
              <w:spacing w:line="254" w:lineRule="auto"/>
              <w:rPr>
                <w:rFonts w:cs="Arial"/>
                <w:szCs w:val="18"/>
              </w:rPr>
            </w:pPr>
            <w:r w:rsidRPr="00E6516F">
              <w:t xml:space="preserve">Derivation Path: </w:t>
            </w:r>
            <w:r w:rsidRPr="00E6516F">
              <w:rPr>
                <w:rFonts w:cs="Arial"/>
                <w:szCs w:val="18"/>
              </w:rPr>
              <w:t>TS 36.579-1 [2]</w:t>
            </w:r>
            <w:r w:rsidRPr="00E6516F">
              <w:t>, Table 5.5.4.2-1, condition FD_HTTP</w:t>
            </w:r>
          </w:p>
        </w:tc>
      </w:tr>
    </w:tbl>
    <w:p w14:paraId="4B3A4BE8" w14:textId="77777777" w:rsidR="0071087C" w:rsidRPr="00E6516F" w:rsidRDefault="0071087C" w:rsidP="0071087C"/>
    <w:p w14:paraId="167EDA80" w14:textId="5A7B8B4A" w:rsidR="0071087C" w:rsidRPr="00E6516F" w:rsidRDefault="0071087C" w:rsidP="0071087C">
      <w:pPr>
        <w:pStyle w:val="TH"/>
      </w:pPr>
      <w:r w:rsidRPr="00E6516F">
        <w:t>Table 6.2.6.3.3-8: HTTP 200 (OK) (step 4, Table 6.2.6.3.2-1;</w:t>
      </w:r>
      <w:r w:rsidRPr="00E6516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2A30930B"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1B912476" w14:textId="77777777" w:rsidR="0071087C" w:rsidRPr="00E6516F" w:rsidRDefault="0071087C" w:rsidP="00174677">
            <w:pPr>
              <w:pStyle w:val="TAL"/>
            </w:pPr>
            <w:r w:rsidRPr="00E6516F">
              <w:t>Derivation Path: TS 36.579-1 [2], Table 5.5.4.6-1, condition FD_HTTP</w:t>
            </w:r>
          </w:p>
        </w:tc>
      </w:tr>
    </w:tbl>
    <w:p w14:paraId="596F737D" w14:textId="77777777" w:rsidR="0071087C" w:rsidRPr="00E6516F" w:rsidRDefault="0071087C" w:rsidP="0071087C"/>
    <w:p w14:paraId="23AE66F7" w14:textId="77777777" w:rsidR="0071087C" w:rsidRPr="00E6516F" w:rsidRDefault="0071087C" w:rsidP="004312E8">
      <w:pPr>
        <w:pStyle w:val="TH"/>
      </w:pPr>
      <w:r w:rsidRPr="00E6516F">
        <w:t>Table 6.2.6.3.3-9..10: Void</w:t>
      </w:r>
    </w:p>
    <w:p w14:paraId="7C339905" w14:textId="77777777" w:rsidR="00B93CA2" w:rsidRPr="00E6516F" w:rsidRDefault="00B93CA2" w:rsidP="00B93CA2"/>
    <w:p w14:paraId="12670087" w14:textId="509B82E7" w:rsidR="0071087C" w:rsidRPr="00E6516F" w:rsidRDefault="0071087C" w:rsidP="0071087C">
      <w:pPr>
        <w:pStyle w:val="TH"/>
      </w:pPr>
      <w:r w:rsidRPr="00E6516F">
        <w:t>Table 6.2.6.3.3-11: SIP MESSAGE (step 4, Table 6.2.6.3.2-1;</w:t>
      </w:r>
      <w:r w:rsidRPr="00E6516F">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575B7536"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148BEEF9" w14:textId="77777777" w:rsidR="0071087C" w:rsidRPr="00E6516F" w:rsidRDefault="0071087C" w:rsidP="00174677">
            <w:pPr>
              <w:pStyle w:val="TAL"/>
            </w:pPr>
            <w:r w:rsidRPr="00E6516F">
              <w:t>Derivation Path: TS 36.579-1 [2], Table 5.5.2.7.1-1, condition MCDATA_FD, RESOURCE_LISTS, MCDATA_SIGNALLING</w:t>
            </w:r>
          </w:p>
        </w:tc>
      </w:tr>
      <w:tr w:rsidR="0071087C" w:rsidRPr="00E6516F" w14:paraId="6A4F65FC"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666E987E"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BDD03A6"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28E1C408"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782A40BE"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0802B110" w14:textId="77777777" w:rsidR="0071087C" w:rsidRPr="00E6516F" w:rsidRDefault="0071087C" w:rsidP="00174677">
            <w:pPr>
              <w:pStyle w:val="TAH"/>
            </w:pPr>
            <w:r w:rsidRPr="00E6516F">
              <w:t>Condition</w:t>
            </w:r>
          </w:p>
        </w:tc>
      </w:tr>
      <w:tr w:rsidR="0071087C" w:rsidRPr="00E6516F" w14:paraId="400DBD37"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138042CF"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A8FBBAB"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71F5900"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8A63296"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AEF7950" w14:textId="77777777" w:rsidR="0071087C" w:rsidRPr="00E6516F" w:rsidRDefault="0071087C" w:rsidP="00174677">
            <w:pPr>
              <w:pStyle w:val="TAL"/>
            </w:pPr>
          </w:p>
        </w:tc>
      </w:tr>
      <w:tr w:rsidR="0071087C" w:rsidRPr="00E6516F" w14:paraId="69F783AE"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6A20C7EF"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6A31DAE" w14:textId="77777777" w:rsidR="0071087C" w:rsidRPr="00E6516F" w:rsidRDefault="0071087C" w:rsidP="00174677">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3AB6475F" w14:textId="77777777" w:rsidR="0071087C" w:rsidRPr="00E6516F" w:rsidRDefault="0071087C" w:rsidP="00174677">
            <w:pPr>
              <w:pStyle w:val="TAL"/>
            </w:pPr>
            <w:r w:rsidRPr="00E6516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7DDCD2F6"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962433" w14:textId="77777777" w:rsidR="0071087C" w:rsidRPr="00E6516F" w:rsidRDefault="0071087C" w:rsidP="00174677">
            <w:pPr>
              <w:pStyle w:val="TAL"/>
            </w:pPr>
          </w:p>
        </w:tc>
      </w:tr>
      <w:tr w:rsidR="0071087C" w:rsidRPr="00E6516F" w14:paraId="62DF954D" w14:textId="77777777" w:rsidTr="004312E8">
        <w:tc>
          <w:tcPr>
            <w:tcW w:w="2837" w:type="dxa"/>
            <w:vAlign w:val="center"/>
          </w:tcPr>
          <w:p w14:paraId="57838B2B" w14:textId="77777777" w:rsidR="0071087C" w:rsidRPr="00E6516F" w:rsidRDefault="0071087C" w:rsidP="00174677">
            <w:pPr>
              <w:pStyle w:val="TAL"/>
              <w:rPr>
                <w:b/>
                <w:bCs/>
              </w:rPr>
            </w:pPr>
            <w:r w:rsidRPr="00E6516F">
              <w:t xml:space="preserve">  MIME body part</w:t>
            </w:r>
          </w:p>
        </w:tc>
        <w:tc>
          <w:tcPr>
            <w:tcW w:w="2127" w:type="dxa"/>
          </w:tcPr>
          <w:p w14:paraId="6C7ECC1B" w14:textId="77777777" w:rsidR="0071087C" w:rsidRPr="00E6516F" w:rsidRDefault="0071087C" w:rsidP="00174677">
            <w:pPr>
              <w:pStyle w:val="TAL"/>
            </w:pPr>
          </w:p>
        </w:tc>
        <w:tc>
          <w:tcPr>
            <w:tcW w:w="2127" w:type="dxa"/>
            <w:tcBorders>
              <w:bottom w:val="single" w:sz="4" w:space="0" w:color="auto"/>
            </w:tcBorders>
          </w:tcPr>
          <w:p w14:paraId="57691FB1"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6F1BB1D"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2A4445E" w14:textId="77777777" w:rsidR="0071087C" w:rsidRPr="00E6516F" w:rsidRDefault="0071087C" w:rsidP="00174677">
            <w:pPr>
              <w:pStyle w:val="TAL"/>
            </w:pPr>
          </w:p>
        </w:tc>
      </w:tr>
      <w:tr w:rsidR="0071087C" w:rsidRPr="00E6516F" w14:paraId="1B785DA1" w14:textId="77777777" w:rsidTr="004312E8">
        <w:tc>
          <w:tcPr>
            <w:tcW w:w="2837" w:type="dxa"/>
          </w:tcPr>
          <w:p w14:paraId="366F8BEE" w14:textId="77777777" w:rsidR="0071087C" w:rsidRPr="00E6516F" w:rsidRDefault="0071087C" w:rsidP="00174677">
            <w:pPr>
              <w:pStyle w:val="TAL"/>
              <w:rPr>
                <w:b/>
                <w:bCs/>
              </w:rPr>
            </w:pPr>
            <w:r w:rsidRPr="00E6516F">
              <w:t xml:space="preserve">    MIME-part-body</w:t>
            </w:r>
          </w:p>
        </w:tc>
        <w:tc>
          <w:tcPr>
            <w:tcW w:w="2127" w:type="dxa"/>
          </w:tcPr>
          <w:p w14:paraId="705804F2" w14:textId="77777777" w:rsidR="0071087C" w:rsidRPr="00E6516F" w:rsidRDefault="0071087C" w:rsidP="00174677">
            <w:pPr>
              <w:pStyle w:val="TAL"/>
            </w:pPr>
            <w:r w:rsidRPr="00E6516F">
              <w:t>MCData Protected Payload Message containing FD NOTIFICATION as described in Table 6.2.6.3.3-12</w:t>
            </w:r>
          </w:p>
        </w:tc>
        <w:tc>
          <w:tcPr>
            <w:tcW w:w="2127" w:type="dxa"/>
            <w:tcBorders>
              <w:bottom w:val="single" w:sz="4" w:space="0" w:color="auto"/>
            </w:tcBorders>
          </w:tcPr>
          <w:p w14:paraId="7BC2AFCC"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6DF16EC"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7F58A3" w14:textId="77777777" w:rsidR="0071087C" w:rsidRPr="00E6516F" w:rsidRDefault="0071087C" w:rsidP="00174677">
            <w:pPr>
              <w:pStyle w:val="TAL"/>
            </w:pPr>
          </w:p>
        </w:tc>
      </w:tr>
    </w:tbl>
    <w:p w14:paraId="50596646" w14:textId="77777777" w:rsidR="0071087C" w:rsidRPr="00E6516F" w:rsidRDefault="0071087C" w:rsidP="0071087C"/>
    <w:p w14:paraId="10B57335" w14:textId="77777777" w:rsidR="0071087C" w:rsidRPr="00E6516F" w:rsidRDefault="0071087C" w:rsidP="0071087C">
      <w:pPr>
        <w:pStyle w:val="TH"/>
      </w:pPr>
      <w:r w:rsidRPr="00E6516F">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66A8F0B6"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1C1181B0" w14:textId="77777777" w:rsidR="0071087C" w:rsidRPr="00E6516F" w:rsidRDefault="0071087C" w:rsidP="00174677">
            <w:pPr>
              <w:pStyle w:val="TAL"/>
            </w:pPr>
            <w:r w:rsidRPr="00E6516F">
              <w:t>Derivation Path: TS 36.579-1 [2], Table 5.5.3.8.7-1, condition FD_COMPLETED</w:t>
            </w:r>
          </w:p>
        </w:tc>
      </w:tr>
    </w:tbl>
    <w:p w14:paraId="42217042" w14:textId="77777777" w:rsidR="0071087C" w:rsidRPr="00E6516F" w:rsidRDefault="0071087C" w:rsidP="0071087C"/>
    <w:p w14:paraId="17DC5A7D" w14:textId="77777777" w:rsidR="0071087C" w:rsidRPr="00E6516F" w:rsidRDefault="0071087C" w:rsidP="0071087C">
      <w:pPr>
        <w:pStyle w:val="Heading3"/>
      </w:pPr>
      <w:bookmarkStart w:id="988" w:name="_Toc42507364"/>
      <w:bookmarkStart w:id="989" w:name="_Toc52307895"/>
      <w:bookmarkStart w:id="990" w:name="_Toc52782435"/>
      <w:bookmarkStart w:id="991" w:name="_Toc52783046"/>
      <w:bookmarkStart w:id="992" w:name="_Toc59042915"/>
      <w:bookmarkStart w:id="993" w:name="_Toc75459156"/>
      <w:bookmarkStart w:id="994" w:name="_Toc90630596"/>
      <w:bookmarkStart w:id="995" w:name="_Toc100778803"/>
      <w:bookmarkStart w:id="996" w:name="_Toc101286134"/>
      <w:bookmarkStart w:id="997" w:name="_Toc522499818"/>
      <w:bookmarkStart w:id="998" w:name="_Toc25610671"/>
      <w:bookmarkStart w:id="999" w:name="_Toc106817720"/>
      <w:bookmarkStart w:id="1000" w:name="_Toc106817845"/>
      <w:bookmarkEnd w:id="972"/>
      <w:bookmarkEnd w:id="973"/>
      <w:r w:rsidRPr="00E6516F">
        <w:t>6.2.7</w:t>
      </w:r>
      <w:r w:rsidRPr="00E6516F">
        <w:tab/>
        <w:t>On-network / File Distribution (FD) / FD Using HTTP / Group Standalone FD / Mandatory Download / Without Disposition Request / Client Originated (CO)</w:t>
      </w:r>
      <w:bookmarkEnd w:id="988"/>
      <w:bookmarkEnd w:id="989"/>
      <w:bookmarkEnd w:id="990"/>
      <w:bookmarkEnd w:id="991"/>
      <w:bookmarkEnd w:id="992"/>
      <w:bookmarkEnd w:id="993"/>
      <w:bookmarkEnd w:id="994"/>
      <w:bookmarkEnd w:id="995"/>
      <w:bookmarkEnd w:id="996"/>
      <w:bookmarkEnd w:id="999"/>
      <w:bookmarkEnd w:id="1000"/>
    </w:p>
    <w:p w14:paraId="7B881DF6" w14:textId="77777777" w:rsidR="0071087C" w:rsidRPr="00E6516F" w:rsidRDefault="0071087C" w:rsidP="0071087C">
      <w:pPr>
        <w:pStyle w:val="H6"/>
      </w:pPr>
      <w:bookmarkStart w:id="1001" w:name="_Toc52782436"/>
      <w:bookmarkStart w:id="1002" w:name="_Toc52783047"/>
      <w:bookmarkStart w:id="1003" w:name="_Toc59042916"/>
      <w:r w:rsidRPr="00E6516F">
        <w:t>6.2.7.1</w:t>
      </w:r>
      <w:r w:rsidRPr="00E6516F">
        <w:tab/>
        <w:t>Test Purpose (TP)</w:t>
      </w:r>
      <w:bookmarkEnd w:id="1001"/>
      <w:bookmarkEnd w:id="1002"/>
      <w:bookmarkEnd w:id="1003"/>
    </w:p>
    <w:p w14:paraId="2FF25B2F" w14:textId="77777777" w:rsidR="0071087C" w:rsidRPr="00E6516F" w:rsidRDefault="0071087C" w:rsidP="0071087C">
      <w:pPr>
        <w:pStyle w:val="H6"/>
      </w:pPr>
      <w:r w:rsidRPr="00E6516F">
        <w:t>(1)</w:t>
      </w:r>
    </w:p>
    <w:p w14:paraId="7FA0D471"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5802DFFF"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015817AD"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mandatory download and without a disposition request and the UE (MCDATA Client) is unaware of the URL of the Media Storage Function }</w:t>
      </w:r>
    </w:p>
    <w:p w14:paraId="2B90F9C0"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73CA138A" w14:textId="77777777" w:rsidR="0071087C" w:rsidRPr="00E6516F" w:rsidRDefault="0071087C" w:rsidP="0071087C">
      <w:pPr>
        <w:pStyle w:val="PL"/>
        <w:rPr>
          <w:noProof w:val="0"/>
        </w:rPr>
      </w:pPr>
      <w:r w:rsidRPr="00E6516F">
        <w:rPr>
          <w:noProof w:val="0"/>
        </w:rPr>
        <w:t xml:space="preserve">            }</w:t>
      </w:r>
    </w:p>
    <w:p w14:paraId="2A5C83D7" w14:textId="77777777" w:rsidR="0071087C" w:rsidRPr="00E6516F" w:rsidRDefault="0071087C" w:rsidP="0071087C">
      <w:pPr>
        <w:pStyle w:val="PL"/>
        <w:rPr>
          <w:noProof w:val="0"/>
        </w:rPr>
      </w:pPr>
    </w:p>
    <w:p w14:paraId="3A3AA426" w14:textId="77777777" w:rsidR="0071087C" w:rsidRPr="00E6516F" w:rsidRDefault="0071087C" w:rsidP="0071087C">
      <w:pPr>
        <w:pStyle w:val="H6"/>
      </w:pPr>
      <w:r w:rsidRPr="00E6516F">
        <w:t>(2)</w:t>
      </w:r>
    </w:p>
    <w:p w14:paraId="76B825DC"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119163E2"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11B18B6D"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mandatory download and without a disposition request and the UE (MCDATA Client) is aware of the URL of the Media Storage Function }</w:t>
      </w:r>
    </w:p>
    <w:p w14:paraId="633EA285"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message }</w:t>
      </w:r>
    </w:p>
    <w:p w14:paraId="74EDC4EB" w14:textId="77777777" w:rsidR="0071087C" w:rsidRPr="00E6516F" w:rsidRDefault="0071087C" w:rsidP="0071087C">
      <w:pPr>
        <w:pStyle w:val="PL"/>
        <w:rPr>
          <w:noProof w:val="0"/>
        </w:rPr>
      </w:pPr>
      <w:r w:rsidRPr="00E6516F">
        <w:rPr>
          <w:noProof w:val="0"/>
        </w:rPr>
        <w:t xml:space="preserve">            }</w:t>
      </w:r>
    </w:p>
    <w:p w14:paraId="60A86E32" w14:textId="77777777" w:rsidR="0071087C" w:rsidRPr="00E6516F" w:rsidRDefault="0071087C" w:rsidP="0071087C">
      <w:pPr>
        <w:pStyle w:val="PL"/>
        <w:rPr>
          <w:noProof w:val="0"/>
        </w:rPr>
      </w:pPr>
    </w:p>
    <w:p w14:paraId="389853B3" w14:textId="77777777" w:rsidR="0071087C" w:rsidRPr="00E6516F" w:rsidRDefault="0071087C" w:rsidP="0071087C">
      <w:pPr>
        <w:pStyle w:val="H6"/>
      </w:pPr>
      <w:r w:rsidRPr="00E6516F">
        <w:t>(3)</w:t>
      </w:r>
    </w:p>
    <w:p w14:paraId="46CFC435"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the URL of the file location to the recipient }</w:t>
      </w:r>
    </w:p>
    <w:p w14:paraId="2BA6F85A"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3F925908"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message }</w:t>
      </w:r>
    </w:p>
    <w:p w14:paraId="6C6E548E"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with a SIP 200 (OK) message </w:t>
      </w:r>
      <w:r w:rsidRPr="00E6516F">
        <w:rPr>
          <w:b/>
          <w:bCs/>
          <w:noProof w:val="0"/>
        </w:rPr>
        <w:t>and</w:t>
      </w:r>
      <w:r w:rsidRPr="00E6516F">
        <w:rPr>
          <w:noProof w:val="0"/>
        </w:rPr>
        <w:t xml:space="preserve"> delivers the notification to the MCDATA User }</w:t>
      </w:r>
    </w:p>
    <w:p w14:paraId="5FAEC4D1" w14:textId="77777777" w:rsidR="0071087C" w:rsidRPr="00E6516F" w:rsidRDefault="0071087C" w:rsidP="0071087C">
      <w:pPr>
        <w:pStyle w:val="PL"/>
        <w:rPr>
          <w:noProof w:val="0"/>
        </w:rPr>
      </w:pPr>
      <w:r w:rsidRPr="00E6516F">
        <w:rPr>
          <w:noProof w:val="0"/>
        </w:rPr>
        <w:t xml:space="preserve">            }</w:t>
      </w:r>
    </w:p>
    <w:p w14:paraId="4EC1823B" w14:textId="77777777" w:rsidR="0071087C" w:rsidRPr="00E6516F" w:rsidRDefault="0071087C" w:rsidP="0071087C">
      <w:pPr>
        <w:pStyle w:val="PL"/>
        <w:rPr>
          <w:noProof w:val="0"/>
        </w:rPr>
      </w:pPr>
    </w:p>
    <w:p w14:paraId="70ADF862" w14:textId="77777777" w:rsidR="0071087C" w:rsidRPr="00E6516F" w:rsidRDefault="0071087C" w:rsidP="0071087C">
      <w:pPr>
        <w:pStyle w:val="H6"/>
      </w:pPr>
      <w:bookmarkStart w:id="1004" w:name="_Toc52782437"/>
      <w:bookmarkStart w:id="1005" w:name="_Toc52783048"/>
      <w:bookmarkStart w:id="1006" w:name="_Toc59042917"/>
      <w:r w:rsidRPr="00E6516F">
        <w:t>6.2.7.2</w:t>
      </w:r>
      <w:r w:rsidRPr="00E6516F">
        <w:tab/>
        <w:t>Conformance requirements</w:t>
      </w:r>
      <w:bookmarkEnd w:id="1004"/>
      <w:bookmarkEnd w:id="1005"/>
      <w:bookmarkEnd w:id="1006"/>
    </w:p>
    <w:p w14:paraId="5D1EB778" w14:textId="77777777" w:rsidR="0071087C" w:rsidRPr="00E6516F" w:rsidRDefault="0071087C" w:rsidP="0071087C">
      <w:r w:rsidRPr="00E6516F">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E7157C6" w14:textId="77777777" w:rsidR="0071087C" w:rsidRPr="00E6516F" w:rsidRDefault="0071087C" w:rsidP="0071087C">
      <w:r w:rsidRPr="00E6516F">
        <w:t>[TS 24.282, clause 10.2.1.3.2]</w:t>
      </w:r>
    </w:p>
    <w:p w14:paraId="5D413752" w14:textId="77777777" w:rsidR="0071087C" w:rsidRPr="00E6516F" w:rsidRDefault="0071087C" w:rsidP="0071087C">
      <w:r w:rsidRPr="00E6516F">
        <w:t>To discover the absolute URI of the media storage function, the MCData client shall generate a SIP MESSAGE request towards the participating MCData function, in accordance with 3GPP TS 24.229 [5] and IETF RFC 3428 [6] with the clarifications given below.</w:t>
      </w:r>
    </w:p>
    <w:p w14:paraId="29F43050" w14:textId="77777777" w:rsidR="0071087C" w:rsidRPr="00E6516F" w:rsidRDefault="0071087C" w:rsidP="0071087C">
      <w:r w:rsidRPr="00E6516F">
        <w:t>The MCData client:</w:t>
      </w:r>
    </w:p>
    <w:p w14:paraId="17EE39A4" w14:textId="77777777" w:rsidR="0071087C" w:rsidRPr="00E6516F" w:rsidRDefault="0071087C" w:rsidP="0071087C">
      <w:pPr>
        <w:pStyle w:val="B10"/>
        <w:rPr>
          <w:rFonts w:eastAsia="SimSun"/>
        </w:rPr>
      </w:pPr>
      <w:r w:rsidRPr="00E6516F">
        <w:rPr>
          <w:lang w:eastAsia="ko-KR"/>
        </w:rPr>
        <w:t>1)</w:t>
      </w:r>
      <w:r w:rsidRPr="00E6516F">
        <w:rPr>
          <w:lang w:eastAsia="ko-KR"/>
        </w:rPr>
        <w:tab/>
        <w:t>shall build the SIP MESSAGE request as specified in subclause</w:t>
      </w:r>
      <w:r w:rsidRPr="00E6516F">
        <w:t> 6.2.4.1;</w:t>
      </w:r>
    </w:p>
    <w:p w14:paraId="2926147B"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34EC8C99" w14:textId="77777777" w:rsidR="0071087C" w:rsidRPr="00E6516F" w:rsidRDefault="0071087C" w:rsidP="0071087C">
      <w:pPr>
        <w:pStyle w:val="B10"/>
      </w:pPr>
      <w:r w:rsidRPr="00E6516F">
        <w:rPr>
          <w:lang w:eastAsia="ko-KR"/>
        </w:rPr>
        <w:t>3)</w:t>
      </w:r>
      <w:r w:rsidRPr="00E6516F">
        <w:rPr>
          <w:lang w:eastAsia="ko-KR"/>
        </w:rPr>
        <w:tab/>
        <w:t>shall insert in the SIP MESSAGE request an application/vnd.3gpp.mcdata-info+xml MIME body with a &lt;request-type&gt; element containing the value "</w:t>
      </w:r>
      <w:r w:rsidRPr="00E6516F">
        <w:t>msf-disc-req";</w:t>
      </w:r>
    </w:p>
    <w:p w14:paraId="71DAA238" w14:textId="77777777" w:rsidR="0071087C" w:rsidRPr="00E6516F" w:rsidRDefault="0071087C" w:rsidP="0071087C">
      <w:pPr>
        <w:pStyle w:val="B10"/>
      </w:pPr>
      <w:r w:rsidRPr="00E6516F">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&lt;mcdata-calling-group-id&gt; element set to the required MCData group identity; and</w:t>
      </w:r>
    </w:p>
    <w:p w14:paraId="6B8E39F9" w14:textId="77777777" w:rsidR="0071087C" w:rsidRPr="00E6516F" w:rsidRDefault="0071087C" w:rsidP="0071087C">
      <w:pPr>
        <w:pStyle w:val="NO"/>
      </w:pPr>
      <w:r w:rsidRPr="00E6516F">
        <w:t>NOTE 1:</w:t>
      </w:r>
      <w:r w:rsidRPr="00E6516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4A52FA92" w14:textId="77777777" w:rsidR="0071087C" w:rsidRPr="00E6516F" w:rsidRDefault="0071087C" w:rsidP="0071087C">
      <w:pPr>
        <w:pStyle w:val="B10"/>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6C638947" w14:textId="77777777" w:rsidR="0071087C" w:rsidRPr="00E6516F" w:rsidRDefault="0071087C" w:rsidP="0071087C">
      <w:r w:rsidRPr="00E6516F">
        <w:t>On receipt of a "SIP MESSAGE request for absolute URI discovery response", the MCData client:</w:t>
      </w:r>
    </w:p>
    <w:p w14:paraId="41966B9E" w14:textId="77777777" w:rsidR="0071087C" w:rsidRPr="00E6516F" w:rsidRDefault="0071087C" w:rsidP="0071087C">
      <w:pPr>
        <w:pStyle w:val="B10"/>
      </w:pPr>
      <w:r w:rsidRPr="00E6516F">
        <w:t>1)</w:t>
      </w:r>
      <w:r w:rsidRPr="00E6516F">
        <w:tab/>
        <w:t>shall store the absolute URI found in the &lt;mcdata-controller-psi&gt; element;</w:t>
      </w:r>
    </w:p>
    <w:p w14:paraId="42AB6BEF" w14:textId="77777777" w:rsidR="0071087C" w:rsidRPr="00E6516F" w:rsidRDefault="0071087C" w:rsidP="0071087C">
      <w:pPr>
        <w:pStyle w:val="B10"/>
        <w:rPr>
          <w:rFonts w:eastAsia="SimSun"/>
        </w:rPr>
      </w:pPr>
      <w:r w:rsidRPr="00E6516F">
        <w:rPr>
          <w:rFonts w:eastAsia="SimSun"/>
        </w:rPr>
        <w:t>2)</w:t>
      </w:r>
      <w:r w:rsidRPr="00E6516F">
        <w:rPr>
          <w:rFonts w:eastAsia="SimSun"/>
        </w:rPr>
        <w:tab/>
        <w:t>shall generate a SIP 200 (OK) response according to rules and procedures of 3GPP TS 24.229 [5]; and</w:t>
      </w:r>
    </w:p>
    <w:p w14:paraId="45587A01" w14:textId="77777777" w:rsidR="0071087C" w:rsidRPr="00E6516F" w:rsidRDefault="0071087C" w:rsidP="0071087C">
      <w:pPr>
        <w:pStyle w:val="B10"/>
        <w:rPr>
          <w:rFonts w:eastAsia="SimSun"/>
        </w:rPr>
      </w:pPr>
      <w:r w:rsidRPr="00E6516F">
        <w:rPr>
          <w:rFonts w:eastAsia="SimSun"/>
        </w:rPr>
        <w:t>3)</w:t>
      </w:r>
      <w:r w:rsidRPr="00E6516F">
        <w:rPr>
          <w:rFonts w:eastAsia="SimSun"/>
        </w:rPr>
        <w:tab/>
        <w:t>shall send the SIP 200 (OK) response towards the MCData server according to rules and procedures of 3GPP TS 24.229 [5].</w:t>
      </w:r>
    </w:p>
    <w:p w14:paraId="6E4D4B75" w14:textId="77777777" w:rsidR="0071087C" w:rsidRPr="00E6516F" w:rsidRDefault="0071087C" w:rsidP="0071087C">
      <w:r w:rsidRPr="00E6516F">
        <w:t>[TS 24.282, clause 10.2.2.1]</w:t>
      </w:r>
    </w:p>
    <w:p w14:paraId="2654B234" w14:textId="77777777" w:rsidR="0071087C" w:rsidRPr="00E6516F" w:rsidRDefault="0071087C" w:rsidP="0071087C">
      <w:pPr>
        <w:rPr>
          <w:lang w:eastAsia="x-none"/>
        </w:rPr>
      </w:pPr>
      <w:r w:rsidRPr="00E6516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1A45418B" w14:textId="77777777" w:rsidR="0071087C" w:rsidRPr="00E6516F" w:rsidRDefault="0071087C" w:rsidP="0071087C">
      <w:pPr>
        <w:rPr>
          <w:lang w:eastAsia="x-none"/>
        </w:rPr>
      </w:pPr>
      <w:r w:rsidRPr="00E6516F">
        <w:rPr>
          <w:lang w:eastAsia="x-none"/>
        </w:rPr>
        <w:t>The media storage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6DF0445D" w14:textId="77777777" w:rsidR="0071087C" w:rsidRPr="00E6516F" w:rsidRDefault="0071087C" w:rsidP="0071087C">
      <w:pPr>
        <w:pStyle w:val="NO"/>
      </w:pPr>
      <w:r w:rsidRPr="00E6516F">
        <w:t>NOTE 1:</w:t>
      </w:r>
      <w:r w:rsidRPr="00E6516F">
        <w:tab/>
        <w:t>The HTTP client encodes the MCData ID in the bearer access token of the Authorization header field of an HTTP request as specified in 3GPP TS 24.482 [24].</w:t>
      </w:r>
    </w:p>
    <w:p w14:paraId="357B9FF1" w14:textId="77777777" w:rsidR="0071087C" w:rsidRPr="00E6516F" w:rsidRDefault="0071087C" w:rsidP="0071087C">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62B3B9A4" w14:textId="77777777" w:rsidR="0071087C" w:rsidRPr="00E6516F" w:rsidRDefault="0071087C" w:rsidP="0071087C">
      <w:pPr>
        <w:rPr>
          <w:rFonts w:eastAsia="Malgun Gothic"/>
        </w:rPr>
      </w:pPr>
      <w:r w:rsidRPr="00E6516F">
        <w:rPr>
          <w:rFonts w:eastAsia="Malgun Gothic"/>
        </w:rPr>
        <w:t>To upload a file to media storage function, the media storage client:</w:t>
      </w:r>
    </w:p>
    <w:p w14:paraId="23E5A14C" w14:textId="77777777" w:rsidR="0071087C" w:rsidRPr="00E6516F" w:rsidRDefault="0071087C" w:rsidP="0071087C">
      <w:pPr>
        <w:pStyle w:val="B10"/>
      </w:pPr>
      <w:r w:rsidRPr="00E6516F">
        <w:rPr>
          <w:rFonts w:eastAsia="Malgun Gothic"/>
        </w:rPr>
        <w:t>1)</w:t>
      </w:r>
      <w:r w:rsidRPr="00E6516F">
        <w:rPr>
          <w:rFonts w:eastAsia="Malgun Gothic"/>
        </w:rPr>
        <w:tab/>
        <w:t xml:space="preserve">shall generate an HTTP POST request as specified in </w:t>
      </w:r>
      <w:r w:rsidRPr="00E6516F">
        <w:t>IETF RFC 7230 [22] and IETF RFC 7231 [23];</w:t>
      </w:r>
    </w:p>
    <w:p w14:paraId="3B69967C" w14:textId="77777777" w:rsidR="0071087C" w:rsidRPr="00E6516F" w:rsidRDefault="0071087C" w:rsidP="0071087C">
      <w:pPr>
        <w:pStyle w:val="B10"/>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5CBEDD86" w14:textId="77777777" w:rsidR="0071087C" w:rsidRPr="00E6516F" w:rsidRDefault="0071087C" w:rsidP="0071087C">
      <w:pPr>
        <w:pStyle w:val="B10"/>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21454CA7" w14:textId="77777777" w:rsidR="0071087C" w:rsidRPr="00E6516F" w:rsidRDefault="0071087C" w:rsidP="0071087C">
      <w:pPr>
        <w:pStyle w:val="B10"/>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7A9A5684" w14:textId="77777777" w:rsidR="0071087C" w:rsidRPr="00E6516F" w:rsidRDefault="0071087C" w:rsidP="0071087C">
      <w:pPr>
        <w:pStyle w:val="B10"/>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0DF5FA78" w14:textId="77777777" w:rsidR="0071087C" w:rsidRPr="00E6516F" w:rsidRDefault="0071087C" w:rsidP="0071087C">
      <w:pPr>
        <w:pStyle w:val="B2"/>
      </w:pPr>
      <w:r w:rsidRPr="00E6516F">
        <w:t>a)</w:t>
      </w:r>
      <w:r w:rsidRPr="00E6516F">
        <w:tab/>
        <w:t>the &lt;request-type&gt; element set to a value of "one-to-one-fd"; and</w:t>
      </w:r>
    </w:p>
    <w:p w14:paraId="30969274" w14:textId="77777777" w:rsidR="0071087C" w:rsidRPr="00E6516F" w:rsidRDefault="0071087C" w:rsidP="0071087C">
      <w:pPr>
        <w:pStyle w:val="B2"/>
      </w:pPr>
      <w:r w:rsidRPr="00E6516F">
        <w:t>b)</w:t>
      </w:r>
      <w:r w:rsidRPr="00E6516F">
        <w:tab/>
        <w:t>the &lt;mcdata-calling-user-id&gt; element set to the originating MCData ID;</w:t>
      </w:r>
    </w:p>
    <w:p w14:paraId="1B7D4336" w14:textId="77777777" w:rsidR="0071087C" w:rsidRPr="00E6516F" w:rsidRDefault="0071087C" w:rsidP="0071087C">
      <w:pPr>
        <w:pStyle w:val="B10"/>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2F8824A4" w14:textId="77777777" w:rsidR="0071087C" w:rsidRPr="00E6516F" w:rsidRDefault="0071087C" w:rsidP="0071087C">
      <w:pPr>
        <w:pStyle w:val="B2"/>
      </w:pPr>
      <w:r w:rsidRPr="00E6516F">
        <w:t>a)</w:t>
      </w:r>
      <w:r w:rsidRPr="00E6516F">
        <w:tab/>
        <w:t>the &lt;request-type&gt; element set to a value of "group-fd";</w:t>
      </w:r>
    </w:p>
    <w:p w14:paraId="14F27FFF" w14:textId="77777777" w:rsidR="0071087C" w:rsidRPr="00E6516F" w:rsidRDefault="0071087C" w:rsidP="0071087C">
      <w:pPr>
        <w:pStyle w:val="B2"/>
      </w:pPr>
      <w:r w:rsidRPr="00E6516F">
        <w:t>b)</w:t>
      </w:r>
      <w:r w:rsidRPr="00E6516F">
        <w:tab/>
        <w:t>the &lt;mcdata-request-uri&gt; element set to the MCData group identity; and</w:t>
      </w:r>
    </w:p>
    <w:p w14:paraId="36251A00" w14:textId="77777777" w:rsidR="0071087C" w:rsidRPr="00E6516F" w:rsidRDefault="0071087C" w:rsidP="0071087C">
      <w:pPr>
        <w:pStyle w:val="B2"/>
      </w:pPr>
      <w:r w:rsidRPr="00E6516F">
        <w:t>c)</w:t>
      </w:r>
      <w:r w:rsidRPr="00E6516F">
        <w:tab/>
        <w:t>the &lt;mcdata-calling-user-id&gt; element set to the originating MCData ID;</w:t>
      </w:r>
    </w:p>
    <w:p w14:paraId="48634CF6" w14:textId="77777777" w:rsidR="0071087C" w:rsidRPr="00E6516F" w:rsidRDefault="0071087C" w:rsidP="0071087C">
      <w:pPr>
        <w:pStyle w:val="B10"/>
        <w:rPr>
          <w:rFonts w:eastAsia="Malgun Gothic"/>
        </w:rPr>
      </w:pPr>
      <w:r w:rsidRPr="00E6516F">
        <w:t>7)</w:t>
      </w:r>
      <w:r w:rsidRPr="00E6516F">
        <w:tab/>
        <w:t xml:space="preserve">if end-to-end security is required for a one-to-one communication, the MCData client protects the </w:t>
      </w:r>
      <w:r w:rsidRPr="00E6516F">
        <w:rPr>
          <w:rFonts w:eastAsia="Malgun Gothic"/>
        </w:rPr>
        <w:t>binary data representing the file and prefixes the protected binary data with security parameters as described in 3GPP TS 33.180 [26];</w:t>
      </w:r>
    </w:p>
    <w:p w14:paraId="248C66D7" w14:textId="77777777" w:rsidR="0071087C" w:rsidRPr="00E6516F" w:rsidRDefault="0071087C" w:rsidP="0071087C">
      <w:pPr>
        <w:pStyle w:val="B10"/>
      </w:pPr>
      <w:r w:rsidRPr="00E6516F">
        <w:rPr>
          <w:rFonts w:eastAsia="Malgun Gothic"/>
        </w:rPr>
        <w:t>8)</w:t>
      </w:r>
      <w:r w:rsidRPr="00E6516F">
        <w:rPr>
          <w:rFonts w:eastAsia="Malgun Gothic"/>
        </w:rPr>
        <w:tab/>
      </w:r>
      <w:r w:rsidRPr="00E6516F">
        <w:t xml:space="preserve">if </w:t>
      </w:r>
    </w:p>
    <w:p w14:paraId="3952080B" w14:textId="77777777" w:rsidR="0071087C" w:rsidRPr="00E6516F" w:rsidRDefault="0071087C" w:rsidP="0071087C">
      <w:pPr>
        <w:pStyle w:val="B2"/>
        <w:rPr>
          <w:rFonts w:eastAsia="Malgun Gothic"/>
        </w:rPr>
      </w:pPr>
      <w:r w:rsidRPr="00E6516F">
        <w:t>i)</w:t>
      </w:r>
      <w:r w:rsidRPr="00E6516F">
        <w:tab/>
        <w:t>end-to-end security is not required</w:t>
      </w:r>
      <w:r w:rsidRPr="00E6516F">
        <w:rPr>
          <w:rFonts w:eastAsia="Malgun Gothic"/>
        </w:rPr>
        <w:t xml:space="preserve"> for a one-to-one communication, or</w:t>
      </w:r>
    </w:p>
    <w:p w14:paraId="1B0B61D8" w14:textId="77777777" w:rsidR="0071087C" w:rsidRPr="00E6516F" w:rsidRDefault="0071087C" w:rsidP="0071087C">
      <w:pPr>
        <w:pStyle w:val="B2"/>
        <w:rPr>
          <w:rFonts w:eastAsia="Malgun Gothic"/>
        </w:rPr>
      </w:pPr>
      <w:r w:rsidRPr="00E6516F">
        <w:rPr>
          <w:rFonts w:eastAsia="Malgun Gothic"/>
        </w:rPr>
        <w:t>ii)</w:t>
      </w:r>
      <w:r w:rsidRPr="00E6516F">
        <w:rPr>
          <w:rFonts w:eastAsia="Malgun Gothic"/>
        </w:rPr>
        <w:tab/>
        <w:t>the file upload is for group file distribution;</w:t>
      </w:r>
    </w:p>
    <w:p w14:paraId="1EB558C3" w14:textId="77777777" w:rsidR="0071087C" w:rsidRPr="00E6516F" w:rsidRDefault="0071087C" w:rsidP="0071087C">
      <w:pPr>
        <w:pStyle w:val="B10"/>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2E1AFAA5" w14:textId="77777777" w:rsidR="0071087C" w:rsidRPr="00E6516F" w:rsidRDefault="0071087C" w:rsidP="0071087C">
      <w:pPr>
        <w:pStyle w:val="B10"/>
        <w:rPr>
          <w:rFonts w:eastAsia="Malgun Gothic"/>
        </w:rPr>
      </w:pPr>
      <w:r w:rsidRPr="00E6516F">
        <w:rPr>
          <w:rFonts w:eastAsia="Malgun Gothic"/>
        </w:rPr>
        <w:t>9)</w:t>
      </w:r>
      <w:r w:rsidRPr="00E6516F">
        <w:rPr>
          <w:rFonts w:eastAsia="Malgun Gothic"/>
        </w:rPr>
        <w:tab/>
        <w:t>shall send the HTTP POST request towards the media storage function.</w:t>
      </w:r>
    </w:p>
    <w:p w14:paraId="5C0E628F" w14:textId="77777777" w:rsidR="0071087C" w:rsidRPr="00E6516F" w:rsidRDefault="0071087C" w:rsidP="0071087C">
      <w:pPr>
        <w:pStyle w:val="B10"/>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EE7E0E4" w14:textId="77777777" w:rsidR="0071087C" w:rsidRPr="00E6516F" w:rsidRDefault="0071087C" w:rsidP="0071087C">
      <w:r w:rsidRPr="00E6516F">
        <w:t>[TS 24.282, clause 10.2.4.2.1]</w:t>
      </w:r>
    </w:p>
    <w:p w14:paraId="10AB559C" w14:textId="77777777" w:rsidR="0071087C" w:rsidRPr="00E6516F" w:rsidRDefault="0071087C" w:rsidP="0071087C">
      <w:r w:rsidRPr="00E6516F">
        <w:t>The MCData client shall generate a SIP MESSAGE request in accordance with 3GPP TS 24.229 [5] and IETF RFC 3428 [6] with the clarifications given below.</w:t>
      </w:r>
    </w:p>
    <w:p w14:paraId="17FFFFCA" w14:textId="77777777" w:rsidR="0071087C" w:rsidRPr="00E6516F" w:rsidRDefault="0071087C" w:rsidP="0071087C">
      <w:r w:rsidRPr="00E6516F">
        <w:t>The MCData client:</w:t>
      </w:r>
    </w:p>
    <w:p w14:paraId="5304B21D" w14:textId="77777777" w:rsidR="0071087C" w:rsidRPr="00E6516F" w:rsidRDefault="0071087C" w:rsidP="0071087C">
      <w:pPr>
        <w:pStyle w:val="B10"/>
      </w:pPr>
      <w:r w:rsidRPr="00E6516F">
        <w:rPr>
          <w:lang w:eastAsia="ko-KR"/>
        </w:rPr>
        <w:t>1)</w:t>
      </w:r>
      <w:r w:rsidRPr="00E6516F">
        <w:rPr>
          <w:lang w:eastAsia="ko-KR"/>
        </w:rPr>
        <w:tab/>
        <w:t>shall build the SIP MESSAGE request as specified in subclause 6.2.4.1;</w:t>
      </w:r>
    </w:p>
    <w:p w14:paraId="7631D22E" w14:textId="77777777" w:rsidR="0071087C" w:rsidRPr="00E6516F" w:rsidRDefault="0071087C" w:rsidP="0071087C">
      <w:pPr>
        <w:pStyle w:val="B10"/>
      </w:pPr>
      <w:r w:rsidRPr="00E6516F">
        <w:t>2)</w:t>
      </w:r>
      <w:r w:rsidRPr="00E6516F">
        <w:tab/>
        <w:t>if a one-to-one standalone FD message is to be sent shall insert in the SIP MESSAGE request:</w:t>
      </w:r>
    </w:p>
    <w:p w14:paraId="70593222" w14:textId="77777777" w:rsidR="0071087C" w:rsidRPr="00E6516F" w:rsidRDefault="0071087C" w:rsidP="0071087C">
      <w:pPr>
        <w:pStyle w:val="B2"/>
      </w:pPr>
      <w:r w:rsidRPr="00E6516F">
        <w:t>a)</w:t>
      </w:r>
      <w:r w:rsidRPr="00E6516F">
        <w:tab/>
        <w:t>an application/resource-lists+xml MIME body with the MCData ID of the target MCData user, according to rules and procedures of IETF RFC 4826 [9]; and</w:t>
      </w:r>
    </w:p>
    <w:p w14:paraId="28E53345" w14:textId="77777777" w:rsidR="0071087C" w:rsidRPr="00E6516F" w:rsidRDefault="0071087C" w:rsidP="0071087C">
      <w:pPr>
        <w:pStyle w:val="B2"/>
        <w:rPr>
          <w:lang w:eastAsia="ko-KR"/>
        </w:rPr>
      </w:pPr>
      <w:r w:rsidRPr="00E6516F">
        <w:t>b)</w:t>
      </w:r>
      <w:r w:rsidRPr="00E6516F">
        <w:rPr>
          <w:lang w:eastAsia="ko-KR"/>
        </w:rPr>
        <w:tab/>
        <w:t>an application/vnd.3gpp.mcdata-info+xml MIME body with a &lt;request-type&gt; element set to a value of "one-to-one-fd";</w:t>
      </w:r>
    </w:p>
    <w:p w14:paraId="7BECADB6" w14:textId="77777777" w:rsidR="0071087C" w:rsidRPr="00E6516F" w:rsidRDefault="0071087C" w:rsidP="0071087C">
      <w:pPr>
        <w:pStyle w:val="B3"/>
        <w:ind w:left="0" w:firstLine="0"/>
      </w:pPr>
      <w:r w:rsidRPr="00E6516F">
        <w:t>…</w:t>
      </w:r>
    </w:p>
    <w:p w14:paraId="41D1228B" w14:textId="77777777" w:rsidR="0071087C" w:rsidRPr="00E6516F" w:rsidRDefault="0071087C" w:rsidP="0071087C">
      <w:pPr>
        <w:pStyle w:val="B10"/>
      </w:pPr>
      <w:r w:rsidRPr="00E6516F">
        <w:t>4)</w:t>
      </w:r>
      <w:r w:rsidRPr="00E6516F">
        <w:tab/>
        <w:t>shall generate a standalone FD message as specified in subclause 6.2.2.2; and</w:t>
      </w:r>
    </w:p>
    <w:p w14:paraId="0F26F90E" w14:textId="77777777" w:rsidR="0071087C" w:rsidRPr="00E6516F" w:rsidRDefault="0071087C" w:rsidP="0071087C">
      <w:pPr>
        <w:pStyle w:val="B10"/>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652D374B" w14:textId="77777777" w:rsidR="0071087C" w:rsidRPr="00E6516F" w:rsidRDefault="0071087C" w:rsidP="0071087C">
      <w:r w:rsidRPr="00E6516F">
        <w:t>[TS 24.282, clause 12.2.1.2]</w:t>
      </w:r>
    </w:p>
    <w:p w14:paraId="12AF34B4" w14:textId="77777777" w:rsidR="0071087C" w:rsidRPr="00E6516F" w:rsidRDefault="0071087C" w:rsidP="0071087C">
      <w:pPr>
        <w:rPr>
          <w:rFonts w:eastAsia="SimSun"/>
        </w:rPr>
      </w:pPr>
      <w:r w:rsidRPr="00E6516F">
        <w:rPr>
          <w:rFonts w:eastAsia="SimSun"/>
        </w:rPr>
        <w:t>Upon receipt of a:</w:t>
      </w:r>
    </w:p>
    <w:p w14:paraId="6685ABEA" w14:textId="77777777" w:rsidR="0071087C" w:rsidRPr="00E6516F" w:rsidRDefault="0071087C" w:rsidP="0071087C">
      <w:pPr>
        <w:pStyle w:val="B10"/>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312117A3" w14:textId="77777777" w:rsidR="0071087C" w:rsidRPr="00E6516F" w:rsidRDefault="0071087C" w:rsidP="0071087C">
      <w:pPr>
        <w:pStyle w:val="B10"/>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5D9483B5" w14:textId="77777777" w:rsidR="0071087C" w:rsidRPr="00E6516F" w:rsidRDefault="0071087C" w:rsidP="0071087C">
      <w:pPr>
        <w:rPr>
          <w:rFonts w:eastAsia="SimSun"/>
        </w:rPr>
      </w:pPr>
      <w:r w:rsidRPr="00E6516F">
        <w:rPr>
          <w:rFonts w:eastAsia="SimSun"/>
        </w:rPr>
        <w:t>the MCData client:</w:t>
      </w:r>
    </w:p>
    <w:p w14:paraId="258D9923"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44389A26"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4A7E73C1" w14:textId="77777777" w:rsidR="0071087C" w:rsidRPr="00E6516F" w:rsidRDefault="0071087C" w:rsidP="0071087C">
      <w:pPr>
        <w:pStyle w:val="H6"/>
      </w:pPr>
      <w:bookmarkStart w:id="1007" w:name="_Toc52782438"/>
      <w:bookmarkStart w:id="1008" w:name="_Toc52783049"/>
      <w:bookmarkStart w:id="1009" w:name="_Toc59042918"/>
      <w:r w:rsidRPr="00E6516F">
        <w:t>6.2.7.3</w:t>
      </w:r>
      <w:r w:rsidRPr="00E6516F">
        <w:tab/>
        <w:t>Test description</w:t>
      </w:r>
      <w:bookmarkEnd w:id="1007"/>
      <w:bookmarkEnd w:id="1008"/>
      <w:bookmarkEnd w:id="1009"/>
    </w:p>
    <w:p w14:paraId="702B85AF" w14:textId="77777777" w:rsidR="0071087C" w:rsidRPr="00E6516F" w:rsidRDefault="0071087C" w:rsidP="0071087C">
      <w:pPr>
        <w:pStyle w:val="H6"/>
      </w:pPr>
      <w:bookmarkStart w:id="1010" w:name="_Toc52782439"/>
      <w:bookmarkStart w:id="1011" w:name="_Toc52783050"/>
      <w:bookmarkStart w:id="1012" w:name="_Toc59042919"/>
      <w:r w:rsidRPr="00E6516F">
        <w:t>6.2.7.3.1</w:t>
      </w:r>
      <w:r w:rsidRPr="00E6516F">
        <w:tab/>
        <w:t>Pre-test conditions</w:t>
      </w:r>
      <w:bookmarkEnd w:id="1010"/>
      <w:bookmarkEnd w:id="1011"/>
      <w:bookmarkEnd w:id="1012"/>
    </w:p>
    <w:p w14:paraId="50B46ADB" w14:textId="77777777" w:rsidR="0071087C" w:rsidRPr="00E6516F" w:rsidRDefault="0071087C" w:rsidP="0071087C">
      <w:pPr>
        <w:pStyle w:val="H6"/>
      </w:pPr>
      <w:r w:rsidRPr="00E6516F">
        <w:t>System Simulator:</w:t>
      </w:r>
    </w:p>
    <w:p w14:paraId="34743D22" w14:textId="77777777" w:rsidR="0071087C" w:rsidRPr="00E6516F" w:rsidRDefault="0071087C" w:rsidP="0071087C">
      <w:pPr>
        <w:pStyle w:val="B10"/>
      </w:pPr>
      <w:r w:rsidRPr="00E6516F">
        <w:t>-</w:t>
      </w:r>
      <w:r w:rsidRPr="00E6516F">
        <w:tab/>
        <w:t>SS (MCDATA Server)</w:t>
      </w:r>
    </w:p>
    <w:p w14:paraId="6A5A1891"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D6D5D00" w14:textId="77777777" w:rsidR="0071087C" w:rsidRPr="00E6516F" w:rsidRDefault="0071087C" w:rsidP="0071087C">
      <w:pPr>
        <w:pStyle w:val="H6"/>
      </w:pPr>
      <w:r w:rsidRPr="00E6516F">
        <w:t>IUT:</w:t>
      </w:r>
    </w:p>
    <w:p w14:paraId="0795992D" w14:textId="77777777" w:rsidR="0071087C" w:rsidRPr="00E6516F" w:rsidRDefault="0071087C" w:rsidP="0071087C">
      <w:pPr>
        <w:pStyle w:val="B10"/>
      </w:pPr>
      <w:r w:rsidRPr="00E6516F">
        <w:t>-</w:t>
      </w:r>
      <w:r w:rsidRPr="00E6516F">
        <w:tab/>
        <w:t>UE (MCDATA Client)</w:t>
      </w:r>
    </w:p>
    <w:p w14:paraId="11221477" w14:textId="77777777" w:rsidR="0071087C" w:rsidRPr="00E6516F" w:rsidRDefault="0071087C" w:rsidP="0071087C">
      <w:pPr>
        <w:pStyle w:val="B10"/>
      </w:pPr>
      <w:r w:rsidRPr="00E6516F">
        <w:t>-</w:t>
      </w:r>
      <w:r w:rsidRPr="00E6516F">
        <w:tab/>
        <w:t>The test USIM set as defined in TS 36.579-1 [2], subclause 5.5.10 is inserted.</w:t>
      </w:r>
    </w:p>
    <w:p w14:paraId="6377C6C9" w14:textId="77777777" w:rsidR="0071087C" w:rsidRPr="00E6516F" w:rsidRDefault="0071087C" w:rsidP="0071087C">
      <w:pPr>
        <w:pStyle w:val="B10"/>
      </w:pPr>
      <w:r w:rsidRPr="00E6516F">
        <w:t>-</w:t>
      </w:r>
      <w:r w:rsidRPr="00E6516F">
        <w:tab/>
        <w:t>Test File 1 for CO FD as specified in annex A.2.1 is available at the UE for upload.</w:t>
      </w:r>
    </w:p>
    <w:p w14:paraId="2E10BEF7" w14:textId="77777777" w:rsidR="0071087C" w:rsidRPr="00E6516F" w:rsidRDefault="0071087C" w:rsidP="0071087C">
      <w:pPr>
        <w:pStyle w:val="H6"/>
      </w:pPr>
      <w:r w:rsidRPr="00E6516F">
        <w:t>Preamble:</w:t>
      </w:r>
    </w:p>
    <w:p w14:paraId="537AC9B8"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28997655"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225D503B" w14:textId="77777777" w:rsidR="0071087C" w:rsidRPr="00E6516F" w:rsidRDefault="0071087C" w:rsidP="0071087C">
      <w:pPr>
        <w:pStyle w:val="B10"/>
      </w:pPr>
      <w:r w:rsidRPr="00E6516F">
        <w:t>-</w:t>
      </w:r>
      <w:r w:rsidRPr="00E6516F">
        <w:tab/>
        <w:t>UE States at the end of the preamble</w:t>
      </w:r>
    </w:p>
    <w:p w14:paraId="70DBA77F" w14:textId="77777777" w:rsidR="0071087C" w:rsidRPr="00E6516F" w:rsidRDefault="0071087C" w:rsidP="0071087C">
      <w:pPr>
        <w:pStyle w:val="B2"/>
      </w:pPr>
      <w:r w:rsidRPr="00E6516F">
        <w:t>-</w:t>
      </w:r>
      <w:r w:rsidRPr="00E6516F">
        <w:tab/>
        <w:t>The UE is in E-UTRA Registered, Idle Mode state.</w:t>
      </w:r>
    </w:p>
    <w:p w14:paraId="35B59897"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12ABB099" w14:textId="77777777" w:rsidR="0071087C" w:rsidRPr="00E6516F" w:rsidRDefault="0071087C" w:rsidP="0071087C">
      <w:pPr>
        <w:pStyle w:val="H6"/>
      </w:pPr>
      <w:bookmarkStart w:id="1013" w:name="_Toc52782440"/>
      <w:bookmarkStart w:id="1014" w:name="_Toc52783051"/>
      <w:bookmarkStart w:id="1015" w:name="_Toc59042920"/>
      <w:r w:rsidRPr="00E6516F">
        <w:t>6.2.7.3.2</w:t>
      </w:r>
      <w:r w:rsidRPr="00E6516F">
        <w:tab/>
        <w:t>Test procedure sequence</w:t>
      </w:r>
      <w:bookmarkEnd w:id="1013"/>
      <w:bookmarkEnd w:id="1014"/>
      <w:bookmarkEnd w:id="1015"/>
    </w:p>
    <w:p w14:paraId="5FA2ABF5" w14:textId="77777777" w:rsidR="0071087C" w:rsidRPr="00E6516F" w:rsidRDefault="0071087C" w:rsidP="0071087C">
      <w:pPr>
        <w:pStyle w:val="TH"/>
      </w:pPr>
      <w:r w:rsidRPr="00E6516F">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E6516F" w14:paraId="0373DA3D" w14:textId="77777777" w:rsidTr="00174677">
        <w:tc>
          <w:tcPr>
            <w:tcW w:w="649" w:type="dxa"/>
            <w:tcBorders>
              <w:top w:val="single" w:sz="4" w:space="0" w:color="auto"/>
              <w:left w:val="single" w:sz="4" w:space="0" w:color="auto"/>
              <w:bottom w:val="nil"/>
              <w:right w:val="single" w:sz="4" w:space="0" w:color="auto"/>
            </w:tcBorders>
            <w:hideMark/>
          </w:tcPr>
          <w:p w14:paraId="7EABAFB1" w14:textId="77777777" w:rsidR="0071087C" w:rsidRPr="00E6516F" w:rsidRDefault="0071087C" w:rsidP="00174677">
            <w:pPr>
              <w:pStyle w:val="TAH"/>
            </w:pPr>
            <w:r w:rsidRPr="00E6516F">
              <w:t>St</w:t>
            </w:r>
          </w:p>
        </w:tc>
        <w:tc>
          <w:tcPr>
            <w:tcW w:w="3970" w:type="dxa"/>
            <w:tcBorders>
              <w:top w:val="single" w:sz="4" w:space="0" w:color="auto"/>
              <w:left w:val="single" w:sz="4" w:space="0" w:color="auto"/>
              <w:bottom w:val="nil"/>
              <w:right w:val="single" w:sz="4" w:space="0" w:color="auto"/>
            </w:tcBorders>
            <w:hideMark/>
          </w:tcPr>
          <w:p w14:paraId="1B800367" w14:textId="77777777" w:rsidR="0071087C" w:rsidRPr="00E6516F" w:rsidRDefault="0071087C" w:rsidP="00174677">
            <w:pPr>
              <w:pStyle w:val="TAH"/>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90F41B0" w14:textId="77777777" w:rsidR="0071087C" w:rsidRPr="00E6516F" w:rsidRDefault="0071087C" w:rsidP="00174677">
            <w:pPr>
              <w:pStyle w:val="TAH"/>
            </w:pPr>
            <w:r w:rsidRPr="00E6516F">
              <w:t>Message Sequence</w:t>
            </w:r>
          </w:p>
        </w:tc>
        <w:tc>
          <w:tcPr>
            <w:tcW w:w="567" w:type="dxa"/>
            <w:tcBorders>
              <w:top w:val="single" w:sz="4" w:space="0" w:color="auto"/>
              <w:left w:val="single" w:sz="4" w:space="0" w:color="auto"/>
              <w:bottom w:val="nil"/>
              <w:right w:val="single" w:sz="4" w:space="0" w:color="auto"/>
            </w:tcBorders>
            <w:hideMark/>
          </w:tcPr>
          <w:p w14:paraId="7957CA69" w14:textId="77777777" w:rsidR="0071087C" w:rsidRPr="00E6516F" w:rsidRDefault="0071087C" w:rsidP="00174677">
            <w:pPr>
              <w:pStyle w:val="TAH"/>
            </w:pPr>
            <w:r w:rsidRPr="00E6516F">
              <w:t>TP</w:t>
            </w:r>
          </w:p>
        </w:tc>
        <w:tc>
          <w:tcPr>
            <w:tcW w:w="892" w:type="dxa"/>
            <w:tcBorders>
              <w:top w:val="single" w:sz="4" w:space="0" w:color="auto"/>
              <w:left w:val="single" w:sz="4" w:space="0" w:color="auto"/>
              <w:bottom w:val="nil"/>
              <w:right w:val="single" w:sz="4" w:space="0" w:color="auto"/>
            </w:tcBorders>
            <w:hideMark/>
          </w:tcPr>
          <w:p w14:paraId="37FD174E" w14:textId="77777777" w:rsidR="0071087C" w:rsidRPr="00E6516F" w:rsidRDefault="0071087C" w:rsidP="00174677">
            <w:pPr>
              <w:pStyle w:val="TAH"/>
            </w:pPr>
            <w:r w:rsidRPr="00E6516F">
              <w:t>Verdict</w:t>
            </w:r>
          </w:p>
        </w:tc>
      </w:tr>
      <w:tr w:rsidR="0071087C" w:rsidRPr="00E6516F" w14:paraId="62BA3E53" w14:textId="77777777" w:rsidTr="00174677">
        <w:tc>
          <w:tcPr>
            <w:tcW w:w="649" w:type="dxa"/>
            <w:tcBorders>
              <w:top w:val="nil"/>
              <w:left w:val="single" w:sz="4" w:space="0" w:color="auto"/>
              <w:bottom w:val="single" w:sz="4" w:space="0" w:color="auto"/>
              <w:right w:val="single" w:sz="4" w:space="0" w:color="auto"/>
            </w:tcBorders>
          </w:tcPr>
          <w:p w14:paraId="0E8813E8" w14:textId="77777777" w:rsidR="0071087C" w:rsidRPr="00E6516F" w:rsidRDefault="0071087C" w:rsidP="00174677">
            <w:pPr>
              <w:pStyle w:val="TAH"/>
            </w:pPr>
          </w:p>
        </w:tc>
        <w:tc>
          <w:tcPr>
            <w:tcW w:w="3970" w:type="dxa"/>
            <w:tcBorders>
              <w:top w:val="nil"/>
              <w:left w:val="single" w:sz="4" w:space="0" w:color="auto"/>
              <w:bottom w:val="single" w:sz="4" w:space="0" w:color="auto"/>
              <w:right w:val="single" w:sz="4" w:space="0" w:color="auto"/>
            </w:tcBorders>
          </w:tcPr>
          <w:p w14:paraId="1570522C" w14:textId="77777777" w:rsidR="0071087C" w:rsidRPr="00E6516F" w:rsidRDefault="0071087C" w:rsidP="0017467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0D1FE1" w14:textId="77777777" w:rsidR="0071087C" w:rsidRPr="00E6516F" w:rsidRDefault="0071087C" w:rsidP="00174677">
            <w:pPr>
              <w:pStyle w:val="TAH"/>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3F8CAF90" w14:textId="77777777" w:rsidR="0071087C" w:rsidRPr="00E6516F" w:rsidRDefault="0071087C" w:rsidP="00174677">
            <w:pPr>
              <w:pStyle w:val="TAH"/>
            </w:pPr>
            <w:r w:rsidRPr="00E6516F">
              <w:t>Message</w:t>
            </w:r>
          </w:p>
        </w:tc>
        <w:tc>
          <w:tcPr>
            <w:tcW w:w="567" w:type="dxa"/>
            <w:tcBorders>
              <w:top w:val="nil"/>
              <w:left w:val="single" w:sz="4" w:space="0" w:color="auto"/>
              <w:bottom w:val="single" w:sz="4" w:space="0" w:color="auto"/>
              <w:right w:val="single" w:sz="4" w:space="0" w:color="auto"/>
            </w:tcBorders>
          </w:tcPr>
          <w:p w14:paraId="13380354" w14:textId="77777777" w:rsidR="0071087C" w:rsidRPr="00E6516F" w:rsidRDefault="0071087C" w:rsidP="00174677">
            <w:pPr>
              <w:pStyle w:val="TAH"/>
            </w:pPr>
          </w:p>
        </w:tc>
        <w:tc>
          <w:tcPr>
            <w:tcW w:w="892" w:type="dxa"/>
            <w:tcBorders>
              <w:top w:val="nil"/>
              <w:left w:val="single" w:sz="4" w:space="0" w:color="auto"/>
              <w:bottom w:val="single" w:sz="4" w:space="0" w:color="auto"/>
              <w:right w:val="single" w:sz="4" w:space="0" w:color="auto"/>
            </w:tcBorders>
          </w:tcPr>
          <w:p w14:paraId="66E46316" w14:textId="77777777" w:rsidR="0071087C" w:rsidRPr="00E6516F" w:rsidRDefault="0071087C" w:rsidP="00174677">
            <w:pPr>
              <w:pStyle w:val="TAH"/>
            </w:pPr>
          </w:p>
        </w:tc>
      </w:tr>
      <w:tr w:rsidR="0071087C" w:rsidRPr="00E6516F" w14:paraId="680B02E5" w14:textId="77777777" w:rsidTr="00174677">
        <w:tc>
          <w:tcPr>
            <w:tcW w:w="649" w:type="dxa"/>
            <w:tcBorders>
              <w:top w:val="single" w:sz="4" w:space="0" w:color="auto"/>
              <w:left w:val="single" w:sz="4" w:space="0" w:color="auto"/>
              <w:bottom w:val="single" w:sz="4" w:space="0" w:color="auto"/>
              <w:right w:val="single" w:sz="4" w:space="0" w:color="auto"/>
            </w:tcBorders>
          </w:tcPr>
          <w:p w14:paraId="13342C2C" w14:textId="77777777" w:rsidR="0071087C" w:rsidRPr="00E6516F" w:rsidRDefault="0071087C" w:rsidP="00174677">
            <w:pPr>
              <w:pStyle w:val="TAC"/>
            </w:pPr>
            <w:r w:rsidRPr="00E6516F">
              <w:t>1</w:t>
            </w:r>
          </w:p>
        </w:tc>
        <w:tc>
          <w:tcPr>
            <w:tcW w:w="3970" w:type="dxa"/>
            <w:tcBorders>
              <w:top w:val="single" w:sz="4" w:space="0" w:color="auto"/>
              <w:left w:val="single" w:sz="4" w:space="0" w:color="auto"/>
              <w:bottom w:val="single" w:sz="4" w:space="0" w:color="auto"/>
              <w:right w:val="single" w:sz="4" w:space="0" w:color="auto"/>
            </w:tcBorders>
          </w:tcPr>
          <w:p w14:paraId="538F570B" w14:textId="77777777" w:rsidR="0071087C" w:rsidRPr="00E6516F" w:rsidRDefault="0071087C" w:rsidP="00174677">
            <w:pPr>
              <w:pStyle w:val="TAL"/>
            </w:pPr>
            <w:r w:rsidRPr="00E6516F">
              <w:t>Make the MCDATA User request to send test file 1 for CO group FD over HTTP for mandatory download and without a disposition request.</w:t>
            </w:r>
          </w:p>
          <w:p w14:paraId="3D0B30A4" w14:textId="77777777" w:rsidR="0071087C" w:rsidRPr="00E6516F" w:rsidRDefault="0071087C" w:rsidP="00174677">
            <w:pPr>
              <w:pStyle w:val="TAL"/>
            </w:pPr>
            <w:r w:rsidRPr="00E6516F">
              <w:t>(NOTE 1, NOTE 2)</w:t>
            </w:r>
          </w:p>
        </w:tc>
        <w:tc>
          <w:tcPr>
            <w:tcW w:w="709" w:type="dxa"/>
            <w:tcBorders>
              <w:top w:val="single" w:sz="4" w:space="0" w:color="auto"/>
              <w:left w:val="single" w:sz="4" w:space="0" w:color="auto"/>
              <w:bottom w:val="single" w:sz="4" w:space="0" w:color="auto"/>
              <w:right w:val="single" w:sz="4" w:space="0" w:color="auto"/>
            </w:tcBorders>
          </w:tcPr>
          <w:p w14:paraId="7155CFC7" w14:textId="77777777" w:rsidR="0071087C" w:rsidRPr="00E6516F" w:rsidRDefault="0071087C" w:rsidP="00174677">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tcPr>
          <w:p w14:paraId="0410FB16" w14:textId="77777777" w:rsidR="0071087C" w:rsidRPr="00E6516F" w:rsidRDefault="0071087C" w:rsidP="00174677">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tcPr>
          <w:p w14:paraId="1A7D1CCA" w14:textId="77777777" w:rsidR="0071087C" w:rsidRPr="00E6516F" w:rsidRDefault="0071087C" w:rsidP="00174677">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tcPr>
          <w:p w14:paraId="4CC621C9" w14:textId="77777777" w:rsidR="0071087C" w:rsidRPr="00E6516F" w:rsidRDefault="0071087C" w:rsidP="00174677">
            <w:pPr>
              <w:pStyle w:val="TAC"/>
            </w:pPr>
            <w:r w:rsidRPr="00E6516F">
              <w:t>-</w:t>
            </w:r>
          </w:p>
        </w:tc>
      </w:tr>
      <w:tr w:rsidR="0071087C" w:rsidRPr="00E6516F" w:rsidDel="000A343E" w14:paraId="223D0C85" w14:textId="77777777" w:rsidTr="004312E8">
        <w:tc>
          <w:tcPr>
            <w:tcW w:w="649" w:type="dxa"/>
            <w:shd w:val="clear" w:color="auto" w:fill="auto"/>
          </w:tcPr>
          <w:p w14:paraId="2484E607" w14:textId="77777777" w:rsidR="0071087C" w:rsidRPr="00E6516F" w:rsidDel="000A343E" w:rsidRDefault="0071087C" w:rsidP="00174677">
            <w:pPr>
              <w:pStyle w:val="TAC"/>
              <w:rPr>
                <w:rFonts w:cs="Arial"/>
              </w:rPr>
            </w:pPr>
            <w:r w:rsidRPr="00E6516F">
              <w:rPr>
                <w:rFonts w:cs="Arial"/>
              </w:rPr>
              <w:t>2</w:t>
            </w:r>
          </w:p>
        </w:tc>
        <w:tc>
          <w:tcPr>
            <w:tcW w:w="3970" w:type="dxa"/>
            <w:shd w:val="clear" w:color="auto" w:fill="auto"/>
          </w:tcPr>
          <w:p w14:paraId="19795E22" w14:textId="77777777" w:rsidR="0071087C" w:rsidRPr="00E6516F" w:rsidDel="000A343E" w:rsidRDefault="0071087C" w:rsidP="00174677">
            <w:pPr>
              <w:pStyle w:val="TAL"/>
            </w:pPr>
            <w:r w:rsidRPr="00E6516F">
              <w:t xml:space="preserve">Check: Does the UE (MCData Client) perform the procedure for </w:t>
            </w:r>
            <w:r w:rsidRPr="00E6516F">
              <w:rPr>
                <w:b/>
                <w:bCs/>
              </w:rPr>
              <w:t xml:space="preserve">discovery of the absolute URI of the media storage function (one-to-one communication) </w:t>
            </w:r>
            <w:r w:rsidRPr="00E6516F">
              <w:t>specified in TS 36.579-1 [2] Table 5.3C.9.3-1 ?</w:t>
            </w:r>
          </w:p>
        </w:tc>
        <w:tc>
          <w:tcPr>
            <w:tcW w:w="709" w:type="dxa"/>
            <w:shd w:val="clear" w:color="auto" w:fill="auto"/>
          </w:tcPr>
          <w:p w14:paraId="601CEBAE" w14:textId="77777777" w:rsidR="0071087C" w:rsidRPr="00E6516F" w:rsidDel="000A343E" w:rsidRDefault="0071087C" w:rsidP="00174677">
            <w:pPr>
              <w:pStyle w:val="TAC"/>
              <w:rPr>
                <w:szCs w:val="18"/>
              </w:rPr>
            </w:pPr>
            <w:r w:rsidRPr="00E6516F">
              <w:rPr>
                <w:szCs w:val="18"/>
              </w:rPr>
              <w:t>-</w:t>
            </w:r>
          </w:p>
        </w:tc>
        <w:tc>
          <w:tcPr>
            <w:tcW w:w="2978" w:type="dxa"/>
            <w:shd w:val="clear" w:color="auto" w:fill="auto"/>
          </w:tcPr>
          <w:p w14:paraId="508A6E4B" w14:textId="77777777" w:rsidR="0071087C" w:rsidRPr="00E6516F" w:rsidDel="000A343E" w:rsidRDefault="0071087C" w:rsidP="00174677">
            <w:pPr>
              <w:pStyle w:val="TAL"/>
            </w:pPr>
            <w:r w:rsidRPr="00E6516F">
              <w:t>-</w:t>
            </w:r>
          </w:p>
        </w:tc>
        <w:tc>
          <w:tcPr>
            <w:tcW w:w="567" w:type="dxa"/>
            <w:shd w:val="clear" w:color="auto" w:fill="auto"/>
          </w:tcPr>
          <w:p w14:paraId="69B6054A" w14:textId="77777777" w:rsidR="0071087C" w:rsidRPr="00E6516F" w:rsidDel="000A343E" w:rsidRDefault="0071087C" w:rsidP="00174677">
            <w:pPr>
              <w:pStyle w:val="TAC"/>
            </w:pPr>
            <w:r w:rsidRPr="00E6516F">
              <w:t>1</w:t>
            </w:r>
          </w:p>
        </w:tc>
        <w:tc>
          <w:tcPr>
            <w:tcW w:w="892" w:type="dxa"/>
            <w:shd w:val="clear" w:color="auto" w:fill="auto"/>
          </w:tcPr>
          <w:p w14:paraId="06F5E41E" w14:textId="77777777" w:rsidR="0071087C" w:rsidRPr="00E6516F" w:rsidDel="000A343E" w:rsidRDefault="0071087C" w:rsidP="00174677">
            <w:pPr>
              <w:pStyle w:val="TAC"/>
            </w:pPr>
            <w:r w:rsidRPr="00E6516F">
              <w:t>P</w:t>
            </w:r>
          </w:p>
        </w:tc>
      </w:tr>
      <w:tr w:rsidR="0071087C" w:rsidRPr="00E6516F" w:rsidDel="000A343E" w14:paraId="31861E11" w14:textId="77777777" w:rsidTr="004312E8">
        <w:tc>
          <w:tcPr>
            <w:tcW w:w="649" w:type="dxa"/>
            <w:shd w:val="clear" w:color="auto" w:fill="auto"/>
          </w:tcPr>
          <w:p w14:paraId="501721BC" w14:textId="77777777" w:rsidR="0071087C" w:rsidRPr="00E6516F" w:rsidDel="000A343E" w:rsidRDefault="0071087C" w:rsidP="00174677">
            <w:pPr>
              <w:pStyle w:val="TAC"/>
            </w:pPr>
            <w:r w:rsidRPr="00E6516F">
              <w:t>3</w:t>
            </w:r>
          </w:p>
        </w:tc>
        <w:tc>
          <w:tcPr>
            <w:tcW w:w="3970" w:type="dxa"/>
            <w:shd w:val="clear" w:color="auto" w:fill="auto"/>
          </w:tcPr>
          <w:p w14:paraId="22761C3D" w14:textId="77777777" w:rsidR="0071087C" w:rsidRPr="00E6516F" w:rsidDel="000A343E" w:rsidRDefault="0071087C" w:rsidP="00174677">
            <w:pPr>
              <w:pStyle w:val="TAL"/>
            </w:pPr>
            <w:r w:rsidRPr="00E6516F">
              <w:t xml:space="preserve">Check: Does the UE (MCData Client) perform the procedure for </w:t>
            </w:r>
            <w:r w:rsidRPr="00E6516F">
              <w:rPr>
                <w:b/>
                <w:bCs/>
              </w:rPr>
              <w:t>FD file upload using HTTP</w:t>
            </w:r>
            <w:r w:rsidRPr="00E6516F">
              <w:t xml:space="preserve"> specified in TS 36.579-1 [2] Table 5.3C.10.3-1?</w:t>
            </w:r>
          </w:p>
        </w:tc>
        <w:tc>
          <w:tcPr>
            <w:tcW w:w="709" w:type="dxa"/>
            <w:shd w:val="clear" w:color="auto" w:fill="auto"/>
          </w:tcPr>
          <w:p w14:paraId="28261C10" w14:textId="77777777" w:rsidR="0071087C" w:rsidRPr="00E6516F" w:rsidDel="000A343E" w:rsidRDefault="0071087C" w:rsidP="00174677">
            <w:pPr>
              <w:pStyle w:val="TAC"/>
            </w:pPr>
            <w:r w:rsidRPr="00E6516F">
              <w:t>-</w:t>
            </w:r>
          </w:p>
        </w:tc>
        <w:tc>
          <w:tcPr>
            <w:tcW w:w="2978" w:type="dxa"/>
            <w:shd w:val="clear" w:color="auto" w:fill="auto"/>
          </w:tcPr>
          <w:p w14:paraId="590F6BBA" w14:textId="77777777" w:rsidR="0071087C" w:rsidRPr="00E6516F" w:rsidDel="000A343E" w:rsidRDefault="0071087C" w:rsidP="00174677">
            <w:pPr>
              <w:pStyle w:val="TAL"/>
            </w:pPr>
            <w:r w:rsidRPr="00E6516F">
              <w:t>-</w:t>
            </w:r>
          </w:p>
        </w:tc>
        <w:tc>
          <w:tcPr>
            <w:tcW w:w="567" w:type="dxa"/>
            <w:shd w:val="clear" w:color="auto" w:fill="auto"/>
          </w:tcPr>
          <w:p w14:paraId="3FA49736" w14:textId="77777777" w:rsidR="0071087C" w:rsidRPr="00E6516F" w:rsidDel="000A343E" w:rsidRDefault="0071087C" w:rsidP="00174677">
            <w:pPr>
              <w:pStyle w:val="TAC"/>
            </w:pPr>
            <w:r w:rsidRPr="00E6516F">
              <w:t>2</w:t>
            </w:r>
          </w:p>
        </w:tc>
        <w:tc>
          <w:tcPr>
            <w:tcW w:w="892" w:type="dxa"/>
            <w:shd w:val="clear" w:color="auto" w:fill="auto"/>
          </w:tcPr>
          <w:p w14:paraId="2849C7E3" w14:textId="77777777" w:rsidR="0071087C" w:rsidRPr="00E6516F" w:rsidDel="000A343E" w:rsidRDefault="0071087C" w:rsidP="00174677">
            <w:pPr>
              <w:pStyle w:val="TAC"/>
            </w:pPr>
            <w:r w:rsidRPr="00E6516F">
              <w:t>P</w:t>
            </w:r>
          </w:p>
        </w:tc>
      </w:tr>
      <w:tr w:rsidR="0071087C" w:rsidRPr="00E6516F" w14:paraId="76698F90" w14:textId="77777777" w:rsidTr="00174677">
        <w:tc>
          <w:tcPr>
            <w:tcW w:w="649" w:type="dxa"/>
            <w:shd w:val="clear" w:color="auto" w:fill="auto"/>
          </w:tcPr>
          <w:p w14:paraId="013C3A69" w14:textId="77777777" w:rsidR="0071087C" w:rsidRPr="00E6516F" w:rsidRDefault="0071087C" w:rsidP="00174677">
            <w:pPr>
              <w:pStyle w:val="TAC"/>
            </w:pPr>
            <w:r w:rsidRPr="00E6516F">
              <w:t>3A</w:t>
            </w:r>
          </w:p>
        </w:tc>
        <w:tc>
          <w:tcPr>
            <w:tcW w:w="3970" w:type="dxa"/>
            <w:shd w:val="clear" w:color="auto" w:fill="auto"/>
          </w:tcPr>
          <w:p w14:paraId="7E998583" w14:textId="77777777" w:rsidR="0071087C" w:rsidRPr="00E6516F" w:rsidRDefault="0071087C" w:rsidP="00174677">
            <w:pPr>
              <w:pStyle w:val="TAL"/>
            </w:pPr>
            <w:r w:rsidRPr="00E6516F">
              <w:t>Check: Is the content of the uploaded file the same as specified in annex A.2.1?</w:t>
            </w:r>
          </w:p>
        </w:tc>
        <w:tc>
          <w:tcPr>
            <w:tcW w:w="709" w:type="dxa"/>
            <w:shd w:val="clear" w:color="auto" w:fill="auto"/>
          </w:tcPr>
          <w:p w14:paraId="62A3FBB5" w14:textId="77777777" w:rsidR="0071087C" w:rsidRPr="00E6516F" w:rsidRDefault="0071087C" w:rsidP="00174677">
            <w:pPr>
              <w:pStyle w:val="TAC"/>
            </w:pPr>
            <w:r w:rsidRPr="00E6516F">
              <w:t>-</w:t>
            </w:r>
          </w:p>
        </w:tc>
        <w:tc>
          <w:tcPr>
            <w:tcW w:w="2978" w:type="dxa"/>
            <w:shd w:val="clear" w:color="auto" w:fill="auto"/>
          </w:tcPr>
          <w:p w14:paraId="47FC4391" w14:textId="77777777" w:rsidR="0071087C" w:rsidRPr="00E6516F" w:rsidRDefault="0071087C" w:rsidP="00174677">
            <w:pPr>
              <w:pStyle w:val="TAL"/>
            </w:pPr>
            <w:r w:rsidRPr="00E6516F">
              <w:t>-</w:t>
            </w:r>
          </w:p>
        </w:tc>
        <w:tc>
          <w:tcPr>
            <w:tcW w:w="567" w:type="dxa"/>
            <w:shd w:val="clear" w:color="auto" w:fill="auto"/>
          </w:tcPr>
          <w:p w14:paraId="33B8F256" w14:textId="77777777" w:rsidR="0071087C" w:rsidRPr="00E6516F" w:rsidRDefault="0071087C" w:rsidP="00174677">
            <w:pPr>
              <w:pStyle w:val="TAC"/>
            </w:pPr>
            <w:r w:rsidRPr="00E6516F">
              <w:t>2</w:t>
            </w:r>
          </w:p>
        </w:tc>
        <w:tc>
          <w:tcPr>
            <w:tcW w:w="892" w:type="dxa"/>
            <w:shd w:val="clear" w:color="auto" w:fill="auto"/>
          </w:tcPr>
          <w:p w14:paraId="59358CDB" w14:textId="77777777" w:rsidR="0071087C" w:rsidRPr="00E6516F" w:rsidRDefault="0071087C" w:rsidP="00174677">
            <w:pPr>
              <w:pStyle w:val="TAC"/>
            </w:pPr>
            <w:r w:rsidRPr="00E6516F">
              <w:t>P</w:t>
            </w:r>
          </w:p>
        </w:tc>
      </w:tr>
      <w:tr w:rsidR="0071087C" w:rsidRPr="00E6516F" w:rsidDel="000A343E" w14:paraId="6873A64C" w14:textId="77777777" w:rsidTr="004312E8">
        <w:tc>
          <w:tcPr>
            <w:tcW w:w="649" w:type="dxa"/>
            <w:shd w:val="clear" w:color="auto" w:fill="auto"/>
          </w:tcPr>
          <w:p w14:paraId="4AB577A1" w14:textId="77777777" w:rsidR="0071087C" w:rsidRPr="00E6516F" w:rsidDel="000A343E" w:rsidRDefault="0071087C" w:rsidP="00174677">
            <w:pPr>
              <w:pStyle w:val="TAC"/>
            </w:pPr>
            <w:r w:rsidRPr="00E6516F">
              <w:t>4-6</w:t>
            </w:r>
          </w:p>
        </w:tc>
        <w:tc>
          <w:tcPr>
            <w:tcW w:w="3970" w:type="dxa"/>
            <w:shd w:val="clear" w:color="auto" w:fill="auto"/>
          </w:tcPr>
          <w:p w14:paraId="2EBB401E" w14:textId="77777777" w:rsidR="0071087C" w:rsidRPr="00E6516F" w:rsidDel="000A343E" w:rsidRDefault="0071087C" w:rsidP="00174677">
            <w:pPr>
              <w:pStyle w:val="TAL"/>
            </w:pPr>
            <w:r w:rsidRPr="00E6516F">
              <w:t>Void</w:t>
            </w:r>
          </w:p>
        </w:tc>
        <w:tc>
          <w:tcPr>
            <w:tcW w:w="709" w:type="dxa"/>
            <w:shd w:val="clear" w:color="auto" w:fill="auto"/>
          </w:tcPr>
          <w:p w14:paraId="60979690" w14:textId="77777777" w:rsidR="0071087C" w:rsidRPr="00E6516F" w:rsidDel="000A343E" w:rsidRDefault="0071087C" w:rsidP="00174677">
            <w:pPr>
              <w:pStyle w:val="TAC"/>
            </w:pPr>
            <w:r w:rsidRPr="00E6516F">
              <w:t>-</w:t>
            </w:r>
          </w:p>
        </w:tc>
        <w:tc>
          <w:tcPr>
            <w:tcW w:w="2978" w:type="dxa"/>
            <w:shd w:val="clear" w:color="auto" w:fill="auto"/>
          </w:tcPr>
          <w:p w14:paraId="32780015" w14:textId="77777777" w:rsidR="0071087C" w:rsidRPr="00E6516F" w:rsidDel="000A343E" w:rsidRDefault="0071087C" w:rsidP="00174677">
            <w:pPr>
              <w:pStyle w:val="TAL"/>
            </w:pPr>
            <w:r w:rsidRPr="00E6516F">
              <w:t>-</w:t>
            </w:r>
          </w:p>
        </w:tc>
        <w:tc>
          <w:tcPr>
            <w:tcW w:w="567" w:type="dxa"/>
            <w:shd w:val="clear" w:color="auto" w:fill="auto"/>
          </w:tcPr>
          <w:p w14:paraId="40A80370" w14:textId="77777777" w:rsidR="0071087C" w:rsidRPr="00E6516F" w:rsidDel="000A343E" w:rsidRDefault="0071087C" w:rsidP="00174677">
            <w:pPr>
              <w:pStyle w:val="TAC"/>
            </w:pPr>
            <w:r w:rsidRPr="00E6516F">
              <w:t>-</w:t>
            </w:r>
          </w:p>
        </w:tc>
        <w:tc>
          <w:tcPr>
            <w:tcW w:w="892" w:type="dxa"/>
            <w:shd w:val="clear" w:color="auto" w:fill="auto"/>
          </w:tcPr>
          <w:p w14:paraId="0898C96A" w14:textId="77777777" w:rsidR="0071087C" w:rsidRPr="00E6516F" w:rsidDel="000A343E" w:rsidRDefault="0071087C" w:rsidP="00174677">
            <w:pPr>
              <w:pStyle w:val="TAC"/>
            </w:pPr>
            <w:r w:rsidRPr="00E6516F">
              <w:t>-</w:t>
            </w:r>
          </w:p>
        </w:tc>
      </w:tr>
      <w:tr w:rsidR="0071087C" w:rsidRPr="00E6516F" w:rsidDel="000A343E" w14:paraId="20050D8F" w14:textId="77777777" w:rsidTr="004312E8">
        <w:tc>
          <w:tcPr>
            <w:tcW w:w="649" w:type="dxa"/>
            <w:shd w:val="clear" w:color="auto" w:fill="auto"/>
          </w:tcPr>
          <w:p w14:paraId="24F7F5C5" w14:textId="77777777" w:rsidR="0071087C" w:rsidRPr="00E6516F" w:rsidDel="000A343E" w:rsidRDefault="0071087C" w:rsidP="00174677">
            <w:pPr>
              <w:pStyle w:val="TAC"/>
            </w:pPr>
            <w:r w:rsidRPr="00E6516F">
              <w:t>7</w:t>
            </w:r>
          </w:p>
        </w:tc>
        <w:tc>
          <w:tcPr>
            <w:tcW w:w="3970" w:type="dxa"/>
            <w:shd w:val="clear" w:color="auto" w:fill="auto"/>
          </w:tcPr>
          <w:p w14:paraId="579C4428" w14:textId="77777777" w:rsidR="0071087C" w:rsidRPr="00E6516F" w:rsidDel="000A343E"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an FD NOTIFICATION with disposition notification type "FILE DOWNLOAD REQUEST ACCEPTED"</w:t>
            </w:r>
            <w:r w:rsidRPr="00E6516F">
              <w:t xml:space="preserve"> for the FD message sent at step 3?</w:t>
            </w:r>
          </w:p>
        </w:tc>
        <w:tc>
          <w:tcPr>
            <w:tcW w:w="709" w:type="dxa"/>
            <w:shd w:val="clear" w:color="auto" w:fill="auto"/>
          </w:tcPr>
          <w:p w14:paraId="20EF9836" w14:textId="77777777" w:rsidR="0071087C" w:rsidRPr="00E6516F" w:rsidDel="000A343E" w:rsidRDefault="0071087C" w:rsidP="00174677">
            <w:pPr>
              <w:pStyle w:val="TAC"/>
            </w:pPr>
            <w:r w:rsidRPr="00E6516F">
              <w:t>-</w:t>
            </w:r>
          </w:p>
        </w:tc>
        <w:tc>
          <w:tcPr>
            <w:tcW w:w="2978" w:type="dxa"/>
            <w:shd w:val="clear" w:color="auto" w:fill="auto"/>
          </w:tcPr>
          <w:p w14:paraId="22AF15C1" w14:textId="77777777" w:rsidR="0071087C" w:rsidRPr="00E6516F" w:rsidDel="000A343E" w:rsidRDefault="0071087C" w:rsidP="00174677">
            <w:pPr>
              <w:pStyle w:val="TAL"/>
            </w:pPr>
            <w:r w:rsidRPr="00E6516F">
              <w:t>-</w:t>
            </w:r>
          </w:p>
        </w:tc>
        <w:tc>
          <w:tcPr>
            <w:tcW w:w="567" w:type="dxa"/>
            <w:shd w:val="clear" w:color="auto" w:fill="auto"/>
          </w:tcPr>
          <w:p w14:paraId="31E24131" w14:textId="77777777" w:rsidR="0071087C" w:rsidRPr="00E6516F" w:rsidDel="000A343E" w:rsidRDefault="0071087C" w:rsidP="00174677">
            <w:pPr>
              <w:pStyle w:val="TAC"/>
            </w:pPr>
            <w:r w:rsidRPr="00E6516F">
              <w:t>3</w:t>
            </w:r>
          </w:p>
        </w:tc>
        <w:tc>
          <w:tcPr>
            <w:tcW w:w="892" w:type="dxa"/>
            <w:shd w:val="clear" w:color="auto" w:fill="auto"/>
          </w:tcPr>
          <w:p w14:paraId="4FEBB17E" w14:textId="77777777" w:rsidR="0071087C" w:rsidRPr="00E6516F" w:rsidDel="000A343E" w:rsidRDefault="0071087C" w:rsidP="00174677">
            <w:pPr>
              <w:pStyle w:val="TAC"/>
            </w:pPr>
            <w:r w:rsidRPr="00E6516F">
              <w:t>P</w:t>
            </w:r>
          </w:p>
        </w:tc>
      </w:tr>
      <w:tr w:rsidR="0071087C" w:rsidRPr="00E6516F" w:rsidDel="000A343E" w14:paraId="5C2DC194" w14:textId="77777777" w:rsidTr="004312E8">
        <w:tc>
          <w:tcPr>
            <w:tcW w:w="649" w:type="dxa"/>
            <w:shd w:val="clear" w:color="auto" w:fill="auto"/>
          </w:tcPr>
          <w:p w14:paraId="7CE5F82B" w14:textId="77777777" w:rsidR="0071087C" w:rsidRPr="00E6516F" w:rsidDel="000A343E" w:rsidRDefault="0071087C" w:rsidP="00174677">
            <w:pPr>
              <w:pStyle w:val="TAC"/>
            </w:pPr>
            <w:r w:rsidRPr="00E6516F">
              <w:t>8</w:t>
            </w:r>
          </w:p>
        </w:tc>
        <w:tc>
          <w:tcPr>
            <w:tcW w:w="3970" w:type="dxa"/>
            <w:shd w:val="clear" w:color="auto" w:fill="auto"/>
          </w:tcPr>
          <w:p w14:paraId="1D6E85EE" w14:textId="77777777" w:rsidR="0071087C" w:rsidRPr="00E6516F" w:rsidDel="000A343E" w:rsidRDefault="0071087C" w:rsidP="00174677">
            <w:pPr>
              <w:pStyle w:val="TAL"/>
            </w:pPr>
            <w:r w:rsidRPr="00E6516F">
              <w:t>Void</w:t>
            </w:r>
          </w:p>
        </w:tc>
        <w:tc>
          <w:tcPr>
            <w:tcW w:w="709" w:type="dxa"/>
            <w:shd w:val="clear" w:color="auto" w:fill="auto"/>
          </w:tcPr>
          <w:p w14:paraId="3414BC20" w14:textId="77777777" w:rsidR="0071087C" w:rsidRPr="00E6516F" w:rsidDel="000A343E" w:rsidRDefault="0071087C" w:rsidP="00174677">
            <w:pPr>
              <w:pStyle w:val="TAC"/>
            </w:pPr>
            <w:r w:rsidRPr="00E6516F">
              <w:t>-</w:t>
            </w:r>
          </w:p>
        </w:tc>
        <w:tc>
          <w:tcPr>
            <w:tcW w:w="2978" w:type="dxa"/>
            <w:shd w:val="clear" w:color="auto" w:fill="auto"/>
          </w:tcPr>
          <w:p w14:paraId="1A81E81A" w14:textId="77777777" w:rsidR="0071087C" w:rsidRPr="00E6516F" w:rsidDel="000A343E" w:rsidRDefault="0071087C" w:rsidP="00174677">
            <w:pPr>
              <w:pStyle w:val="TAL"/>
            </w:pPr>
            <w:r w:rsidRPr="00E6516F">
              <w:t>-</w:t>
            </w:r>
          </w:p>
        </w:tc>
        <w:tc>
          <w:tcPr>
            <w:tcW w:w="567" w:type="dxa"/>
            <w:shd w:val="clear" w:color="auto" w:fill="auto"/>
          </w:tcPr>
          <w:p w14:paraId="04B1E412" w14:textId="77777777" w:rsidR="0071087C" w:rsidRPr="00E6516F" w:rsidDel="000A343E" w:rsidRDefault="0071087C" w:rsidP="00174677">
            <w:pPr>
              <w:pStyle w:val="TAC"/>
            </w:pPr>
            <w:r w:rsidRPr="00E6516F">
              <w:t>-</w:t>
            </w:r>
          </w:p>
        </w:tc>
        <w:tc>
          <w:tcPr>
            <w:tcW w:w="892" w:type="dxa"/>
            <w:shd w:val="clear" w:color="auto" w:fill="auto"/>
          </w:tcPr>
          <w:p w14:paraId="378749FA" w14:textId="77777777" w:rsidR="0071087C" w:rsidRPr="00E6516F" w:rsidDel="000A343E" w:rsidRDefault="0071087C" w:rsidP="00174677">
            <w:pPr>
              <w:pStyle w:val="TAC"/>
            </w:pPr>
            <w:r w:rsidRPr="00E6516F">
              <w:t>-</w:t>
            </w:r>
          </w:p>
        </w:tc>
      </w:tr>
      <w:tr w:rsidR="0071087C" w:rsidRPr="00E6516F" w14:paraId="466A8C09" w14:textId="77777777" w:rsidTr="00174677">
        <w:trPr>
          <w:trHeight w:val="467"/>
        </w:trPr>
        <w:tc>
          <w:tcPr>
            <w:tcW w:w="649" w:type="dxa"/>
            <w:tcBorders>
              <w:top w:val="single" w:sz="4" w:space="0" w:color="auto"/>
              <w:left w:val="single" w:sz="4" w:space="0" w:color="auto"/>
              <w:bottom w:val="single" w:sz="4" w:space="0" w:color="auto"/>
              <w:right w:val="single" w:sz="4" w:space="0" w:color="auto"/>
            </w:tcBorders>
            <w:hideMark/>
          </w:tcPr>
          <w:p w14:paraId="6B44F0C8" w14:textId="77777777" w:rsidR="0071087C" w:rsidRPr="00E6516F" w:rsidRDefault="0071087C" w:rsidP="00174677">
            <w:pPr>
              <w:pStyle w:val="TAC"/>
            </w:pPr>
            <w:r w:rsidRPr="00E6516F">
              <w:t>9</w:t>
            </w:r>
          </w:p>
        </w:tc>
        <w:tc>
          <w:tcPr>
            <w:tcW w:w="3970" w:type="dxa"/>
            <w:tcBorders>
              <w:top w:val="single" w:sz="4" w:space="0" w:color="auto"/>
              <w:left w:val="single" w:sz="4" w:space="0" w:color="auto"/>
              <w:bottom w:val="single" w:sz="4" w:space="0" w:color="auto"/>
              <w:right w:val="single" w:sz="4" w:space="0" w:color="auto"/>
            </w:tcBorders>
            <w:hideMark/>
          </w:tcPr>
          <w:p w14:paraId="4ED62A82"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that the remote Client has accepted the download?</w:t>
            </w:r>
          </w:p>
          <w:p w14:paraId="09298ED4" w14:textId="77777777" w:rsidR="0071087C" w:rsidRPr="00E6516F" w:rsidRDefault="0071087C" w:rsidP="00174677">
            <w:pPr>
              <w:pStyle w:val="TAL"/>
            </w:pPr>
            <w:r w:rsidRPr="00E6516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1A590713" w14:textId="77777777" w:rsidR="0071087C" w:rsidRPr="00E6516F" w:rsidRDefault="0071087C" w:rsidP="00174677">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6471363F" w14:textId="77777777" w:rsidR="0071087C" w:rsidRPr="00E6516F" w:rsidRDefault="0071087C" w:rsidP="00174677">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663B00A0" w14:textId="77777777" w:rsidR="0071087C" w:rsidRPr="00E6516F" w:rsidRDefault="0071087C" w:rsidP="00174677">
            <w:pPr>
              <w:pStyle w:val="TAC"/>
            </w:pPr>
            <w:r w:rsidRPr="00E6516F">
              <w:t>3</w:t>
            </w:r>
          </w:p>
        </w:tc>
        <w:tc>
          <w:tcPr>
            <w:tcW w:w="892" w:type="dxa"/>
            <w:tcBorders>
              <w:top w:val="single" w:sz="4" w:space="0" w:color="auto"/>
              <w:left w:val="single" w:sz="4" w:space="0" w:color="auto"/>
              <w:bottom w:val="single" w:sz="4" w:space="0" w:color="auto"/>
              <w:right w:val="single" w:sz="4" w:space="0" w:color="auto"/>
            </w:tcBorders>
            <w:hideMark/>
          </w:tcPr>
          <w:p w14:paraId="0093EFFE" w14:textId="77777777" w:rsidR="0071087C" w:rsidRPr="00E6516F" w:rsidRDefault="0071087C" w:rsidP="00174677">
            <w:pPr>
              <w:pStyle w:val="TAC"/>
            </w:pPr>
            <w:r w:rsidRPr="00E6516F">
              <w:t>P</w:t>
            </w:r>
          </w:p>
        </w:tc>
      </w:tr>
      <w:tr w:rsidR="0071087C" w:rsidRPr="00E6516F" w14:paraId="665F2C91" w14:textId="77777777" w:rsidTr="00174677">
        <w:tc>
          <w:tcPr>
            <w:tcW w:w="9765" w:type="dxa"/>
            <w:gridSpan w:val="6"/>
            <w:shd w:val="clear" w:color="auto" w:fill="auto"/>
          </w:tcPr>
          <w:p w14:paraId="008B07EC" w14:textId="77777777" w:rsidR="0071087C" w:rsidRPr="00E6516F" w:rsidRDefault="0071087C" w:rsidP="00174677">
            <w:pPr>
              <w:pStyle w:val="TAN"/>
            </w:pPr>
            <w:r w:rsidRPr="00E6516F">
              <w:t>NOTE 1:</w:t>
            </w:r>
            <w:r w:rsidRPr="00E6516F">
              <w:tab/>
              <w:t>This is expected to be done via a suitable implementation dependent MMI.</w:t>
            </w:r>
          </w:p>
          <w:p w14:paraId="70BB8EB8" w14:textId="77777777" w:rsidR="0071087C" w:rsidRPr="00E6516F" w:rsidRDefault="0071087C" w:rsidP="004312E8">
            <w:pPr>
              <w:pStyle w:val="TAN"/>
            </w:pPr>
            <w:r w:rsidRPr="00E6516F">
              <w:t>NOTE 2:</w:t>
            </w:r>
            <w:r w:rsidRPr="00E6516F">
              <w:tab/>
              <w:t>Test file 1 for CO FD as specified in annex A.2.1.</w:t>
            </w:r>
          </w:p>
        </w:tc>
      </w:tr>
    </w:tbl>
    <w:p w14:paraId="6C3DA87D" w14:textId="77777777" w:rsidR="0071087C" w:rsidRPr="00E6516F" w:rsidRDefault="0071087C" w:rsidP="0071087C"/>
    <w:p w14:paraId="1475C03E" w14:textId="77777777" w:rsidR="0071087C" w:rsidRPr="00E6516F" w:rsidRDefault="0071087C" w:rsidP="0071087C">
      <w:pPr>
        <w:pStyle w:val="H6"/>
      </w:pPr>
      <w:bookmarkStart w:id="1016" w:name="_Toc52782441"/>
      <w:bookmarkStart w:id="1017" w:name="_Toc52783052"/>
      <w:bookmarkStart w:id="1018" w:name="_Toc59042921"/>
      <w:r w:rsidRPr="00E6516F">
        <w:t>6.2.7.3.3</w:t>
      </w:r>
      <w:r w:rsidRPr="00E6516F">
        <w:tab/>
        <w:t>Specific message contents</w:t>
      </w:r>
      <w:bookmarkEnd w:id="1016"/>
      <w:bookmarkEnd w:id="1017"/>
      <w:bookmarkEnd w:id="1018"/>
    </w:p>
    <w:p w14:paraId="045CD5AE" w14:textId="77777777" w:rsidR="0071087C" w:rsidRPr="00E6516F" w:rsidRDefault="0071087C" w:rsidP="004312E8">
      <w:pPr>
        <w:pStyle w:val="TH"/>
      </w:pPr>
      <w:r w:rsidRPr="00E6516F">
        <w:t>Table 6.2.7.3.3-1..6: Void</w:t>
      </w:r>
    </w:p>
    <w:p w14:paraId="77021D90" w14:textId="77777777" w:rsidR="00B93CA2" w:rsidRPr="00E6516F" w:rsidRDefault="00B93CA2" w:rsidP="00B93CA2"/>
    <w:p w14:paraId="73B797F0" w14:textId="78F9BCC5" w:rsidR="0071087C" w:rsidRPr="00E6516F" w:rsidRDefault="0071087C" w:rsidP="0071087C">
      <w:pPr>
        <w:pStyle w:val="TH"/>
      </w:pPr>
      <w:r w:rsidRPr="00E6516F">
        <w:t xml:space="preserve">Table 6.2.7.3.3-7: HTTP POST (step 3, Table 6.2.7.3.2-1; </w:t>
      </w:r>
      <w:r w:rsidRPr="00E6516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4E66E121"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654CCD25" w14:textId="77777777" w:rsidR="0071087C" w:rsidRPr="00E6516F" w:rsidRDefault="0071087C" w:rsidP="00174677">
            <w:pPr>
              <w:pStyle w:val="TAL"/>
            </w:pPr>
            <w:r w:rsidRPr="00E6516F">
              <w:t>Derivation Path: TS 36.579-1 [2], Table 5.5.4.3-1, condition FD_HTTP</w:t>
            </w:r>
          </w:p>
        </w:tc>
      </w:tr>
      <w:tr w:rsidR="0071087C" w:rsidRPr="00E6516F" w14:paraId="325D1AC3"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4E83BAB6"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9EB7A7"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19F84BDA"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658296ED"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5DE4ECCB" w14:textId="77777777" w:rsidR="0071087C" w:rsidRPr="00E6516F" w:rsidRDefault="0071087C" w:rsidP="00174677">
            <w:pPr>
              <w:pStyle w:val="TAH"/>
            </w:pPr>
            <w:r w:rsidRPr="00E6516F">
              <w:t>Condition</w:t>
            </w:r>
          </w:p>
        </w:tc>
      </w:tr>
      <w:tr w:rsidR="0071087C" w:rsidRPr="00E6516F" w14:paraId="3FA6FBB9"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0BD7B937" w14:textId="77777777" w:rsidR="0071087C" w:rsidRPr="00E6516F" w:rsidRDefault="0071087C" w:rsidP="00174677">
            <w:pPr>
              <w:pStyle w:val="TAL"/>
              <w:rPr>
                <w:rFonts w:cs="Arial"/>
                <w:b/>
                <w:bCs/>
                <w:szCs w:val="18"/>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DE9172B"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222AC28F"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D76BE31"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F6B3A43" w14:textId="77777777" w:rsidR="0071087C" w:rsidRPr="00E6516F" w:rsidRDefault="0071087C" w:rsidP="00174677">
            <w:pPr>
              <w:pStyle w:val="TAL"/>
            </w:pPr>
          </w:p>
        </w:tc>
      </w:tr>
      <w:tr w:rsidR="0071087C" w:rsidRPr="00E6516F" w14:paraId="2D0BFE2B" w14:textId="77777777" w:rsidTr="004312E8">
        <w:tc>
          <w:tcPr>
            <w:tcW w:w="2837" w:type="dxa"/>
            <w:vAlign w:val="center"/>
          </w:tcPr>
          <w:p w14:paraId="0413CAD1" w14:textId="77777777" w:rsidR="0071087C" w:rsidRPr="00E6516F" w:rsidRDefault="0071087C" w:rsidP="00174677">
            <w:pPr>
              <w:pStyle w:val="TAL"/>
              <w:rPr>
                <w:b/>
                <w:bCs/>
              </w:rPr>
            </w:pPr>
            <w:r w:rsidRPr="00E6516F">
              <w:t xml:space="preserve">  MIME body part</w:t>
            </w:r>
          </w:p>
        </w:tc>
        <w:tc>
          <w:tcPr>
            <w:tcW w:w="2127" w:type="dxa"/>
          </w:tcPr>
          <w:p w14:paraId="065868E7" w14:textId="77777777" w:rsidR="0071087C" w:rsidRPr="00E6516F" w:rsidRDefault="0071087C" w:rsidP="00174677">
            <w:pPr>
              <w:pStyle w:val="TAL"/>
            </w:pPr>
          </w:p>
        </w:tc>
        <w:tc>
          <w:tcPr>
            <w:tcW w:w="2127" w:type="dxa"/>
          </w:tcPr>
          <w:p w14:paraId="08BD2982"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5BEE0D8F"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68AFCAB" w14:textId="77777777" w:rsidR="0071087C" w:rsidRPr="00E6516F" w:rsidRDefault="0071087C" w:rsidP="00174677">
            <w:pPr>
              <w:pStyle w:val="TAL"/>
            </w:pPr>
          </w:p>
        </w:tc>
      </w:tr>
      <w:tr w:rsidR="0071087C" w:rsidRPr="00E6516F" w14:paraId="77376D34" w14:textId="77777777" w:rsidTr="004312E8">
        <w:tc>
          <w:tcPr>
            <w:tcW w:w="2837" w:type="dxa"/>
          </w:tcPr>
          <w:p w14:paraId="40228D7D" w14:textId="77777777" w:rsidR="0071087C" w:rsidRPr="00E6516F" w:rsidRDefault="0071087C" w:rsidP="00174677">
            <w:pPr>
              <w:pStyle w:val="TAL"/>
              <w:rPr>
                <w:b/>
                <w:bCs/>
              </w:rPr>
            </w:pPr>
            <w:r w:rsidRPr="00E6516F">
              <w:t xml:space="preserve">    MIME-part-body</w:t>
            </w:r>
          </w:p>
        </w:tc>
        <w:tc>
          <w:tcPr>
            <w:tcW w:w="2127" w:type="dxa"/>
          </w:tcPr>
          <w:p w14:paraId="089AD466" w14:textId="77777777" w:rsidR="0071087C" w:rsidRPr="00E6516F" w:rsidRDefault="0071087C" w:rsidP="00174677">
            <w:pPr>
              <w:pStyle w:val="TAL"/>
            </w:pPr>
            <w:r w:rsidRPr="00E6516F">
              <w:t>MCData-Info as described in Table 6.2.7.3.3-8</w:t>
            </w:r>
          </w:p>
        </w:tc>
        <w:tc>
          <w:tcPr>
            <w:tcW w:w="2127" w:type="dxa"/>
          </w:tcPr>
          <w:p w14:paraId="36D2F451"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5F3A828"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7F86F379" w14:textId="77777777" w:rsidR="0071087C" w:rsidRPr="00E6516F" w:rsidRDefault="0071087C" w:rsidP="00174677">
            <w:pPr>
              <w:pStyle w:val="TAL"/>
            </w:pPr>
          </w:p>
        </w:tc>
      </w:tr>
    </w:tbl>
    <w:p w14:paraId="7D9C54B6" w14:textId="77777777" w:rsidR="0071087C" w:rsidRPr="00E6516F" w:rsidRDefault="0071087C" w:rsidP="0071087C"/>
    <w:p w14:paraId="716AB975" w14:textId="77777777" w:rsidR="0071087C" w:rsidRPr="00E6516F" w:rsidRDefault="0071087C" w:rsidP="0071087C">
      <w:pPr>
        <w:pStyle w:val="TH"/>
      </w:pPr>
      <w:r w:rsidRPr="00E6516F">
        <w:t>Table 6.2.7.3.3-8: MCDATA-Info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5B5C9FAC"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659BAB6" w14:textId="77777777" w:rsidR="0071087C" w:rsidRPr="00E6516F" w:rsidRDefault="0071087C" w:rsidP="00174677">
            <w:pPr>
              <w:pStyle w:val="TAL"/>
              <w:rPr>
                <w:rFonts w:cs="Arial"/>
                <w:szCs w:val="18"/>
              </w:rPr>
            </w:pPr>
            <w:r w:rsidRPr="00E6516F">
              <w:rPr>
                <w:rFonts w:cs="Arial"/>
                <w:szCs w:val="18"/>
              </w:rPr>
              <w:t>Derivation Path: TS 36.579-1 [2], Table 5.5.3.2.1-3</w:t>
            </w:r>
          </w:p>
        </w:tc>
      </w:tr>
      <w:tr w:rsidR="0071087C" w:rsidRPr="00E6516F" w14:paraId="48F9537C"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B66753C"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AC39EA"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E36ABEA"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26DE4AE"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CEADBA7" w14:textId="77777777" w:rsidR="0071087C" w:rsidRPr="00E6516F" w:rsidRDefault="0071087C" w:rsidP="00174677">
            <w:pPr>
              <w:pStyle w:val="TAH"/>
              <w:rPr>
                <w:bCs/>
              </w:rPr>
            </w:pPr>
            <w:r w:rsidRPr="00E6516F">
              <w:rPr>
                <w:bCs/>
              </w:rPr>
              <w:t>Condition</w:t>
            </w:r>
          </w:p>
        </w:tc>
      </w:tr>
      <w:tr w:rsidR="0071087C" w:rsidRPr="00E6516F" w14:paraId="2D01D22D"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0049045" w14:textId="77777777" w:rsidR="0071087C" w:rsidRPr="00E6516F" w:rsidRDefault="0071087C" w:rsidP="00174677">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6A1F60D5"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50D2CD4E"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21B01D4"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121E959" w14:textId="77777777" w:rsidR="0071087C" w:rsidRPr="00E6516F" w:rsidRDefault="0071087C" w:rsidP="00174677">
            <w:pPr>
              <w:pStyle w:val="TAL"/>
            </w:pPr>
          </w:p>
        </w:tc>
      </w:tr>
      <w:tr w:rsidR="0071087C" w:rsidRPr="00E6516F" w14:paraId="22D29384"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39E8CFD4" w14:textId="77777777" w:rsidR="0071087C" w:rsidRPr="00E6516F" w:rsidRDefault="0071087C" w:rsidP="00174677">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3379DCCC"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5183D59"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DF664DB"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0882A7C" w14:textId="77777777" w:rsidR="0071087C" w:rsidRPr="00E6516F" w:rsidRDefault="0071087C" w:rsidP="00174677">
            <w:pPr>
              <w:pStyle w:val="TAL"/>
            </w:pPr>
          </w:p>
        </w:tc>
      </w:tr>
      <w:tr w:rsidR="0071087C" w:rsidRPr="00E6516F" w14:paraId="14478D5E"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371F8D6" w14:textId="77777777" w:rsidR="0071087C" w:rsidRPr="00E6516F" w:rsidRDefault="0071087C" w:rsidP="00174677">
            <w:pPr>
              <w:pStyle w:val="TAL"/>
              <w:rPr>
                <w:rFonts w:cs="Arial"/>
                <w:szCs w:val="18"/>
              </w:rPr>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4663E0F7" w14:textId="77777777" w:rsidR="0071087C" w:rsidRPr="00E6516F" w:rsidRDefault="0071087C" w:rsidP="00174677">
            <w:pPr>
              <w:pStyle w:val="TAL"/>
              <w:rPr>
                <w:lang w:eastAsia="ko-KR"/>
              </w:rPr>
            </w:pPr>
            <w:r w:rsidRPr="00E6516F">
              <w:rPr>
                <w:lang w:eastAsia="ko-KR"/>
              </w:rPr>
              <w:t>"</w:t>
            </w:r>
            <w:r w:rsidRPr="00E6516F">
              <w:t>group-fd</w:t>
            </w:r>
            <w:r w:rsidRPr="00E6516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00BA388E"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3184461"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503F7D5" w14:textId="77777777" w:rsidR="0071087C" w:rsidRPr="00E6516F" w:rsidRDefault="0071087C" w:rsidP="00174677">
            <w:pPr>
              <w:pStyle w:val="TAL"/>
            </w:pPr>
          </w:p>
        </w:tc>
      </w:tr>
      <w:tr w:rsidR="0071087C" w:rsidRPr="00E6516F" w14:paraId="2E5EAE00"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807185B" w14:textId="77777777" w:rsidR="0071087C" w:rsidRPr="00E6516F" w:rsidRDefault="0071087C" w:rsidP="00174677">
            <w:pPr>
              <w:pStyle w:val="TAL"/>
            </w:pPr>
            <w:r w:rsidRPr="00E6516F">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14:paraId="633E204A" w14:textId="731BBEEE" w:rsidR="0071087C" w:rsidRPr="00E6516F" w:rsidRDefault="0071087C" w:rsidP="00174677">
            <w:pPr>
              <w:pStyle w:val="TAL"/>
              <w:rPr>
                <w:lang w:eastAsia="ko-KR"/>
              </w:rPr>
            </w:pPr>
            <w:r w:rsidRPr="00E6516F">
              <w:t>px_MCData_Group_A_ID</w:t>
            </w:r>
          </w:p>
        </w:tc>
        <w:tc>
          <w:tcPr>
            <w:tcW w:w="2127" w:type="dxa"/>
            <w:tcBorders>
              <w:top w:val="single" w:sz="4" w:space="0" w:color="auto"/>
              <w:left w:val="single" w:sz="4" w:space="0" w:color="auto"/>
              <w:bottom w:val="single" w:sz="4" w:space="0" w:color="auto"/>
              <w:right w:val="single" w:sz="4" w:space="0" w:color="auto"/>
            </w:tcBorders>
          </w:tcPr>
          <w:p w14:paraId="6169B0CA" w14:textId="77777777" w:rsidR="0071087C" w:rsidRPr="00E6516F" w:rsidRDefault="0071087C" w:rsidP="00174677">
            <w:pPr>
              <w:pStyle w:val="TAL"/>
            </w:pPr>
            <w:r w:rsidRPr="00E6516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2EB02387"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64FCC55" w14:textId="77777777" w:rsidR="0071087C" w:rsidRPr="00E6516F" w:rsidRDefault="0071087C" w:rsidP="00174677">
            <w:pPr>
              <w:pStyle w:val="TAL"/>
            </w:pPr>
          </w:p>
        </w:tc>
      </w:tr>
      <w:tr w:rsidR="0071087C" w:rsidRPr="00E6516F" w14:paraId="1866CF8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145F6AB" w14:textId="77777777" w:rsidR="0071087C" w:rsidRPr="00E6516F" w:rsidRDefault="0071087C" w:rsidP="00174677">
            <w:pPr>
              <w:pStyle w:val="TAL"/>
            </w:pPr>
            <w:r w:rsidRPr="00E6516F">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7414A83A" w14:textId="0A78AA99" w:rsidR="0071087C" w:rsidRPr="00E6516F" w:rsidRDefault="0071087C" w:rsidP="00174677">
            <w:pPr>
              <w:pStyle w:val="TAL"/>
              <w:rPr>
                <w:lang w:eastAsia="ko-KR"/>
              </w:rPr>
            </w:pPr>
            <w:r w:rsidRPr="00E6516F">
              <w:t>px_MCData_ID_User_A</w:t>
            </w:r>
          </w:p>
        </w:tc>
        <w:tc>
          <w:tcPr>
            <w:tcW w:w="2127" w:type="dxa"/>
            <w:tcBorders>
              <w:top w:val="single" w:sz="4" w:space="0" w:color="auto"/>
              <w:left w:val="single" w:sz="4" w:space="0" w:color="auto"/>
              <w:bottom w:val="single" w:sz="4" w:space="0" w:color="auto"/>
              <w:right w:val="single" w:sz="4" w:space="0" w:color="auto"/>
            </w:tcBorders>
          </w:tcPr>
          <w:p w14:paraId="5786BC6B" w14:textId="77777777" w:rsidR="0071087C" w:rsidRPr="00E6516F" w:rsidRDefault="0071087C" w:rsidP="00174677">
            <w:pPr>
              <w:pStyle w:val="TAL"/>
            </w:pPr>
            <w:r w:rsidRPr="00E6516F">
              <w:t>NOTE: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66F74A48"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7E99E33" w14:textId="77777777" w:rsidR="0071087C" w:rsidRPr="00E6516F" w:rsidRDefault="0071087C" w:rsidP="00174677">
            <w:pPr>
              <w:pStyle w:val="TAL"/>
            </w:pPr>
          </w:p>
        </w:tc>
      </w:tr>
    </w:tbl>
    <w:p w14:paraId="5B6CC2F9" w14:textId="77777777" w:rsidR="0071087C" w:rsidRPr="00E6516F" w:rsidRDefault="0071087C" w:rsidP="0071087C"/>
    <w:p w14:paraId="7680B65A" w14:textId="5235660E" w:rsidR="0071087C" w:rsidRPr="00E6516F" w:rsidRDefault="0071087C" w:rsidP="0071087C">
      <w:pPr>
        <w:pStyle w:val="TH"/>
      </w:pPr>
      <w:r w:rsidRPr="00E6516F">
        <w:t>Table 6.2.7.3.3-9: Void</w:t>
      </w:r>
    </w:p>
    <w:p w14:paraId="4939C2E3" w14:textId="77777777" w:rsidR="00B93CA2" w:rsidRPr="00E6516F" w:rsidRDefault="00B93CA2" w:rsidP="00B93CA2"/>
    <w:p w14:paraId="7D99D852" w14:textId="1FCBBE24" w:rsidR="0071087C" w:rsidRPr="00E6516F" w:rsidRDefault="0071087C" w:rsidP="0071087C">
      <w:pPr>
        <w:pStyle w:val="TH"/>
      </w:pPr>
      <w:r w:rsidRPr="00E6516F">
        <w:t>Table 6.2.7.3.3-10: HTTP 201 Created (step 3, Table 6.2.7.3.2-1;</w:t>
      </w:r>
      <w:r w:rsidRPr="00E6516F">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0B30C4FE" w14:textId="77777777" w:rsidTr="004312E8">
        <w:tc>
          <w:tcPr>
            <w:tcW w:w="9645" w:type="dxa"/>
            <w:tcBorders>
              <w:top w:val="single" w:sz="4" w:space="0" w:color="auto"/>
              <w:left w:val="single" w:sz="4" w:space="0" w:color="auto"/>
              <w:bottom w:val="single" w:sz="4" w:space="0" w:color="auto"/>
              <w:right w:val="single" w:sz="4" w:space="0" w:color="auto"/>
            </w:tcBorders>
          </w:tcPr>
          <w:p w14:paraId="120CAC0A" w14:textId="77777777" w:rsidR="0071087C" w:rsidRPr="00E6516F" w:rsidRDefault="0071087C" w:rsidP="00174677">
            <w:pPr>
              <w:pStyle w:val="TAL"/>
            </w:pPr>
            <w:r w:rsidRPr="00E6516F">
              <w:t>Derivation Path: TS 36.579-1 [2], Table 5.5.4.7-1, condition FD_HTTP</w:t>
            </w:r>
          </w:p>
        </w:tc>
      </w:tr>
    </w:tbl>
    <w:p w14:paraId="49CB4A9A" w14:textId="77777777" w:rsidR="0071087C" w:rsidRPr="00E6516F" w:rsidRDefault="0071087C" w:rsidP="0071087C"/>
    <w:p w14:paraId="16F9D508" w14:textId="664A2632" w:rsidR="0071087C" w:rsidRPr="00E6516F" w:rsidRDefault="0071087C" w:rsidP="0071087C">
      <w:pPr>
        <w:pStyle w:val="TH"/>
      </w:pPr>
      <w:r w:rsidRPr="00E6516F">
        <w:t xml:space="preserve">Table 6.2.7.3.3-11: SIP MESSAGE (step 3, Table 6.2.7.3.2-1; </w:t>
      </w:r>
      <w:r w:rsidRPr="00E6516F">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69980B09"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096E5AA4" w14:textId="77777777" w:rsidR="0071087C" w:rsidRPr="00E6516F" w:rsidRDefault="0071087C" w:rsidP="00174677">
            <w:pPr>
              <w:pStyle w:val="TAL"/>
              <w:rPr>
                <w:rFonts w:cs="Arial"/>
                <w:szCs w:val="18"/>
              </w:rPr>
            </w:pPr>
            <w:r w:rsidRPr="00E6516F">
              <w:rPr>
                <w:rFonts w:cs="Arial"/>
                <w:szCs w:val="18"/>
              </w:rPr>
              <w:t>Derivation Path: TS 36.579-1 [2], Table 5.5.2.7.1-1, condition MCDATA_FD, MCDATA_SIGNALLING</w:t>
            </w:r>
          </w:p>
        </w:tc>
      </w:tr>
      <w:tr w:rsidR="0071087C" w:rsidRPr="00E6516F" w14:paraId="2FBA8594"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6CD398A"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252DB0"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F568882"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5BFDFAE"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CF50B2D" w14:textId="77777777" w:rsidR="0071087C" w:rsidRPr="00E6516F" w:rsidRDefault="0071087C" w:rsidP="00174677">
            <w:pPr>
              <w:pStyle w:val="TAH"/>
              <w:rPr>
                <w:bCs/>
              </w:rPr>
            </w:pPr>
            <w:r w:rsidRPr="00E6516F">
              <w:rPr>
                <w:bCs/>
              </w:rPr>
              <w:t>Condition</w:t>
            </w:r>
          </w:p>
        </w:tc>
      </w:tr>
      <w:tr w:rsidR="0071087C" w:rsidRPr="00E6516F" w14:paraId="7E619110"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74CFBD64"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0A18EFA"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0F6EB28"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BA82B4F"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923E01" w14:textId="77777777" w:rsidR="0071087C" w:rsidRPr="00E6516F" w:rsidRDefault="0071087C" w:rsidP="00174677">
            <w:pPr>
              <w:pStyle w:val="TAL"/>
            </w:pPr>
          </w:p>
        </w:tc>
      </w:tr>
      <w:tr w:rsidR="0071087C" w:rsidRPr="00E6516F" w14:paraId="0CD85958"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000717D0"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B2949ED"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A05C7E3"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AD23F2E"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ECEC13E" w14:textId="77777777" w:rsidR="0071087C" w:rsidRPr="00E6516F" w:rsidRDefault="0071087C" w:rsidP="00174677">
            <w:pPr>
              <w:pStyle w:val="TAL"/>
            </w:pPr>
          </w:p>
        </w:tc>
      </w:tr>
      <w:tr w:rsidR="0071087C" w:rsidRPr="00E6516F" w14:paraId="576C3ADF" w14:textId="77777777" w:rsidTr="004312E8">
        <w:tc>
          <w:tcPr>
            <w:tcW w:w="2837" w:type="dxa"/>
            <w:tcBorders>
              <w:top w:val="single" w:sz="4" w:space="0" w:color="auto"/>
              <w:left w:val="single" w:sz="4" w:space="0" w:color="auto"/>
              <w:bottom w:val="single" w:sz="4" w:space="0" w:color="auto"/>
              <w:right w:val="single" w:sz="4" w:space="0" w:color="auto"/>
            </w:tcBorders>
          </w:tcPr>
          <w:p w14:paraId="62E83525" w14:textId="77777777" w:rsidR="0071087C" w:rsidRPr="00E6516F" w:rsidRDefault="0071087C" w:rsidP="00174677">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14BC4C8" w14:textId="77777777" w:rsidR="0071087C" w:rsidRPr="00E6516F" w:rsidRDefault="0071087C" w:rsidP="00174677">
            <w:pPr>
              <w:pStyle w:val="TAL"/>
            </w:pPr>
            <w:r w:rsidRPr="00E6516F">
              <w:t>MCData-Info as described in Table 6.2.7.3.3-12</w:t>
            </w:r>
          </w:p>
        </w:tc>
        <w:tc>
          <w:tcPr>
            <w:tcW w:w="2127" w:type="dxa"/>
            <w:tcBorders>
              <w:top w:val="single" w:sz="4" w:space="0" w:color="auto"/>
              <w:left w:val="single" w:sz="4" w:space="0" w:color="auto"/>
              <w:bottom w:val="single" w:sz="4" w:space="0" w:color="auto"/>
              <w:right w:val="single" w:sz="4" w:space="0" w:color="auto"/>
            </w:tcBorders>
          </w:tcPr>
          <w:p w14:paraId="52C8D531"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DA79CE7"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23B4900" w14:textId="77777777" w:rsidR="0071087C" w:rsidRPr="00E6516F" w:rsidRDefault="0071087C" w:rsidP="00174677">
            <w:pPr>
              <w:pStyle w:val="TAL"/>
            </w:pPr>
          </w:p>
        </w:tc>
      </w:tr>
      <w:tr w:rsidR="0071087C" w:rsidRPr="00E6516F" w14:paraId="188E014F" w14:textId="77777777" w:rsidTr="004312E8">
        <w:tc>
          <w:tcPr>
            <w:tcW w:w="2837" w:type="dxa"/>
            <w:vAlign w:val="center"/>
          </w:tcPr>
          <w:p w14:paraId="6E1B6DDA" w14:textId="77777777" w:rsidR="0071087C" w:rsidRPr="00E6516F" w:rsidRDefault="0071087C" w:rsidP="00174677">
            <w:pPr>
              <w:pStyle w:val="TAL"/>
              <w:rPr>
                <w:b/>
                <w:bCs/>
              </w:rPr>
            </w:pPr>
            <w:r w:rsidRPr="00E6516F">
              <w:t xml:space="preserve">  MIME body part</w:t>
            </w:r>
          </w:p>
        </w:tc>
        <w:tc>
          <w:tcPr>
            <w:tcW w:w="2127" w:type="dxa"/>
            <w:vAlign w:val="center"/>
          </w:tcPr>
          <w:p w14:paraId="2D52332A" w14:textId="77777777" w:rsidR="0071087C" w:rsidRPr="00E6516F" w:rsidRDefault="0071087C" w:rsidP="00174677">
            <w:pPr>
              <w:pStyle w:val="TAL"/>
            </w:pPr>
          </w:p>
        </w:tc>
        <w:tc>
          <w:tcPr>
            <w:tcW w:w="2127" w:type="dxa"/>
            <w:tcBorders>
              <w:bottom w:val="single" w:sz="4" w:space="0" w:color="auto"/>
            </w:tcBorders>
          </w:tcPr>
          <w:p w14:paraId="4581AC8C"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AC54BFB"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009CD9" w14:textId="77777777" w:rsidR="0071087C" w:rsidRPr="00E6516F" w:rsidRDefault="0071087C" w:rsidP="00174677">
            <w:pPr>
              <w:pStyle w:val="TAL"/>
            </w:pPr>
          </w:p>
        </w:tc>
      </w:tr>
      <w:tr w:rsidR="0071087C" w:rsidRPr="00E6516F" w14:paraId="6ADE69A0" w14:textId="77777777" w:rsidTr="004312E8">
        <w:tc>
          <w:tcPr>
            <w:tcW w:w="2837" w:type="dxa"/>
          </w:tcPr>
          <w:p w14:paraId="1AD4EA53" w14:textId="77777777" w:rsidR="0071087C" w:rsidRPr="00E6516F" w:rsidRDefault="0071087C" w:rsidP="00174677">
            <w:pPr>
              <w:pStyle w:val="TAL"/>
              <w:rPr>
                <w:b/>
                <w:bCs/>
              </w:rPr>
            </w:pPr>
            <w:r w:rsidRPr="00E6516F">
              <w:t xml:space="preserve">    MIME-part-body</w:t>
            </w:r>
          </w:p>
        </w:tc>
        <w:tc>
          <w:tcPr>
            <w:tcW w:w="2127" w:type="dxa"/>
          </w:tcPr>
          <w:p w14:paraId="752E3596" w14:textId="77777777" w:rsidR="0071087C" w:rsidRPr="00E6516F" w:rsidRDefault="0071087C" w:rsidP="00174677">
            <w:pPr>
              <w:pStyle w:val="TAL"/>
            </w:pPr>
            <w:r w:rsidRPr="00E6516F">
              <w:t>MCData Protected Payload Message containing FD SIGNALLING PAYLOAD as described in Table 6.2.7.3.3-13</w:t>
            </w:r>
          </w:p>
        </w:tc>
        <w:tc>
          <w:tcPr>
            <w:tcW w:w="2127" w:type="dxa"/>
            <w:tcBorders>
              <w:bottom w:val="single" w:sz="4" w:space="0" w:color="auto"/>
            </w:tcBorders>
          </w:tcPr>
          <w:p w14:paraId="08CAA79E"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18D1012"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BAE5ACD" w14:textId="77777777" w:rsidR="0071087C" w:rsidRPr="00E6516F" w:rsidRDefault="0071087C" w:rsidP="00174677">
            <w:pPr>
              <w:pStyle w:val="TAL"/>
            </w:pPr>
          </w:p>
        </w:tc>
      </w:tr>
    </w:tbl>
    <w:p w14:paraId="6690F3EF" w14:textId="77777777" w:rsidR="0071087C" w:rsidRPr="00E6516F" w:rsidRDefault="0071087C" w:rsidP="0071087C"/>
    <w:p w14:paraId="61EB0D29" w14:textId="77777777" w:rsidR="0071087C" w:rsidRPr="00E6516F" w:rsidRDefault="0071087C" w:rsidP="0071087C">
      <w:pPr>
        <w:pStyle w:val="TH"/>
      </w:pPr>
      <w:r w:rsidRPr="00E6516F">
        <w:t>Table 6.2.7.3.3-12: MCDATA-Info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627E9B39" w14:textId="77777777" w:rsidTr="004312E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164C8F8"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5.5.3.2.2-3, condition MCD_grp</w:t>
            </w:r>
          </w:p>
        </w:tc>
      </w:tr>
      <w:tr w:rsidR="0071087C" w:rsidRPr="00E6516F" w14:paraId="45FBA024"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2E15BE56"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33C0E9"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7C720D"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8303A89"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D425D22" w14:textId="77777777" w:rsidR="0071087C" w:rsidRPr="00E6516F" w:rsidRDefault="0071087C" w:rsidP="00174677">
            <w:pPr>
              <w:pStyle w:val="TAH"/>
              <w:rPr>
                <w:bCs/>
              </w:rPr>
            </w:pPr>
            <w:r w:rsidRPr="00E6516F">
              <w:rPr>
                <w:bCs/>
              </w:rPr>
              <w:t>Condition</w:t>
            </w:r>
          </w:p>
        </w:tc>
      </w:tr>
      <w:tr w:rsidR="0071087C" w:rsidRPr="00E6516F" w14:paraId="45B22846"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613B6728" w14:textId="77777777" w:rsidR="0071087C" w:rsidRPr="00E6516F" w:rsidRDefault="0071087C" w:rsidP="00174677">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3EF160D1"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4D1C125C"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8F9247E"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8F9E425" w14:textId="77777777" w:rsidR="0071087C" w:rsidRPr="00E6516F" w:rsidRDefault="0071087C" w:rsidP="00174677">
            <w:pPr>
              <w:pStyle w:val="TAL"/>
            </w:pPr>
          </w:p>
        </w:tc>
      </w:tr>
      <w:tr w:rsidR="0071087C" w:rsidRPr="00E6516F" w14:paraId="360D271B"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5EBFCE2F" w14:textId="77777777" w:rsidR="0071087C" w:rsidRPr="00E6516F" w:rsidRDefault="0071087C" w:rsidP="00174677">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F55C939"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9157BFB"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84211CA"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49B168C5" w14:textId="77777777" w:rsidR="0071087C" w:rsidRPr="00E6516F" w:rsidRDefault="0071087C" w:rsidP="00174677">
            <w:pPr>
              <w:pStyle w:val="TAL"/>
            </w:pPr>
          </w:p>
        </w:tc>
      </w:tr>
      <w:tr w:rsidR="0071087C" w:rsidRPr="00E6516F" w14:paraId="0FD840A8"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31A212F9" w14:textId="77777777" w:rsidR="0071087C" w:rsidRPr="00E6516F" w:rsidRDefault="0071087C" w:rsidP="00174677">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31BE9DF8" w14:textId="77777777" w:rsidR="0071087C" w:rsidRPr="00E6516F" w:rsidRDefault="0071087C" w:rsidP="00174677">
            <w:pPr>
              <w:pStyle w:val="TAL"/>
            </w:pPr>
            <w:r w:rsidRPr="00E6516F">
              <w:rPr>
                <w:lang w:eastAsia="ko-KR"/>
              </w:rPr>
              <w:t>"</w:t>
            </w:r>
            <w:r w:rsidRPr="00E6516F">
              <w:t>group-fd</w:t>
            </w:r>
            <w:r w:rsidRPr="00E6516F">
              <w:rPr>
                <w:lang w:eastAsia="ko-KR"/>
              </w:rPr>
              <w:t>"</w:t>
            </w:r>
          </w:p>
        </w:tc>
        <w:tc>
          <w:tcPr>
            <w:tcW w:w="2127" w:type="dxa"/>
            <w:tcBorders>
              <w:top w:val="single" w:sz="4" w:space="0" w:color="auto"/>
              <w:left w:val="single" w:sz="4" w:space="0" w:color="auto"/>
              <w:bottom w:val="single" w:sz="4" w:space="0" w:color="auto"/>
              <w:right w:val="single" w:sz="4" w:space="0" w:color="auto"/>
            </w:tcBorders>
          </w:tcPr>
          <w:p w14:paraId="78BEFFD1"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268F521"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F90C4BD" w14:textId="77777777" w:rsidR="0071087C" w:rsidRPr="00E6516F" w:rsidRDefault="0071087C" w:rsidP="00174677">
            <w:pPr>
              <w:pStyle w:val="TAL"/>
            </w:pPr>
          </w:p>
        </w:tc>
      </w:tr>
    </w:tbl>
    <w:p w14:paraId="4AEB980D" w14:textId="77777777" w:rsidR="0071087C" w:rsidRPr="00E6516F" w:rsidRDefault="0071087C" w:rsidP="0071087C"/>
    <w:p w14:paraId="4B34F5E0" w14:textId="77777777" w:rsidR="0071087C" w:rsidRPr="00E6516F" w:rsidRDefault="0071087C" w:rsidP="0071087C">
      <w:pPr>
        <w:pStyle w:val="TH"/>
      </w:pPr>
      <w:r w:rsidRPr="00E6516F">
        <w:t>Table 6.2.7.3.3-13: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505A5F5E"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49C97355" w14:textId="77777777" w:rsidR="0071087C" w:rsidRPr="00E6516F" w:rsidRDefault="0071087C" w:rsidP="00174677">
            <w:pPr>
              <w:pStyle w:val="TAL"/>
              <w:rPr>
                <w:rFonts w:cs="Arial"/>
                <w:szCs w:val="18"/>
              </w:rPr>
            </w:pPr>
            <w:r w:rsidRPr="00E6516F">
              <w:rPr>
                <w:rFonts w:cs="Arial"/>
                <w:szCs w:val="18"/>
              </w:rPr>
              <w:t>Derivation Path: TS 36.579-1 [2], Table 5.5.3.8.5-1, condition FD_HTTP</w:t>
            </w:r>
          </w:p>
        </w:tc>
      </w:tr>
      <w:tr w:rsidR="0071087C" w:rsidRPr="00E6516F" w14:paraId="2AE6B4B2"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85FB4A8"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A25C08"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B1984A"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52C329D"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B9E81CF" w14:textId="77777777" w:rsidR="0071087C" w:rsidRPr="00E6516F" w:rsidRDefault="0071087C" w:rsidP="00174677">
            <w:pPr>
              <w:pStyle w:val="TAH"/>
              <w:rPr>
                <w:bCs/>
              </w:rPr>
            </w:pPr>
            <w:r w:rsidRPr="00E6516F">
              <w:rPr>
                <w:bCs/>
              </w:rPr>
              <w:t>Condition</w:t>
            </w:r>
          </w:p>
        </w:tc>
      </w:tr>
      <w:tr w:rsidR="0071087C" w:rsidRPr="00E6516F" w14:paraId="63B04649" w14:textId="77777777" w:rsidTr="00174677">
        <w:tc>
          <w:tcPr>
            <w:tcW w:w="2837" w:type="dxa"/>
            <w:tcBorders>
              <w:top w:val="single" w:sz="4" w:space="0" w:color="auto"/>
              <w:left w:val="single" w:sz="4" w:space="0" w:color="auto"/>
              <w:bottom w:val="single" w:sz="4" w:space="0" w:color="auto"/>
              <w:right w:val="single" w:sz="4" w:space="0" w:color="auto"/>
            </w:tcBorders>
          </w:tcPr>
          <w:p w14:paraId="6FAEE9FA" w14:textId="77777777" w:rsidR="0071087C" w:rsidRPr="00E6516F" w:rsidRDefault="0071087C" w:rsidP="00174677">
            <w:pPr>
              <w:pStyle w:val="TAL"/>
            </w:pPr>
            <w:r w:rsidRPr="00E6516F">
              <w:t>FD disposition request type</w:t>
            </w:r>
          </w:p>
        </w:tc>
        <w:tc>
          <w:tcPr>
            <w:tcW w:w="2127" w:type="dxa"/>
            <w:tcBorders>
              <w:top w:val="single" w:sz="4" w:space="0" w:color="auto"/>
              <w:left w:val="single" w:sz="4" w:space="0" w:color="auto"/>
              <w:bottom w:val="single" w:sz="4" w:space="0" w:color="auto"/>
              <w:right w:val="single" w:sz="4" w:space="0" w:color="auto"/>
            </w:tcBorders>
          </w:tcPr>
          <w:p w14:paraId="24530971" w14:textId="77777777" w:rsidR="0071087C" w:rsidRPr="00E6516F" w:rsidRDefault="0071087C" w:rsidP="00174677">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209E0400" w14:textId="77777777" w:rsidR="0071087C" w:rsidRPr="00E6516F" w:rsidRDefault="0071087C" w:rsidP="00174677">
            <w:pPr>
              <w:pStyle w:val="TAL"/>
            </w:pPr>
            <w:r w:rsidRPr="00E6516F">
              <w:t>no disposition request</w:t>
            </w:r>
          </w:p>
        </w:tc>
        <w:tc>
          <w:tcPr>
            <w:tcW w:w="1419" w:type="dxa"/>
            <w:tcBorders>
              <w:top w:val="single" w:sz="4" w:space="0" w:color="auto"/>
              <w:left w:val="single" w:sz="4" w:space="0" w:color="auto"/>
              <w:bottom w:val="single" w:sz="4" w:space="0" w:color="auto"/>
              <w:right w:val="single" w:sz="4" w:space="0" w:color="auto"/>
            </w:tcBorders>
          </w:tcPr>
          <w:p w14:paraId="690C4692"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6FC2F53" w14:textId="77777777" w:rsidR="0071087C" w:rsidRPr="00E6516F" w:rsidRDefault="0071087C" w:rsidP="00174677">
            <w:pPr>
              <w:pStyle w:val="TAL"/>
            </w:pPr>
          </w:p>
        </w:tc>
      </w:tr>
      <w:tr w:rsidR="0071087C" w:rsidRPr="00E6516F" w14:paraId="4499AEA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C855521" w14:textId="77777777" w:rsidR="0071087C" w:rsidRPr="00E6516F" w:rsidRDefault="0071087C" w:rsidP="00174677">
            <w:pPr>
              <w:pStyle w:val="TAL"/>
              <w:rPr>
                <w:rFonts w:cs="Arial"/>
                <w:szCs w:val="18"/>
              </w:rPr>
            </w:pPr>
            <w:r w:rsidRPr="00E6516F">
              <w:t>Mandatory download</w:t>
            </w:r>
          </w:p>
        </w:tc>
        <w:tc>
          <w:tcPr>
            <w:tcW w:w="2127" w:type="dxa"/>
            <w:tcBorders>
              <w:top w:val="single" w:sz="4" w:space="0" w:color="auto"/>
              <w:left w:val="single" w:sz="4" w:space="0" w:color="auto"/>
              <w:bottom w:val="single" w:sz="4" w:space="0" w:color="auto"/>
              <w:right w:val="single" w:sz="4" w:space="0" w:color="auto"/>
            </w:tcBorders>
          </w:tcPr>
          <w:p w14:paraId="221FC16F" w14:textId="03E56B02" w:rsidR="0071087C" w:rsidRPr="00E6516F" w:rsidRDefault="0071087C" w:rsidP="00174677">
            <w:pPr>
              <w:pStyle w:val="TAL"/>
            </w:pPr>
            <w:r w:rsidRPr="00E6516F">
              <w:t>'0001'B</w:t>
            </w:r>
          </w:p>
        </w:tc>
        <w:tc>
          <w:tcPr>
            <w:tcW w:w="2127" w:type="dxa"/>
            <w:tcBorders>
              <w:top w:val="single" w:sz="4" w:space="0" w:color="auto"/>
              <w:left w:val="single" w:sz="4" w:space="0" w:color="auto"/>
              <w:bottom w:val="single" w:sz="4" w:space="0" w:color="auto"/>
              <w:right w:val="single" w:sz="4" w:space="0" w:color="auto"/>
            </w:tcBorders>
          </w:tcPr>
          <w:p w14:paraId="374C8F46" w14:textId="1346DDB5" w:rsidR="0071087C" w:rsidRPr="00E6516F" w:rsidRDefault="0071087C" w:rsidP="00174677">
            <w:pPr>
              <w:pStyle w:val="TAL"/>
            </w:pPr>
            <w:r w:rsidRPr="00E6516F">
              <w:t>MANDATORY DOWNLOAD</w:t>
            </w:r>
          </w:p>
        </w:tc>
        <w:tc>
          <w:tcPr>
            <w:tcW w:w="1419" w:type="dxa"/>
            <w:tcBorders>
              <w:top w:val="single" w:sz="4" w:space="0" w:color="auto"/>
              <w:left w:val="single" w:sz="4" w:space="0" w:color="auto"/>
              <w:bottom w:val="single" w:sz="4" w:space="0" w:color="auto"/>
              <w:right w:val="single" w:sz="4" w:space="0" w:color="auto"/>
            </w:tcBorders>
          </w:tcPr>
          <w:p w14:paraId="0F214301" w14:textId="77777777" w:rsidR="0071087C" w:rsidRPr="00E6516F" w:rsidRDefault="0071087C" w:rsidP="00174677">
            <w:pPr>
              <w:pStyle w:val="TAL"/>
            </w:pPr>
            <w:r w:rsidRPr="00E6516F">
              <w:t>TS 24.282 [31] clause 15.2.16</w:t>
            </w:r>
          </w:p>
        </w:tc>
        <w:tc>
          <w:tcPr>
            <w:tcW w:w="1135" w:type="dxa"/>
            <w:tcBorders>
              <w:top w:val="single" w:sz="4" w:space="0" w:color="auto"/>
              <w:left w:val="single" w:sz="4" w:space="0" w:color="auto"/>
              <w:bottom w:val="single" w:sz="4" w:space="0" w:color="auto"/>
              <w:right w:val="single" w:sz="4" w:space="0" w:color="auto"/>
            </w:tcBorders>
          </w:tcPr>
          <w:p w14:paraId="0A143749" w14:textId="77777777" w:rsidR="0071087C" w:rsidRPr="00E6516F" w:rsidRDefault="0071087C" w:rsidP="00174677">
            <w:pPr>
              <w:pStyle w:val="TAL"/>
            </w:pPr>
          </w:p>
        </w:tc>
      </w:tr>
    </w:tbl>
    <w:p w14:paraId="56CE3347" w14:textId="77777777" w:rsidR="0071087C" w:rsidRPr="00E6516F" w:rsidRDefault="0071087C" w:rsidP="0071087C"/>
    <w:p w14:paraId="3F92193D" w14:textId="77777777" w:rsidR="0071087C" w:rsidRPr="00E6516F" w:rsidRDefault="0071087C" w:rsidP="0071087C">
      <w:pPr>
        <w:pStyle w:val="TH"/>
      </w:pPr>
      <w:r w:rsidRPr="00E6516F">
        <w:t>Table 6.2.7.3.3-14: SIP MESSAGE (step 7, Table 6.2.7.3.2-1;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21678A01"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62DF08F5" w14:textId="77777777" w:rsidR="0071087C" w:rsidRPr="00E6516F" w:rsidRDefault="0071087C" w:rsidP="00174677">
            <w:pPr>
              <w:pStyle w:val="TAL"/>
              <w:rPr>
                <w:rFonts w:cs="Arial"/>
                <w:szCs w:val="18"/>
              </w:rPr>
            </w:pPr>
            <w:r w:rsidRPr="00E6516F">
              <w:rPr>
                <w:rFonts w:cs="Arial"/>
                <w:szCs w:val="18"/>
              </w:rPr>
              <w:t>Derivation Path: TS 36.579-1 [2], Table 5.5.2.7.2-1, condition MCDATA_FD, MCDATA_SIGNALLING</w:t>
            </w:r>
          </w:p>
        </w:tc>
      </w:tr>
      <w:tr w:rsidR="0071087C" w:rsidRPr="00E6516F" w14:paraId="22FBB4B0"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00E71642"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4D869E"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322E6D"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12BAE10"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3C18AEF" w14:textId="77777777" w:rsidR="0071087C" w:rsidRPr="00E6516F" w:rsidRDefault="0071087C" w:rsidP="00174677">
            <w:pPr>
              <w:pStyle w:val="TAH"/>
              <w:rPr>
                <w:bCs/>
              </w:rPr>
            </w:pPr>
            <w:r w:rsidRPr="00E6516F">
              <w:rPr>
                <w:bCs/>
              </w:rPr>
              <w:t>Condition</w:t>
            </w:r>
          </w:p>
        </w:tc>
      </w:tr>
      <w:tr w:rsidR="0071087C" w:rsidRPr="00E6516F" w14:paraId="357E09C0"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1E78A993"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60E2C8B"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8CF968E"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ECF990F"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2F9543" w14:textId="77777777" w:rsidR="0071087C" w:rsidRPr="00E6516F" w:rsidRDefault="0071087C" w:rsidP="00174677">
            <w:pPr>
              <w:pStyle w:val="TAL"/>
            </w:pPr>
          </w:p>
        </w:tc>
      </w:tr>
      <w:tr w:rsidR="0071087C" w:rsidRPr="00E6516F" w14:paraId="762EB328"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3F48DF7F"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9B2CF52"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0BC861DF"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15F5CC3"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27679E2" w14:textId="77777777" w:rsidR="0071087C" w:rsidRPr="00E6516F" w:rsidRDefault="0071087C" w:rsidP="00174677">
            <w:pPr>
              <w:pStyle w:val="TAL"/>
            </w:pPr>
          </w:p>
        </w:tc>
      </w:tr>
      <w:tr w:rsidR="0071087C" w:rsidRPr="00E6516F" w14:paraId="79C2302B" w14:textId="77777777" w:rsidTr="004312E8">
        <w:tc>
          <w:tcPr>
            <w:tcW w:w="2837" w:type="dxa"/>
            <w:tcBorders>
              <w:top w:val="single" w:sz="4" w:space="0" w:color="auto"/>
              <w:left w:val="single" w:sz="4" w:space="0" w:color="auto"/>
              <w:bottom w:val="single" w:sz="4" w:space="0" w:color="auto"/>
              <w:right w:val="single" w:sz="4" w:space="0" w:color="auto"/>
            </w:tcBorders>
          </w:tcPr>
          <w:p w14:paraId="789C007C" w14:textId="77777777" w:rsidR="0071087C" w:rsidRPr="00E6516F" w:rsidRDefault="0071087C" w:rsidP="00174677">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3CB9819" w14:textId="77777777" w:rsidR="0071087C" w:rsidRPr="00E6516F" w:rsidRDefault="0071087C" w:rsidP="00174677">
            <w:pPr>
              <w:pStyle w:val="TAL"/>
            </w:pPr>
            <w:r w:rsidRPr="00E6516F">
              <w:t>MCData-Info as described in Table 6.2.1.3.3-15</w:t>
            </w:r>
          </w:p>
        </w:tc>
        <w:tc>
          <w:tcPr>
            <w:tcW w:w="2127" w:type="dxa"/>
            <w:tcBorders>
              <w:top w:val="single" w:sz="4" w:space="0" w:color="auto"/>
              <w:left w:val="single" w:sz="4" w:space="0" w:color="auto"/>
              <w:bottom w:val="single" w:sz="4" w:space="0" w:color="auto"/>
              <w:right w:val="single" w:sz="4" w:space="0" w:color="auto"/>
            </w:tcBorders>
          </w:tcPr>
          <w:p w14:paraId="0496C516"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71393D7"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51B7772" w14:textId="77777777" w:rsidR="0071087C" w:rsidRPr="00E6516F" w:rsidRDefault="0071087C" w:rsidP="00174677">
            <w:pPr>
              <w:pStyle w:val="TAL"/>
            </w:pPr>
          </w:p>
        </w:tc>
      </w:tr>
      <w:tr w:rsidR="0071087C" w:rsidRPr="00E6516F" w14:paraId="13EB1C2B" w14:textId="77777777" w:rsidTr="004312E8">
        <w:tc>
          <w:tcPr>
            <w:tcW w:w="2837" w:type="dxa"/>
            <w:vAlign w:val="center"/>
          </w:tcPr>
          <w:p w14:paraId="29BEE712" w14:textId="77777777" w:rsidR="0071087C" w:rsidRPr="00E6516F" w:rsidRDefault="0071087C" w:rsidP="00174677">
            <w:pPr>
              <w:pStyle w:val="TAL"/>
              <w:rPr>
                <w:b/>
                <w:bCs/>
              </w:rPr>
            </w:pPr>
            <w:r w:rsidRPr="00E6516F">
              <w:t xml:space="preserve">  MIME body part</w:t>
            </w:r>
          </w:p>
        </w:tc>
        <w:tc>
          <w:tcPr>
            <w:tcW w:w="2127" w:type="dxa"/>
            <w:vAlign w:val="center"/>
          </w:tcPr>
          <w:p w14:paraId="1BB36459" w14:textId="77777777" w:rsidR="0071087C" w:rsidRPr="00E6516F" w:rsidRDefault="0071087C" w:rsidP="00174677">
            <w:pPr>
              <w:pStyle w:val="TAL"/>
            </w:pPr>
          </w:p>
        </w:tc>
        <w:tc>
          <w:tcPr>
            <w:tcW w:w="2127" w:type="dxa"/>
          </w:tcPr>
          <w:p w14:paraId="4C1D76C2"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161D4CF"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12DC4FE" w14:textId="77777777" w:rsidR="0071087C" w:rsidRPr="00E6516F" w:rsidRDefault="0071087C" w:rsidP="00174677">
            <w:pPr>
              <w:pStyle w:val="TAL"/>
            </w:pPr>
          </w:p>
        </w:tc>
      </w:tr>
      <w:tr w:rsidR="0071087C" w:rsidRPr="00E6516F" w14:paraId="6736050F" w14:textId="77777777" w:rsidTr="004312E8">
        <w:tc>
          <w:tcPr>
            <w:tcW w:w="2837" w:type="dxa"/>
          </w:tcPr>
          <w:p w14:paraId="3DA45392" w14:textId="77777777" w:rsidR="0071087C" w:rsidRPr="00E6516F" w:rsidRDefault="0071087C" w:rsidP="00174677">
            <w:pPr>
              <w:pStyle w:val="TAL"/>
              <w:rPr>
                <w:b/>
                <w:bCs/>
              </w:rPr>
            </w:pPr>
            <w:r w:rsidRPr="00E6516F">
              <w:t xml:space="preserve">    MIME-part-body</w:t>
            </w:r>
          </w:p>
        </w:tc>
        <w:tc>
          <w:tcPr>
            <w:tcW w:w="2127" w:type="dxa"/>
          </w:tcPr>
          <w:p w14:paraId="6426D97C" w14:textId="77777777" w:rsidR="0071087C" w:rsidRPr="00E6516F" w:rsidRDefault="0071087C" w:rsidP="00174677">
            <w:pPr>
              <w:pStyle w:val="TAL"/>
            </w:pPr>
            <w:r w:rsidRPr="00E6516F">
              <w:t>MCData Protected Payload Message containing FD NOTIFICATION from the SS as described in Table 6.2.3.3.3-17</w:t>
            </w:r>
          </w:p>
        </w:tc>
        <w:tc>
          <w:tcPr>
            <w:tcW w:w="2127" w:type="dxa"/>
          </w:tcPr>
          <w:p w14:paraId="417254E5"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A2FAFC7"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775648" w14:textId="77777777" w:rsidR="0071087C" w:rsidRPr="00E6516F" w:rsidRDefault="0071087C" w:rsidP="00174677">
            <w:pPr>
              <w:pStyle w:val="TAL"/>
            </w:pPr>
          </w:p>
        </w:tc>
      </w:tr>
    </w:tbl>
    <w:p w14:paraId="4F676ADA" w14:textId="77777777" w:rsidR="0071087C" w:rsidRPr="00E6516F" w:rsidRDefault="0071087C" w:rsidP="0071087C"/>
    <w:p w14:paraId="4D7B0982" w14:textId="77777777" w:rsidR="0071087C" w:rsidRPr="00E6516F" w:rsidRDefault="0071087C" w:rsidP="0071087C">
      <w:pPr>
        <w:pStyle w:val="TH"/>
      </w:pPr>
      <w:r w:rsidRPr="00E6516F">
        <w:t>Table 6.2.7.3.3-15: MCDATA-Info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23695E56"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42891AD"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5.5.3.2.2-3</w:t>
            </w:r>
          </w:p>
        </w:tc>
      </w:tr>
      <w:tr w:rsidR="0071087C" w:rsidRPr="00E6516F" w14:paraId="11BAD24E"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C54BD78"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F56F38"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B8B440"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3E7CD4B"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EBBB27A" w14:textId="77777777" w:rsidR="0071087C" w:rsidRPr="00E6516F" w:rsidRDefault="0071087C" w:rsidP="00174677">
            <w:pPr>
              <w:pStyle w:val="TAH"/>
              <w:rPr>
                <w:bCs/>
              </w:rPr>
            </w:pPr>
            <w:r w:rsidRPr="00E6516F">
              <w:rPr>
                <w:bCs/>
              </w:rPr>
              <w:t>Condition</w:t>
            </w:r>
          </w:p>
        </w:tc>
      </w:tr>
      <w:tr w:rsidR="0071087C" w:rsidRPr="00E6516F" w14:paraId="56E4D4E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722C7F6" w14:textId="77777777" w:rsidR="0071087C" w:rsidRPr="00E6516F" w:rsidRDefault="0071087C" w:rsidP="00174677">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1C5E091A"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5E8FF107"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31E776D"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2D8814A" w14:textId="77777777" w:rsidR="0071087C" w:rsidRPr="00E6516F" w:rsidRDefault="0071087C" w:rsidP="00174677">
            <w:pPr>
              <w:pStyle w:val="TAL"/>
            </w:pPr>
          </w:p>
        </w:tc>
      </w:tr>
      <w:tr w:rsidR="0071087C" w:rsidRPr="00E6516F" w14:paraId="04367E25"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3C8F777" w14:textId="77777777" w:rsidR="0071087C" w:rsidRPr="00E6516F" w:rsidRDefault="0071087C" w:rsidP="00174677">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FCA5DA1"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4176DBAE"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7D67529"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49595C4B" w14:textId="77777777" w:rsidR="0071087C" w:rsidRPr="00E6516F" w:rsidRDefault="0071087C" w:rsidP="00174677">
            <w:pPr>
              <w:pStyle w:val="TAL"/>
            </w:pPr>
          </w:p>
        </w:tc>
      </w:tr>
      <w:tr w:rsidR="0071087C" w:rsidRPr="00E6516F" w14:paraId="46BC2B33" w14:textId="77777777" w:rsidTr="004312E8">
        <w:tc>
          <w:tcPr>
            <w:tcW w:w="2837" w:type="dxa"/>
          </w:tcPr>
          <w:p w14:paraId="3991FD33" w14:textId="77777777" w:rsidR="0071087C" w:rsidRPr="00E6516F" w:rsidRDefault="0071087C" w:rsidP="00174677">
            <w:pPr>
              <w:pStyle w:val="TAL"/>
            </w:pPr>
            <w:r w:rsidRPr="00E6516F">
              <w:t xml:space="preserve">    mcdata-calling-group-id</w:t>
            </w:r>
          </w:p>
        </w:tc>
        <w:tc>
          <w:tcPr>
            <w:tcW w:w="2127" w:type="dxa"/>
          </w:tcPr>
          <w:p w14:paraId="30AB6A5D" w14:textId="77777777" w:rsidR="0071087C" w:rsidRPr="00E6516F" w:rsidRDefault="0071087C" w:rsidP="00174677">
            <w:pPr>
              <w:pStyle w:val="TAL"/>
            </w:pPr>
            <w:r w:rsidRPr="00E6516F">
              <w:rPr>
                <w:lang w:eastAsia="ko-KR"/>
              </w:rPr>
              <w:t>Encrypted &lt;mcdata-calling-group-id&gt; with mcdataURI set to px_MCData_Group_A_ID</w:t>
            </w:r>
          </w:p>
        </w:tc>
        <w:tc>
          <w:tcPr>
            <w:tcW w:w="2127" w:type="dxa"/>
            <w:tcBorders>
              <w:top w:val="single" w:sz="4" w:space="0" w:color="auto"/>
              <w:bottom w:val="single" w:sz="4" w:space="0" w:color="auto"/>
            </w:tcBorders>
          </w:tcPr>
          <w:p w14:paraId="3B1C4DA6" w14:textId="77777777" w:rsidR="0071087C" w:rsidRPr="00E6516F" w:rsidRDefault="0071087C" w:rsidP="00174677">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47DBA74E"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0AE388C" w14:textId="77777777" w:rsidR="0071087C" w:rsidRPr="00E6516F" w:rsidRDefault="0071087C" w:rsidP="00174677">
            <w:pPr>
              <w:pStyle w:val="TAL"/>
            </w:pPr>
          </w:p>
        </w:tc>
      </w:tr>
    </w:tbl>
    <w:p w14:paraId="54BB2ADB" w14:textId="77777777" w:rsidR="0071087C" w:rsidRPr="00E6516F" w:rsidRDefault="0071087C" w:rsidP="0071087C"/>
    <w:p w14:paraId="2B67EA54" w14:textId="77777777" w:rsidR="0071087C" w:rsidRPr="00E6516F" w:rsidRDefault="0071087C" w:rsidP="0071087C">
      <w:pPr>
        <w:pStyle w:val="TH"/>
      </w:pPr>
      <w:r w:rsidRPr="00E6516F">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18854A72"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4C955907" w14:textId="77777777" w:rsidR="0071087C" w:rsidRPr="00E6516F" w:rsidRDefault="0071087C" w:rsidP="00174677">
            <w:pPr>
              <w:pStyle w:val="TAL"/>
              <w:rPr>
                <w:rFonts w:cs="Arial"/>
                <w:szCs w:val="18"/>
              </w:rPr>
            </w:pPr>
            <w:r w:rsidRPr="00E6516F">
              <w:rPr>
                <w:rFonts w:cs="Arial"/>
                <w:szCs w:val="18"/>
              </w:rPr>
              <w:t>Derivation Path: TS 36.579-1 [2], Table 5.5.3.8.8-1, condition FD_ACCEPTED</w:t>
            </w:r>
          </w:p>
        </w:tc>
      </w:tr>
    </w:tbl>
    <w:p w14:paraId="2E3E42EA" w14:textId="77777777" w:rsidR="0071087C" w:rsidRPr="00E6516F" w:rsidRDefault="0071087C" w:rsidP="0071087C"/>
    <w:p w14:paraId="2599E05A" w14:textId="77777777" w:rsidR="0071087C" w:rsidRPr="00E6516F" w:rsidRDefault="0071087C" w:rsidP="0071087C">
      <w:pPr>
        <w:pStyle w:val="Heading3"/>
      </w:pPr>
      <w:bookmarkStart w:id="1019" w:name="_Toc42507365"/>
      <w:bookmarkStart w:id="1020" w:name="_Toc52307896"/>
      <w:bookmarkStart w:id="1021" w:name="_Toc52782442"/>
      <w:bookmarkStart w:id="1022" w:name="_Toc52783053"/>
      <w:bookmarkStart w:id="1023" w:name="_Toc59042922"/>
      <w:bookmarkStart w:id="1024" w:name="_Toc75459157"/>
      <w:bookmarkStart w:id="1025" w:name="_Toc90630597"/>
      <w:bookmarkStart w:id="1026" w:name="_Toc100778804"/>
      <w:bookmarkStart w:id="1027" w:name="_Toc101286135"/>
      <w:bookmarkStart w:id="1028" w:name="_Toc522499819"/>
      <w:bookmarkStart w:id="1029" w:name="_Toc25610672"/>
      <w:bookmarkStart w:id="1030" w:name="_Toc106817721"/>
      <w:bookmarkStart w:id="1031" w:name="_Toc106817846"/>
      <w:bookmarkEnd w:id="997"/>
      <w:bookmarkEnd w:id="998"/>
      <w:r w:rsidRPr="00E6516F">
        <w:t>6.2.8</w:t>
      </w:r>
      <w:r w:rsidRPr="00E6516F">
        <w:tab/>
        <w:t>On-network / File Distribution (FD) / FD Using HTTP / Group Standalone FD / Mandatory Download / Without Disposition Request / Client Terminated (CT)</w:t>
      </w:r>
      <w:bookmarkEnd w:id="1019"/>
      <w:bookmarkEnd w:id="1020"/>
      <w:bookmarkEnd w:id="1021"/>
      <w:bookmarkEnd w:id="1022"/>
      <w:bookmarkEnd w:id="1023"/>
      <w:bookmarkEnd w:id="1024"/>
      <w:bookmarkEnd w:id="1025"/>
      <w:bookmarkEnd w:id="1026"/>
      <w:bookmarkEnd w:id="1027"/>
      <w:bookmarkEnd w:id="1030"/>
      <w:bookmarkEnd w:id="1031"/>
    </w:p>
    <w:p w14:paraId="1B40B244" w14:textId="77777777" w:rsidR="0071087C" w:rsidRPr="00E6516F" w:rsidRDefault="0071087C" w:rsidP="0071087C">
      <w:pPr>
        <w:pStyle w:val="H6"/>
      </w:pPr>
      <w:bookmarkStart w:id="1032" w:name="_Toc52782443"/>
      <w:bookmarkStart w:id="1033" w:name="_Toc52783054"/>
      <w:bookmarkStart w:id="1034" w:name="_Toc59042923"/>
      <w:r w:rsidRPr="00E6516F">
        <w:t>6.2.8.1</w:t>
      </w:r>
      <w:r w:rsidRPr="00E6516F">
        <w:tab/>
        <w:t>Test Purpose (TP)</w:t>
      </w:r>
      <w:bookmarkEnd w:id="1032"/>
      <w:bookmarkEnd w:id="1033"/>
      <w:bookmarkEnd w:id="1034"/>
    </w:p>
    <w:p w14:paraId="1C039ED1" w14:textId="77777777" w:rsidR="0071087C" w:rsidRPr="00E6516F" w:rsidRDefault="0071087C" w:rsidP="0071087C">
      <w:pPr>
        <w:pStyle w:val="H6"/>
      </w:pPr>
      <w:r w:rsidRPr="00E6516F">
        <w:t>(1)</w:t>
      </w:r>
    </w:p>
    <w:p w14:paraId="51F06FAC"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0FF8F8B9"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5D6A7F83"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MESSAGE message for a group standalone FD message with a mandatory download and without a disposition request }</w:t>
      </w:r>
    </w:p>
    <w:p w14:paraId="59AAA82B"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notifies the MCDATA User about the incoming FD request and that the file identified by file URL in the Payload data in the Payload IE will be downloaded automatically </w:t>
      </w:r>
      <w:r w:rsidRPr="00E6516F">
        <w:rPr>
          <w:b/>
          <w:bCs/>
          <w:noProof w:val="0"/>
        </w:rPr>
        <w:t>and</w:t>
      </w:r>
      <w:r w:rsidRPr="00E6516F">
        <w:rPr>
          <w:noProof w:val="0"/>
        </w:rPr>
        <w:t xml:space="preserve"> generates an FD NOTIFICATION indicating acceptance of the FD request </w:t>
      </w:r>
      <w:r w:rsidRPr="00E6516F">
        <w:rPr>
          <w:b/>
          <w:bCs/>
          <w:noProof w:val="0"/>
        </w:rPr>
        <w:t>and</w:t>
      </w:r>
      <w:r w:rsidRPr="00E6516F">
        <w:rPr>
          <w:noProof w:val="0"/>
        </w:rPr>
        <w:t xml:space="preserve"> attempts to download the file with an HTTP GET message }</w:t>
      </w:r>
    </w:p>
    <w:p w14:paraId="030262D3" w14:textId="77777777" w:rsidR="0071087C" w:rsidRPr="00E6516F" w:rsidRDefault="0071087C" w:rsidP="0071087C">
      <w:pPr>
        <w:pStyle w:val="PL"/>
        <w:rPr>
          <w:noProof w:val="0"/>
        </w:rPr>
      </w:pPr>
      <w:r w:rsidRPr="00E6516F">
        <w:rPr>
          <w:noProof w:val="0"/>
        </w:rPr>
        <w:t xml:space="preserve">            }</w:t>
      </w:r>
    </w:p>
    <w:p w14:paraId="0D95ED08" w14:textId="77777777" w:rsidR="0071087C" w:rsidRPr="00E6516F" w:rsidRDefault="0071087C" w:rsidP="0071087C">
      <w:pPr>
        <w:pStyle w:val="PL"/>
        <w:rPr>
          <w:noProof w:val="0"/>
        </w:rPr>
      </w:pPr>
    </w:p>
    <w:p w14:paraId="4BB2FE1C" w14:textId="77777777" w:rsidR="0071087C" w:rsidRPr="00E6516F" w:rsidRDefault="0071087C" w:rsidP="0071087C">
      <w:pPr>
        <w:pStyle w:val="H6"/>
      </w:pPr>
      <w:r w:rsidRPr="00E6516F">
        <w:t>(2)</w:t>
      </w:r>
    </w:p>
    <w:p w14:paraId="2CCB5D7A"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started to download the file by sending an HTTP GET message }</w:t>
      </w:r>
    </w:p>
    <w:p w14:paraId="10CDDAFA"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44567180"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has successfully downloaded the file }</w:t>
      </w:r>
    </w:p>
    <w:p w14:paraId="434D1CAF"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notifies the MCDATA User that the file has successfully downloaded }</w:t>
      </w:r>
    </w:p>
    <w:p w14:paraId="00522F9C" w14:textId="77777777" w:rsidR="0071087C" w:rsidRPr="00E6516F" w:rsidRDefault="0071087C" w:rsidP="0071087C">
      <w:pPr>
        <w:pStyle w:val="PL"/>
        <w:rPr>
          <w:noProof w:val="0"/>
        </w:rPr>
      </w:pPr>
      <w:r w:rsidRPr="00E6516F">
        <w:rPr>
          <w:noProof w:val="0"/>
        </w:rPr>
        <w:t xml:space="preserve">            }</w:t>
      </w:r>
    </w:p>
    <w:p w14:paraId="6BF91277" w14:textId="77777777" w:rsidR="0071087C" w:rsidRPr="00E6516F" w:rsidRDefault="0071087C" w:rsidP="0071087C">
      <w:pPr>
        <w:pStyle w:val="PL"/>
        <w:rPr>
          <w:noProof w:val="0"/>
        </w:rPr>
      </w:pPr>
    </w:p>
    <w:p w14:paraId="4D46522C" w14:textId="77777777" w:rsidR="0071087C" w:rsidRPr="00E6516F" w:rsidRDefault="0071087C" w:rsidP="0071087C">
      <w:pPr>
        <w:pStyle w:val="H6"/>
      </w:pPr>
      <w:bookmarkStart w:id="1035" w:name="_Toc52782444"/>
      <w:bookmarkStart w:id="1036" w:name="_Toc52783055"/>
      <w:bookmarkStart w:id="1037" w:name="_Toc59042924"/>
      <w:r w:rsidRPr="00E6516F">
        <w:t>6.2.8.2</w:t>
      </w:r>
      <w:r w:rsidRPr="00E6516F">
        <w:tab/>
        <w:t>Conformance requirements</w:t>
      </w:r>
      <w:bookmarkEnd w:id="1035"/>
      <w:bookmarkEnd w:id="1036"/>
      <w:bookmarkEnd w:id="1037"/>
    </w:p>
    <w:p w14:paraId="1DCB3C46" w14:textId="77777777" w:rsidR="0071087C" w:rsidRPr="00E6516F" w:rsidRDefault="0071087C" w:rsidP="0071087C">
      <w:r w:rsidRPr="00E6516F">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8D41E8D" w14:textId="77777777" w:rsidR="0071087C" w:rsidRPr="00E6516F" w:rsidRDefault="0071087C" w:rsidP="0071087C">
      <w:r w:rsidRPr="00E6516F">
        <w:t>[TS 24.282, clause 10.2.4.2.2]</w:t>
      </w:r>
    </w:p>
    <w:p w14:paraId="1CA4C7E3" w14:textId="77777777" w:rsidR="0071087C" w:rsidRPr="00E6516F" w:rsidRDefault="0071087C" w:rsidP="0071087C">
      <w:r w:rsidRPr="00E6516F">
        <w:t>Upon receipt of a "SIP MESSAGE request for FD using HTTP for terminating MCData client", the MCData client:</w:t>
      </w:r>
    </w:p>
    <w:p w14:paraId="78951FEF" w14:textId="77777777" w:rsidR="0071087C" w:rsidRPr="00E6516F" w:rsidRDefault="0071087C" w:rsidP="0071087C">
      <w:pPr>
        <w:pStyle w:val="B10"/>
      </w:pPr>
      <w:r w:rsidRPr="00E6516F">
        <w:t>1)</w:t>
      </w:r>
      <w:r w:rsidRPr="00E6516F">
        <w:tab/>
        <w:t>may reject the SIP MESSAGE request if there are not enough resources to handle the SIP MESSAGE request;</w:t>
      </w:r>
    </w:p>
    <w:p w14:paraId="0BF7172D" w14:textId="77777777" w:rsidR="0071087C" w:rsidRPr="00E6516F" w:rsidRDefault="0071087C" w:rsidP="0071087C">
      <w:pPr>
        <w:pStyle w:val="B10"/>
        <w:rPr>
          <w:lang w:eastAsia="ko-KR"/>
        </w:rPr>
      </w:pPr>
      <w:r w:rsidRPr="00E6516F">
        <w:rPr>
          <w:lang w:eastAsia="ko-KR"/>
        </w:rPr>
        <w:t>2)</w:t>
      </w:r>
      <w:r w:rsidRPr="00E6516F">
        <w:rPr>
          <w:lang w:eastAsia="ko-KR"/>
        </w:rPr>
        <w:tab/>
        <w:t>if the SIP MESSAGE request is rejected in step 1), shall respond towards the participating MCData function with a SIP 480 (Temporarily unavailable) response and skip the rest of the steps of this subclause;</w:t>
      </w:r>
    </w:p>
    <w:p w14:paraId="2140DCDC" w14:textId="77777777" w:rsidR="0071087C" w:rsidRPr="00E6516F" w:rsidRDefault="0071087C" w:rsidP="0071087C">
      <w:pPr>
        <w:pStyle w:val="B10"/>
      </w:pPr>
      <w:r w:rsidRPr="00E6516F">
        <w:t>3</w:t>
      </w:r>
      <w:r w:rsidRPr="00E6516F">
        <w:rPr>
          <w:lang w:eastAsia="ko-KR"/>
        </w:rPr>
        <w:t>)</w:t>
      </w:r>
      <w:r w:rsidRPr="00E6516F">
        <w:tab/>
        <w:t>shall generate a SIP 200 (OK) response according to rules and procedures of 3GPP TS 24.229 [5];</w:t>
      </w:r>
    </w:p>
    <w:p w14:paraId="5065B0A6" w14:textId="77777777" w:rsidR="0071087C" w:rsidRPr="00E6516F" w:rsidRDefault="0071087C" w:rsidP="0071087C">
      <w:pPr>
        <w:pStyle w:val="B10"/>
      </w:pPr>
      <w:r w:rsidRPr="00E6516F">
        <w:rPr>
          <w:lang w:eastAsia="ko-KR"/>
        </w:rPr>
        <w:t>4)</w:t>
      </w:r>
      <w:r w:rsidRPr="00E6516F">
        <w:rPr>
          <w:lang w:eastAsia="ko-KR"/>
        </w:rPr>
        <w:tab/>
        <w:t>shall send the SIP 200 (OK) response towards the MCData server according to rules and procedures of 3GPP TS 24.229 [5]; and</w:t>
      </w:r>
    </w:p>
    <w:p w14:paraId="6836AA24" w14:textId="77777777" w:rsidR="0071087C" w:rsidRPr="00E6516F" w:rsidRDefault="0071087C" w:rsidP="0071087C">
      <w:pPr>
        <w:pStyle w:val="B10"/>
      </w:pPr>
      <w:r w:rsidRPr="00E6516F">
        <w:rPr>
          <w:lang w:eastAsia="ko-KR"/>
        </w:rPr>
        <w:t>5)</w:t>
      </w:r>
      <w:r w:rsidRPr="00E6516F">
        <w:rPr>
          <w:lang w:eastAsia="ko-KR"/>
        </w:rPr>
        <w:tab/>
      </w:r>
      <w:r w:rsidRPr="00E6516F">
        <w:t>shall handle the received message as specified in subclause 10.2.1.2.</w:t>
      </w:r>
    </w:p>
    <w:p w14:paraId="142A1F1E" w14:textId="77777777" w:rsidR="0071087C" w:rsidRPr="00E6516F" w:rsidRDefault="0071087C" w:rsidP="0071087C">
      <w:r w:rsidRPr="00E6516F">
        <w:t>[TS 24.282, clause 10.2.1.2.3]</w:t>
      </w:r>
    </w:p>
    <w:p w14:paraId="2EF874ED" w14:textId="77777777" w:rsidR="0071087C" w:rsidRPr="00E6516F" w:rsidRDefault="0071087C" w:rsidP="0071087C">
      <w:r w:rsidRPr="00E6516F">
        <w:t>The MCData client:</w:t>
      </w:r>
    </w:p>
    <w:p w14:paraId="0CAA7654"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if the FD SIGNALLING PAYLOAD message does not contain an Application ID IE:</w:t>
      </w:r>
    </w:p>
    <w:p w14:paraId="028A19E9"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for user consumption;</w:t>
      </w:r>
    </w:p>
    <w:p w14:paraId="0710A543" w14:textId="77777777" w:rsidR="0071087C" w:rsidRPr="00E6516F" w:rsidRDefault="0071087C" w:rsidP="0071087C">
      <w:pPr>
        <w:pStyle w:val="B2"/>
      </w:pPr>
      <w:r w:rsidRPr="00E6516F">
        <w:t>b)</w:t>
      </w:r>
      <w:r w:rsidRPr="00E6516F">
        <w:tab/>
        <w:t>shall notify the user about the incoming FD request; and</w:t>
      </w:r>
    </w:p>
    <w:p w14:paraId="24A0B5DD" w14:textId="77777777" w:rsidR="0071087C" w:rsidRPr="00E6516F" w:rsidRDefault="0071087C" w:rsidP="0071087C">
      <w:pPr>
        <w:pStyle w:val="B2"/>
        <w:rPr>
          <w:rFonts w:eastAsia="Calibri"/>
        </w:rPr>
      </w:pPr>
      <w:r w:rsidRPr="00E6516F">
        <w:t>c)</w:t>
      </w:r>
      <w:r w:rsidRPr="00E6516F">
        <w:tab/>
        <w:t xml:space="preserve">if the </w:t>
      </w:r>
      <w:r w:rsidRPr="00E6516F">
        <w:rPr>
          <w:rFonts w:eastAsia="Malgun Gothic"/>
        </w:rPr>
        <w:t xml:space="preserve">FD SIGNALLING PAYLOAD message contains a </w:t>
      </w:r>
      <w:r w:rsidRPr="00E6516F">
        <w:t>Metadata IE, shall deliver the contents of the Metadata IE to the user;</w:t>
      </w:r>
    </w:p>
    <w:p w14:paraId="446DA46F" w14:textId="77777777" w:rsidR="0071087C" w:rsidRPr="00E6516F" w:rsidRDefault="0071087C" w:rsidP="0071087C">
      <w:pPr>
        <w:pStyle w:val="B10"/>
        <w:rPr>
          <w:rFonts w:eastAsia="Malgun Gothic"/>
        </w:rPr>
      </w:pPr>
      <w:r w:rsidRPr="00E6516F">
        <w:rPr>
          <w:rFonts w:eastAsia="Malgun Gothic"/>
        </w:rPr>
        <w:t>2)</w:t>
      </w:r>
      <w:r w:rsidRPr="00E6516F">
        <w:rPr>
          <w:rFonts w:eastAsia="Malgun Gothic"/>
        </w:rPr>
        <w:tab/>
        <w:t>if the FD SIGNALLING PAYLOAD message contains an Application ID IE:</w:t>
      </w:r>
    </w:p>
    <w:p w14:paraId="3D4A1A04"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Payload IE in the FD SIGNALLING PAYLOAD message is not for user consumption;</w:t>
      </w:r>
    </w:p>
    <w:p w14:paraId="5ED4EBF6"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if the Application ID value is unknown, shall discard the FD message and exit this subclause;</w:t>
      </w:r>
    </w:p>
    <w:p w14:paraId="296D1469" w14:textId="77777777" w:rsidR="0071087C" w:rsidRPr="00E6516F" w:rsidRDefault="0071087C" w:rsidP="0071087C">
      <w:pPr>
        <w:pStyle w:val="B2"/>
      </w:pPr>
      <w:r w:rsidRPr="00E6516F">
        <w:rPr>
          <w:rFonts w:eastAsia="Malgun Gothic"/>
        </w:rPr>
        <w:t>c)</w:t>
      </w:r>
      <w:r w:rsidRPr="00E6516F">
        <w:rPr>
          <w:rFonts w:eastAsia="Malgun Gothic"/>
        </w:rPr>
        <w:tab/>
        <w:t xml:space="preserve">if the Application ID value is known, shall </w:t>
      </w:r>
      <w:r w:rsidRPr="00E6516F">
        <w:t>notify the application of the incoming FD request; and</w:t>
      </w:r>
    </w:p>
    <w:p w14:paraId="58B4C407" w14:textId="77777777" w:rsidR="0071087C" w:rsidRPr="00E6516F" w:rsidRDefault="0071087C" w:rsidP="0071087C">
      <w:pPr>
        <w:pStyle w:val="NO"/>
        <w:rPr>
          <w:rFonts w:eastAsia="Calibri"/>
        </w:rPr>
      </w:pPr>
      <w:r w:rsidRPr="00E6516F">
        <w:t>NOTE 1:</w:t>
      </w:r>
      <w:r w:rsidRPr="00E6516F">
        <w:tab/>
        <w:t>If FD request is addressed to a non-MCData application that is not running, the MCData client starts the local non-MCData application.</w:t>
      </w:r>
    </w:p>
    <w:p w14:paraId="29D1301D" w14:textId="77777777" w:rsidR="0071087C" w:rsidRPr="00E6516F" w:rsidRDefault="0071087C" w:rsidP="0071087C">
      <w:pPr>
        <w:pStyle w:val="B2"/>
      </w:pPr>
      <w:r w:rsidRPr="00E6516F">
        <w:t>d)</w:t>
      </w:r>
      <w:r w:rsidRPr="00E6516F">
        <w:tab/>
        <w:t xml:space="preserve">if the </w:t>
      </w:r>
      <w:r w:rsidRPr="00E6516F">
        <w:rPr>
          <w:rFonts w:eastAsia="Malgun Gothic"/>
        </w:rPr>
        <w:t xml:space="preserve">FD SIGNALLING PAYLOAD message contains a </w:t>
      </w:r>
      <w:r w:rsidRPr="00E6516F">
        <w:t>Metadata IE, shall deliver the contents of the Metadata IE to the application;</w:t>
      </w:r>
    </w:p>
    <w:p w14:paraId="592F8DC5" w14:textId="77777777" w:rsidR="0071087C" w:rsidRPr="00E6516F" w:rsidRDefault="0071087C" w:rsidP="0071087C">
      <w:pPr>
        <w:pStyle w:val="B10"/>
      </w:pPr>
      <w:r w:rsidRPr="00E6516F">
        <w:t>3)</w:t>
      </w:r>
      <w:r w:rsidRPr="00E6516F">
        <w:tab/>
        <w:t>shall start a timer TDU2 (FD non-mandatory download timer) with the timer value as specified in subclause F.2.3;</w:t>
      </w:r>
    </w:p>
    <w:p w14:paraId="105E921D" w14:textId="77777777" w:rsidR="0071087C" w:rsidRPr="00E6516F" w:rsidRDefault="0071087C" w:rsidP="0071087C">
      <w:pPr>
        <w:pStyle w:val="B10"/>
      </w:pPr>
      <w:r w:rsidRPr="00E6516F">
        <w:t>4)</w:t>
      </w:r>
      <w:r w:rsidRPr="00E6516F">
        <w:tab/>
        <w:t xml:space="preserve">shall wait for the user or application to request to download the file indicated by file URL in the Payload data in the Payload IE in the </w:t>
      </w:r>
      <w:r w:rsidRPr="00E6516F">
        <w:rPr>
          <w:rFonts w:eastAsia="Malgun Gothic"/>
        </w:rPr>
        <w:t>FD SIGNALLING PAYLOAD message</w:t>
      </w:r>
      <w:r w:rsidRPr="00E6516F">
        <w:t>;</w:t>
      </w:r>
    </w:p>
    <w:p w14:paraId="17182A52" w14:textId="77777777" w:rsidR="0071087C" w:rsidRPr="00E6516F" w:rsidRDefault="0071087C" w:rsidP="0071087C">
      <w:pPr>
        <w:pStyle w:val="B10"/>
      </w:pPr>
      <w:r w:rsidRPr="00E6516F">
        <w:t>5)</w:t>
      </w:r>
      <w:r w:rsidRPr="00E6516F">
        <w:tab/>
        <w:t>if the user or application accepts or rejects or decides to defer the FD request, shall stop timer TDU2 (FD non-mandatory download timer);</w:t>
      </w:r>
    </w:p>
    <w:p w14:paraId="151C3FB8" w14:textId="77777777" w:rsidR="0071087C" w:rsidRPr="00E6516F" w:rsidRDefault="0071087C" w:rsidP="0071087C">
      <w:pPr>
        <w:pStyle w:val="B10"/>
      </w:pPr>
      <w:r w:rsidRPr="00E6516F">
        <w:t>6)</w:t>
      </w:r>
      <w:r w:rsidRPr="00E6516F">
        <w:tab/>
        <w:t>if the user deferred the FD request while the timer TDU2 (FD non-mandatory download timer) was running, shall generate an FD NOTIFICATION indicating deferral of the FD request as specified in subclause 12.2.1.1;</w:t>
      </w:r>
    </w:p>
    <w:p w14:paraId="77C52499" w14:textId="77777777" w:rsidR="0071087C" w:rsidRPr="00E6516F" w:rsidRDefault="0071087C" w:rsidP="0071087C">
      <w:pPr>
        <w:pStyle w:val="NO"/>
      </w:pPr>
      <w:r w:rsidRPr="00E6516F">
        <w:t>NOTE 2:</w:t>
      </w:r>
      <w:r w:rsidRPr="00E6516F">
        <w:tab/>
        <w:t>Once the timer TDU2 (FD non-mandatory download timer) has expired the FD request can only be accepted or rejected with an appropriate action by the MCData client.</w:t>
      </w:r>
    </w:p>
    <w:p w14:paraId="6119E89B" w14:textId="77777777" w:rsidR="0071087C" w:rsidRPr="00E6516F" w:rsidRDefault="0071087C" w:rsidP="0071087C">
      <w:pPr>
        <w:pStyle w:val="NO"/>
      </w:pPr>
      <w:r w:rsidRPr="00E6516F">
        <w:t>NOTE 3:</w:t>
      </w:r>
      <w:r w:rsidRPr="00E6516F">
        <w:tab/>
        <w:t>Once the timer TDU2 (FD non-mandatory download timer) has expired, no action is taken by the MCData client if the FD request is deferred.</w:t>
      </w:r>
    </w:p>
    <w:p w14:paraId="39FD7938" w14:textId="77777777" w:rsidR="0071087C" w:rsidRPr="00E6516F" w:rsidRDefault="0071087C" w:rsidP="0071087C">
      <w:pPr>
        <w:pStyle w:val="B10"/>
      </w:pPr>
      <w:r w:rsidRPr="00E6516F">
        <w:t>7)</w:t>
      </w:r>
      <w:r w:rsidRPr="00E6516F">
        <w:tab/>
        <w:t>if the user or application rejects the FD request, shall generate an FD NOTIFICATION indicating rejection of the FD request as specified in subclause 12.2.1.1 and shall exit this subclause; and</w:t>
      </w:r>
    </w:p>
    <w:p w14:paraId="4C203D4C" w14:textId="77777777" w:rsidR="0071087C" w:rsidRPr="00E6516F" w:rsidRDefault="0071087C" w:rsidP="0071087C">
      <w:pPr>
        <w:pStyle w:val="B10"/>
      </w:pPr>
      <w:r w:rsidRPr="00E6516F">
        <w:t>8)</w:t>
      </w:r>
      <w:r w:rsidRPr="00E6516F">
        <w:tab/>
        <w:t>if the user accepts the FD request:</w:t>
      </w:r>
    </w:p>
    <w:p w14:paraId="0BDC724A" w14:textId="77777777" w:rsidR="0071087C" w:rsidRPr="00E6516F" w:rsidRDefault="0071087C" w:rsidP="0071087C">
      <w:pPr>
        <w:pStyle w:val="B2"/>
      </w:pPr>
      <w:r w:rsidRPr="00E6516F">
        <w:t>a)</w:t>
      </w:r>
      <w:r w:rsidRPr="00E6516F">
        <w:tab/>
        <w:t>shall generate an FD NOTIFICATION indicating acceptance of the FD request as specified in subclause 12.2.1.1;</w:t>
      </w:r>
    </w:p>
    <w:p w14:paraId="23194705" w14:textId="77777777" w:rsidR="0071087C" w:rsidRPr="00E6516F" w:rsidRDefault="0071087C" w:rsidP="0071087C">
      <w:pPr>
        <w:pStyle w:val="B2"/>
      </w:pPr>
      <w:r w:rsidRPr="00E6516F">
        <w:t>b)</w:t>
      </w:r>
      <w:r w:rsidRPr="00E6516F">
        <w:tab/>
        <w:t>if the FD SIGNALLING PAYLOAD message contains a new Conversation ID, shall instantiate a new conversation with the Message ID in the FD SIGNALLING PAYLOAD identifying the first message in the conversation thread;</w:t>
      </w:r>
    </w:p>
    <w:p w14:paraId="1BC63EE5" w14:textId="77777777" w:rsidR="0071087C" w:rsidRPr="00E6516F" w:rsidRDefault="0071087C" w:rsidP="0071087C">
      <w:pPr>
        <w:pStyle w:val="B2"/>
      </w:pPr>
      <w:r w:rsidRPr="00E6516F">
        <w:t>c)</w:t>
      </w:r>
      <w:r w:rsidRPr="00E6516F">
        <w:tab/>
        <w:t>if the FD SIGNALLING PAYLOAD message contains an existing Conversation ID and:</w:t>
      </w:r>
    </w:p>
    <w:p w14:paraId="1F6793E3" w14:textId="77777777" w:rsidR="0071087C" w:rsidRPr="00E6516F" w:rsidRDefault="0071087C" w:rsidP="0071087C">
      <w:pPr>
        <w:pStyle w:val="B3"/>
        <w:rPr>
          <w:rFonts w:eastAsia="Malgun Gothic"/>
        </w:rPr>
      </w:pPr>
      <w:r w:rsidRPr="00E6516F">
        <w:rPr>
          <w:rFonts w:eastAsia="Malgun Gothic"/>
        </w:rPr>
        <w:t>i)</w:t>
      </w:r>
      <w:r w:rsidRPr="00E6516F">
        <w:rPr>
          <w:rFonts w:eastAsia="Malgun Gothic"/>
        </w:rPr>
        <w:tab/>
        <w:t>if the FD SIGNALLING PAYLOAD message does not contain an InReplyTo message ID, shall use the Message ID in the FD SIGNALLING PAYLOAD to identify a new message in the existing conversation thread; and</w:t>
      </w:r>
    </w:p>
    <w:p w14:paraId="63A123E2" w14:textId="77777777" w:rsidR="0071087C" w:rsidRPr="00E6516F" w:rsidRDefault="0071087C" w:rsidP="0071087C">
      <w:pPr>
        <w:pStyle w:val="B3"/>
        <w:rPr>
          <w:rFonts w:eastAsia="Malgun Gothic"/>
        </w:rPr>
      </w:pPr>
      <w:r w:rsidRPr="00E6516F">
        <w:rPr>
          <w:rFonts w:eastAsia="Malgun Gothic"/>
        </w:rPr>
        <w:t>ii)</w:t>
      </w:r>
      <w:r w:rsidRPr="00E6516F">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E6516F">
        <w:t>and use the Message ID in the FD SIGNALLING PAYLOAD to identify the new message</w:t>
      </w:r>
      <w:r w:rsidRPr="00E6516F">
        <w:rPr>
          <w:rFonts w:eastAsia="Malgun Gothic"/>
        </w:rPr>
        <w:t>;</w:t>
      </w:r>
    </w:p>
    <w:p w14:paraId="37EA8CB0" w14:textId="77777777" w:rsidR="0071087C" w:rsidRPr="00E6516F" w:rsidRDefault="0071087C" w:rsidP="0071087C">
      <w:pPr>
        <w:pStyle w:val="B2"/>
        <w:rPr>
          <w:rFonts w:eastAsia="Malgun Gothic"/>
        </w:rPr>
      </w:pPr>
      <w:r w:rsidRPr="00E6516F">
        <w:rPr>
          <w:rFonts w:eastAsia="Malgun Gothic"/>
        </w:rPr>
        <w:t>d)</w:t>
      </w:r>
      <w:r w:rsidRPr="00E6516F">
        <w:rPr>
          <w:rFonts w:eastAsia="Malgun Gothic"/>
        </w:rPr>
        <w:tab/>
        <w:t>may store the Conversation ID, Message ID, InReplyTo message ID and Date and time in local storage;</w:t>
      </w:r>
    </w:p>
    <w:p w14:paraId="3C2411E1" w14:textId="77777777" w:rsidR="0071087C" w:rsidRPr="00E6516F" w:rsidRDefault="0071087C" w:rsidP="0071087C">
      <w:pPr>
        <w:pStyle w:val="B2"/>
      </w:pPr>
      <w:r w:rsidRPr="00E6516F">
        <w:t>e)</w:t>
      </w:r>
      <w:r w:rsidRPr="00E6516F">
        <w:tab/>
        <w:t xml:space="preserve">shall attempt to download the file as identified by the file URL in the Payload IE </w:t>
      </w:r>
      <w:r w:rsidRPr="00E6516F">
        <w:rPr>
          <w:rFonts w:eastAsia="Malgun Gothic"/>
        </w:rPr>
        <w:t>in the FD SIGNALLING PAYLOAD message</w:t>
      </w:r>
      <w:r w:rsidRPr="00E6516F">
        <w:t>, as specified in subclause 10.2.3.1; and</w:t>
      </w:r>
    </w:p>
    <w:p w14:paraId="4ECECBB0" w14:textId="77777777" w:rsidR="0071087C" w:rsidRPr="00E6516F" w:rsidRDefault="0071087C" w:rsidP="0071087C">
      <w:pPr>
        <w:pStyle w:val="B2"/>
        <w:rPr>
          <w:rFonts w:eastAsia="Malgun Gothic"/>
        </w:rPr>
      </w:pPr>
      <w:r w:rsidRPr="00E6516F">
        <w:t>f)</w:t>
      </w:r>
      <w:r w:rsidRPr="00E6516F">
        <w:tab/>
      </w:r>
      <w:r w:rsidRPr="00E6516F">
        <w:rPr>
          <w:rFonts w:eastAsia="Malgun Gothic"/>
        </w:rPr>
        <w:t>if the received FD SIGNALLING PAYLOAD message contains an FD</w:t>
      </w:r>
      <w:r w:rsidRPr="00E6516F">
        <w:t xml:space="preserve"> disposition request type</w:t>
      </w:r>
      <w:r w:rsidRPr="00E6516F">
        <w:rPr>
          <w:rFonts w:eastAsia="Malgun Gothic"/>
        </w:rPr>
        <w:t xml:space="preserve"> IE requesting a file download completed update, then after the file download has been successfully downloaded, shall generate an FD NOTIFICATION by following the procedures in subclause 12.2.1.1.</w:t>
      </w:r>
    </w:p>
    <w:p w14:paraId="6E690ECE" w14:textId="77777777" w:rsidR="0071087C" w:rsidRPr="00E6516F" w:rsidRDefault="0071087C" w:rsidP="0071087C">
      <w:r w:rsidRPr="00E6516F">
        <w:t>[TS 24.282, clause 12.2.1.1]</w:t>
      </w:r>
    </w:p>
    <w:p w14:paraId="4F69D5F1" w14:textId="77777777" w:rsidR="0071087C" w:rsidRPr="00E6516F" w:rsidRDefault="0071087C" w:rsidP="0071087C">
      <w:r w:rsidRPr="00E6516F">
        <w:t>The MCData client shall follow the procedures in this subclause to:</w:t>
      </w:r>
    </w:p>
    <w:p w14:paraId="2A4167FA" w14:textId="77777777" w:rsidR="0071087C" w:rsidRPr="00E6516F" w:rsidRDefault="0071087C" w:rsidP="0071087C">
      <w:pPr>
        <w:pStyle w:val="B10"/>
      </w:pPr>
      <w:r w:rsidRPr="00E6516F">
        <w:t>-</w:t>
      </w:r>
      <w:r w:rsidRPr="00E6516F">
        <w:tab/>
        <w:t xml:space="preserve">indicate to an MCData client that an SDS message was delivered, read or delivered and read when the originating client requested a delivery, read or delivery and read report; </w:t>
      </w:r>
    </w:p>
    <w:p w14:paraId="2A3EAB1A" w14:textId="77777777" w:rsidR="0071087C" w:rsidRPr="00E6516F" w:rsidRDefault="0071087C" w:rsidP="0071087C">
      <w:pPr>
        <w:pStyle w:val="B10"/>
      </w:pPr>
      <w:r w:rsidRPr="00E6516F">
        <w:t>-</w:t>
      </w:r>
      <w:r w:rsidRPr="00E6516F">
        <w:tab/>
        <w:t>indicate to the participating MCData function serving the MCData user that an SDS message was undelivered. The participating MCData function can store the message for later re-delivery;</w:t>
      </w:r>
    </w:p>
    <w:p w14:paraId="4136D0A6" w14:textId="77777777" w:rsidR="0071087C" w:rsidRPr="00E6516F" w:rsidRDefault="0071087C" w:rsidP="0071087C">
      <w:pPr>
        <w:pStyle w:val="B10"/>
      </w:pPr>
      <w:r w:rsidRPr="00E6516F">
        <w:t>-</w:t>
      </w:r>
      <w:r w:rsidRPr="00E6516F">
        <w:tab/>
        <w:t>indicate to an MCData client that a request for FD was accepted, deferred or rejected; or</w:t>
      </w:r>
    </w:p>
    <w:p w14:paraId="6EEF3FBA" w14:textId="77777777" w:rsidR="0071087C" w:rsidRPr="00E6516F" w:rsidRDefault="0071087C" w:rsidP="0071087C">
      <w:pPr>
        <w:pStyle w:val="B10"/>
      </w:pPr>
      <w:r w:rsidRPr="00E6516F">
        <w:t>-</w:t>
      </w:r>
      <w:r w:rsidRPr="00E6516F">
        <w:tab/>
        <w:t>indicate to an MCData client that a file download has been completed;</w:t>
      </w:r>
    </w:p>
    <w:p w14:paraId="6B6CB116" w14:textId="77777777" w:rsidR="0071087C" w:rsidRPr="00E6516F" w:rsidRDefault="0071087C" w:rsidP="0071087C">
      <w:r w:rsidRPr="00E6516F">
        <w:t>Before sending a disposition notification the MCData client needs to determine:</w:t>
      </w:r>
    </w:p>
    <w:p w14:paraId="43D29633" w14:textId="77777777" w:rsidR="0071087C" w:rsidRPr="00E6516F" w:rsidRDefault="0071087C" w:rsidP="0071087C">
      <w:pPr>
        <w:pStyle w:val="B10"/>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00D8EA17" w14:textId="77777777" w:rsidR="0071087C" w:rsidRPr="00E6516F" w:rsidRDefault="0071087C" w:rsidP="0071087C">
      <w:pPr>
        <w:pStyle w:val="B10"/>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C991361" w14:textId="77777777" w:rsidR="0071087C" w:rsidRPr="00E6516F" w:rsidRDefault="0071087C" w:rsidP="0071087C">
      <w:r w:rsidRPr="00E6516F">
        <w:t>The MCData client shall generate a SIP MESSAGE request in accordance with 3GPP TS 24.229 [5] and IETF RFC 3428 [6] with the clarifications given below.</w:t>
      </w:r>
    </w:p>
    <w:p w14:paraId="37892B5C" w14:textId="77777777" w:rsidR="0071087C" w:rsidRPr="00E6516F" w:rsidRDefault="0071087C" w:rsidP="0071087C">
      <w:r w:rsidRPr="00E6516F">
        <w:t>The MCData client:</w:t>
      </w:r>
    </w:p>
    <w:p w14:paraId="24513377" w14:textId="77777777" w:rsidR="0071087C" w:rsidRPr="00E6516F" w:rsidRDefault="0071087C" w:rsidP="0071087C">
      <w:pPr>
        <w:pStyle w:val="B10"/>
      </w:pPr>
      <w:r w:rsidRPr="00E6516F">
        <w:t>1)</w:t>
      </w:r>
      <w:r w:rsidRPr="00E6516F">
        <w:tab/>
        <w:t>shall build the SIP MESSAGE request as specified in subclause 6.2.8.1;</w:t>
      </w:r>
    </w:p>
    <w:p w14:paraId="5A301F84"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0335E924" w14:textId="77777777" w:rsidR="0071087C" w:rsidRPr="00E6516F" w:rsidRDefault="0071087C" w:rsidP="0071087C">
      <w:pPr>
        <w:pStyle w:val="B10"/>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463DC9EB" w14:textId="77777777" w:rsidR="0071087C" w:rsidRPr="00E6516F" w:rsidRDefault="0071087C" w:rsidP="0071087C">
      <w:pPr>
        <w:pStyle w:val="B10"/>
        <w:rPr>
          <w:lang w:eastAsia="ko-KR"/>
        </w:rPr>
      </w:pPr>
      <w:r w:rsidRPr="00E6516F">
        <w:rPr>
          <w:lang w:eastAsia="ko-KR"/>
        </w:rPr>
        <w:t>4)</w:t>
      </w:r>
      <w:r w:rsidRPr="00E6516F">
        <w:rPr>
          <w:lang w:eastAsia="ko-KR"/>
        </w:rPr>
        <w:tab/>
        <w:t>void;</w:t>
      </w:r>
    </w:p>
    <w:p w14:paraId="4B780CEC" w14:textId="77777777" w:rsidR="0071087C" w:rsidRPr="00E6516F" w:rsidRDefault="0071087C" w:rsidP="0071087C">
      <w:pPr>
        <w:pStyle w:val="B10"/>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57948E54" w14:textId="77777777" w:rsidR="0071087C" w:rsidRPr="00E6516F" w:rsidRDefault="0071087C" w:rsidP="0071087C">
      <w:pPr>
        <w:pStyle w:val="B10"/>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79250920" w14:textId="77777777" w:rsidR="0071087C" w:rsidRPr="00E6516F" w:rsidRDefault="0071087C" w:rsidP="0071087C">
      <w:pPr>
        <w:pStyle w:val="B10"/>
      </w:pPr>
      <w:r w:rsidRPr="00E6516F">
        <w:t>7)</w:t>
      </w:r>
      <w:r w:rsidRPr="00E6516F">
        <w:tab/>
        <w:t>if requiring to send an FD notification, shall generate an FD NOTIFICATION message and include it in the SIP MESSAGE request as specified in subclause 6.2.3.2; and</w:t>
      </w:r>
    </w:p>
    <w:p w14:paraId="1CDBFDF3" w14:textId="77777777" w:rsidR="0071087C" w:rsidRPr="00E6516F" w:rsidRDefault="0071087C" w:rsidP="0071087C">
      <w:pPr>
        <w:pStyle w:val="B10"/>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3EAA075A" w14:textId="77777777" w:rsidR="0071087C" w:rsidRPr="00E6516F" w:rsidRDefault="0071087C" w:rsidP="0071087C">
      <w:r w:rsidRPr="00E6516F">
        <w:t>[TS 24.282, clause 10.2.3.1]</w:t>
      </w:r>
    </w:p>
    <w:p w14:paraId="1BE8EAC1" w14:textId="77777777" w:rsidR="0071087C" w:rsidRPr="00E6516F" w:rsidRDefault="0071087C" w:rsidP="0071087C">
      <w:pPr>
        <w:rPr>
          <w:lang w:eastAsia="x-none"/>
        </w:rPr>
      </w:pPr>
      <w:r w:rsidRPr="00E6516F">
        <w:rPr>
          <w:lang w:eastAsia="x-none"/>
        </w:rPr>
        <w:t>The media storage client on the MCData client shall send HTTP requests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[24].</w:t>
      </w:r>
    </w:p>
    <w:p w14:paraId="5182A689" w14:textId="77777777" w:rsidR="0071087C" w:rsidRPr="00E6516F" w:rsidRDefault="0071087C" w:rsidP="0071087C">
      <w:pPr>
        <w:pStyle w:val="NO"/>
      </w:pPr>
      <w:r w:rsidRPr="00E6516F">
        <w:t>NOTE 1:</w:t>
      </w:r>
      <w:r w:rsidRPr="00E6516F">
        <w:tab/>
        <w:t>The HTTP client encodes the MCData ID in the bearer access token of the Authorization header field of an HTTP request as specified in 3GPP TS 24.482 [24].</w:t>
      </w:r>
    </w:p>
    <w:p w14:paraId="1C3BA6FF" w14:textId="77777777" w:rsidR="0071087C" w:rsidRPr="00E6516F" w:rsidRDefault="0071087C" w:rsidP="0071087C">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w:t>
      </w:r>
      <w:r w:rsidRPr="00E6516F">
        <w:rPr>
          <w:lang w:eastAsia="x-none"/>
        </w:rPr>
        <w:t xml:space="preserve">A of </w:t>
      </w:r>
      <w:r w:rsidRPr="00E6516F">
        <w:t>3GPP TS 24.482 </w:t>
      </w:r>
      <w:r w:rsidRPr="00E6516F">
        <w:rPr>
          <w:lang w:eastAsia="x-none"/>
        </w:rPr>
        <w:t>[24] indicates how the HTTP proxy forwards the HTTP request to the HTTP server.</w:t>
      </w:r>
    </w:p>
    <w:p w14:paraId="37823438" w14:textId="77777777" w:rsidR="0071087C" w:rsidRPr="00E6516F" w:rsidRDefault="0071087C" w:rsidP="0071087C">
      <w:pPr>
        <w:rPr>
          <w:rFonts w:eastAsia="Malgun Gothic"/>
        </w:rPr>
      </w:pPr>
      <w:r w:rsidRPr="00E6516F">
        <w:rPr>
          <w:rFonts w:eastAsia="Malgun Gothic"/>
        </w:rPr>
        <w:t>To download a file from the media storage function on the controlling MCData function, the media storage client on the MCData client:</w:t>
      </w:r>
    </w:p>
    <w:p w14:paraId="191A08EF" w14:textId="77777777" w:rsidR="0071087C" w:rsidRPr="00E6516F" w:rsidRDefault="0071087C" w:rsidP="0071087C">
      <w:pPr>
        <w:pStyle w:val="B10"/>
      </w:pPr>
      <w:r w:rsidRPr="00E6516F">
        <w:rPr>
          <w:rFonts w:eastAsia="Malgun Gothic"/>
        </w:rPr>
        <w:t>1)</w:t>
      </w:r>
      <w:r w:rsidRPr="00E6516F">
        <w:rPr>
          <w:rFonts w:eastAsia="Malgun Gothic"/>
        </w:rPr>
        <w:tab/>
        <w:t xml:space="preserve">shall generate an HTTP GET request as specified in </w:t>
      </w:r>
      <w:r w:rsidRPr="00E6516F">
        <w:t>IETF RFC 7230 [22] and IETF RFC 7231 [23] with a Request-URI set to an absolute URI identifying the URL of the file being requested from the media storage function on the controlling MCData function; and</w:t>
      </w:r>
    </w:p>
    <w:p w14:paraId="16D58255" w14:textId="77777777" w:rsidR="0071087C" w:rsidRPr="00E6516F" w:rsidRDefault="0071087C" w:rsidP="0071087C">
      <w:pPr>
        <w:pStyle w:val="B10"/>
        <w:rPr>
          <w:rFonts w:eastAsia="Calibri"/>
        </w:rPr>
      </w:pPr>
      <w:r w:rsidRPr="00E6516F">
        <w:rPr>
          <w:rFonts w:eastAsia="Malgun Gothic"/>
        </w:rPr>
        <w:t>2)</w:t>
      </w:r>
      <w:r w:rsidRPr="00E6516F">
        <w:rPr>
          <w:rFonts w:eastAsia="Malgun Gothic"/>
        </w:rPr>
        <w:tab/>
        <w:t xml:space="preserve">shall send the HTTP GET request towards the </w:t>
      </w:r>
      <w:r w:rsidRPr="00E6516F">
        <w:t>media storage function on the controlling MCData function.</w:t>
      </w:r>
    </w:p>
    <w:p w14:paraId="17F5B1A0" w14:textId="77777777" w:rsidR="0071087C" w:rsidRPr="00E6516F" w:rsidRDefault="0071087C" w:rsidP="0071087C">
      <w:r w:rsidRPr="00E6516F">
        <w:t>On receipt of a HTTP 200 OK response containing the requested file, the MCData client shall notify the user or application that the file has been successfully downloaded.</w:t>
      </w:r>
    </w:p>
    <w:p w14:paraId="47AC0A30" w14:textId="77777777" w:rsidR="0071087C" w:rsidRPr="00E6516F" w:rsidRDefault="0071087C" w:rsidP="0071087C">
      <w:pPr>
        <w:pStyle w:val="H6"/>
      </w:pPr>
      <w:bookmarkStart w:id="1038" w:name="_Toc52782445"/>
      <w:bookmarkStart w:id="1039" w:name="_Toc52783056"/>
      <w:bookmarkStart w:id="1040" w:name="_Toc59042925"/>
      <w:r w:rsidRPr="00E6516F">
        <w:t>6.2.8.3</w:t>
      </w:r>
      <w:r w:rsidRPr="00E6516F">
        <w:tab/>
        <w:t>Test description</w:t>
      </w:r>
      <w:bookmarkEnd w:id="1038"/>
      <w:bookmarkEnd w:id="1039"/>
      <w:bookmarkEnd w:id="1040"/>
    </w:p>
    <w:p w14:paraId="2E0F9CB8" w14:textId="77777777" w:rsidR="0071087C" w:rsidRPr="00E6516F" w:rsidRDefault="0071087C" w:rsidP="0071087C">
      <w:pPr>
        <w:pStyle w:val="H6"/>
      </w:pPr>
      <w:bookmarkStart w:id="1041" w:name="_Toc52782446"/>
      <w:bookmarkStart w:id="1042" w:name="_Toc52783057"/>
      <w:bookmarkStart w:id="1043" w:name="_Toc59042926"/>
      <w:r w:rsidRPr="00E6516F">
        <w:t>6.2.8.3.1</w:t>
      </w:r>
      <w:r w:rsidRPr="00E6516F">
        <w:tab/>
        <w:t>Pre-test conditions</w:t>
      </w:r>
      <w:bookmarkEnd w:id="1041"/>
      <w:bookmarkEnd w:id="1042"/>
      <w:bookmarkEnd w:id="1043"/>
    </w:p>
    <w:p w14:paraId="27FC0B0C" w14:textId="77777777" w:rsidR="0071087C" w:rsidRPr="00E6516F" w:rsidRDefault="0071087C" w:rsidP="0071087C">
      <w:pPr>
        <w:pStyle w:val="H6"/>
      </w:pPr>
      <w:r w:rsidRPr="00E6516F">
        <w:t>System Simulator:</w:t>
      </w:r>
    </w:p>
    <w:p w14:paraId="0B409AC9" w14:textId="77777777" w:rsidR="0071087C" w:rsidRPr="00E6516F" w:rsidRDefault="0071087C" w:rsidP="0071087C">
      <w:pPr>
        <w:pStyle w:val="B10"/>
      </w:pPr>
      <w:r w:rsidRPr="00E6516F">
        <w:t>-</w:t>
      </w:r>
      <w:r w:rsidRPr="00E6516F">
        <w:tab/>
        <w:t>SS (MCDATA Server)</w:t>
      </w:r>
    </w:p>
    <w:p w14:paraId="487ED92D"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55E6A1D" w14:textId="77777777" w:rsidR="0071087C" w:rsidRPr="00E6516F" w:rsidRDefault="0071087C" w:rsidP="0071087C">
      <w:pPr>
        <w:pStyle w:val="H6"/>
      </w:pPr>
      <w:r w:rsidRPr="00E6516F">
        <w:t>IUT:</w:t>
      </w:r>
    </w:p>
    <w:p w14:paraId="5219C169" w14:textId="77777777" w:rsidR="0071087C" w:rsidRPr="00E6516F" w:rsidRDefault="0071087C" w:rsidP="0071087C">
      <w:pPr>
        <w:pStyle w:val="B10"/>
      </w:pPr>
      <w:r w:rsidRPr="00E6516F">
        <w:t>-</w:t>
      </w:r>
      <w:r w:rsidRPr="00E6516F">
        <w:tab/>
        <w:t>UE (MCDATA Client)</w:t>
      </w:r>
    </w:p>
    <w:p w14:paraId="411DC20B" w14:textId="77777777" w:rsidR="0071087C" w:rsidRPr="00E6516F" w:rsidRDefault="0071087C" w:rsidP="0071087C">
      <w:pPr>
        <w:pStyle w:val="B10"/>
      </w:pPr>
      <w:r w:rsidRPr="00E6516F">
        <w:t>-</w:t>
      </w:r>
      <w:r w:rsidRPr="00E6516F">
        <w:tab/>
        <w:t>The test USIM set as defined in TS 36.579-1 [2], subclause 5.5.10 is inserted.</w:t>
      </w:r>
    </w:p>
    <w:p w14:paraId="2DAA053A" w14:textId="77777777" w:rsidR="0071087C" w:rsidRPr="00E6516F" w:rsidRDefault="0071087C" w:rsidP="0071087C">
      <w:pPr>
        <w:pStyle w:val="B10"/>
      </w:pPr>
      <w:r w:rsidRPr="00E6516F">
        <w:t>-</w:t>
      </w:r>
      <w:r w:rsidRPr="00E6516F">
        <w:tab/>
        <w:t>Test files downloaded or received at previous test runs are deleted.</w:t>
      </w:r>
    </w:p>
    <w:p w14:paraId="3C359347" w14:textId="77777777" w:rsidR="0071087C" w:rsidRPr="00E6516F" w:rsidRDefault="0071087C" w:rsidP="0071087C">
      <w:pPr>
        <w:pStyle w:val="H6"/>
      </w:pPr>
      <w:r w:rsidRPr="00E6516F">
        <w:t>Preamble:</w:t>
      </w:r>
    </w:p>
    <w:p w14:paraId="6E5FEBAC"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70E1205D"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07A38BCC" w14:textId="77777777" w:rsidR="0071087C" w:rsidRPr="00E6516F" w:rsidRDefault="0071087C" w:rsidP="0071087C">
      <w:pPr>
        <w:pStyle w:val="B10"/>
      </w:pPr>
      <w:r w:rsidRPr="00E6516F">
        <w:t>-</w:t>
      </w:r>
      <w:r w:rsidRPr="00E6516F">
        <w:tab/>
        <w:t>UE States at the end of the preamble</w:t>
      </w:r>
    </w:p>
    <w:p w14:paraId="2836B5E7" w14:textId="77777777" w:rsidR="0071087C" w:rsidRPr="00E6516F" w:rsidRDefault="0071087C" w:rsidP="0071087C">
      <w:pPr>
        <w:pStyle w:val="B2"/>
      </w:pPr>
      <w:r w:rsidRPr="00E6516F">
        <w:t>-</w:t>
      </w:r>
      <w:r w:rsidRPr="00E6516F">
        <w:tab/>
        <w:t>The UE is in E-UTRA Registered, Idle Mode state.</w:t>
      </w:r>
    </w:p>
    <w:p w14:paraId="55ED1983"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03F89215" w14:textId="77777777" w:rsidR="0071087C" w:rsidRPr="00E6516F" w:rsidRDefault="0071087C" w:rsidP="0071087C">
      <w:pPr>
        <w:pStyle w:val="H6"/>
      </w:pPr>
      <w:bookmarkStart w:id="1044" w:name="_Toc52782447"/>
      <w:bookmarkStart w:id="1045" w:name="_Toc52783058"/>
      <w:bookmarkStart w:id="1046" w:name="_Toc59042927"/>
      <w:r w:rsidRPr="00E6516F">
        <w:t>6.2.8.3.2</w:t>
      </w:r>
      <w:r w:rsidRPr="00E6516F">
        <w:tab/>
        <w:t>Test procedure sequence</w:t>
      </w:r>
      <w:bookmarkEnd w:id="1044"/>
      <w:bookmarkEnd w:id="1045"/>
      <w:bookmarkEnd w:id="1046"/>
    </w:p>
    <w:p w14:paraId="7208DAC9" w14:textId="77777777" w:rsidR="0071087C" w:rsidRPr="00E6516F" w:rsidRDefault="0071087C" w:rsidP="0071087C">
      <w:pPr>
        <w:pStyle w:val="TH"/>
      </w:pPr>
      <w:r w:rsidRPr="00E6516F">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E6516F" w14:paraId="30DFAC1C" w14:textId="77777777" w:rsidTr="00174677">
        <w:tc>
          <w:tcPr>
            <w:tcW w:w="649" w:type="dxa"/>
            <w:tcBorders>
              <w:top w:val="single" w:sz="4" w:space="0" w:color="auto"/>
              <w:left w:val="single" w:sz="4" w:space="0" w:color="auto"/>
              <w:bottom w:val="nil"/>
              <w:right w:val="single" w:sz="4" w:space="0" w:color="auto"/>
            </w:tcBorders>
            <w:hideMark/>
          </w:tcPr>
          <w:p w14:paraId="58BE42D6" w14:textId="77777777" w:rsidR="0071087C" w:rsidRPr="00E6516F" w:rsidRDefault="0071087C" w:rsidP="00174677">
            <w:pPr>
              <w:pStyle w:val="TAH"/>
              <w:spacing w:line="252" w:lineRule="auto"/>
            </w:pPr>
            <w:r w:rsidRPr="00E6516F">
              <w:t>St</w:t>
            </w:r>
          </w:p>
        </w:tc>
        <w:tc>
          <w:tcPr>
            <w:tcW w:w="3970" w:type="dxa"/>
            <w:tcBorders>
              <w:top w:val="single" w:sz="4" w:space="0" w:color="auto"/>
              <w:left w:val="single" w:sz="4" w:space="0" w:color="auto"/>
              <w:bottom w:val="nil"/>
              <w:right w:val="single" w:sz="4" w:space="0" w:color="auto"/>
            </w:tcBorders>
            <w:hideMark/>
          </w:tcPr>
          <w:p w14:paraId="1616E24A" w14:textId="77777777" w:rsidR="0071087C" w:rsidRPr="00E6516F" w:rsidRDefault="0071087C" w:rsidP="00174677">
            <w:pPr>
              <w:pStyle w:val="TAH"/>
              <w:spacing w:line="252" w:lineRule="auto"/>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6F3DC7F" w14:textId="77777777" w:rsidR="0071087C" w:rsidRPr="00E6516F" w:rsidRDefault="0071087C" w:rsidP="00174677">
            <w:pPr>
              <w:pStyle w:val="TAH"/>
              <w:spacing w:line="252" w:lineRule="auto"/>
            </w:pPr>
            <w:r w:rsidRPr="00E6516F">
              <w:t>Message Sequence</w:t>
            </w:r>
          </w:p>
        </w:tc>
        <w:tc>
          <w:tcPr>
            <w:tcW w:w="567" w:type="dxa"/>
            <w:tcBorders>
              <w:top w:val="single" w:sz="4" w:space="0" w:color="auto"/>
              <w:left w:val="single" w:sz="4" w:space="0" w:color="auto"/>
              <w:bottom w:val="nil"/>
              <w:right w:val="single" w:sz="4" w:space="0" w:color="auto"/>
            </w:tcBorders>
            <w:hideMark/>
          </w:tcPr>
          <w:p w14:paraId="545E9CAC" w14:textId="77777777" w:rsidR="0071087C" w:rsidRPr="00E6516F" w:rsidRDefault="0071087C" w:rsidP="00174677">
            <w:pPr>
              <w:pStyle w:val="TAH"/>
              <w:spacing w:line="252" w:lineRule="auto"/>
            </w:pPr>
            <w:r w:rsidRPr="00E6516F">
              <w:t>TP</w:t>
            </w:r>
          </w:p>
        </w:tc>
        <w:tc>
          <w:tcPr>
            <w:tcW w:w="892" w:type="dxa"/>
            <w:tcBorders>
              <w:top w:val="single" w:sz="4" w:space="0" w:color="auto"/>
              <w:left w:val="single" w:sz="4" w:space="0" w:color="auto"/>
              <w:bottom w:val="nil"/>
              <w:right w:val="single" w:sz="4" w:space="0" w:color="auto"/>
            </w:tcBorders>
            <w:hideMark/>
          </w:tcPr>
          <w:p w14:paraId="4CAD5697" w14:textId="77777777" w:rsidR="0071087C" w:rsidRPr="00E6516F" w:rsidRDefault="0071087C" w:rsidP="00174677">
            <w:pPr>
              <w:pStyle w:val="TAH"/>
              <w:spacing w:line="252" w:lineRule="auto"/>
            </w:pPr>
            <w:r w:rsidRPr="00E6516F">
              <w:t>Verdict</w:t>
            </w:r>
          </w:p>
        </w:tc>
      </w:tr>
      <w:tr w:rsidR="0071087C" w:rsidRPr="00E6516F" w14:paraId="6D4630D0" w14:textId="77777777" w:rsidTr="00174677">
        <w:tc>
          <w:tcPr>
            <w:tcW w:w="649" w:type="dxa"/>
            <w:tcBorders>
              <w:top w:val="nil"/>
              <w:left w:val="single" w:sz="4" w:space="0" w:color="auto"/>
              <w:bottom w:val="single" w:sz="4" w:space="0" w:color="auto"/>
              <w:right w:val="single" w:sz="4" w:space="0" w:color="auto"/>
            </w:tcBorders>
          </w:tcPr>
          <w:p w14:paraId="0FDA6C11" w14:textId="77777777" w:rsidR="0071087C" w:rsidRPr="00E6516F" w:rsidRDefault="0071087C" w:rsidP="00174677">
            <w:pPr>
              <w:pStyle w:val="TAH"/>
              <w:spacing w:line="252" w:lineRule="auto"/>
            </w:pPr>
          </w:p>
        </w:tc>
        <w:tc>
          <w:tcPr>
            <w:tcW w:w="3970" w:type="dxa"/>
            <w:tcBorders>
              <w:top w:val="nil"/>
              <w:left w:val="single" w:sz="4" w:space="0" w:color="auto"/>
              <w:bottom w:val="single" w:sz="4" w:space="0" w:color="auto"/>
              <w:right w:val="single" w:sz="4" w:space="0" w:color="auto"/>
            </w:tcBorders>
          </w:tcPr>
          <w:p w14:paraId="49707D00" w14:textId="77777777" w:rsidR="0071087C" w:rsidRPr="00E6516F" w:rsidRDefault="0071087C" w:rsidP="00174677">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14:paraId="7B784502" w14:textId="77777777" w:rsidR="0071087C" w:rsidRPr="00E6516F" w:rsidRDefault="0071087C" w:rsidP="00174677">
            <w:pPr>
              <w:pStyle w:val="TAH"/>
              <w:spacing w:line="252" w:lineRule="auto"/>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4FFC6007" w14:textId="77777777" w:rsidR="0071087C" w:rsidRPr="00E6516F" w:rsidRDefault="0071087C" w:rsidP="00174677">
            <w:pPr>
              <w:pStyle w:val="TAH"/>
              <w:spacing w:line="252" w:lineRule="auto"/>
            </w:pPr>
            <w:r w:rsidRPr="00E6516F">
              <w:t>Message</w:t>
            </w:r>
          </w:p>
        </w:tc>
        <w:tc>
          <w:tcPr>
            <w:tcW w:w="567" w:type="dxa"/>
            <w:tcBorders>
              <w:top w:val="nil"/>
              <w:left w:val="single" w:sz="4" w:space="0" w:color="auto"/>
              <w:bottom w:val="single" w:sz="4" w:space="0" w:color="auto"/>
              <w:right w:val="single" w:sz="4" w:space="0" w:color="auto"/>
            </w:tcBorders>
          </w:tcPr>
          <w:p w14:paraId="1FFCC197" w14:textId="77777777" w:rsidR="0071087C" w:rsidRPr="00E6516F" w:rsidRDefault="0071087C" w:rsidP="00174677">
            <w:pPr>
              <w:pStyle w:val="TAH"/>
              <w:spacing w:line="252" w:lineRule="auto"/>
            </w:pPr>
          </w:p>
        </w:tc>
        <w:tc>
          <w:tcPr>
            <w:tcW w:w="892" w:type="dxa"/>
            <w:tcBorders>
              <w:top w:val="nil"/>
              <w:left w:val="single" w:sz="4" w:space="0" w:color="auto"/>
              <w:bottom w:val="single" w:sz="4" w:space="0" w:color="auto"/>
              <w:right w:val="single" w:sz="4" w:space="0" w:color="auto"/>
            </w:tcBorders>
          </w:tcPr>
          <w:p w14:paraId="3E9B778D" w14:textId="77777777" w:rsidR="0071087C" w:rsidRPr="00E6516F" w:rsidRDefault="0071087C" w:rsidP="00174677">
            <w:pPr>
              <w:pStyle w:val="TAH"/>
              <w:spacing w:line="252" w:lineRule="auto"/>
            </w:pPr>
          </w:p>
        </w:tc>
      </w:tr>
      <w:tr w:rsidR="0071087C" w:rsidRPr="00E6516F" w:rsidDel="00FA4EF0" w14:paraId="628AD321" w14:textId="77777777" w:rsidTr="00174677">
        <w:tc>
          <w:tcPr>
            <w:tcW w:w="649" w:type="dxa"/>
            <w:tcBorders>
              <w:top w:val="single" w:sz="4" w:space="0" w:color="auto"/>
              <w:left w:val="single" w:sz="4" w:space="0" w:color="auto"/>
              <w:bottom w:val="single" w:sz="4" w:space="0" w:color="auto"/>
              <w:right w:val="single" w:sz="4" w:space="0" w:color="auto"/>
            </w:tcBorders>
          </w:tcPr>
          <w:p w14:paraId="3492102A" w14:textId="77777777" w:rsidR="0071087C" w:rsidRPr="00E6516F" w:rsidDel="00FA4EF0" w:rsidRDefault="0071087C" w:rsidP="00174677">
            <w:pPr>
              <w:pStyle w:val="TAC"/>
              <w:spacing w:line="252" w:lineRule="auto"/>
            </w:pPr>
            <w:r w:rsidRPr="00E6516F">
              <w:t>1-1B</w:t>
            </w:r>
          </w:p>
        </w:tc>
        <w:tc>
          <w:tcPr>
            <w:tcW w:w="3970" w:type="dxa"/>
            <w:tcBorders>
              <w:top w:val="single" w:sz="4" w:space="0" w:color="auto"/>
              <w:left w:val="single" w:sz="4" w:space="0" w:color="auto"/>
              <w:bottom w:val="single" w:sz="4" w:space="0" w:color="auto"/>
              <w:right w:val="single" w:sz="4" w:space="0" w:color="auto"/>
            </w:tcBorders>
          </w:tcPr>
          <w:p w14:paraId="6282FAB7" w14:textId="77777777" w:rsidR="0071087C" w:rsidRPr="00E6516F" w:rsidDel="00FA4EF0" w:rsidRDefault="0071087C" w:rsidP="00174677">
            <w:pPr>
              <w:pStyle w:val="TAL"/>
              <w:spacing w:line="252" w:lineRule="auto"/>
            </w:pPr>
            <w:r w:rsidRPr="00E6516F">
              <w:t xml:space="preserve">Check: Does the UE (MCData Client) perform steps 1a1-3 of the the procedure for </w:t>
            </w:r>
            <w:r w:rsidRPr="00E6516F">
              <w:rPr>
                <w:b/>
                <w:bCs/>
              </w:rPr>
              <w:t>MCX SIP MESSAGE CT</w:t>
            </w:r>
            <w:r w:rsidRPr="00E6516F">
              <w:t xml:space="preserve"> specified in TS 36.579-1 [2] Table 5.3.33.3-1 </w:t>
            </w:r>
            <w:r w:rsidRPr="00E6516F">
              <w:rPr>
                <w:b/>
                <w:bCs/>
              </w:rPr>
              <w:t>to receive an FD message for group file distribution with disposition request type "FILE DOWNLOAD COMPLETED UPDATE" and Mandatory Download IE</w:t>
            </w:r>
            <w:r w:rsidRPr="00E6516F">
              <w:t>?</w:t>
            </w:r>
          </w:p>
        </w:tc>
        <w:tc>
          <w:tcPr>
            <w:tcW w:w="709" w:type="dxa"/>
            <w:tcBorders>
              <w:top w:val="single" w:sz="4" w:space="0" w:color="auto"/>
              <w:left w:val="single" w:sz="4" w:space="0" w:color="auto"/>
              <w:bottom w:val="single" w:sz="4" w:space="0" w:color="auto"/>
              <w:right w:val="single" w:sz="4" w:space="0" w:color="auto"/>
            </w:tcBorders>
          </w:tcPr>
          <w:p w14:paraId="55D9280E" w14:textId="77777777" w:rsidR="0071087C" w:rsidRPr="00E6516F" w:rsidDel="00FA4EF0"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6E2784E" w14:textId="77777777" w:rsidR="0071087C" w:rsidRPr="00E6516F" w:rsidDel="00FA4EF0"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392E0C4C" w14:textId="77777777" w:rsidR="0071087C" w:rsidRPr="00E6516F" w:rsidDel="00FA4EF0" w:rsidRDefault="0071087C" w:rsidP="00174677">
            <w:pPr>
              <w:pStyle w:val="TAC"/>
              <w:spacing w:line="252" w:lineRule="auto"/>
            </w:pPr>
            <w:r w:rsidRPr="00E6516F">
              <w:t>1</w:t>
            </w:r>
          </w:p>
        </w:tc>
        <w:tc>
          <w:tcPr>
            <w:tcW w:w="892" w:type="dxa"/>
            <w:tcBorders>
              <w:top w:val="single" w:sz="4" w:space="0" w:color="auto"/>
              <w:left w:val="single" w:sz="4" w:space="0" w:color="auto"/>
              <w:bottom w:val="single" w:sz="4" w:space="0" w:color="auto"/>
              <w:right w:val="single" w:sz="4" w:space="0" w:color="auto"/>
            </w:tcBorders>
          </w:tcPr>
          <w:p w14:paraId="369A8FC9" w14:textId="77777777" w:rsidR="0071087C" w:rsidRPr="00E6516F" w:rsidDel="00FA4EF0" w:rsidRDefault="0071087C" w:rsidP="00174677">
            <w:pPr>
              <w:pStyle w:val="TAC"/>
              <w:spacing w:line="252" w:lineRule="auto"/>
            </w:pPr>
            <w:r w:rsidRPr="00E6516F">
              <w:t>P</w:t>
            </w:r>
          </w:p>
        </w:tc>
      </w:tr>
      <w:tr w:rsidR="0071087C" w:rsidRPr="00E6516F" w:rsidDel="00FA4EF0" w14:paraId="2A709006" w14:textId="77777777" w:rsidTr="00174677">
        <w:tc>
          <w:tcPr>
            <w:tcW w:w="649" w:type="dxa"/>
            <w:tcBorders>
              <w:top w:val="single" w:sz="4" w:space="0" w:color="auto"/>
              <w:left w:val="single" w:sz="4" w:space="0" w:color="auto"/>
              <w:bottom w:val="single" w:sz="4" w:space="0" w:color="auto"/>
              <w:right w:val="single" w:sz="4" w:space="0" w:color="auto"/>
            </w:tcBorders>
          </w:tcPr>
          <w:p w14:paraId="02D29346" w14:textId="77777777" w:rsidR="0071087C" w:rsidRPr="00E6516F" w:rsidDel="00FA4EF0" w:rsidRDefault="0071087C" w:rsidP="00174677">
            <w:pPr>
              <w:pStyle w:val="TAC"/>
              <w:spacing w:line="252" w:lineRule="auto"/>
            </w:pPr>
            <w:r w:rsidRPr="00E6516F">
              <w:t>2-3</w:t>
            </w:r>
          </w:p>
        </w:tc>
        <w:tc>
          <w:tcPr>
            <w:tcW w:w="3970" w:type="dxa"/>
            <w:tcBorders>
              <w:top w:val="single" w:sz="4" w:space="0" w:color="auto"/>
              <w:left w:val="single" w:sz="4" w:space="0" w:color="auto"/>
              <w:bottom w:val="single" w:sz="4" w:space="0" w:color="auto"/>
              <w:right w:val="single" w:sz="4" w:space="0" w:color="auto"/>
            </w:tcBorders>
          </w:tcPr>
          <w:p w14:paraId="6368A8B0" w14:textId="77777777" w:rsidR="0071087C" w:rsidRPr="00E6516F" w:rsidDel="00FA4EF0" w:rsidRDefault="0071087C" w:rsidP="00174677">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411C53FD" w14:textId="77777777" w:rsidR="0071087C" w:rsidRPr="00E6516F" w:rsidDel="00FA4EF0"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76CED88A" w14:textId="77777777" w:rsidR="0071087C" w:rsidRPr="00E6516F" w:rsidDel="00FA4EF0"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785618D8" w14:textId="77777777" w:rsidR="0071087C" w:rsidRPr="00E6516F" w:rsidDel="00FA4EF0" w:rsidRDefault="0071087C" w:rsidP="00174677">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1A041A45" w14:textId="77777777" w:rsidR="0071087C" w:rsidRPr="00E6516F" w:rsidDel="00FA4EF0" w:rsidRDefault="0071087C" w:rsidP="00174677">
            <w:pPr>
              <w:pStyle w:val="TAC"/>
              <w:spacing w:line="252" w:lineRule="auto"/>
            </w:pPr>
            <w:r w:rsidRPr="00E6516F">
              <w:t>-</w:t>
            </w:r>
          </w:p>
        </w:tc>
      </w:tr>
      <w:tr w:rsidR="0071087C" w:rsidRPr="00E6516F" w:rsidDel="00FA4EF0" w14:paraId="7F040105" w14:textId="77777777" w:rsidTr="00174677">
        <w:tc>
          <w:tcPr>
            <w:tcW w:w="649" w:type="dxa"/>
            <w:tcBorders>
              <w:top w:val="single" w:sz="4" w:space="0" w:color="auto"/>
              <w:left w:val="single" w:sz="4" w:space="0" w:color="auto"/>
              <w:bottom w:val="single" w:sz="4" w:space="0" w:color="auto"/>
              <w:right w:val="single" w:sz="4" w:space="0" w:color="auto"/>
            </w:tcBorders>
          </w:tcPr>
          <w:p w14:paraId="3CD07F67" w14:textId="77777777" w:rsidR="0071087C" w:rsidRPr="00E6516F" w:rsidDel="00FA4EF0" w:rsidRDefault="0071087C" w:rsidP="00174677">
            <w:pPr>
              <w:pStyle w:val="TAC"/>
              <w:spacing w:line="252" w:lineRule="auto"/>
            </w:pPr>
            <w:r w:rsidRPr="00E6516F">
              <w:t>4-4C</w:t>
            </w:r>
          </w:p>
        </w:tc>
        <w:tc>
          <w:tcPr>
            <w:tcW w:w="3970" w:type="dxa"/>
            <w:tcBorders>
              <w:top w:val="single" w:sz="4" w:space="0" w:color="auto"/>
              <w:left w:val="single" w:sz="4" w:space="0" w:color="auto"/>
              <w:bottom w:val="single" w:sz="4" w:space="0" w:color="auto"/>
              <w:right w:val="single" w:sz="4" w:space="0" w:color="auto"/>
            </w:tcBorders>
          </w:tcPr>
          <w:p w14:paraId="25B46F55" w14:textId="77777777" w:rsidR="0071087C" w:rsidRPr="00E6516F" w:rsidRDefault="0071087C" w:rsidP="00174677">
            <w:pPr>
              <w:pStyle w:val="TAL"/>
              <w:spacing w:line="252" w:lineRule="auto"/>
            </w:pPr>
            <w:r w:rsidRPr="00E6516F">
              <w:t xml:space="preserve">Check: Does the UE (MCData Client) perform steps 2-5 of the procedure for </w:t>
            </w:r>
            <w:r w:rsidRPr="00E6516F">
              <w:rPr>
                <w:b/>
                <w:bCs/>
              </w:rPr>
              <w:t>FD file accept and download using HTTP</w:t>
            </w:r>
            <w:r w:rsidRPr="00E6516F">
              <w:t xml:space="preserve"> specified in TS 36.579-1 [2] Table 5.3C.11.3-1 to download test file 1?</w:t>
            </w:r>
          </w:p>
          <w:p w14:paraId="161FCC59" w14:textId="77777777" w:rsidR="0071087C" w:rsidRPr="00E6516F" w:rsidDel="00FA4EF0" w:rsidRDefault="0071087C" w:rsidP="00174677">
            <w:pPr>
              <w:pStyle w:val="TAL"/>
              <w:spacing w:line="252" w:lineRule="auto"/>
            </w:pPr>
            <w:r w:rsidRPr="00E6516F">
              <w:t>(NOTE 2)</w:t>
            </w:r>
          </w:p>
        </w:tc>
        <w:tc>
          <w:tcPr>
            <w:tcW w:w="709" w:type="dxa"/>
            <w:tcBorders>
              <w:top w:val="single" w:sz="4" w:space="0" w:color="auto"/>
              <w:left w:val="single" w:sz="4" w:space="0" w:color="auto"/>
              <w:bottom w:val="single" w:sz="4" w:space="0" w:color="auto"/>
              <w:right w:val="single" w:sz="4" w:space="0" w:color="auto"/>
            </w:tcBorders>
          </w:tcPr>
          <w:p w14:paraId="5CEF3C36" w14:textId="77777777" w:rsidR="0071087C" w:rsidRPr="00E6516F" w:rsidDel="00FA4EF0"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60E5C133" w14:textId="77777777" w:rsidR="0071087C" w:rsidRPr="00E6516F" w:rsidDel="00FA4EF0"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6931BCB5" w14:textId="77777777" w:rsidR="0071087C" w:rsidRPr="00E6516F" w:rsidDel="00FA4EF0" w:rsidRDefault="0071087C" w:rsidP="00174677">
            <w:pPr>
              <w:pStyle w:val="TAC"/>
              <w:spacing w:line="252" w:lineRule="auto"/>
            </w:pPr>
            <w:r w:rsidRPr="00E6516F">
              <w:t>1,2</w:t>
            </w:r>
          </w:p>
        </w:tc>
        <w:tc>
          <w:tcPr>
            <w:tcW w:w="892" w:type="dxa"/>
            <w:tcBorders>
              <w:top w:val="single" w:sz="4" w:space="0" w:color="auto"/>
              <w:left w:val="single" w:sz="4" w:space="0" w:color="auto"/>
              <w:bottom w:val="single" w:sz="4" w:space="0" w:color="auto"/>
              <w:right w:val="single" w:sz="4" w:space="0" w:color="auto"/>
            </w:tcBorders>
          </w:tcPr>
          <w:p w14:paraId="34215D45" w14:textId="77777777" w:rsidR="0071087C" w:rsidRPr="00E6516F" w:rsidDel="00FA4EF0" w:rsidRDefault="0071087C" w:rsidP="00174677">
            <w:pPr>
              <w:pStyle w:val="TAC"/>
              <w:spacing w:line="252" w:lineRule="auto"/>
            </w:pPr>
            <w:r w:rsidRPr="00E6516F">
              <w:t>P</w:t>
            </w:r>
          </w:p>
        </w:tc>
      </w:tr>
      <w:tr w:rsidR="0071087C" w:rsidRPr="00E6516F" w:rsidDel="00FA4EF0" w14:paraId="40A4DC80" w14:textId="77777777" w:rsidTr="00174677">
        <w:tc>
          <w:tcPr>
            <w:tcW w:w="649" w:type="dxa"/>
            <w:tcBorders>
              <w:top w:val="single" w:sz="4" w:space="0" w:color="auto"/>
              <w:left w:val="single" w:sz="4" w:space="0" w:color="auto"/>
              <w:bottom w:val="single" w:sz="4" w:space="0" w:color="auto"/>
              <w:right w:val="single" w:sz="4" w:space="0" w:color="auto"/>
            </w:tcBorders>
          </w:tcPr>
          <w:p w14:paraId="57A81EAB" w14:textId="77777777" w:rsidR="0071087C" w:rsidRPr="00E6516F" w:rsidDel="00FA4EF0" w:rsidRDefault="0071087C" w:rsidP="00174677">
            <w:pPr>
              <w:pStyle w:val="TAC"/>
              <w:spacing w:line="252" w:lineRule="auto"/>
            </w:pPr>
            <w:r w:rsidRPr="00E6516F">
              <w:t>5-7</w:t>
            </w:r>
          </w:p>
        </w:tc>
        <w:tc>
          <w:tcPr>
            <w:tcW w:w="3970" w:type="dxa"/>
            <w:tcBorders>
              <w:top w:val="single" w:sz="4" w:space="0" w:color="auto"/>
              <w:left w:val="single" w:sz="4" w:space="0" w:color="auto"/>
              <w:bottom w:val="single" w:sz="4" w:space="0" w:color="auto"/>
              <w:right w:val="single" w:sz="4" w:space="0" w:color="auto"/>
            </w:tcBorders>
          </w:tcPr>
          <w:p w14:paraId="67AD57B7" w14:textId="77777777" w:rsidR="0071087C" w:rsidRPr="00E6516F" w:rsidDel="00FA4EF0" w:rsidRDefault="0071087C" w:rsidP="00174677">
            <w:pPr>
              <w:pStyle w:val="TAL"/>
              <w:spacing w:line="252" w:lineRule="auto"/>
            </w:pPr>
            <w:r w:rsidRPr="00E6516F">
              <w:t>Void</w:t>
            </w:r>
          </w:p>
        </w:tc>
        <w:tc>
          <w:tcPr>
            <w:tcW w:w="709" w:type="dxa"/>
            <w:tcBorders>
              <w:top w:val="single" w:sz="4" w:space="0" w:color="auto"/>
              <w:left w:val="single" w:sz="4" w:space="0" w:color="auto"/>
              <w:bottom w:val="single" w:sz="4" w:space="0" w:color="auto"/>
              <w:right w:val="single" w:sz="4" w:space="0" w:color="auto"/>
            </w:tcBorders>
          </w:tcPr>
          <w:p w14:paraId="000B0045" w14:textId="77777777" w:rsidR="0071087C" w:rsidRPr="00E6516F" w:rsidDel="00FA4EF0"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4116030D" w14:textId="77777777" w:rsidR="0071087C" w:rsidRPr="00E6516F" w:rsidDel="00FA4EF0"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047FD51B" w14:textId="77777777" w:rsidR="0071087C" w:rsidRPr="00E6516F" w:rsidDel="00FA4EF0" w:rsidRDefault="0071087C" w:rsidP="00174677">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371F2395" w14:textId="77777777" w:rsidR="0071087C" w:rsidRPr="00E6516F" w:rsidDel="00FA4EF0" w:rsidRDefault="0071087C" w:rsidP="00174677">
            <w:pPr>
              <w:pStyle w:val="TAC"/>
              <w:spacing w:line="252" w:lineRule="auto"/>
            </w:pPr>
            <w:r w:rsidRPr="00E6516F">
              <w:t>-</w:t>
            </w:r>
          </w:p>
        </w:tc>
      </w:tr>
      <w:tr w:rsidR="0071087C" w:rsidRPr="00E6516F" w:rsidDel="00FA4EF0" w14:paraId="43A37147" w14:textId="77777777" w:rsidTr="004312E8">
        <w:tc>
          <w:tcPr>
            <w:tcW w:w="649" w:type="dxa"/>
            <w:shd w:val="clear" w:color="auto" w:fill="auto"/>
          </w:tcPr>
          <w:p w14:paraId="1B38200D" w14:textId="77777777" w:rsidR="0071087C" w:rsidRPr="00E6516F" w:rsidDel="00FA4EF0" w:rsidRDefault="0071087C" w:rsidP="00174677">
            <w:pPr>
              <w:pStyle w:val="TAC"/>
              <w:spacing w:line="252" w:lineRule="auto"/>
            </w:pPr>
            <w:r w:rsidRPr="00E6516F">
              <w:t>-</w:t>
            </w:r>
          </w:p>
        </w:tc>
        <w:tc>
          <w:tcPr>
            <w:tcW w:w="3970" w:type="dxa"/>
            <w:shd w:val="clear" w:color="auto" w:fill="auto"/>
          </w:tcPr>
          <w:p w14:paraId="533252DC" w14:textId="77777777" w:rsidR="0071087C" w:rsidRPr="00E6516F" w:rsidDel="00FA4EF0" w:rsidRDefault="0071087C" w:rsidP="00174677">
            <w:pPr>
              <w:pStyle w:val="TAL"/>
              <w:spacing w:line="252" w:lineRule="auto"/>
            </w:pPr>
            <w:r w:rsidRPr="00E6516F">
              <w:t>EXCEPTION: In parallel to the events described in step 8 and step 9 the events described in Table 6.2.8.3.2-2 take place.</w:t>
            </w:r>
          </w:p>
        </w:tc>
        <w:tc>
          <w:tcPr>
            <w:tcW w:w="709" w:type="dxa"/>
            <w:shd w:val="clear" w:color="auto" w:fill="auto"/>
          </w:tcPr>
          <w:p w14:paraId="4CA1AE58" w14:textId="77777777" w:rsidR="0071087C" w:rsidRPr="00E6516F" w:rsidDel="00FA4EF0" w:rsidRDefault="0071087C" w:rsidP="00174677">
            <w:pPr>
              <w:pStyle w:val="TAC"/>
              <w:spacing w:line="252" w:lineRule="auto"/>
            </w:pPr>
            <w:r w:rsidRPr="00E6516F">
              <w:t>-</w:t>
            </w:r>
          </w:p>
        </w:tc>
        <w:tc>
          <w:tcPr>
            <w:tcW w:w="2978" w:type="dxa"/>
            <w:shd w:val="clear" w:color="auto" w:fill="auto"/>
          </w:tcPr>
          <w:p w14:paraId="71AA3970" w14:textId="77777777" w:rsidR="0071087C" w:rsidRPr="00E6516F" w:rsidDel="00FA4EF0" w:rsidRDefault="0071087C" w:rsidP="00174677">
            <w:pPr>
              <w:pStyle w:val="TAL"/>
              <w:spacing w:line="252" w:lineRule="auto"/>
            </w:pPr>
            <w:r w:rsidRPr="00E6516F">
              <w:t>-</w:t>
            </w:r>
          </w:p>
        </w:tc>
        <w:tc>
          <w:tcPr>
            <w:tcW w:w="567" w:type="dxa"/>
            <w:shd w:val="clear" w:color="auto" w:fill="auto"/>
          </w:tcPr>
          <w:p w14:paraId="2A6A64DE" w14:textId="77777777" w:rsidR="0071087C" w:rsidRPr="00E6516F" w:rsidDel="00FA4EF0" w:rsidRDefault="0071087C" w:rsidP="00174677">
            <w:pPr>
              <w:pStyle w:val="TAC"/>
              <w:spacing w:line="252" w:lineRule="auto"/>
            </w:pPr>
            <w:r w:rsidRPr="00E6516F">
              <w:t>-</w:t>
            </w:r>
          </w:p>
        </w:tc>
        <w:tc>
          <w:tcPr>
            <w:tcW w:w="892" w:type="dxa"/>
            <w:shd w:val="clear" w:color="auto" w:fill="auto"/>
          </w:tcPr>
          <w:p w14:paraId="4EAC50C5" w14:textId="77777777" w:rsidR="0071087C" w:rsidRPr="00E6516F" w:rsidDel="00FA4EF0" w:rsidRDefault="0071087C" w:rsidP="00174677">
            <w:pPr>
              <w:pStyle w:val="TAC"/>
              <w:spacing w:line="252" w:lineRule="auto"/>
            </w:pPr>
            <w:r w:rsidRPr="00E6516F">
              <w:t>-</w:t>
            </w:r>
          </w:p>
        </w:tc>
      </w:tr>
      <w:tr w:rsidR="0071087C" w:rsidRPr="00E6516F" w:rsidDel="00FA4EF0" w14:paraId="22DA8B97" w14:textId="77777777" w:rsidTr="00174677">
        <w:tc>
          <w:tcPr>
            <w:tcW w:w="649" w:type="dxa"/>
            <w:tcBorders>
              <w:top w:val="single" w:sz="4" w:space="0" w:color="auto"/>
              <w:left w:val="single" w:sz="4" w:space="0" w:color="auto"/>
              <w:bottom w:val="single" w:sz="4" w:space="0" w:color="auto"/>
              <w:right w:val="single" w:sz="4" w:space="0" w:color="auto"/>
            </w:tcBorders>
          </w:tcPr>
          <w:p w14:paraId="703D9738" w14:textId="77777777" w:rsidR="0071087C" w:rsidRPr="00E6516F" w:rsidDel="00FA4EF0" w:rsidRDefault="0071087C" w:rsidP="00174677">
            <w:pPr>
              <w:pStyle w:val="TAC"/>
              <w:spacing w:line="252" w:lineRule="auto"/>
            </w:pPr>
            <w:r w:rsidRPr="00E6516F">
              <w:t>8</w:t>
            </w:r>
          </w:p>
        </w:tc>
        <w:tc>
          <w:tcPr>
            <w:tcW w:w="3970" w:type="dxa"/>
            <w:tcBorders>
              <w:top w:val="single" w:sz="4" w:space="0" w:color="auto"/>
              <w:left w:val="single" w:sz="4" w:space="0" w:color="auto"/>
              <w:bottom w:val="single" w:sz="4" w:space="0" w:color="auto"/>
              <w:right w:val="single" w:sz="4" w:space="0" w:color="auto"/>
            </w:tcBorders>
          </w:tcPr>
          <w:p w14:paraId="05DF24CD" w14:textId="77777777" w:rsidR="0071087C" w:rsidRPr="00E6516F" w:rsidRDefault="0071087C" w:rsidP="00174677">
            <w:pPr>
              <w:pStyle w:val="TAL"/>
              <w:spacing w:line="252" w:lineRule="auto"/>
            </w:pPr>
            <w:r w:rsidRPr="00E6516F">
              <w:t>Check: Has the UE (MCData Client) notified the MCData User of the incoming FD request and does the UE (MCData Client) notify the MCData User of the successful download of the file?</w:t>
            </w:r>
          </w:p>
          <w:p w14:paraId="5C937DD9" w14:textId="77777777" w:rsidR="0071087C" w:rsidRPr="00E6516F" w:rsidDel="00FA4EF0" w:rsidRDefault="0071087C" w:rsidP="00174677">
            <w:pPr>
              <w:pStyle w:val="TAL"/>
              <w:spacing w:line="252" w:lineRule="auto"/>
            </w:pPr>
            <w:r w:rsidRPr="00E6516F">
              <w:t>(NOTE 1)</w:t>
            </w:r>
          </w:p>
        </w:tc>
        <w:tc>
          <w:tcPr>
            <w:tcW w:w="709" w:type="dxa"/>
            <w:tcBorders>
              <w:top w:val="single" w:sz="4" w:space="0" w:color="auto"/>
              <w:left w:val="single" w:sz="4" w:space="0" w:color="auto"/>
              <w:bottom w:val="single" w:sz="4" w:space="0" w:color="auto"/>
              <w:right w:val="single" w:sz="4" w:space="0" w:color="auto"/>
            </w:tcBorders>
          </w:tcPr>
          <w:p w14:paraId="214FE293" w14:textId="77777777" w:rsidR="0071087C" w:rsidRPr="00E6516F" w:rsidDel="00FA4EF0"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10B3D4BB" w14:textId="77777777" w:rsidR="0071087C" w:rsidRPr="00E6516F" w:rsidDel="00FA4EF0"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5DF4CDAB" w14:textId="77777777" w:rsidR="0071087C" w:rsidRPr="00E6516F" w:rsidDel="00FA4EF0" w:rsidRDefault="0071087C" w:rsidP="00174677">
            <w:pPr>
              <w:pStyle w:val="TAC"/>
              <w:spacing w:line="252" w:lineRule="auto"/>
            </w:pPr>
            <w:r w:rsidRPr="00E6516F">
              <w:t>1,2</w:t>
            </w:r>
          </w:p>
        </w:tc>
        <w:tc>
          <w:tcPr>
            <w:tcW w:w="892" w:type="dxa"/>
            <w:tcBorders>
              <w:top w:val="single" w:sz="4" w:space="0" w:color="auto"/>
              <w:left w:val="single" w:sz="4" w:space="0" w:color="auto"/>
              <w:bottom w:val="single" w:sz="4" w:space="0" w:color="auto"/>
              <w:right w:val="single" w:sz="4" w:space="0" w:color="auto"/>
            </w:tcBorders>
          </w:tcPr>
          <w:p w14:paraId="1382FAC1" w14:textId="77777777" w:rsidR="0071087C" w:rsidRPr="00E6516F" w:rsidDel="00FA4EF0" w:rsidRDefault="0071087C" w:rsidP="00174677">
            <w:pPr>
              <w:pStyle w:val="TAC"/>
              <w:spacing w:line="252" w:lineRule="auto"/>
            </w:pPr>
            <w:r w:rsidRPr="00E6516F">
              <w:t>P</w:t>
            </w:r>
          </w:p>
        </w:tc>
      </w:tr>
      <w:tr w:rsidR="0071087C" w:rsidRPr="00E6516F" w14:paraId="75AE183C" w14:textId="77777777" w:rsidTr="00174677">
        <w:tc>
          <w:tcPr>
            <w:tcW w:w="649" w:type="dxa"/>
            <w:shd w:val="clear" w:color="auto" w:fill="auto"/>
          </w:tcPr>
          <w:p w14:paraId="3529F2A7" w14:textId="77777777" w:rsidR="0071087C" w:rsidRPr="00E6516F" w:rsidRDefault="0071087C" w:rsidP="00174677">
            <w:pPr>
              <w:pStyle w:val="TAC"/>
            </w:pPr>
            <w:r w:rsidRPr="00E6516F">
              <w:t>9</w:t>
            </w:r>
          </w:p>
        </w:tc>
        <w:tc>
          <w:tcPr>
            <w:tcW w:w="3970" w:type="dxa"/>
            <w:shd w:val="clear" w:color="auto" w:fill="auto"/>
          </w:tcPr>
          <w:p w14:paraId="254EBF7F" w14:textId="77777777" w:rsidR="0071087C" w:rsidRPr="00E6516F" w:rsidRDefault="0071087C" w:rsidP="00174677">
            <w:pPr>
              <w:pStyle w:val="TAL"/>
            </w:pPr>
            <w:r w:rsidRPr="00E6516F">
              <w:t>Check: Is the file downloaded at step 4C the test file 1 as specified in annex A.3.1?</w:t>
            </w:r>
          </w:p>
          <w:p w14:paraId="591521E8" w14:textId="77777777" w:rsidR="0071087C" w:rsidRPr="00E6516F" w:rsidRDefault="0071087C" w:rsidP="00174677">
            <w:pPr>
              <w:pStyle w:val="TAL"/>
            </w:pPr>
            <w:r w:rsidRPr="00E6516F">
              <w:t>(NOTE 1)</w:t>
            </w:r>
          </w:p>
        </w:tc>
        <w:tc>
          <w:tcPr>
            <w:tcW w:w="709" w:type="dxa"/>
            <w:shd w:val="clear" w:color="auto" w:fill="auto"/>
          </w:tcPr>
          <w:p w14:paraId="1AC2B905" w14:textId="77777777" w:rsidR="0071087C" w:rsidRPr="00E6516F" w:rsidRDefault="0071087C" w:rsidP="00174677">
            <w:pPr>
              <w:pStyle w:val="TAC"/>
            </w:pPr>
            <w:r w:rsidRPr="00E6516F">
              <w:t>-</w:t>
            </w:r>
          </w:p>
        </w:tc>
        <w:tc>
          <w:tcPr>
            <w:tcW w:w="2978" w:type="dxa"/>
            <w:shd w:val="clear" w:color="auto" w:fill="auto"/>
          </w:tcPr>
          <w:p w14:paraId="3B40B255" w14:textId="77777777" w:rsidR="0071087C" w:rsidRPr="00E6516F" w:rsidRDefault="0071087C" w:rsidP="00174677">
            <w:pPr>
              <w:pStyle w:val="TAL"/>
            </w:pPr>
            <w:r w:rsidRPr="00E6516F">
              <w:t>-</w:t>
            </w:r>
          </w:p>
        </w:tc>
        <w:tc>
          <w:tcPr>
            <w:tcW w:w="567" w:type="dxa"/>
            <w:shd w:val="clear" w:color="auto" w:fill="auto"/>
          </w:tcPr>
          <w:p w14:paraId="3C064597" w14:textId="77777777" w:rsidR="0071087C" w:rsidRPr="00E6516F" w:rsidRDefault="0071087C" w:rsidP="00174677">
            <w:pPr>
              <w:pStyle w:val="TAC"/>
            </w:pPr>
            <w:r w:rsidRPr="00E6516F">
              <w:t>2</w:t>
            </w:r>
          </w:p>
        </w:tc>
        <w:tc>
          <w:tcPr>
            <w:tcW w:w="892" w:type="dxa"/>
            <w:shd w:val="clear" w:color="auto" w:fill="auto"/>
          </w:tcPr>
          <w:p w14:paraId="57A87C1C" w14:textId="77777777" w:rsidR="0071087C" w:rsidRPr="00E6516F" w:rsidRDefault="0071087C" w:rsidP="00174677">
            <w:pPr>
              <w:pStyle w:val="TAC"/>
            </w:pPr>
            <w:r w:rsidRPr="00E6516F">
              <w:t>P</w:t>
            </w:r>
          </w:p>
        </w:tc>
      </w:tr>
      <w:tr w:rsidR="0071087C" w:rsidRPr="00E6516F" w:rsidDel="00FA4EF0" w14:paraId="60B65C53" w14:textId="77777777" w:rsidTr="00174677">
        <w:tc>
          <w:tcPr>
            <w:tcW w:w="649" w:type="dxa"/>
            <w:tcBorders>
              <w:top w:val="single" w:sz="4" w:space="0" w:color="auto"/>
              <w:left w:val="single" w:sz="4" w:space="0" w:color="auto"/>
              <w:bottom w:val="single" w:sz="4" w:space="0" w:color="auto"/>
              <w:right w:val="single" w:sz="4" w:space="0" w:color="auto"/>
            </w:tcBorders>
          </w:tcPr>
          <w:p w14:paraId="32E49C60" w14:textId="77777777" w:rsidR="0071087C" w:rsidRPr="00E6516F" w:rsidDel="00FA4EF0" w:rsidRDefault="0071087C" w:rsidP="00174677">
            <w:pPr>
              <w:pStyle w:val="TAC"/>
              <w:spacing w:line="252" w:lineRule="auto"/>
            </w:pPr>
            <w:r w:rsidRPr="00E6516F">
              <w:t>10</w:t>
            </w:r>
          </w:p>
        </w:tc>
        <w:tc>
          <w:tcPr>
            <w:tcW w:w="3970" w:type="dxa"/>
            <w:tcBorders>
              <w:top w:val="single" w:sz="4" w:space="0" w:color="auto"/>
              <w:left w:val="single" w:sz="4" w:space="0" w:color="auto"/>
              <w:bottom w:val="single" w:sz="4" w:space="0" w:color="auto"/>
              <w:right w:val="single" w:sz="4" w:space="0" w:color="auto"/>
            </w:tcBorders>
          </w:tcPr>
          <w:p w14:paraId="074FDBFB" w14:textId="77777777" w:rsidR="0071087C" w:rsidRPr="00E6516F" w:rsidDel="00FA4EF0" w:rsidRDefault="0071087C" w:rsidP="00174677">
            <w:pPr>
              <w:pStyle w:val="TAL"/>
              <w:spacing w:line="252" w:lineRule="auto"/>
            </w:pPr>
            <w:r w:rsidRPr="00E6516F">
              <w:t>The SS releases the RRC connection</w:t>
            </w:r>
          </w:p>
        </w:tc>
        <w:tc>
          <w:tcPr>
            <w:tcW w:w="709" w:type="dxa"/>
            <w:tcBorders>
              <w:top w:val="single" w:sz="4" w:space="0" w:color="auto"/>
              <w:left w:val="single" w:sz="4" w:space="0" w:color="auto"/>
              <w:bottom w:val="single" w:sz="4" w:space="0" w:color="auto"/>
              <w:right w:val="single" w:sz="4" w:space="0" w:color="auto"/>
            </w:tcBorders>
          </w:tcPr>
          <w:p w14:paraId="1DB6DC24" w14:textId="77777777" w:rsidR="0071087C" w:rsidRPr="00E6516F" w:rsidDel="00FA4EF0" w:rsidRDefault="0071087C" w:rsidP="00174677">
            <w:pPr>
              <w:pStyle w:val="TAC"/>
              <w:spacing w:line="252" w:lineRule="auto"/>
            </w:pPr>
            <w:r w:rsidRPr="00E6516F">
              <w:t>-</w:t>
            </w:r>
          </w:p>
        </w:tc>
        <w:tc>
          <w:tcPr>
            <w:tcW w:w="2978" w:type="dxa"/>
            <w:tcBorders>
              <w:top w:val="single" w:sz="4" w:space="0" w:color="auto"/>
              <w:left w:val="single" w:sz="4" w:space="0" w:color="auto"/>
              <w:bottom w:val="single" w:sz="4" w:space="0" w:color="auto"/>
              <w:right w:val="single" w:sz="4" w:space="0" w:color="auto"/>
            </w:tcBorders>
          </w:tcPr>
          <w:p w14:paraId="0B280E26" w14:textId="77777777" w:rsidR="0071087C" w:rsidRPr="00E6516F" w:rsidDel="00FA4EF0" w:rsidRDefault="0071087C" w:rsidP="00174677">
            <w:pPr>
              <w:pStyle w:val="TAL"/>
              <w:spacing w:line="252" w:lineRule="auto"/>
            </w:pPr>
            <w:r w:rsidRPr="00E6516F">
              <w:t>-</w:t>
            </w:r>
          </w:p>
        </w:tc>
        <w:tc>
          <w:tcPr>
            <w:tcW w:w="567" w:type="dxa"/>
            <w:tcBorders>
              <w:top w:val="single" w:sz="4" w:space="0" w:color="auto"/>
              <w:left w:val="single" w:sz="4" w:space="0" w:color="auto"/>
              <w:bottom w:val="single" w:sz="4" w:space="0" w:color="auto"/>
              <w:right w:val="single" w:sz="4" w:space="0" w:color="auto"/>
            </w:tcBorders>
          </w:tcPr>
          <w:p w14:paraId="1AB37CB5" w14:textId="77777777" w:rsidR="0071087C" w:rsidRPr="00E6516F" w:rsidDel="00FA4EF0" w:rsidRDefault="0071087C" w:rsidP="00174677">
            <w:pPr>
              <w:pStyle w:val="TAC"/>
              <w:spacing w:line="252" w:lineRule="auto"/>
            </w:pPr>
            <w:r w:rsidRPr="00E6516F">
              <w:t>-</w:t>
            </w:r>
          </w:p>
        </w:tc>
        <w:tc>
          <w:tcPr>
            <w:tcW w:w="892" w:type="dxa"/>
            <w:tcBorders>
              <w:top w:val="single" w:sz="4" w:space="0" w:color="auto"/>
              <w:left w:val="single" w:sz="4" w:space="0" w:color="auto"/>
              <w:bottom w:val="single" w:sz="4" w:space="0" w:color="auto"/>
              <w:right w:val="single" w:sz="4" w:space="0" w:color="auto"/>
            </w:tcBorders>
          </w:tcPr>
          <w:p w14:paraId="72C3E85E" w14:textId="77777777" w:rsidR="0071087C" w:rsidRPr="00E6516F" w:rsidDel="00FA4EF0" w:rsidRDefault="0071087C" w:rsidP="00174677">
            <w:pPr>
              <w:pStyle w:val="TAC"/>
              <w:spacing w:line="252" w:lineRule="auto"/>
            </w:pPr>
            <w:r w:rsidRPr="00E6516F">
              <w:t>-</w:t>
            </w:r>
          </w:p>
        </w:tc>
      </w:tr>
      <w:tr w:rsidR="0071087C" w:rsidRPr="00E6516F" w14:paraId="5694EDE2" w14:textId="77777777" w:rsidTr="00174677">
        <w:tc>
          <w:tcPr>
            <w:tcW w:w="9765" w:type="dxa"/>
            <w:gridSpan w:val="6"/>
            <w:shd w:val="clear" w:color="auto" w:fill="auto"/>
          </w:tcPr>
          <w:p w14:paraId="4F00D7DC" w14:textId="77777777" w:rsidR="0071087C" w:rsidRPr="00E6516F" w:rsidRDefault="0071087C" w:rsidP="00174677">
            <w:pPr>
              <w:pStyle w:val="TAN"/>
            </w:pPr>
            <w:r w:rsidRPr="00E6516F">
              <w:t>NOTE 1:</w:t>
            </w:r>
            <w:r w:rsidRPr="00E6516F">
              <w:tab/>
              <w:t>This is expected to be done via a suitable implementation dependent MMI.</w:t>
            </w:r>
          </w:p>
          <w:p w14:paraId="6E65E87D" w14:textId="77777777" w:rsidR="0071087C" w:rsidRPr="00E6516F" w:rsidRDefault="0071087C" w:rsidP="004312E8">
            <w:pPr>
              <w:pStyle w:val="TAN"/>
            </w:pPr>
            <w:r w:rsidRPr="00E6516F">
              <w:t>NOTE 2:</w:t>
            </w:r>
            <w:r w:rsidRPr="00E6516F">
              <w:tab/>
              <w:t>Test file 1 for CT FD as specified in annex A.3.1.</w:t>
            </w:r>
          </w:p>
        </w:tc>
      </w:tr>
    </w:tbl>
    <w:p w14:paraId="2A76D54A" w14:textId="77777777" w:rsidR="0071087C" w:rsidRPr="00E6516F" w:rsidRDefault="0071087C" w:rsidP="0071087C"/>
    <w:p w14:paraId="2BE137B9" w14:textId="77777777" w:rsidR="0071087C" w:rsidRPr="00E6516F" w:rsidRDefault="0071087C" w:rsidP="004312E8">
      <w:pPr>
        <w:pStyle w:val="TH"/>
      </w:pPr>
      <w:r w:rsidRPr="00E6516F">
        <w:t>Table 6.2.8.3.22-2: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19CF7E20" w14:textId="77777777" w:rsidTr="00174677">
        <w:tc>
          <w:tcPr>
            <w:tcW w:w="648" w:type="dxa"/>
            <w:tcBorders>
              <w:bottom w:val="nil"/>
            </w:tcBorders>
          </w:tcPr>
          <w:p w14:paraId="7A2384C0" w14:textId="77777777" w:rsidR="0071087C" w:rsidRPr="00E6516F" w:rsidRDefault="0071087C" w:rsidP="004312E8">
            <w:pPr>
              <w:pStyle w:val="TAH"/>
            </w:pPr>
            <w:r w:rsidRPr="00E6516F">
              <w:t>St</w:t>
            </w:r>
          </w:p>
        </w:tc>
        <w:tc>
          <w:tcPr>
            <w:tcW w:w="3969" w:type="dxa"/>
            <w:tcBorders>
              <w:bottom w:val="nil"/>
            </w:tcBorders>
          </w:tcPr>
          <w:p w14:paraId="3FA8C411" w14:textId="77777777" w:rsidR="0071087C" w:rsidRPr="00E6516F" w:rsidRDefault="0071087C" w:rsidP="004312E8">
            <w:pPr>
              <w:pStyle w:val="TAH"/>
            </w:pPr>
            <w:r w:rsidRPr="00E6516F">
              <w:t>Procedure</w:t>
            </w:r>
          </w:p>
        </w:tc>
        <w:tc>
          <w:tcPr>
            <w:tcW w:w="3686" w:type="dxa"/>
            <w:gridSpan w:val="2"/>
          </w:tcPr>
          <w:p w14:paraId="4876A601" w14:textId="77777777" w:rsidR="0071087C" w:rsidRPr="00E6516F" w:rsidRDefault="0071087C" w:rsidP="004312E8">
            <w:pPr>
              <w:pStyle w:val="TAH"/>
            </w:pPr>
            <w:r w:rsidRPr="00E6516F">
              <w:t>Message Sequence</w:t>
            </w:r>
          </w:p>
        </w:tc>
        <w:tc>
          <w:tcPr>
            <w:tcW w:w="567" w:type="dxa"/>
            <w:tcBorders>
              <w:bottom w:val="nil"/>
            </w:tcBorders>
          </w:tcPr>
          <w:p w14:paraId="0ACB4870" w14:textId="77777777" w:rsidR="0071087C" w:rsidRPr="00E6516F" w:rsidRDefault="0071087C" w:rsidP="004312E8">
            <w:pPr>
              <w:pStyle w:val="TAH"/>
            </w:pPr>
            <w:r w:rsidRPr="00E6516F">
              <w:t>TP</w:t>
            </w:r>
          </w:p>
        </w:tc>
        <w:tc>
          <w:tcPr>
            <w:tcW w:w="892" w:type="dxa"/>
            <w:tcBorders>
              <w:bottom w:val="nil"/>
            </w:tcBorders>
          </w:tcPr>
          <w:p w14:paraId="33A69C86" w14:textId="77777777" w:rsidR="0071087C" w:rsidRPr="00E6516F" w:rsidRDefault="0071087C" w:rsidP="004312E8">
            <w:pPr>
              <w:pStyle w:val="TAH"/>
            </w:pPr>
            <w:r w:rsidRPr="00E6516F">
              <w:t>Verdict</w:t>
            </w:r>
          </w:p>
        </w:tc>
      </w:tr>
      <w:tr w:rsidR="0071087C" w:rsidRPr="00E6516F" w14:paraId="7B3E33A9" w14:textId="77777777" w:rsidTr="00174677">
        <w:tc>
          <w:tcPr>
            <w:tcW w:w="648" w:type="dxa"/>
            <w:tcBorders>
              <w:top w:val="nil"/>
            </w:tcBorders>
          </w:tcPr>
          <w:p w14:paraId="48264301" w14:textId="77777777" w:rsidR="0071087C" w:rsidRPr="00E6516F" w:rsidRDefault="0071087C" w:rsidP="004312E8">
            <w:pPr>
              <w:pStyle w:val="TAH"/>
            </w:pPr>
          </w:p>
        </w:tc>
        <w:tc>
          <w:tcPr>
            <w:tcW w:w="3969" w:type="dxa"/>
            <w:tcBorders>
              <w:top w:val="nil"/>
            </w:tcBorders>
          </w:tcPr>
          <w:p w14:paraId="7EE54BBC" w14:textId="77777777" w:rsidR="0071087C" w:rsidRPr="00E6516F" w:rsidRDefault="0071087C" w:rsidP="004312E8">
            <w:pPr>
              <w:pStyle w:val="TAH"/>
            </w:pPr>
          </w:p>
        </w:tc>
        <w:tc>
          <w:tcPr>
            <w:tcW w:w="709" w:type="dxa"/>
          </w:tcPr>
          <w:p w14:paraId="3D976B5A" w14:textId="77777777" w:rsidR="0071087C" w:rsidRPr="00E6516F" w:rsidRDefault="0071087C" w:rsidP="004312E8">
            <w:pPr>
              <w:pStyle w:val="TAH"/>
            </w:pPr>
            <w:r w:rsidRPr="00E6516F">
              <w:t>U - S</w:t>
            </w:r>
          </w:p>
        </w:tc>
        <w:tc>
          <w:tcPr>
            <w:tcW w:w="2977" w:type="dxa"/>
          </w:tcPr>
          <w:p w14:paraId="74FE1F81" w14:textId="77777777" w:rsidR="0071087C" w:rsidRPr="00E6516F" w:rsidRDefault="0071087C" w:rsidP="004312E8">
            <w:pPr>
              <w:pStyle w:val="TAH"/>
            </w:pPr>
            <w:r w:rsidRPr="00E6516F">
              <w:t>Message</w:t>
            </w:r>
          </w:p>
        </w:tc>
        <w:tc>
          <w:tcPr>
            <w:tcW w:w="567" w:type="dxa"/>
            <w:tcBorders>
              <w:top w:val="nil"/>
            </w:tcBorders>
          </w:tcPr>
          <w:p w14:paraId="540B8076" w14:textId="77777777" w:rsidR="0071087C" w:rsidRPr="00E6516F" w:rsidRDefault="0071087C" w:rsidP="004312E8">
            <w:pPr>
              <w:pStyle w:val="TAH"/>
            </w:pPr>
          </w:p>
        </w:tc>
        <w:tc>
          <w:tcPr>
            <w:tcW w:w="892" w:type="dxa"/>
            <w:tcBorders>
              <w:top w:val="nil"/>
            </w:tcBorders>
          </w:tcPr>
          <w:p w14:paraId="584C1E96" w14:textId="77777777" w:rsidR="0071087C" w:rsidRPr="00E6516F" w:rsidRDefault="0071087C" w:rsidP="004312E8">
            <w:pPr>
              <w:pStyle w:val="TAH"/>
            </w:pPr>
          </w:p>
        </w:tc>
      </w:tr>
      <w:tr w:rsidR="0071087C" w:rsidRPr="00E6516F" w14:paraId="217E5622" w14:textId="77777777" w:rsidTr="00174677">
        <w:trPr>
          <w:trHeight w:val="467"/>
        </w:trPr>
        <w:tc>
          <w:tcPr>
            <w:tcW w:w="648" w:type="dxa"/>
            <w:shd w:val="clear" w:color="auto" w:fill="auto"/>
          </w:tcPr>
          <w:p w14:paraId="1C50CC10" w14:textId="77777777" w:rsidR="0071087C" w:rsidRPr="00E6516F" w:rsidRDefault="0071087C" w:rsidP="004312E8">
            <w:pPr>
              <w:pStyle w:val="TAC"/>
            </w:pPr>
            <w:r w:rsidRPr="00E6516F">
              <w:t>1</w:t>
            </w:r>
          </w:p>
        </w:tc>
        <w:tc>
          <w:tcPr>
            <w:tcW w:w="3969" w:type="dxa"/>
            <w:shd w:val="clear" w:color="auto" w:fill="auto"/>
          </w:tcPr>
          <w:p w14:paraId="62B14A6B" w14:textId="77777777" w:rsidR="0071087C" w:rsidRPr="00E6516F" w:rsidRDefault="0071087C" w:rsidP="004312E8">
            <w:pPr>
              <w:pStyle w:val="TAL"/>
            </w:pPr>
            <w:r w:rsidRPr="00E6516F">
              <w:t>Check: Does the UE (MCData Client) send a SIP MESSAGE request for notification of file download completed in parallel to step 8 and step 9 of Table 6.2.8.3.22-1 or at least for 10s?</w:t>
            </w:r>
          </w:p>
        </w:tc>
        <w:tc>
          <w:tcPr>
            <w:tcW w:w="709" w:type="dxa"/>
            <w:shd w:val="clear" w:color="auto" w:fill="auto"/>
          </w:tcPr>
          <w:p w14:paraId="4680C516" w14:textId="77777777" w:rsidR="0071087C" w:rsidRPr="00E6516F" w:rsidRDefault="0071087C" w:rsidP="004312E8">
            <w:pPr>
              <w:pStyle w:val="TAC"/>
            </w:pPr>
            <w:r w:rsidRPr="00E6516F">
              <w:t>--&gt;</w:t>
            </w:r>
          </w:p>
        </w:tc>
        <w:tc>
          <w:tcPr>
            <w:tcW w:w="2977" w:type="dxa"/>
            <w:shd w:val="clear" w:color="auto" w:fill="auto"/>
          </w:tcPr>
          <w:p w14:paraId="5515AB24" w14:textId="77777777" w:rsidR="0071087C" w:rsidRPr="00E6516F" w:rsidRDefault="0071087C" w:rsidP="004312E8">
            <w:pPr>
              <w:pStyle w:val="TAL"/>
            </w:pPr>
            <w:r w:rsidRPr="00E6516F">
              <w:t>SIP MESSAGE</w:t>
            </w:r>
          </w:p>
        </w:tc>
        <w:tc>
          <w:tcPr>
            <w:tcW w:w="567" w:type="dxa"/>
            <w:shd w:val="clear" w:color="auto" w:fill="auto"/>
          </w:tcPr>
          <w:p w14:paraId="3B536F3A" w14:textId="77777777" w:rsidR="0071087C" w:rsidRPr="00E6516F" w:rsidRDefault="0071087C" w:rsidP="004312E8">
            <w:pPr>
              <w:pStyle w:val="TAC"/>
            </w:pPr>
            <w:r w:rsidRPr="00E6516F">
              <w:t>-</w:t>
            </w:r>
          </w:p>
        </w:tc>
        <w:tc>
          <w:tcPr>
            <w:tcW w:w="892" w:type="dxa"/>
            <w:shd w:val="clear" w:color="auto" w:fill="auto"/>
          </w:tcPr>
          <w:p w14:paraId="0ADED42C" w14:textId="77777777" w:rsidR="0071087C" w:rsidRPr="00E6516F" w:rsidRDefault="0071087C" w:rsidP="004312E8">
            <w:pPr>
              <w:pStyle w:val="TAC"/>
            </w:pPr>
            <w:r w:rsidRPr="00E6516F">
              <w:t>F</w:t>
            </w:r>
          </w:p>
        </w:tc>
      </w:tr>
    </w:tbl>
    <w:p w14:paraId="06BB0808" w14:textId="77777777" w:rsidR="0071087C" w:rsidRPr="00E6516F" w:rsidRDefault="0071087C" w:rsidP="0071087C"/>
    <w:p w14:paraId="502FDECA" w14:textId="77777777" w:rsidR="0071087C" w:rsidRPr="00E6516F" w:rsidRDefault="0071087C" w:rsidP="0071087C">
      <w:pPr>
        <w:pStyle w:val="H6"/>
      </w:pPr>
      <w:bookmarkStart w:id="1047" w:name="_Toc52782448"/>
      <w:bookmarkStart w:id="1048" w:name="_Toc52783059"/>
      <w:bookmarkStart w:id="1049" w:name="_Toc59042928"/>
      <w:r w:rsidRPr="00E6516F">
        <w:t>6.2.8.3.3</w:t>
      </w:r>
      <w:r w:rsidRPr="00E6516F">
        <w:tab/>
        <w:t>Specific message contents</w:t>
      </w:r>
      <w:bookmarkEnd w:id="1047"/>
      <w:bookmarkEnd w:id="1048"/>
      <w:bookmarkEnd w:id="1049"/>
    </w:p>
    <w:p w14:paraId="5782DAF3" w14:textId="77777777" w:rsidR="0071087C" w:rsidRPr="00E6516F" w:rsidRDefault="0071087C" w:rsidP="0071087C">
      <w:pPr>
        <w:pStyle w:val="TH"/>
      </w:pPr>
      <w:r w:rsidRPr="00E6516F">
        <w:t>Table 6.2.8.3.3-1: SIP MESSAGE (step 1A, Table 6.2.8.3.2-1;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45676FEC"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521687E0" w14:textId="77777777" w:rsidR="0071087C" w:rsidRPr="00E6516F" w:rsidRDefault="0071087C" w:rsidP="00174677">
            <w:pPr>
              <w:pStyle w:val="TAL"/>
            </w:pPr>
            <w:r w:rsidRPr="00E6516F">
              <w:t>Derivation Path: TS 36.579-1 [2], Table 5.5.2.7.2-1, condition MCDATA_FD, MCDATA_SIGNALLING</w:t>
            </w:r>
          </w:p>
        </w:tc>
      </w:tr>
      <w:tr w:rsidR="0071087C" w:rsidRPr="00E6516F" w14:paraId="26CA6E33"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3D831A4"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F5479B"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27C8D5DC"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5EC11683"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30898545" w14:textId="77777777" w:rsidR="0071087C" w:rsidRPr="00E6516F" w:rsidRDefault="0071087C" w:rsidP="00174677">
            <w:pPr>
              <w:pStyle w:val="TAH"/>
            </w:pPr>
            <w:r w:rsidRPr="00E6516F">
              <w:t>Condition</w:t>
            </w:r>
          </w:p>
        </w:tc>
      </w:tr>
      <w:tr w:rsidR="0071087C" w:rsidRPr="00E6516F" w14:paraId="2233A4A1"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683B8BD2"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F6FF205"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4A497E4"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963B2CA"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0CEA242" w14:textId="77777777" w:rsidR="0071087C" w:rsidRPr="00E6516F" w:rsidRDefault="0071087C" w:rsidP="00174677">
            <w:pPr>
              <w:pStyle w:val="TAL"/>
            </w:pPr>
          </w:p>
        </w:tc>
      </w:tr>
      <w:tr w:rsidR="0071087C" w:rsidRPr="00E6516F" w14:paraId="10ADC5D0"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323F887C"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A63C846"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71070D5A"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3698336D"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7F9AEA6" w14:textId="77777777" w:rsidR="0071087C" w:rsidRPr="00E6516F" w:rsidRDefault="0071087C" w:rsidP="00174677">
            <w:pPr>
              <w:pStyle w:val="TAL"/>
            </w:pPr>
          </w:p>
        </w:tc>
      </w:tr>
      <w:tr w:rsidR="0071087C" w:rsidRPr="00E6516F" w14:paraId="3A603455" w14:textId="77777777" w:rsidTr="004312E8">
        <w:tc>
          <w:tcPr>
            <w:tcW w:w="2837" w:type="dxa"/>
            <w:tcBorders>
              <w:top w:val="single" w:sz="4" w:space="0" w:color="auto"/>
              <w:left w:val="single" w:sz="4" w:space="0" w:color="auto"/>
              <w:bottom w:val="single" w:sz="4" w:space="0" w:color="auto"/>
              <w:right w:val="single" w:sz="4" w:space="0" w:color="auto"/>
            </w:tcBorders>
          </w:tcPr>
          <w:p w14:paraId="758A762E" w14:textId="77777777" w:rsidR="0071087C" w:rsidRPr="00E6516F" w:rsidRDefault="0071087C" w:rsidP="00174677">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BE4B6B3" w14:textId="77777777" w:rsidR="0071087C" w:rsidRPr="00E6516F" w:rsidRDefault="0071087C" w:rsidP="00174677">
            <w:pPr>
              <w:pStyle w:val="TAL"/>
            </w:pPr>
            <w:r w:rsidRPr="00E6516F">
              <w:t>MCData-Info as described in Table 6.2.8.3.3-2</w:t>
            </w:r>
          </w:p>
        </w:tc>
        <w:tc>
          <w:tcPr>
            <w:tcW w:w="2127" w:type="dxa"/>
            <w:tcBorders>
              <w:top w:val="single" w:sz="4" w:space="0" w:color="auto"/>
              <w:left w:val="single" w:sz="4" w:space="0" w:color="auto"/>
              <w:bottom w:val="single" w:sz="4" w:space="0" w:color="auto"/>
              <w:right w:val="single" w:sz="4" w:space="0" w:color="auto"/>
            </w:tcBorders>
          </w:tcPr>
          <w:p w14:paraId="7041D1C2"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818EC6D"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F32C945" w14:textId="77777777" w:rsidR="0071087C" w:rsidRPr="00E6516F" w:rsidRDefault="0071087C" w:rsidP="00174677">
            <w:pPr>
              <w:pStyle w:val="TAL"/>
            </w:pPr>
          </w:p>
        </w:tc>
      </w:tr>
      <w:tr w:rsidR="0071087C" w:rsidRPr="00E6516F" w14:paraId="53D908A8" w14:textId="77777777" w:rsidTr="004312E8">
        <w:tc>
          <w:tcPr>
            <w:tcW w:w="2837" w:type="dxa"/>
            <w:vAlign w:val="center"/>
          </w:tcPr>
          <w:p w14:paraId="17C479AC" w14:textId="77777777" w:rsidR="0071087C" w:rsidRPr="00E6516F" w:rsidRDefault="0071087C" w:rsidP="00174677">
            <w:pPr>
              <w:pStyle w:val="TAL"/>
              <w:rPr>
                <w:b/>
                <w:bCs/>
              </w:rPr>
            </w:pPr>
            <w:r w:rsidRPr="00E6516F">
              <w:t xml:space="preserve">  MIME body part</w:t>
            </w:r>
          </w:p>
        </w:tc>
        <w:tc>
          <w:tcPr>
            <w:tcW w:w="2127" w:type="dxa"/>
            <w:vAlign w:val="center"/>
          </w:tcPr>
          <w:p w14:paraId="677C7853" w14:textId="77777777" w:rsidR="0071087C" w:rsidRPr="00E6516F" w:rsidRDefault="0071087C" w:rsidP="00174677">
            <w:pPr>
              <w:pStyle w:val="TAL"/>
            </w:pPr>
          </w:p>
        </w:tc>
        <w:tc>
          <w:tcPr>
            <w:tcW w:w="2127" w:type="dxa"/>
            <w:tcBorders>
              <w:bottom w:val="single" w:sz="4" w:space="0" w:color="auto"/>
            </w:tcBorders>
          </w:tcPr>
          <w:p w14:paraId="2D20F4E0"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45EFE5A"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50BFC1" w14:textId="77777777" w:rsidR="0071087C" w:rsidRPr="00E6516F" w:rsidRDefault="0071087C" w:rsidP="00174677">
            <w:pPr>
              <w:pStyle w:val="TAL"/>
            </w:pPr>
          </w:p>
        </w:tc>
      </w:tr>
      <w:tr w:rsidR="0071087C" w:rsidRPr="00E6516F" w14:paraId="4C22C581" w14:textId="77777777" w:rsidTr="004312E8">
        <w:tc>
          <w:tcPr>
            <w:tcW w:w="2837" w:type="dxa"/>
          </w:tcPr>
          <w:p w14:paraId="482E020D" w14:textId="77777777" w:rsidR="0071087C" w:rsidRPr="00E6516F" w:rsidRDefault="0071087C" w:rsidP="00174677">
            <w:pPr>
              <w:pStyle w:val="TAL"/>
              <w:rPr>
                <w:b/>
                <w:bCs/>
              </w:rPr>
            </w:pPr>
            <w:r w:rsidRPr="00E6516F">
              <w:t xml:space="preserve">    MIME-part-body</w:t>
            </w:r>
          </w:p>
        </w:tc>
        <w:tc>
          <w:tcPr>
            <w:tcW w:w="2127" w:type="dxa"/>
          </w:tcPr>
          <w:p w14:paraId="28119194" w14:textId="77777777" w:rsidR="0071087C" w:rsidRPr="00E6516F" w:rsidRDefault="0071087C" w:rsidP="00174677">
            <w:pPr>
              <w:pStyle w:val="TAL"/>
            </w:pPr>
            <w:r w:rsidRPr="00E6516F">
              <w:t>MCData Protected Payload Message containing FD SIGNALLING PAYLOAD as described in Table 6.2.8.3.3-3</w:t>
            </w:r>
          </w:p>
        </w:tc>
        <w:tc>
          <w:tcPr>
            <w:tcW w:w="2127" w:type="dxa"/>
            <w:tcBorders>
              <w:bottom w:val="single" w:sz="4" w:space="0" w:color="auto"/>
            </w:tcBorders>
          </w:tcPr>
          <w:p w14:paraId="450AA0F9"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3CE51DD"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D276A38" w14:textId="77777777" w:rsidR="0071087C" w:rsidRPr="00E6516F" w:rsidRDefault="0071087C" w:rsidP="00174677">
            <w:pPr>
              <w:pStyle w:val="TAL"/>
            </w:pPr>
          </w:p>
        </w:tc>
      </w:tr>
    </w:tbl>
    <w:p w14:paraId="64018710" w14:textId="77777777" w:rsidR="0071087C" w:rsidRPr="00E6516F" w:rsidRDefault="0071087C" w:rsidP="0071087C"/>
    <w:p w14:paraId="29A74DBA" w14:textId="77777777" w:rsidR="0071087C" w:rsidRPr="00E6516F" w:rsidRDefault="0071087C" w:rsidP="0071087C">
      <w:pPr>
        <w:pStyle w:val="TH"/>
      </w:pPr>
      <w:r w:rsidRPr="00E6516F">
        <w:t>Table 6.2.8.3.3-2: MCData-Info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2B2B6A84"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25D950A" w14:textId="77777777" w:rsidR="0071087C" w:rsidRPr="00E6516F" w:rsidRDefault="0071087C" w:rsidP="00174677">
            <w:pPr>
              <w:pStyle w:val="TAL"/>
            </w:pPr>
            <w:r w:rsidRPr="00E6516F">
              <w:t>Derivation Path: TS 36.579-1 [2], Table 5.5.3.2.2-3, condition MCD_grp</w:t>
            </w:r>
          </w:p>
        </w:tc>
      </w:tr>
      <w:tr w:rsidR="0071087C" w:rsidRPr="00E6516F" w14:paraId="5B2D6D29"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3BA2012D"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13F02A"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04F16CC7"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3CE6C8E3"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7CB587F3" w14:textId="77777777" w:rsidR="0071087C" w:rsidRPr="00E6516F" w:rsidRDefault="0071087C" w:rsidP="00174677">
            <w:pPr>
              <w:pStyle w:val="TAH"/>
            </w:pPr>
            <w:r w:rsidRPr="00E6516F">
              <w:t>Condition</w:t>
            </w:r>
          </w:p>
        </w:tc>
      </w:tr>
      <w:tr w:rsidR="0071087C" w:rsidRPr="00E6516F" w14:paraId="3837C09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8C1AFB5" w14:textId="77777777" w:rsidR="0071087C" w:rsidRPr="00E6516F" w:rsidRDefault="0071087C" w:rsidP="00174677">
            <w:pPr>
              <w:pStyle w:val="TAL"/>
            </w:pPr>
            <w:r w:rsidRPr="00E6516F">
              <w:t>mcdata-info</w:t>
            </w:r>
          </w:p>
        </w:tc>
        <w:tc>
          <w:tcPr>
            <w:tcW w:w="2127" w:type="dxa"/>
            <w:tcBorders>
              <w:top w:val="single" w:sz="4" w:space="0" w:color="auto"/>
              <w:left w:val="single" w:sz="4" w:space="0" w:color="auto"/>
              <w:bottom w:val="single" w:sz="4" w:space="0" w:color="auto"/>
              <w:right w:val="single" w:sz="4" w:space="0" w:color="auto"/>
            </w:tcBorders>
            <w:hideMark/>
          </w:tcPr>
          <w:p w14:paraId="397EAF96"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4C22D8A5"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FDE12E5"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587DD0B" w14:textId="77777777" w:rsidR="0071087C" w:rsidRPr="00E6516F" w:rsidRDefault="0071087C" w:rsidP="00174677">
            <w:pPr>
              <w:pStyle w:val="TAL"/>
            </w:pPr>
          </w:p>
        </w:tc>
      </w:tr>
      <w:tr w:rsidR="0071087C" w:rsidRPr="00E6516F" w14:paraId="78B6F427"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DE459A4" w14:textId="77777777" w:rsidR="0071087C" w:rsidRPr="00E6516F" w:rsidRDefault="0071087C" w:rsidP="00174677">
            <w:pPr>
              <w:pStyle w:val="TAL"/>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14:paraId="4C4FBAED"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29C2E17A"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450D4D2"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C014B6A" w14:textId="77777777" w:rsidR="0071087C" w:rsidRPr="00E6516F" w:rsidRDefault="0071087C" w:rsidP="00174677">
            <w:pPr>
              <w:pStyle w:val="TAL"/>
            </w:pPr>
          </w:p>
        </w:tc>
      </w:tr>
      <w:tr w:rsidR="0071087C" w:rsidRPr="00E6516F" w14:paraId="08A083D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DC1636C" w14:textId="77777777" w:rsidR="0071087C" w:rsidRPr="00E6516F" w:rsidRDefault="0071087C" w:rsidP="00174677">
            <w:pPr>
              <w:pStyle w:val="TAL"/>
            </w:pPr>
            <w:r w:rsidRPr="00E6516F">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14:paraId="1F0FE567" w14:textId="77777777" w:rsidR="0071087C" w:rsidRPr="00E6516F" w:rsidRDefault="0071087C" w:rsidP="00174677">
            <w:pPr>
              <w:pStyle w:val="TAL"/>
              <w:rPr>
                <w:lang w:eastAsia="ko-KR"/>
              </w:rPr>
            </w:pPr>
            <w:r w:rsidRPr="00E6516F">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14:paraId="3FE0589D"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1CB461B8"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4F158BC9" w14:textId="77777777" w:rsidR="0071087C" w:rsidRPr="00E6516F" w:rsidRDefault="0071087C" w:rsidP="00174677">
            <w:pPr>
              <w:pStyle w:val="TAL"/>
            </w:pPr>
          </w:p>
        </w:tc>
      </w:tr>
    </w:tbl>
    <w:p w14:paraId="62342008" w14:textId="77777777" w:rsidR="0071087C" w:rsidRPr="00E6516F" w:rsidRDefault="0071087C" w:rsidP="0071087C"/>
    <w:p w14:paraId="04BDD00A" w14:textId="77777777" w:rsidR="0071087C" w:rsidRPr="00E6516F" w:rsidRDefault="0071087C" w:rsidP="0071087C">
      <w:pPr>
        <w:pStyle w:val="TH"/>
      </w:pPr>
      <w:r w:rsidRPr="00E6516F">
        <w:t>Table 6.2.8.3.3-3: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18580458"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00E2D026" w14:textId="77777777" w:rsidR="0071087C" w:rsidRPr="00E6516F" w:rsidRDefault="0071087C" w:rsidP="00174677">
            <w:pPr>
              <w:pStyle w:val="TAL"/>
              <w:rPr>
                <w:rFonts w:cs="Arial"/>
                <w:szCs w:val="18"/>
              </w:rPr>
            </w:pPr>
            <w:r w:rsidRPr="00E6516F">
              <w:rPr>
                <w:rFonts w:cs="Arial"/>
                <w:szCs w:val="18"/>
              </w:rPr>
              <w:t>Derivation Path: TS 36.579-1 [2], Table 5.5.3.8.6-1, condition FD_HTTP</w:t>
            </w:r>
          </w:p>
        </w:tc>
      </w:tr>
      <w:tr w:rsidR="0071087C" w:rsidRPr="00E6516F" w14:paraId="638AD776"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A817AEA"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551DE7"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68F7EB"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5FBB369"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41E9019" w14:textId="77777777" w:rsidR="0071087C" w:rsidRPr="00E6516F" w:rsidRDefault="0071087C" w:rsidP="00174677">
            <w:pPr>
              <w:pStyle w:val="TAH"/>
              <w:rPr>
                <w:bCs/>
              </w:rPr>
            </w:pPr>
            <w:r w:rsidRPr="00E6516F">
              <w:rPr>
                <w:bCs/>
              </w:rPr>
              <w:t>Condition</w:t>
            </w:r>
          </w:p>
        </w:tc>
      </w:tr>
      <w:tr w:rsidR="0071087C" w:rsidRPr="00E6516F" w14:paraId="4E5CA361" w14:textId="77777777" w:rsidTr="00174677">
        <w:tc>
          <w:tcPr>
            <w:tcW w:w="2837" w:type="dxa"/>
            <w:tcBorders>
              <w:top w:val="single" w:sz="4" w:space="0" w:color="auto"/>
              <w:left w:val="single" w:sz="4" w:space="0" w:color="auto"/>
              <w:bottom w:val="single" w:sz="4" w:space="0" w:color="auto"/>
              <w:right w:val="single" w:sz="4" w:space="0" w:color="auto"/>
            </w:tcBorders>
          </w:tcPr>
          <w:p w14:paraId="6078B58A" w14:textId="77777777" w:rsidR="0071087C" w:rsidRPr="00E6516F" w:rsidRDefault="0071087C" w:rsidP="00174677">
            <w:pPr>
              <w:pStyle w:val="TAL"/>
            </w:pPr>
            <w:r w:rsidRPr="00E6516F">
              <w:t>FD disposition request type</w:t>
            </w:r>
          </w:p>
        </w:tc>
        <w:tc>
          <w:tcPr>
            <w:tcW w:w="2127" w:type="dxa"/>
            <w:tcBorders>
              <w:top w:val="single" w:sz="4" w:space="0" w:color="auto"/>
              <w:left w:val="single" w:sz="4" w:space="0" w:color="auto"/>
              <w:bottom w:val="single" w:sz="4" w:space="0" w:color="auto"/>
              <w:right w:val="single" w:sz="4" w:space="0" w:color="auto"/>
            </w:tcBorders>
          </w:tcPr>
          <w:p w14:paraId="11D949A6" w14:textId="77777777" w:rsidR="0071087C" w:rsidRPr="00E6516F" w:rsidRDefault="0071087C" w:rsidP="00174677">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57EB28F7" w14:textId="77777777" w:rsidR="0071087C" w:rsidRPr="00E6516F" w:rsidRDefault="0071087C" w:rsidP="00174677">
            <w:pPr>
              <w:pStyle w:val="TAL"/>
            </w:pPr>
            <w:r w:rsidRPr="00E6516F">
              <w:t>no disposition request</w:t>
            </w:r>
          </w:p>
        </w:tc>
        <w:tc>
          <w:tcPr>
            <w:tcW w:w="1419" w:type="dxa"/>
            <w:tcBorders>
              <w:top w:val="single" w:sz="4" w:space="0" w:color="auto"/>
              <w:left w:val="single" w:sz="4" w:space="0" w:color="auto"/>
              <w:bottom w:val="single" w:sz="4" w:space="0" w:color="auto"/>
              <w:right w:val="single" w:sz="4" w:space="0" w:color="auto"/>
            </w:tcBorders>
          </w:tcPr>
          <w:p w14:paraId="738F6664"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F580249" w14:textId="77777777" w:rsidR="0071087C" w:rsidRPr="00E6516F" w:rsidRDefault="0071087C" w:rsidP="00174677">
            <w:pPr>
              <w:pStyle w:val="TAL"/>
            </w:pPr>
          </w:p>
        </w:tc>
      </w:tr>
      <w:tr w:rsidR="0071087C" w:rsidRPr="00E6516F" w14:paraId="1DC1752D"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2F4998D" w14:textId="77777777" w:rsidR="0071087C" w:rsidRPr="00E6516F" w:rsidRDefault="0071087C" w:rsidP="00174677">
            <w:pPr>
              <w:pStyle w:val="TAL"/>
              <w:rPr>
                <w:rFonts w:cs="Arial"/>
                <w:szCs w:val="18"/>
              </w:rPr>
            </w:pPr>
            <w:r w:rsidRPr="00E6516F">
              <w:t>Mandatory download</w:t>
            </w:r>
          </w:p>
        </w:tc>
        <w:tc>
          <w:tcPr>
            <w:tcW w:w="2127" w:type="dxa"/>
            <w:tcBorders>
              <w:top w:val="single" w:sz="4" w:space="0" w:color="auto"/>
              <w:left w:val="single" w:sz="4" w:space="0" w:color="auto"/>
              <w:bottom w:val="single" w:sz="4" w:space="0" w:color="auto"/>
              <w:right w:val="single" w:sz="4" w:space="0" w:color="auto"/>
            </w:tcBorders>
          </w:tcPr>
          <w:p w14:paraId="0CB3A3D9" w14:textId="3CEDA0C6" w:rsidR="0071087C" w:rsidRPr="00E6516F" w:rsidRDefault="0071087C" w:rsidP="00174677">
            <w:pPr>
              <w:pStyle w:val="TAL"/>
            </w:pPr>
            <w:r w:rsidRPr="00E6516F">
              <w:t>'0001'B</w:t>
            </w:r>
          </w:p>
        </w:tc>
        <w:tc>
          <w:tcPr>
            <w:tcW w:w="2127" w:type="dxa"/>
            <w:tcBorders>
              <w:top w:val="single" w:sz="4" w:space="0" w:color="auto"/>
              <w:left w:val="single" w:sz="4" w:space="0" w:color="auto"/>
              <w:bottom w:val="single" w:sz="4" w:space="0" w:color="auto"/>
              <w:right w:val="single" w:sz="4" w:space="0" w:color="auto"/>
            </w:tcBorders>
          </w:tcPr>
          <w:p w14:paraId="62A16557" w14:textId="033D8E05" w:rsidR="0071087C" w:rsidRPr="00E6516F" w:rsidRDefault="0071087C" w:rsidP="00174677">
            <w:pPr>
              <w:pStyle w:val="TAL"/>
            </w:pPr>
            <w:r w:rsidRPr="00E6516F">
              <w:t>MANDATORY DOWNLOAD</w:t>
            </w:r>
          </w:p>
        </w:tc>
        <w:tc>
          <w:tcPr>
            <w:tcW w:w="1419" w:type="dxa"/>
            <w:tcBorders>
              <w:top w:val="single" w:sz="4" w:space="0" w:color="auto"/>
              <w:left w:val="single" w:sz="4" w:space="0" w:color="auto"/>
              <w:bottom w:val="single" w:sz="4" w:space="0" w:color="auto"/>
              <w:right w:val="single" w:sz="4" w:space="0" w:color="auto"/>
            </w:tcBorders>
          </w:tcPr>
          <w:p w14:paraId="64B9AC92" w14:textId="77777777" w:rsidR="0071087C" w:rsidRPr="00E6516F" w:rsidRDefault="0071087C" w:rsidP="00174677">
            <w:pPr>
              <w:pStyle w:val="TAL"/>
            </w:pPr>
            <w:r w:rsidRPr="00E6516F">
              <w:t>TS 24.282 [31] clause 15.2.16</w:t>
            </w:r>
          </w:p>
        </w:tc>
        <w:tc>
          <w:tcPr>
            <w:tcW w:w="1135" w:type="dxa"/>
            <w:tcBorders>
              <w:top w:val="single" w:sz="4" w:space="0" w:color="auto"/>
              <w:left w:val="single" w:sz="4" w:space="0" w:color="auto"/>
              <w:bottom w:val="single" w:sz="4" w:space="0" w:color="auto"/>
              <w:right w:val="single" w:sz="4" w:space="0" w:color="auto"/>
            </w:tcBorders>
          </w:tcPr>
          <w:p w14:paraId="421E4171" w14:textId="77777777" w:rsidR="0071087C" w:rsidRPr="00E6516F" w:rsidRDefault="0071087C" w:rsidP="00174677">
            <w:pPr>
              <w:pStyle w:val="TAL"/>
            </w:pPr>
          </w:p>
        </w:tc>
      </w:tr>
    </w:tbl>
    <w:p w14:paraId="21B9131F" w14:textId="77777777" w:rsidR="0071087C" w:rsidRPr="00E6516F" w:rsidRDefault="0071087C" w:rsidP="0071087C"/>
    <w:p w14:paraId="541F4295" w14:textId="6B7E113B" w:rsidR="0071087C" w:rsidRPr="00E6516F" w:rsidRDefault="0071087C" w:rsidP="0071087C">
      <w:pPr>
        <w:pStyle w:val="TH"/>
      </w:pPr>
      <w:r w:rsidRPr="00E6516F">
        <w:t>Table 6.2.8.3.3-4: Void</w:t>
      </w:r>
    </w:p>
    <w:p w14:paraId="0F968580" w14:textId="77777777" w:rsidR="00B93CA2" w:rsidRPr="00E6516F" w:rsidRDefault="00B93CA2" w:rsidP="00B93CA2"/>
    <w:p w14:paraId="7BB46FAC" w14:textId="29AD2EED" w:rsidR="0071087C" w:rsidRPr="00E6516F" w:rsidRDefault="0071087C" w:rsidP="0071087C">
      <w:pPr>
        <w:pStyle w:val="TH"/>
      </w:pPr>
      <w:r w:rsidRPr="00E6516F">
        <w:t>Table 6.2.8.3.3-5: SIP MESSAGE (step 4, Table 6.2.8.3.2-1;</w:t>
      </w:r>
      <w:r w:rsidRPr="00E6516F">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62395B82" w14:textId="77777777" w:rsidTr="00174677">
        <w:tc>
          <w:tcPr>
            <w:tcW w:w="9645" w:type="dxa"/>
            <w:gridSpan w:val="5"/>
            <w:tcBorders>
              <w:top w:val="single" w:sz="4" w:space="0" w:color="auto"/>
              <w:left w:val="single" w:sz="4" w:space="0" w:color="auto"/>
              <w:bottom w:val="single" w:sz="4" w:space="0" w:color="auto"/>
              <w:right w:val="single" w:sz="4" w:space="0" w:color="auto"/>
            </w:tcBorders>
          </w:tcPr>
          <w:p w14:paraId="542D2034" w14:textId="77777777" w:rsidR="0071087C" w:rsidRPr="00E6516F" w:rsidRDefault="0071087C" w:rsidP="00174677">
            <w:pPr>
              <w:pStyle w:val="TAL"/>
            </w:pPr>
            <w:r w:rsidRPr="00E6516F">
              <w:t>Derivation Path: TS 36.579-1 [2], Table 5.5.2.7.1-1, condition MCDATA_FD, RESOURCE_LISTS, MCDATA_SIGNALLING</w:t>
            </w:r>
          </w:p>
        </w:tc>
      </w:tr>
      <w:tr w:rsidR="0071087C" w:rsidRPr="00E6516F" w14:paraId="7E60A891"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3BDE8E5"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9C688B"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06635DB0"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2D0DDD77"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07F5DE5F" w14:textId="77777777" w:rsidR="0071087C" w:rsidRPr="00E6516F" w:rsidRDefault="0071087C" w:rsidP="00174677">
            <w:pPr>
              <w:pStyle w:val="TAH"/>
            </w:pPr>
            <w:r w:rsidRPr="00E6516F">
              <w:t>Condition</w:t>
            </w:r>
          </w:p>
        </w:tc>
      </w:tr>
      <w:tr w:rsidR="0071087C" w:rsidRPr="00E6516F" w14:paraId="7F43030E"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4F1E9882"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3CD8712"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5EC3A131"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120BC4F9"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9034B5" w14:textId="77777777" w:rsidR="0071087C" w:rsidRPr="00E6516F" w:rsidRDefault="0071087C" w:rsidP="00174677">
            <w:pPr>
              <w:pStyle w:val="TAL"/>
            </w:pPr>
          </w:p>
        </w:tc>
      </w:tr>
      <w:tr w:rsidR="0071087C" w:rsidRPr="00E6516F" w14:paraId="1F27280F"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48D9213A"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CDC92B3"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44F4B4B2"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7AC4D811"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A20859" w14:textId="77777777" w:rsidR="0071087C" w:rsidRPr="00E6516F" w:rsidRDefault="0071087C" w:rsidP="00174677">
            <w:pPr>
              <w:pStyle w:val="TAL"/>
            </w:pPr>
          </w:p>
        </w:tc>
      </w:tr>
      <w:tr w:rsidR="0071087C" w:rsidRPr="00E6516F" w14:paraId="4EB98831" w14:textId="77777777" w:rsidTr="00174677">
        <w:tc>
          <w:tcPr>
            <w:tcW w:w="2837" w:type="dxa"/>
            <w:tcBorders>
              <w:top w:val="single" w:sz="4" w:space="0" w:color="auto"/>
              <w:left w:val="single" w:sz="4" w:space="0" w:color="auto"/>
              <w:bottom w:val="single" w:sz="4" w:space="0" w:color="auto"/>
              <w:right w:val="single" w:sz="4" w:space="0" w:color="auto"/>
            </w:tcBorders>
            <w:vAlign w:val="center"/>
          </w:tcPr>
          <w:p w14:paraId="3C388651" w14:textId="77777777" w:rsidR="0071087C" w:rsidRPr="00E6516F" w:rsidRDefault="0071087C" w:rsidP="00174677">
            <w:pPr>
              <w:pStyle w:val="TAL"/>
              <w:rPr>
                <w:b/>
                <w:bCs/>
              </w:rPr>
            </w:pPr>
            <w:r w:rsidRPr="00E6516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F85941C" w14:textId="77777777" w:rsidR="0071087C" w:rsidRPr="00E6516F" w:rsidRDefault="0071087C" w:rsidP="00174677">
            <w:pPr>
              <w:pStyle w:val="TAL"/>
            </w:pPr>
            <w:r w:rsidRPr="00E6516F">
              <w:t>MCData-Info as described in Table 6.2.8.3.3-6</w:t>
            </w:r>
          </w:p>
        </w:tc>
        <w:tc>
          <w:tcPr>
            <w:tcW w:w="2127" w:type="dxa"/>
            <w:tcBorders>
              <w:top w:val="single" w:sz="4" w:space="0" w:color="auto"/>
              <w:left w:val="single" w:sz="4" w:space="0" w:color="auto"/>
              <w:bottom w:val="single" w:sz="4" w:space="0" w:color="auto"/>
              <w:right w:val="single" w:sz="4" w:space="0" w:color="auto"/>
            </w:tcBorders>
          </w:tcPr>
          <w:p w14:paraId="228FE957"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5F7690E"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F85E545" w14:textId="77777777" w:rsidR="0071087C" w:rsidRPr="00E6516F" w:rsidRDefault="0071087C" w:rsidP="00174677">
            <w:pPr>
              <w:pStyle w:val="TAL"/>
            </w:pPr>
          </w:p>
        </w:tc>
      </w:tr>
      <w:tr w:rsidR="0071087C" w:rsidRPr="00E6516F" w14:paraId="783A2CA4" w14:textId="77777777" w:rsidTr="004312E8">
        <w:tc>
          <w:tcPr>
            <w:tcW w:w="2837" w:type="dxa"/>
            <w:vAlign w:val="center"/>
          </w:tcPr>
          <w:p w14:paraId="3EAAB105" w14:textId="77777777" w:rsidR="0071087C" w:rsidRPr="00E6516F" w:rsidRDefault="0071087C" w:rsidP="00174677">
            <w:pPr>
              <w:pStyle w:val="TAL"/>
              <w:rPr>
                <w:b/>
                <w:bCs/>
              </w:rPr>
            </w:pPr>
            <w:r w:rsidRPr="00E6516F">
              <w:t xml:space="preserve">  MIME body part</w:t>
            </w:r>
          </w:p>
        </w:tc>
        <w:tc>
          <w:tcPr>
            <w:tcW w:w="2127" w:type="dxa"/>
          </w:tcPr>
          <w:p w14:paraId="3555D1E7" w14:textId="77777777" w:rsidR="0071087C" w:rsidRPr="00E6516F" w:rsidRDefault="0071087C" w:rsidP="00174677">
            <w:pPr>
              <w:pStyle w:val="TAL"/>
            </w:pPr>
          </w:p>
        </w:tc>
        <w:tc>
          <w:tcPr>
            <w:tcW w:w="2127" w:type="dxa"/>
            <w:tcBorders>
              <w:bottom w:val="single" w:sz="4" w:space="0" w:color="auto"/>
            </w:tcBorders>
          </w:tcPr>
          <w:p w14:paraId="38625087"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EB81B11"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7F334B7" w14:textId="77777777" w:rsidR="0071087C" w:rsidRPr="00E6516F" w:rsidRDefault="0071087C" w:rsidP="00174677">
            <w:pPr>
              <w:pStyle w:val="TAL"/>
            </w:pPr>
          </w:p>
        </w:tc>
      </w:tr>
      <w:tr w:rsidR="0071087C" w:rsidRPr="00E6516F" w14:paraId="71EE369C" w14:textId="77777777" w:rsidTr="004312E8">
        <w:tc>
          <w:tcPr>
            <w:tcW w:w="2837" w:type="dxa"/>
          </w:tcPr>
          <w:p w14:paraId="6ACF7973" w14:textId="77777777" w:rsidR="0071087C" w:rsidRPr="00E6516F" w:rsidRDefault="0071087C" w:rsidP="00174677">
            <w:pPr>
              <w:pStyle w:val="TAL"/>
              <w:rPr>
                <w:b/>
                <w:bCs/>
              </w:rPr>
            </w:pPr>
            <w:r w:rsidRPr="00E6516F">
              <w:t xml:space="preserve">    MIME-part-body</w:t>
            </w:r>
          </w:p>
        </w:tc>
        <w:tc>
          <w:tcPr>
            <w:tcW w:w="2127" w:type="dxa"/>
          </w:tcPr>
          <w:p w14:paraId="347323F1" w14:textId="77777777" w:rsidR="0071087C" w:rsidRPr="00E6516F" w:rsidRDefault="0071087C" w:rsidP="00174677">
            <w:pPr>
              <w:pStyle w:val="TAL"/>
            </w:pPr>
            <w:r w:rsidRPr="00E6516F">
              <w:t>MCData Protected Payload Message containing FD NOTIFICATION as described in Table 6.2.8.3.3-7</w:t>
            </w:r>
          </w:p>
        </w:tc>
        <w:tc>
          <w:tcPr>
            <w:tcW w:w="2127" w:type="dxa"/>
            <w:tcBorders>
              <w:bottom w:val="single" w:sz="4" w:space="0" w:color="auto"/>
            </w:tcBorders>
          </w:tcPr>
          <w:p w14:paraId="4036B56F"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DDB37D9"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DFA2F1D" w14:textId="77777777" w:rsidR="0071087C" w:rsidRPr="00E6516F" w:rsidRDefault="0071087C" w:rsidP="00174677">
            <w:pPr>
              <w:pStyle w:val="TAL"/>
            </w:pPr>
          </w:p>
        </w:tc>
      </w:tr>
    </w:tbl>
    <w:p w14:paraId="23141718" w14:textId="77777777" w:rsidR="0071087C" w:rsidRPr="00E6516F" w:rsidRDefault="0071087C" w:rsidP="0071087C"/>
    <w:p w14:paraId="54C6A8EB" w14:textId="77777777" w:rsidR="0071087C" w:rsidRPr="00E6516F" w:rsidRDefault="0071087C" w:rsidP="0071087C">
      <w:pPr>
        <w:pStyle w:val="TH"/>
      </w:pPr>
      <w:r w:rsidRPr="00E6516F">
        <w:t>Table 6.2.8.3.3-6: MCDATA-Info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2FDF409E"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44B17DC" w14:textId="77777777" w:rsidR="0071087C" w:rsidRPr="00E6516F" w:rsidRDefault="0071087C" w:rsidP="00174677">
            <w:pPr>
              <w:pStyle w:val="TAL"/>
            </w:pPr>
            <w:r w:rsidRPr="00E6516F">
              <w:t>Derivation Path: TS 36.579-1 [2], Table 5.5.3.2.1-3</w:t>
            </w:r>
          </w:p>
        </w:tc>
      </w:tr>
      <w:tr w:rsidR="0071087C" w:rsidRPr="00E6516F" w14:paraId="3AC6C03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2BEC43E"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7B4602"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13397925"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1EE93FAF"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753CDBBC" w14:textId="77777777" w:rsidR="0071087C" w:rsidRPr="00E6516F" w:rsidRDefault="0071087C" w:rsidP="00174677">
            <w:pPr>
              <w:pStyle w:val="TAH"/>
            </w:pPr>
            <w:r w:rsidRPr="00E6516F">
              <w:t>Condition</w:t>
            </w:r>
          </w:p>
        </w:tc>
      </w:tr>
      <w:tr w:rsidR="0071087C" w:rsidRPr="00E6516F" w14:paraId="2C998770"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5C9072C" w14:textId="77777777" w:rsidR="0071087C" w:rsidRPr="00E6516F" w:rsidRDefault="0071087C" w:rsidP="00174677">
            <w:pPr>
              <w:pStyle w:val="TAL"/>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3C25133A"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755F75CD"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A374297"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65028447" w14:textId="77777777" w:rsidR="0071087C" w:rsidRPr="00E6516F" w:rsidRDefault="0071087C" w:rsidP="00174677">
            <w:pPr>
              <w:pStyle w:val="TAL"/>
            </w:pPr>
          </w:p>
        </w:tc>
      </w:tr>
      <w:tr w:rsidR="0071087C" w:rsidRPr="00E6516F" w14:paraId="2B2997E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8ED9FE4" w14:textId="77777777" w:rsidR="0071087C" w:rsidRPr="00E6516F" w:rsidRDefault="0071087C" w:rsidP="00174677">
            <w:pPr>
              <w:pStyle w:val="TAL"/>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6F1BBD40"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6382EC6"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467126A"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013A0DA1" w14:textId="77777777" w:rsidR="0071087C" w:rsidRPr="00E6516F" w:rsidRDefault="0071087C" w:rsidP="00174677">
            <w:pPr>
              <w:pStyle w:val="TAL"/>
            </w:pPr>
          </w:p>
        </w:tc>
      </w:tr>
      <w:tr w:rsidR="0071087C" w:rsidRPr="00E6516F" w14:paraId="25F6AE5D" w14:textId="77777777" w:rsidTr="004312E8">
        <w:tc>
          <w:tcPr>
            <w:tcW w:w="2837" w:type="dxa"/>
          </w:tcPr>
          <w:p w14:paraId="75B55E85" w14:textId="77777777" w:rsidR="0071087C" w:rsidRPr="00E6516F" w:rsidRDefault="0071087C" w:rsidP="00174677">
            <w:pPr>
              <w:pStyle w:val="TAL"/>
            </w:pPr>
            <w:r w:rsidRPr="00E6516F">
              <w:rPr>
                <w:color w:val="000000"/>
                <w:lang w:eastAsia="ko-KR"/>
              </w:rPr>
              <w:t xml:space="preserve">    mcdata-calling-group-id</w:t>
            </w:r>
          </w:p>
        </w:tc>
        <w:tc>
          <w:tcPr>
            <w:tcW w:w="2127" w:type="dxa"/>
          </w:tcPr>
          <w:p w14:paraId="49F80558" w14:textId="77777777" w:rsidR="0071087C" w:rsidRPr="00E6516F" w:rsidRDefault="0071087C" w:rsidP="00174677">
            <w:pPr>
              <w:pStyle w:val="TAL"/>
            </w:pPr>
            <w:r w:rsidRPr="00E6516F">
              <w:rPr>
                <w:color w:val="000000"/>
              </w:rPr>
              <w:t>Encrypted &lt;mcdata-request-uri&gt; with mcdataURI set to px_MCData_Group_A_ID</w:t>
            </w:r>
          </w:p>
        </w:tc>
        <w:tc>
          <w:tcPr>
            <w:tcW w:w="2127" w:type="dxa"/>
            <w:tcBorders>
              <w:top w:val="single" w:sz="4" w:space="0" w:color="auto"/>
              <w:bottom w:val="single" w:sz="4" w:space="0" w:color="auto"/>
            </w:tcBorders>
          </w:tcPr>
          <w:p w14:paraId="4AF1EE4A" w14:textId="77777777" w:rsidR="0071087C" w:rsidRPr="00E6516F" w:rsidRDefault="0071087C" w:rsidP="00174677">
            <w:pPr>
              <w:pStyle w:val="TAL"/>
            </w:pPr>
            <w:r w:rsidRPr="00E6516F">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3E4F673F"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0738B7FA" w14:textId="77777777" w:rsidR="0071087C" w:rsidRPr="00E6516F" w:rsidRDefault="0071087C" w:rsidP="00174677">
            <w:pPr>
              <w:pStyle w:val="TAL"/>
            </w:pPr>
          </w:p>
        </w:tc>
      </w:tr>
    </w:tbl>
    <w:p w14:paraId="72DBDD92" w14:textId="77777777" w:rsidR="0071087C" w:rsidRPr="00E6516F" w:rsidRDefault="0071087C" w:rsidP="0071087C"/>
    <w:p w14:paraId="77D01B41" w14:textId="77777777" w:rsidR="0071087C" w:rsidRPr="00E6516F" w:rsidRDefault="0071087C" w:rsidP="0071087C">
      <w:pPr>
        <w:pStyle w:val="TH"/>
      </w:pPr>
      <w:r w:rsidRPr="00E6516F">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2AB7A35E" w14:textId="77777777" w:rsidTr="00174677">
        <w:trPr>
          <w:cantSplit/>
        </w:trPr>
        <w:tc>
          <w:tcPr>
            <w:tcW w:w="9645" w:type="dxa"/>
            <w:tcBorders>
              <w:top w:val="single" w:sz="4" w:space="0" w:color="auto"/>
              <w:left w:val="single" w:sz="4" w:space="0" w:color="auto"/>
              <w:bottom w:val="single" w:sz="4" w:space="0" w:color="auto"/>
              <w:right w:val="single" w:sz="4" w:space="0" w:color="auto"/>
            </w:tcBorders>
          </w:tcPr>
          <w:p w14:paraId="05B27824" w14:textId="77777777" w:rsidR="0071087C" w:rsidRPr="00E6516F" w:rsidRDefault="0071087C" w:rsidP="00174677">
            <w:pPr>
              <w:pStyle w:val="TAL"/>
            </w:pPr>
            <w:r w:rsidRPr="00E6516F">
              <w:t>Derivation Path: TS 36.579-1 [2], Table 5.5.3.8.7-1, condition FD_ACCEPTED</w:t>
            </w:r>
          </w:p>
        </w:tc>
      </w:tr>
    </w:tbl>
    <w:p w14:paraId="23A638E6" w14:textId="77777777" w:rsidR="0071087C" w:rsidRPr="00E6516F" w:rsidRDefault="0071087C" w:rsidP="0071087C"/>
    <w:p w14:paraId="3AE1A041" w14:textId="5E680636" w:rsidR="0071087C" w:rsidRPr="00E6516F" w:rsidRDefault="0071087C" w:rsidP="0071087C">
      <w:pPr>
        <w:pStyle w:val="TH"/>
      </w:pPr>
      <w:r w:rsidRPr="00E6516F">
        <w:t>Table 6.2.8.3.3-8: HTTP GET (step 4, Table 6.2.8.3.2-1;</w:t>
      </w:r>
      <w:r w:rsidRPr="00E6516F">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78DEA783"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7CCDA923" w14:textId="77777777" w:rsidR="0071087C" w:rsidRPr="00E6516F" w:rsidRDefault="0071087C" w:rsidP="00174677">
            <w:pPr>
              <w:pStyle w:val="TAL"/>
            </w:pPr>
            <w:r w:rsidRPr="00E6516F">
              <w:t>Derivation Path: TS 36.579-1 [2], Table 5.5.4.2-1, condition FD_HTTP</w:t>
            </w:r>
          </w:p>
        </w:tc>
      </w:tr>
    </w:tbl>
    <w:p w14:paraId="6AD7ED6B" w14:textId="77777777" w:rsidR="0071087C" w:rsidRPr="00E6516F" w:rsidRDefault="0071087C" w:rsidP="0071087C"/>
    <w:p w14:paraId="78BC1BED" w14:textId="5643D37A" w:rsidR="0071087C" w:rsidRPr="00E6516F" w:rsidRDefault="0071087C" w:rsidP="0071087C">
      <w:pPr>
        <w:pStyle w:val="TH"/>
      </w:pPr>
      <w:r w:rsidRPr="00E6516F">
        <w:t>Table 6.2.8.3.3-9: HTTP 200 (OK) (step 4, Table 6.2.8.3.2-1;</w:t>
      </w:r>
      <w:r w:rsidRPr="00E6516F">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7F5549B3" w14:textId="77777777" w:rsidTr="00174677">
        <w:tc>
          <w:tcPr>
            <w:tcW w:w="9645" w:type="dxa"/>
            <w:tcBorders>
              <w:top w:val="single" w:sz="4" w:space="0" w:color="auto"/>
              <w:left w:val="single" w:sz="4" w:space="0" w:color="auto"/>
              <w:bottom w:val="single" w:sz="4" w:space="0" w:color="auto"/>
              <w:right w:val="single" w:sz="4" w:space="0" w:color="auto"/>
            </w:tcBorders>
            <w:hideMark/>
          </w:tcPr>
          <w:p w14:paraId="63884F41" w14:textId="77777777" w:rsidR="0071087C" w:rsidRPr="00E6516F" w:rsidRDefault="0071087C" w:rsidP="00174677">
            <w:pPr>
              <w:pStyle w:val="TAL"/>
            </w:pPr>
            <w:r w:rsidRPr="00E6516F">
              <w:t>Derivation Path: TS 36.579-1 [2], Table 5.5.4.6-1, condition FD_HTTP</w:t>
            </w:r>
          </w:p>
        </w:tc>
      </w:tr>
    </w:tbl>
    <w:p w14:paraId="6B6663A0" w14:textId="77777777" w:rsidR="0071087C" w:rsidRPr="00E6516F" w:rsidRDefault="0071087C" w:rsidP="0071087C"/>
    <w:p w14:paraId="5208DF92" w14:textId="74C58FB9" w:rsidR="0071087C" w:rsidRPr="00E6516F" w:rsidRDefault="0071087C" w:rsidP="0071087C">
      <w:pPr>
        <w:pStyle w:val="TH"/>
      </w:pPr>
      <w:r w:rsidRPr="00E6516F">
        <w:t>Table 6.2.8.3.3-10: Void</w:t>
      </w:r>
    </w:p>
    <w:p w14:paraId="1B187C06" w14:textId="77777777" w:rsidR="0071087C" w:rsidRPr="00E6516F" w:rsidRDefault="0071087C" w:rsidP="0071087C"/>
    <w:p w14:paraId="155ABC5D" w14:textId="77777777" w:rsidR="0071087C" w:rsidRPr="00E6516F" w:rsidRDefault="0071087C" w:rsidP="0071087C">
      <w:pPr>
        <w:pStyle w:val="Heading3"/>
      </w:pPr>
      <w:bookmarkStart w:id="1050" w:name="_Toc42507366"/>
      <w:bookmarkStart w:id="1051" w:name="_Toc52307897"/>
      <w:bookmarkStart w:id="1052" w:name="_Toc52782449"/>
      <w:bookmarkStart w:id="1053" w:name="_Toc52783060"/>
      <w:bookmarkStart w:id="1054" w:name="_Toc59042929"/>
      <w:bookmarkStart w:id="1055" w:name="_Toc75459158"/>
      <w:bookmarkStart w:id="1056" w:name="_Toc90630598"/>
      <w:bookmarkStart w:id="1057" w:name="_Toc100778805"/>
      <w:bookmarkStart w:id="1058" w:name="_Toc101286136"/>
      <w:bookmarkStart w:id="1059" w:name="_Toc106817722"/>
      <w:bookmarkStart w:id="1060" w:name="_Toc106817847"/>
      <w:r w:rsidRPr="00E6516F">
        <w:t>6.2.9</w:t>
      </w:r>
      <w:r w:rsidRPr="00E6516F">
        <w:tab/>
        <w:t>On-network / File Distribution (FD) / FD Using Media Plane / One-to-one Standalone FD / Client Originated (CO)</w:t>
      </w:r>
      <w:bookmarkEnd w:id="1028"/>
      <w:bookmarkEnd w:id="1029"/>
      <w:bookmarkEnd w:id="1050"/>
      <w:bookmarkEnd w:id="1051"/>
      <w:bookmarkEnd w:id="1052"/>
      <w:bookmarkEnd w:id="1053"/>
      <w:bookmarkEnd w:id="1054"/>
      <w:bookmarkEnd w:id="1055"/>
      <w:bookmarkEnd w:id="1056"/>
      <w:bookmarkEnd w:id="1057"/>
      <w:bookmarkEnd w:id="1058"/>
      <w:bookmarkEnd w:id="1059"/>
      <w:bookmarkEnd w:id="1060"/>
    </w:p>
    <w:p w14:paraId="54F8E884" w14:textId="77777777" w:rsidR="0071087C" w:rsidRPr="00E6516F" w:rsidRDefault="0071087C" w:rsidP="0071087C">
      <w:pPr>
        <w:pStyle w:val="H6"/>
      </w:pPr>
      <w:bookmarkStart w:id="1061" w:name="_Toc52782450"/>
      <w:bookmarkStart w:id="1062" w:name="_Toc52783061"/>
      <w:bookmarkStart w:id="1063" w:name="_Toc59042930"/>
      <w:bookmarkStart w:id="1064" w:name="_Toc522499820"/>
      <w:bookmarkStart w:id="1065" w:name="_Toc25610673"/>
      <w:r w:rsidRPr="00E6516F">
        <w:t>6.2.9.1</w:t>
      </w:r>
      <w:r w:rsidRPr="00E6516F">
        <w:tab/>
        <w:t>Test Purpose (TP)</w:t>
      </w:r>
      <w:bookmarkEnd w:id="1061"/>
      <w:bookmarkEnd w:id="1062"/>
      <w:bookmarkEnd w:id="1063"/>
    </w:p>
    <w:p w14:paraId="6BFCFAA6" w14:textId="77777777" w:rsidR="0071087C" w:rsidRPr="00E6516F" w:rsidRDefault="0071087C" w:rsidP="0071087C">
      <w:pPr>
        <w:pStyle w:val="H6"/>
      </w:pPr>
      <w:r w:rsidRPr="00E6516F">
        <w:t>(1)</w:t>
      </w:r>
    </w:p>
    <w:p w14:paraId="6328A551"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295B0DBD"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252AC20F"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one-to-one standalone FD message using the media plane}</w:t>
      </w:r>
    </w:p>
    <w:p w14:paraId="74638E57"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an MSRP connection via a SIP INVITE message </w:t>
      </w:r>
      <w:r w:rsidRPr="00E6516F">
        <w:rPr>
          <w:b/>
          <w:noProof w:val="0"/>
        </w:rPr>
        <w:t>and</w:t>
      </w:r>
      <w:r w:rsidRPr="00E6516F">
        <w:rPr>
          <w:noProof w:val="0"/>
        </w:rPr>
        <w:t xml:space="preserve"> then responds to the SIP 200 (OK) message with a SIP ACK message }</w:t>
      </w:r>
    </w:p>
    <w:p w14:paraId="2A589818" w14:textId="77777777" w:rsidR="0071087C" w:rsidRPr="00E6516F" w:rsidRDefault="0071087C" w:rsidP="0071087C">
      <w:pPr>
        <w:pStyle w:val="PL"/>
        <w:rPr>
          <w:noProof w:val="0"/>
        </w:rPr>
      </w:pPr>
      <w:r w:rsidRPr="00E6516F">
        <w:rPr>
          <w:noProof w:val="0"/>
        </w:rPr>
        <w:t xml:space="preserve">            }</w:t>
      </w:r>
    </w:p>
    <w:p w14:paraId="23CF8732" w14:textId="77777777" w:rsidR="0071087C" w:rsidRPr="00E6516F" w:rsidRDefault="0071087C" w:rsidP="0071087C">
      <w:pPr>
        <w:pStyle w:val="PL"/>
        <w:rPr>
          <w:noProof w:val="0"/>
        </w:rPr>
      </w:pPr>
    </w:p>
    <w:p w14:paraId="6B823EA9" w14:textId="77777777" w:rsidR="0071087C" w:rsidRPr="00E6516F" w:rsidRDefault="0071087C" w:rsidP="0071087C">
      <w:pPr>
        <w:pStyle w:val="H6"/>
      </w:pPr>
      <w:r w:rsidRPr="00E6516F">
        <w:t>(2)</w:t>
      </w:r>
    </w:p>
    <w:p w14:paraId="7EAACDC1"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requested the establishment of a MSRP connection }</w:t>
      </w:r>
    </w:p>
    <w:p w14:paraId="79A468C2"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3353E03A"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200 (OK) message with the a=setup attribute set to "passive"  from the SS (MCDATA server) }</w:t>
      </w:r>
    </w:p>
    <w:p w14:paraId="33CDCD63"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one-to-one standalone FD message via a MSRP SEND message }</w:t>
      </w:r>
    </w:p>
    <w:p w14:paraId="794D3145" w14:textId="77777777" w:rsidR="0071087C" w:rsidRPr="00E6516F" w:rsidRDefault="0071087C" w:rsidP="0071087C">
      <w:pPr>
        <w:pStyle w:val="PL"/>
        <w:rPr>
          <w:noProof w:val="0"/>
        </w:rPr>
      </w:pPr>
      <w:r w:rsidRPr="00E6516F">
        <w:rPr>
          <w:noProof w:val="0"/>
        </w:rPr>
        <w:t xml:space="preserve">            }</w:t>
      </w:r>
    </w:p>
    <w:p w14:paraId="216809E5" w14:textId="77777777" w:rsidR="0071087C" w:rsidRPr="00E6516F" w:rsidRDefault="0071087C" w:rsidP="0071087C">
      <w:pPr>
        <w:pStyle w:val="PL"/>
        <w:rPr>
          <w:noProof w:val="0"/>
        </w:rPr>
      </w:pPr>
    </w:p>
    <w:p w14:paraId="2F506A56" w14:textId="77777777" w:rsidR="0071087C" w:rsidRPr="00E6516F" w:rsidRDefault="0071087C" w:rsidP="0071087C">
      <w:pPr>
        <w:pStyle w:val="H6"/>
      </w:pPr>
      <w:r w:rsidRPr="00E6516F">
        <w:t>(3)</w:t>
      </w:r>
    </w:p>
    <w:p w14:paraId="3B0C3E68"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 one-to-one standalone FD message using the media plane }</w:t>
      </w:r>
    </w:p>
    <w:p w14:paraId="5FC2FB77"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5635DC58"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MSRP 200 (OK) message in response to the last MSRP SEND message indicating that the standalone FD message has been successfully transferred }</w:t>
      </w:r>
    </w:p>
    <w:p w14:paraId="6B530D2F"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6C2DAF85" w14:textId="77777777" w:rsidR="0071087C" w:rsidRPr="00E6516F" w:rsidRDefault="0071087C" w:rsidP="0071087C">
      <w:pPr>
        <w:pStyle w:val="PL"/>
        <w:rPr>
          <w:noProof w:val="0"/>
        </w:rPr>
      </w:pPr>
      <w:r w:rsidRPr="00E6516F">
        <w:rPr>
          <w:noProof w:val="0"/>
        </w:rPr>
        <w:t xml:space="preserve">            }</w:t>
      </w:r>
    </w:p>
    <w:p w14:paraId="2FB36D70" w14:textId="77777777" w:rsidR="0071087C" w:rsidRPr="00E6516F" w:rsidRDefault="0071087C" w:rsidP="0071087C">
      <w:pPr>
        <w:pStyle w:val="PL"/>
        <w:rPr>
          <w:noProof w:val="0"/>
        </w:rPr>
      </w:pPr>
    </w:p>
    <w:p w14:paraId="117A3FBA" w14:textId="77777777" w:rsidR="0071087C" w:rsidRPr="00E6516F" w:rsidRDefault="0071087C" w:rsidP="0071087C">
      <w:pPr>
        <w:pStyle w:val="H6"/>
      </w:pPr>
      <w:bookmarkStart w:id="1066" w:name="_Hlk39584411"/>
      <w:r w:rsidRPr="00E6516F">
        <w:t>(4)</w:t>
      </w:r>
    </w:p>
    <w:p w14:paraId="19EB747A"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 one-to-one standalone FD message using the media plane with a disposition of "</w:t>
      </w:r>
      <w:r w:rsidRPr="00E6516F">
        <w:rPr>
          <w:noProof w:val="0"/>
          <w:lang w:eastAsia="ko-KR"/>
        </w:rPr>
        <w:t>FILE DOWNLOAD COMPLETED UPDATE</w:t>
      </w:r>
      <w:r w:rsidRPr="00E6516F">
        <w:rPr>
          <w:noProof w:val="0"/>
        </w:rPr>
        <w:t>" }</w:t>
      </w:r>
    </w:p>
    <w:p w14:paraId="78E01EBE"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49086897"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SIP MESSAGE message from the SS (MCDATA Server }</w:t>
      </w:r>
    </w:p>
    <w:p w14:paraId="62A15593"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by sending a SIP 200 (OK) message </w:t>
      </w:r>
      <w:r w:rsidRPr="00E6516F">
        <w:rPr>
          <w:b/>
          <w:noProof w:val="0"/>
        </w:rPr>
        <w:t>and</w:t>
      </w:r>
      <w:r w:rsidRPr="00E6516F">
        <w:rPr>
          <w:noProof w:val="0"/>
        </w:rPr>
        <w:t xml:space="preserve"> delivers the notification to the MCDATA User }</w:t>
      </w:r>
    </w:p>
    <w:p w14:paraId="625CD7BE" w14:textId="77777777" w:rsidR="0071087C" w:rsidRPr="00E6516F" w:rsidRDefault="0071087C" w:rsidP="0071087C">
      <w:pPr>
        <w:pStyle w:val="PL"/>
        <w:rPr>
          <w:noProof w:val="0"/>
        </w:rPr>
      </w:pPr>
      <w:r w:rsidRPr="00E6516F">
        <w:rPr>
          <w:noProof w:val="0"/>
        </w:rPr>
        <w:t xml:space="preserve">            }</w:t>
      </w:r>
    </w:p>
    <w:p w14:paraId="1ECD9115" w14:textId="77777777" w:rsidR="0071087C" w:rsidRPr="00E6516F" w:rsidRDefault="0071087C" w:rsidP="0071087C">
      <w:pPr>
        <w:pStyle w:val="PL"/>
        <w:rPr>
          <w:noProof w:val="0"/>
        </w:rPr>
      </w:pPr>
    </w:p>
    <w:p w14:paraId="4F438C2C" w14:textId="77777777" w:rsidR="0071087C" w:rsidRPr="00E6516F" w:rsidRDefault="0071087C" w:rsidP="0071087C">
      <w:pPr>
        <w:pStyle w:val="H6"/>
      </w:pPr>
      <w:bookmarkStart w:id="1067" w:name="_Toc52782451"/>
      <w:bookmarkStart w:id="1068" w:name="_Toc52783062"/>
      <w:bookmarkStart w:id="1069" w:name="_Toc59042931"/>
      <w:bookmarkEnd w:id="1066"/>
      <w:r w:rsidRPr="00E6516F">
        <w:t>6.2.9.2</w:t>
      </w:r>
      <w:r w:rsidRPr="00E6516F">
        <w:tab/>
        <w:t>Conformance requirements</w:t>
      </w:r>
      <w:bookmarkEnd w:id="1067"/>
      <w:bookmarkEnd w:id="1068"/>
      <w:bookmarkEnd w:id="1069"/>
    </w:p>
    <w:p w14:paraId="6D656101" w14:textId="77777777" w:rsidR="0071087C" w:rsidRPr="00E6516F" w:rsidRDefault="0071087C" w:rsidP="0071087C">
      <w:r w:rsidRPr="00E6516F">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5474837" w14:textId="77777777" w:rsidR="0071087C" w:rsidRPr="00E6516F" w:rsidRDefault="0071087C" w:rsidP="0071087C">
      <w:r w:rsidRPr="00E6516F">
        <w:t>[TS 24.282, clause 10.2.5.2.3]</w:t>
      </w:r>
    </w:p>
    <w:p w14:paraId="7AAA52B3" w14:textId="77777777" w:rsidR="0071087C" w:rsidRPr="00E6516F" w:rsidRDefault="0071087C" w:rsidP="0071087C">
      <w:r w:rsidRPr="00E6516F">
        <w:t>The MCData client shall generate a SIP INVITE request in accordance with 3GPP TS 24.229 [5] with the clarifications given below.</w:t>
      </w:r>
    </w:p>
    <w:p w14:paraId="73338C5E" w14:textId="77777777" w:rsidR="0071087C" w:rsidRPr="00E6516F" w:rsidRDefault="0071087C" w:rsidP="0071087C">
      <w:r w:rsidRPr="00E6516F">
        <w:t>The MCData client:</w:t>
      </w:r>
    </w:p>
    <w:p w14:paraId="1B9CEF5B" w14:textId="77777777" w:rsidR="0071087C" w:rsidRPr="00E6516F" w:rsidRDefault="0071087C" w:rsidP="0071087C">
      <w:pPr>
        <w:pStyle w:val="B10"/>
      </w:pPr>
      <w:r w:rsidRPr="00E6516F">
        <w:t>1)</w:t>
      </w:r>
      <w:r w:rsidRPr="00E6516F">
        <w:tab/>
        <w:t xml:space="preserve">shall include the g.3gpp.mcdata.fd media feature tag and the </w:t>
      </w:r>
      <w:r w:rsidRPr="00E6516F">
        <w:rPr>
          <w:lang w:eastAsia="ko-KR"/>
        </w:rPr>
        <w:t xml:space="preserve">g.3gpp.icsi-ref media feature tag with the value of "urn:urn-7:3gpp-service.ims.icsi.mcdata.fd" </w:t>
      </w:r>
      <w:r w:rsidRPr="00E6516F">
        <w:t xml:space="preserve">in the Contact header field of the SIP </w:t>
      </w:r>
      <w:r w:rsidRPr="00E6516F">
        <w:rPr>
          <w:lang w:eastAsia="zh-CN"/>
        </w:rPr>
        <w:t>INVITE</w:t>
      </w:r>
      <w:r w:rsidRPr="00E6516F">
        <w:t xml:space="preserve"> request according to IETF RFC 3840 [16];</w:t>
      </w:r>
    </w:p>
    <w:p w14:paraId="6E973D9D" w14:textId="77777777" w:rsidR="0071087C" w:rsidRPr="00E6516F" w:rsidRDefault="0071087C" w:rsidP="0071087C">
      <w:pPr>
        <w:pStyle w:val="B10"/>
      </w:pPr>
      <w:r w:rsidRPr="00E6516F">
        <w:t>2)</w:t>
      </w:r>
      <w:r w:rsidRPr="00E6516F">
        <w:tab/>
        <w:t>shall include an Accept-Contact header field containing the g.3gpp.mcdata.fd media feature tag along with the "require" and "explicit" header field parameters according to IETF RFC 3841 [8];</w:t>
      </w:r>
    </w:p>
    <w:p w14:paraId="3B239BC8" w14:textId="77777777" w:rsidR="0071087C" w:rsidRPr="00E6516F" w:rsidRDefault="0071087C" w:rsidP="0071087C">
      <w:pPr>
        <w:pStyle w:val="B10"/>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"urn:urn-7:3gpp-service.ims.icsi.mcdata.fd" along with the "require" and "explicit" header field parameters according to IETF RFC 3841 [8];</w:t>
      </w:r>
    </w:p>
    <w:p w14:paraId="601C2949" w14:textId="77777777" w:rsidR="0071087C" w:rsidRPr="00E6516F" w:rsidRDefault="0071087C" w:rsidP="0071087C">
      <w:pPr>
        <w:pStyle w:val="B10"/>
      </w:pPr>
      <w:r w:rsidRPr="00E6516F">
        <w:t>4)</w:t>
      </w:r>
      <w:r w:rsidRPr="00E6516F">
        <w:tab/>
        <w:t>shall include the ICSI value "urn:urn-7:3gpp-service.ims.icsi.mcdata.fd"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3368C95C" w14:textId="77777777" w:rsidR="0071087C" w:rsidRPr="00E6516F" w:rsidRDefault="0071087C" w:rsidP="0071087C">
      <w:pPr>
        <w:pStyle w:val="B10"/>
      </w:pPr>
      <w:r w:rsidRPr="00E6516F">
        <w:t>5)</w:t>
      </w:r>
      <w:r w:rsidRPr="00E6516F">
        <w:tab/>
        <w:t>should include the "timer" option tag in the Supported header field;</w:t>
      </w:r>
    </w:p>
    <w:p w14:paraId="5601A137" w14:textId="77777777" w:rsidR="0071087C" w:rsidRPr="00E6516F" w:rsidRDefault="0071087C" w:rsidP="0071087C">
      <w:pPr>
        <w:pStyle w:val="B10"/>
      </w:pPr>
      <w:r w:rsidRPr="00E6516F">
        <w:t>6)</w:t>
      </w:r>
      <w:r w:rsidRPr="00E6516F">
        <w:tab/>
        <w:t>should include the Session-Expires header field according to IETF RFC 4028 [38]. It is recommended that the "refresher" header field parameter is omitted. If included, the "refresher" header field parameter shall be set to "uac";</w:t>
      </w:r>
    </w:p>
    <w:p w14:paraId="1792B02C" w14:textId="77777777" w:rsidR="0071087C" w:rsidRPr="00E6516F" w:rsidRDefault="0071087C" w:rsidP="0071087C">
      <w:pPr>
        <w:pStyle w:val="B10"/>
      </w:pPr>
      <w:r w:rsidRPr="00E6516F">
        <w:t>7)</w:t>
      </w:r>
      <w:r w:rsidRPr="00E6516F">
        <w:tab/>
        <w:t>shall generate and contain an application/vnd.3gpp.mcdata-signalling MIME body with the FD SIGNALLING PAYLOAD as described in subclause 6.2.2.3;</w:t>
      </w:r>
    </w:p>
    <w:p w14:paraId="717D3EC1" w14:textId="77777777" w:rsidR="0071087C" w:rsidRPr="00E6516F" w:rsidRDefault="0071087C" w:rsidP="0071087C">
      <w:pPr>
        <w:pStyle w:val="B10"/>
      </w:pPr>
      <w:r w:rsidRPr="00E6516F">
        <w:t>8)</w:t>
      </w:r>
      <w:r w:rsidRPr="00E6516F">
        <w:tab/>
        <w:t>if a one-to-one file distribution is requested:</w:t>
      </w:r>
    </w:p>
    <w:p w14:paraId="6CDD69D9" w14:textId="77777777" w:rsidR="0071087C" w:rsidRPr="00E6516F" w:rsidRDefault="0071087C" w:rsidP="0071087C">
      <w:pPr>
        <w:pStyle w:val="B2"/>
        <w:rPr>
          <w:lang w:eastAsia="ko-KR"/>
        </w:rPr>
      </w:pPr>
      <w:r w:rsidRPr="00E6516F">
        <w:rPr>
          <w:lang w:eastAsia="ko-KR"/>
        </w:rPr>
        <w:t>a)</w:t>
      </w:r>
      <w:r w:rsidRPr="00E6516F">
        <w:rPr>
          <w:lang w:eastAsia="ko-KR"/>
        </w:rPr>
        <w:tab/>
        <w:t>shall insert in the SIP INVITE request a MIME resource-lists body with the MCData ID of the invited MCData user, according to rules and procedures of IETF RFC 5366 [18]; and</w:t>
      </w:r>
    </w:p>
    <w:p w14:paraId="05328DDD" w14:textId="77777777" w:rsidR="0071087C" w:rsidRPr="00E6516F" w:rsidRDefault="0071087C" w:rsidP="0071087C">
      <w:pPr>
        <w:pStyle w:val="B2"/>
      </w:pPr>
      <w:r w:rsidRPr="00E6516F">
        <w:t>b)</w:t>
      </w:r>
      <w:r w:rsidRPr="00E6516F">
        <w:tab/>
        <w:t>shall contain an application/vnd.3gpp.mcdata-info+xml MIME body with the &lt;mcdatainfo&gt; element containing the &lt;mcdata-Params&gt; element with:</w:t>
      </w:r>
    </w:p>
    <w:p w14:paraId="7F791DA4" w14:textId="77777777" w:rsidR="0071087C" w:rsidRPr="00E6516F" w:rsidRDefault="0071087C" w:rsidP="0071087C">
      <w:pPr>
        <w:pStyle w:val="B3"/>
      </w:pPr>
      <w:r w:rsidRPr="00E6516F">
        <w:t>i)</w:t>
      </w:r>
      <w:r w:rsidRPr="00E6516F">
        <w:tab/>
        <w:t>the &lt;request-type&gt; element set to a value of "one-to-one-fd";</w:t>
      </w:r>
    </w:p>
    <w:p w14:paraId="64730BEB" w14:textId="77777777" w:rsidR="0071087C" w:rsidRPr="00E6516F" w:rsidRDefault="0071087C" w:rsidP="0071087C">
      <w:pPr>
        <w:pStyle w:val="B2"/>
        <w:rPr>
          <w:lang w:eastAsia="ko-KR"/>
        </w:rPr>
      </w:pPr>
      <w:r w:rsidRPr="00E6516F">
        <w:rPr>
          <w:lang w:eastAsia="ko-KR"/>
        </w:rPr>
        <w:t>c)</w:t>
      </w:r>
      <w:r w:rsidRPr="00E6516F">
        <w:rPr>
          <w:lang w:eastAsia="ko-KR"/>
        </w:rPr>
        <w:tab/>
        <w:t>if an end-to-end security context needs to be established</w:t>
      </w:r>
      <w:r w:rsidRPr="00E6516F">
        <w:t xml:space="preserve"> and the security context does not exist or if the existing security context has expired,</w:t>
      </w:r>
      <w:r w:rsidRPr="00E6516F">
        <w:rPr>
          <w:lang w:eastAsia="ko-KR"/>
        </w:rPr>
        <w:t xml:space="preserve"> then:</w:t>
      </w:r>
    </w:p>
    <w:p w14:paraId="2C9D3394" w14:textId="77777777" w:rsidR="0071087C" w:rsidRPr="00E6516F" w:rsidRDefault="0071087C" w:rsidP="0071087C">
      <w:pPr>
        <w:pStyle w:val="B3"/>
      </w:pPr>
      <w:r w:rsidRPr="00E6516F">
        <w:t>i)</w:t>
      </w:r>
      <w:r w:rsidRPr="00E6516F">
        <w:tab/>
        <w:t>if necessary, shall instruct the key management client to request keying material from the key management server as described in 3GPP TS 33.180 [26];</w:t>
      </w:r>
    </w:p>
    <w:p w14:paraId="25D07C40" w14:textId="77777777" w:rsidR="0071087C" w:rsidRPr="00E6516F" w:rsidRDefault="0071087C" w:rsidP="0071087C">
      <w:pPr>
        <w:pStyle w:val="B3"/>
      </w:pPr>
      <w:r w:rsidRPr="00E6516F">
        <w:t>ii)</w:t>
      </w:r>
      <w:r w:rsidRPr="00E6516F">
        <w:tab/>
        <w:t>shall use the keying material to generate a PCK as described in 3GPP TS 33.180 [26];</w:t>
      </w:r>
    </w:p>
    <w:p w14:paraId="4A3B61AA" w14:textId="77777777" w:rsidR="0071087C" w:rsidRPr="00E6516F" w:rsidRDefault="0071087C" w:rsidP="0071087C">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31E9C5C" w14:textId="77777777" w:rsidR="0071087C" w:rsidRPr="00E6516F" w:rsidRDefault="0071087C" w:rsidP="0071087C">
      <w:pPr>
        <w:pStyle w:val="B3"/>
      </w:pPr>
      <w:r w:rsidRPr="00E6516F">
        <w:t>iv)</w:t>
      </w:r>
      <w:r w:rsidRPr="00E6516F">
        <w:tab/>
        <w:t>shall encrypt the PCK to a UID associated to the MCData client using the MCData ID of the invited user and a time related parameter as described in 3GPP TS 33.180 [26];</w:t>
      </w:r>
    </w:p>
    <w:p w14:paraId="28615AF4" w14:textId="77777777" w:rsidR="0071087C" w:rsidRPr="00E6516F" w:rsidRDefault="0071087C" w:rsidP="0071087C">
      <w:pPr>
        <w:pStyle w:val="B3"/>
      </w:pPr>
      <w:r w:rsidRPr="00E6516F">
        <w:t>v)</w:t>
      </w:r>
      <w:r w:rsidRPr="00E6516F">
        <w:tab/>
        <w:t>shall generate a MIKEY-SAKKE I_MESSAGE using the encapsulated PCK and PCK-ID as specified in 3GPP TS 33.180 [26]; and</w:t>
      </w:r>
    </w:p>
    <w:p w14:paraId="39EAFAD6" w14:textId="77777777" w:rsidR="0071087C" w:rsidRPr="00E6516F" w:rsidRDefault="0071087C" w:rsidP="0071087C">
      <w:pPr>
        <w:pStyle w:val="B3"/>
      </w:pPr>
      <w:r w:rsidRPr="00E6516F">
        <w:t>vi)</w:t>
      </w:r>
      <w:r w:rsidRPr="00E6516F">
        <w:tab/>
        <w:t>shall add the MCData ID of the originating MCData to the initiator field (IDRi) of the I_MESSAGE as described in 3GPP TS 33.180 [26]; and</w:t>
      </w:r>
    </w:p>
    <w:p w14:paraId="06A5C66D" w14:textId="77777777" w:rsidR="0071087C" w:rsidRPr="00E6516F" w:rsidRDefault="0071087C" w:rsidP="0071087C">
      <w:pPr>
        <w:pStyle w:val="B3"/>
      </w:pPr>
      <w:r w:rsidRPr="00E6516F">
        <w:t>vii)</w:t>
      </w:r>
      <w:r w:rsidRPr="00E6516F">
        <w:tab/>
        <w:t>shall sign the MIKEY-SAKKE I_MESSAGE using the originating MCData user's signing key provided in the keying material together with a time related parameter, and add this to the MIKEY-SAKKE payload, as described in 3GPP TS 33.180 [26];</w:t>
      </w:r>
    </w:p>
    <w:p w14:paraId="20B9FF8B" w14:textId="77777777" w:rsidR="0071087C" w:rsidRPr="00E6516F" w:rsidRDefault="0071087C" w:rsidP="0071087C">
      <w:pPr>
        <w:pStyle w:val="B10"/>
      </w:pPr>
      <w:r w:rsidRPr="00E6516F">
        <w:t>9)</w:t>
      </w:r>
      <w:r w:rsidRPr="00E6516F">
        <w:tab/>
        <w:t xml:space="preserve">if a group file distribution is requested: </w:t>
      </w:r>
    </w:p>
    <w:p w14:paraId="1A8D36F7" w14:textId="77777777" w:rsidR="0071087C" w:rsidRPr="00E6516F" w:rsidRDefault="0071087C" w:rsidP="0071087C">
      <w:pPr>
        <w:pStyle w:val="B2"/>
      </w:pPr>
      <w:r w:rsidRPr="00E6516F">
        <w:t>a)</w:t>
      </w:r>
      <w:r w:rsidRPr="00E6516F">
        <w:tab/>
        <w:t>if the "/</w:t>
      </w:r>
      <w:r w:rsidRPr="00E6516F">
        <w:rPr>
          <w:i/>
          <w:iCs/>
        </w:rPr>
        <w:t>&lt;x&gt;</w:t>
      </w:r>
      <w:r w:rsidRPr="00E6516F">
        <w:t xml:space="preserve">/&lt;x&gt;/Common/MCData/AllowedFD" </w:t>
      </w:r>
      <w:r w:rsidRPr="00E6516F">
        <w:rPr>
          <w:lang w:eastAsia="ko-KR"/>
        </w:rPr>
        <w:t>leaf node</w:t>
      </w:r>
      <w:r w:rsidRPr="00E6516F">
        <w:t xml:space="preserve"> present in the group document of the requested MCData group, configured on the group management client as specified in </w:t>
      </w:r>
      <w:r w:rsidRPr="00E6516F">
        <w:rPr>
          <w:rFonts w:eastAsia="Gulim"/>
          <w:lang w:eastAsia="ko-KR"/>
        </w:rPr>
        <w:t xml:space="preserve">3GPP TS 24.483 [42] is set to "false", </w:t>
      </w:r>
      <w:r w:rsidRPr="00E6516F">
        <w:t>shall reject the request for FD and not continue with the rest of the steps in this subclause; and</w:t>
      </w:r>
    </w:p>
    <w:p w14:paraId="36824F70" w14:textId="77777777" w:rsidR="0071087C" w:rsidRPr="00E6516F" w:rsidRDefault="0071087C" w:rsidP="0071087C">
      <w:pPr>
        <w:pStyle w:val="B2"/>
      </w:pPr>
      <w:r w:rsidRPr="00E6516F">
        <w:t>b)</w:t>
      </w:r>
      <w:r w:rsidRPr="00E6516F">
        <w:tab/>
        <w:t>shall contain in an application/vnd.3gpp.mcdata-info+xml MIME body with the &lt;mcdatainfo&gt; element containing the &lt;mcdata-Params&gt; element with:</w:t>
      </w:r>
    </w:p>
    <w:p w14:paraId="402E4DE2" w14:textId="77777777" w:rsidR="0071087C" w:rsidRPr="00E6516F" w:rsidRDefault="0071087C" w:rsidP="0071087C">
      <w:pPr>
        <w:pStyle w:val="B3"/>
      </w:pPr>
      <w:r w:rsidRPr="00E6516F">
        <w:t>i)</w:t>
      </w:r>
      <w:r w:rsidRPr="00E6516F">
        <w:tab/>
        <w:t>the &lt;request-type&gt; element set to a value of "group-fd";</w:t>
      </w:r>
    </w:p>
    <w:p w14:paraId="4B6EBAE8" w14:textId="77777777" w:rsidR="0071087C" w:rsidRPr="00E6516F" w:rsidRDefault="0071087C" w:rsidP="0071087C">
      <w:pPr>
        <w:pStyle w:val="B3"/>
      </w:pPr>
      <w:r w:rsidRPr="00E6516F">
        <w:t>ii)</w:t>
      </w:r>
      <w:r w:rsidRPr="00E6516F">
        <w:tab/>
        <w:t>the &lt;mcdata-request-uri&gt; element set to the MCData group identity; and</w:t>
      </w:r>
    </w:p>
    <w:p w14:paraId="72052E05" w14:textId="77777777" w:rsidR="0071087C" w:rsidRPr="00E6516F" w:rsidRDefault="0071087C" w:rsidP="0071087C">
      <w:pPr>
        <w:pStyle w:val="B3"/>
      </w:pPr>
      <w:r w:rsidRPr="00E6516F">
        <w:t>iii)</w:t>
      </w:r>
      <w:r w:rsidRPr="00E6516F">
        <w:tab/>
        <w:t>the &lt;mcdata-client-id&gt; element set to the MCData client ID of the originating MCData client;</w:t>
      </w:r>
    </w:p>
    <w:p w14:paraId="4BC36A8E" w14:textId="77777777" w:rsidR="0071087C" w:rsidRPr="00E6516F" w:rsidRDefault="0071087C" w:rsidP="0071087C">
      <w:pPr>
        <w:pStyle w:val="NO"/>
      </w:pPr>
      <w:r w:rsidRPr="00E6516F">
        <w:t>NOTE 1:</w:t>
      </w:r>
      <w:r w:rsidRPr="00E6516F">
        <w:tab/>
        <w:t>The MCData client does not include the MCData ID of the originating MCData user in the body, as this will be inserted into the body of the SIP INVITE request that is sent from the originating participating MCData function.</w:t>
      </w:r>
    </w:p>
    <w:p w14:paraId="22DBA36D" w14:textId="77777777" w:rsidR="0071087C" w:rsidRPr="00E6516F" w:rsidRDefault="0071087C" w:rsidP="0071087C">
      <w:pPr>
        <w:pStyle w:val="B10"/>
      </w:pPr>
      <w:r w:rsidRPr="00E6516F">
        <w:t>10)</w:t>
      </w:r>
      <w:r w:rsidRPr="00E6516F">
        <w:tab/>
        <w:t>shall set the Request-URI of the SIP INVITE request to the public service identity identifying the participating MCData function serving the MCData user;</w:t>
      </w:r>
    </w:p>
    <w:p w14:paraId="5F195E45" w14:textId="77777777" w:rsidR="0071087C" w:rsidRPr="00E6516F" w:rsidRDefault="0071087C" w:rsidP="0071087C">
      <w:pPr>
        <w:pStyle w:val="NO"/>
      </w:pPr>
      <w:r w:rsidRPr="00E6516F">
        <w:t>NOTE 2:</w:t>
      </w:r>
      <w:r w:rsidRPr="00E6516F">
        <w:tab/>
        <w:t>The MCData client is configured with public service identity identifying the participating MCData function serving the MCData user.</w:t>
      </w:r>
    </w:p>
    <w:p w14:paraId="6B425674" w14:textId="77777777" w:rsidR="0071087C" w:rsidRPr="00E6516F" w:rsidRDefault="0071087C" w:rsidP="0071087C">
      <w:pPr>
        <w:pStyle w:val="B10"/>
      </w:pPr>
      <w:r w:rsidRPr="00E6516F">
        <w:t>11)</w:t>
      </w:r>
      <w:r w:rsidRPr="00E6516F">
        <w:tab/>
        <w:t>may include a P-Preferred-Identity header field in the SIP INVITE request containing a public user identity as specified in 3GPP TS 24.229 [5];</w:t>
      </w:r>
    </w:p>
    <w:p w14:paraId="6AFB94BA" w14:textId="77777777" w:rsidR="0071087C" w:rsidRPr="00E6516F" w:rsidRDefault="0071087C" w:rsidP="0071087C">
      <w:pPr>
        <w:pStyle w:val="B10"/>
      </w:pPr>
      <w:r w:rsidRPr="00E6516F">
        <w:t>12)</w:t>
      </w:r>
      <w:r w:rsidRPr="00E6516F">
        <w:tab/>
        <w:t>shall include an SDP offer according to 3GPP TS 24.229 [5] with the clarifications given in subclause 10.2.5.2.1; and</w:t>
      </w:r>
    </w:p>
    <w:p w14:paraId="508595AF" w14:textId="77777777" w:rsidR="0071087C" w:rsidRPr="00E6516F" w:rsidRDefault="0071087C" w:rsidP="0071087C">
      <w:pPr>
        <w:pStyle w:val="B10"/>
      </w:pPr>
      <w:r w:rsidRPr="00E6516F">
        <w:t>13)</w:t>
      </w:r>
      <w:r w:rsidRPr="00E6516F">
        <w:tab/>
        <w:t>shall send the SIP INVITE request towards the MCData server according to 3GPP TS 24.229 [5].</w:t>
      </w:r>
    </w:p>
    <w:p w14:paraId="2FCC4CFE" w14:textId="77777777" w:rsidR="0071087C" w:rsidRPr="00E6516F" w:rsidRDefault="0071087C" w:rsidP="0071087C">
      <w:r w:rsidRPr="00E6516F">
        <w:t>On receipt of a SIP 2xx response to the SIP INVITE request, the MCData client:</w:t>
      </w:r>
    </w:p>
    <w:p w14:paraId="4BB26DC3" w14:textId="77777777" w:rsidR="0071087C" w:rsidRPr="00E6516F" w:rsidRDefault="0071087C" w:rsidP="0071087C">
      <w:pPr>
        <w:pStyle w:val="B10"/>
      </w:pPr>
      <w:r w:rsidRPr="00E6516F">
        <w:t>1)</w:t>
      </w:r>
      <w:r w:rsidRPr="00E6516F">
        <w:tab/>
        <w:t xml:space="preserve">shall send a SIP ACK request as specified in 3GPP TS 24.229 [5]; </w:t>
      </w:r>
    </w:p>
    <w:p w14:paraId="1729A23E" w14:textId="77777777" w:rsidR="0071087C" w:rsidRPr="00E6516F" w:rsidRDefault="0071087C" w:rsidP="0071087C">
      <w:pPr>
        <w:pStyle w:val="B10"/>
      </w:pPr>
      <w:r w:rsidRPr="00E6516F">
        <w:t>2)</w:t>
      </w:r>
      <w:r w:rsidRPr="00E6516F">
        <w:tab/>
        <w:t>shall start the SIP Session timer according to rules and procedures of IETF RFC 4028 [38]; and</w:t>
      </w:r>
    </w:p>
    <w:p w14:paraId="3341D42E" w14:textId="77777777" w:rsidR="0071087C" w:rsidRPr="00E6516F" w:rsidRDefault="0071087C" w:rsidP="0071087C">
      <w:pPr>
        <w:pStyle w:val="B10"/>
      </w:pPr>
      <w:r w:rsidRPr="00E6516F">
        <w:t>3)</w:t>
      </w:r>
      <w:r w:rsidRPr="00E6516F">
        <w:tab/>
        <w:t>shall interact with the media plane as specified in 3GPP TS 24.582 [15] subclause 10.2.5.1.1..</w:t>
      </w:r>
    </w:p>
    <w:p w14:paraId="7F75B044" w14:textId="77777777" w:rsidR="0071087C" w:rsidRPr="00E6516F" w:rsidRDefault="0071087C" w:rsidP="0071087C">
      <w:r w:rsidRPr="00E6516F">
        <w:t>[TS 24.282, clause 6.2.2.3]</w:t>
      </w:r>
    </w:p>
    <w:p w14:paraId="60F80C73" w14:textId="77777777" w:rsidR="0071087C" w:rsidRPr="00E6516F" w:rsidRDefault="0071087C" w:rsidP="0071087C">
      <w:r w:rsidRPr="00E6516F">
        <w:t>In order to generate an FD message, the MCData client:</w:t>
      </w:r>
    </w:p>
    <w:p w14:paraId="27027969" w14:textId="77777777" w:rsidR="0071087C" w:rsidRPr="00E6516F" w:rsidRDefault="0071087C" w:rsidP="0071087C">
      <w:pPr>
        <w:pStyle w:val="B10"/>
      </w:pPr>
      <w:r w:rsidRPr="00E6516F">
        <w:t>1)</w:t>
      </w:r>
      <w:r w:rsidRPr="00E6516F">
        <w:tab/>
        <w:t>shall generate an FD SIGNALLING PAYLOAD message as specified in subclause 15.1.3; and</w:t>
      </w:r>
    </w:p>
    <w:p w14:paraId="24F87E9F" w14:textId="77777777" w:rsidR="0071087C" w:rsidRPr="00E6516F" w:rsidRDefault="0071087C" w:rsidP="0071087C">
      <w:pPr>
        <w:pStyle w:val="B10"/>
      </w:pPr>
      <w:r w:rsidRPr="00E6516F">
        <w:t>2)</w:t>
      </w:r>
      <w:r w:rsidRPr="00E6516F">
        <w:tab/>
        <w:t>shall include in the SIP request, the FD SIGNALLING PAYLOAD message in an application/vnd.3gpp.mcdata-signalling MIME body as specified in subclause E.1.</w:t>
      </w:r>
    </w:p>
    <w:p w14:paraId="6C1E6C8E" w14:textId="77777777" w:rsidR="0071087C" w:rsidRPr="00E6516F" w:rsidRDefault="0071087C" w:rsidP="0071087C">
      <w:r w:rsidRPr="00E6516F">
        <w:t>When generating an FD SIGNALLING PAYLOAD message as specified in subclause 15.1.3, the MCData client:</w:t>
      </w:r>
    </w:p>
    <w:p w14:paraId="663778C6" w14:textId="77777777" w:rsidR="0071087C" w:rsidRPr="00E6516F" w:rsidRDefault="0071087C" w:rsidP="0071087C">
      <w:pPr>
        <w:pStyle w:val="B10"/>
      </w:pPr>
      <w:r w:rsidRPr="00E6516F">
        <w:t>1)</w:t>
      </w:r>
      <w:r w:rsidRPr="00E6516F">
        <w:tab/>
        <w:t>shall set the Date and time IE to the current time as specified in subclause 15.2.8;</w:t>
      </w:r>
    </w:p>
    <w:p w14:paraId="79212110" w14:textId="77777777" w:rsidR="0071087C" w:rsidRPr="00E6516F" w:rsidRDefault="0071087C" w:rsidP="0071087C">
      <w:pPr>
        <w:pStyle w:val="B10"/>
      </w:pPr>
      <w:r w:rsidRPr="00E6516F">
        <w:t>2)</w:t>
      </w:r>
      <w:r w:rsidRPr="00E6516F">
        <w:tab/>
        <w:t>if the filestarts a new conversation, shall set the Conversation ID IE to a newly generated Conversation ID value as specified in subclause 15.2.9;</w:t>
      </w:r>
    </w:p>
    <w:p w14:paraId="06FE5A8D" w14:textId="77777777" w:rsidR="0071087C" w:rsidRPr="00E6516F" w:rsidRDefault="0071087C" w:rsidP="0071087C">
      <w:pPr>
        <w:pStyle w:val="B10"/>
      </w:pPr>
      <w:r w:rsidRPr="00E6516F">
        <w:t>3)</w:t>
      </w:r>
      <w:r w:rsidRPr="00E6516F">
        <w:tab/>
        <w:t>if the file continues an existing conversation, shall set the Conversation ID IE to the Conversation ID value of the existing conversation as specified in subclause 15.2.9;</w:t>
      </w:r>
    </w:p>
    <w:p w14:paraId="66E490E3" w14:textId="77777777" w:rsidR="0071087C" w:rsidRPr="00E6516F" w:rsidRDefault="0071087C" w:rsidP="0071087C">
      <w:pPr>
        <w:pStyle w:val="B10"/>
      </w:pPr>
      <w:r w:rsidRPr="00E6516F">
        <w:t>4)</w:t>
      </w:r>
      <w:r w:rsidRPr="00E6516F">
        <w:tab/>
        <w:t>shall set the Message ID IE to a newly generated Message ID value as specified in subclause 15.2.10;</w:t>
      </w:r>
    </w:p>
    <w:p w14:paraId="6997411C" w14:textId="77777777" w:rsidR="0071087C" w:rsidRPr="00E6516F" w:rsidRDefault="0071087C" w:rsidP="0071087C">
      <w:pPr>
        <w:pStyle w:val="B10"/>
      </w:pPr>
      <w:r w:rsidRPr="00E6516F">
        <w:t>5)</w:t>
      </w:r>
      <w:r w:rsidRPr="00E6516F">
        <w:tab/>
        <w:t>if the files in reply to a previously received SDS message or file, shall include the InReplyTo message ID IE with the Message ID value in the previously received SDS message or file;</w:t>
      </w:r>
    </w:p>
    <w:p w14:paraId="6AA9B78B" w14:textId="77777777" w:rsidR="0071087C" w:rsidRPr="00E6516F" w:rsidRDefault="0071087C" w:rsidP="0071087C">
      <w:pPr>
        <w:pStyle w:val="B10"/>
      </w:pPr>
      <w:r w:rsidRPr="00E6516F">
        <w:t>6)</w:t>
      </w:r>
      <w:r w:rsidRPr="00E6516F">
        <w:tab/>
        <w:t>if the file is for user consumption, shall not include an Application ID IE as specified in subclause 15.2.7;</w:t>
      </w:r>
    </w:p>
    <w:p w14:paraId="0BF350AD" w14:textId="77777777" w:rsidR="0071087C" w:rsidRPr="00E6516F" w:rsidRDefault="0071087C" w:rsidP="0071087C">
      <w:pPr>
        <w:pStyle w:val="B10"/>
      </w:pPr>
      <w:r w:rsidRPr="00E6516F">
        <w:t>7)</w:t>
      </w:r>
      <w:r w:rsidRPr="00E6516F">
        <w:tab/>
        <w:t>if the file is intended for an application on the terminating MCData client, shall include an Application ID IE with an Application ID value representing the intended application as specified in subclause 15.2.7;</w:t>
      </w:r>
    </w:p>
    <w:p w14:paraId="106AB605" w14:textId="77777777" w:rsidR="0071087C" w:rsidRPr="00E6516F" w:rsidRDefault="0071087C" w:rsidP="0071087C">
      <w:pPr>
        <w:pStyle w:val="NO"/>
      </w:pPr>
      <w:r w:rsidRPr="00E6516F">
        <w:t>NOTE:</w:t>
      </w:r>
      <w:r w:rsidRPr="00E6516F">
        <w:tab/>
        <w:t>The value chosen for the Application ID value is decided by the mission critical organisation.</w:t>
      </w:r>
    </w:p>
    <w:p w14:paraId="68D5A7FE" w14:textId="77777777" w:rsidR="0071087C" w:rsidRPr="00E6516F" w:rsidRDefault="0071087C" w:rsidP="0071087C">
      <w:pPr>
        <w:pStyle w:val="B10"/>
      </w:pPr>
      <w:r w:rsidRPr="00E6516F">
        <w:t>8)</w:t>
      </w:r>
      <w:r w:rsidRPr="00E6516F">
        <w:tab/>
        <w:t>if a file download complete notification is required shall include a FD disposition request type IE set to "</w:t>
      </w:r>
      <w:r w:rsidRPr="00E6516F">
        <w:rPr>
          <w:lang w:eastAsia="ko-KR"/>
        </w:rPr>
        <w:t>FILE DOWNLOAD COMPLETED UPDATE</w:t>
      </w:r>
      <w:r w:rsidRPr="00E6516F">
        <w:t>" as specified in subclause 15.2.4; and</w:t>
      </w:r>
    </w:p>
    <w:p w14:paraId="679AB4BB" w14:textId="77777777" w:rsidR="0071087C" w:rsidRPr="00E6516F" w:rsidRDefault="0071087C" w:rsidP="0071087C">
      <w:pPr>
        <w:pStyle w:val="B10"/>
      </w:pPr>
      <w:r w:rsidRPr="00E6516F">
        <w:t>9)</w:t>
      </w:r>
      <w:r w:rsidRPr="00E6516F">
        <w:tab/>
        <w:t>shall include and set the Mandatory download IE to "MANDATORY DOWNLOAD" as described in subclause 15.2.16.</w:t>
      </w:r>
    </w:p>
    <w:p w14:paraId="351454A2" w14:textId="77777777" w:rsidR="0071087C" w:rsidRPr="00E6516F" w:rsidRDefault="0071087C" w:rsidP="0071087C">
      <w:r w:rsidRPr="00E6516F">
        <w:t>[TS 24.282, clause 12.2.1.2]</w:t>
      </w:r>
    </w:p>
    <w:p w14:paraId="67FF9780" w14:textId="77777777" w:rsidR="0071087C" w:rsidRPr="00E6516F" w:rsidRDefault="0071087C" w:rsidP="0071087C">
      <w:pPr>
        <w:rPr>
          <w:rFonts w:eastAsia="SimSun"/>
        </w:rPr>
      </w:pPr>
      <w:r w:rsidRPr="00E6516F">
        <w:rPr>
          <w:rFonts w:eastAsia="SimSun"/>
        </w:rPr>
        <w:t>Upon receipt of a:</w:t>
      </w:r>
    </w:p>
    <w:p w14:paraId="536402BC" w14:textId="77777777" w:rsidR="0071087C" w:rsidRPr="00E6516F" w:rsidRDefault="0071087C" w:rsidP="0071087C">
      <w:pPr>
        <w:pStyle w:val="B10"/>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3EC9BC17" w14:textId="77777777" w:rsidR="0071087C" w:rsidRPr="00E6516F" w:rsidRDefault="0071087C" w:rsidP="0071087C">
      <w:pPr>
        <w:pStyle w:val="B10"/>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5C41975E" w14:textId="77777777" w:rsidR="0071087C" w:rsidRPr="00E6516F" w:rsidRDefault="0071087C" w:rsidP="0071087C">
      <w:pPr>
        <w:rPr>
          <w:rFonts w:eastAsia="SimSun"/>
        </w:rPr>
      </w:pPr>
      <w:r w:rsidRPr="00E6516F">
        <w:rPr>
          <w:rFonts w:eastAsia="SimSun"/>
        </w:rPr>
        <w:t>the MCData client:</w:t>
      </w:r>
    </w:p>
    <w:p w14:paraId="5B58E942"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7CF96955"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074AD25A" w14:textId="77777777" w:rsidR="0071087C" w:rsidRPr="00E6516F" w:rsidRDefault="0071087C" w:rsidP="0071087C">
      <w:r w:rsidRPr="00E6516F">
        <w:t>[TS 24.582, clause 6.1.1.2.1]</w:t>
      </w:r>
    </w:p>
    <w:p w14:paraId="5C746C88" w14:textId="77777777" w:rsidR="0071087C" w:rsidRPr="00E6516F" w:rsidRDefault="0071087C" w:rsidP="0071087C">
      <w:r w:rsidRPr="00E6516F">
        <w:t>Upon receiving an indication to establish MSRP connection for standalone SDS using media plane as the originating client, the MCData client:</w:t>
      </w:r>
    </w:p>
    <w:p w14:paraId="79749331" w14:textId="77777777" w:rsidR="0071087C" w:rsidRPr="00E6516F" w:rsidRDefault="0071087C" w:rsidP="0071087C">
      <w:pPr>
        <w:pStyle w:val="B10"/>
      </w:pPr>
      <w:r w:rsidRPr="00E6516F">
        <w:t>1.</w:t>
      </w:r>
      <w:r w:rsidRPr="00E6516F">
        <w:tab/>
        <w:t>shall act as an MSRP client according to IETF RFC 6135 [12];</w:t>
      </w:r>
    </w:p>
    <w:p w14:paraId="083FAD53" w14:textId="77777777" w:rsidR="0071087C" w:rsidRPr="00E6516F" w:rsidRDefault="0071087C" w:rsidP="0071087C">
      <w:pPr>
        <w:pStyle w:val="B10"/>
      </w:pPr>
      <w:r w:rsidRPr="00E6516F">
        <w:t>2.</w:t>
      </w:r>
      <w:r w:rsidRPr="00E6516F">
        <w:tab/>
        <w:t>shall act according to IETF RFC 6135 [12], as:</w:t>
      </w:r>
    </w:p>
    <w:p w14:paraId="0DE8F9A2" w14:textId="77777777" w:rsidR="0071087C" w:rsidRPr="00E6516F" w:rsidRDefault="0071087C" w:rsidP="0071087C">
      <w:pPr>
        <w:pStyle w:val="B2"/>
      </w:pPr>
      <w:r w:rsidRPr="00E6516F">
        <w:t>a.</w:t>
      </w:r>
      <w:r w:rsidRPr="00E6516F">
        <w:tab/>
        <w:t>an "active" endpoint, if a=setup attribute in the received SDP answer is set to "passive"; and</w:t>
      </w:r>
    </w:p>
    <w:p w14:paraId="3DBD8355" w14:textId="77777777" w:rsidR="0071087C" w:rsidRPr="00E6516F" w:rsidRDefault="0071087C" w:rsidP="0071087C">
      <w:pPr>
        <w:pStyle w:val="B2"/>
      </w:pPr>
      <w:r w:rsidRPr="00E6516F">
        <w:t>b.</w:t>
      </w:r>
      <w:r w:rsidRPr="00E6516F">
        <w:tab/>
        <w:t>an "passive" endpoint, if a=setup attribute in the received SDP answer is set to "active";</w:t>
      </w:r>
    </w:p>
    <w:p w14:paraId="2A6438A9" w14:textId="77777777" w:rsidR="0071087C" w:rsidRPr="00E6516F" w:rsidRDefault="0071087C" w:rsidP="0071087C">
      <w:pPr>
        <w:pStyle w:val="B10"/>
      </w:pPr>
      <w:r w:rsidRPr="00E6516F">
        <w:t>3.</w:t>
      </w:r>
      <w:r w:rsidRPr="00E6516F">
        <w:tab/>
        <w:t>shall establish the MSRP connection according to the MSRP connection parameters in the SDP answer received in the SIP 200 (OK) response according to IETF RFC 4975 [11]; and</w:t>
      </w:r>
    </w:p>
    <w:p w14:paraId="61DE6AA2" w14:textId="77777777" w:rsidR="0071087C" w:rsidRPr="00E6516F" w:rsidRDefault="0071087C" w:rsidP="0071087C">
      <w:pPr>
        <w:pStyle w:val="B10"/>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2CADAE62"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On receiving MSRP 200 (OK) response to the first MSRP SEND request, the MCData client:</w:t>
      </w:r>
    </w:p>
    <w:p w14:paraId="1E079DCD" w14:textId="77777777" w:rsidR="0071087C" w:rsidRPr="00E6516F" w:rsidRDefault="0071087C" w:rsidP="0071087C">
      <w:pPr>
        <w:pStyle w:val="B10"/>
        <w:rPr>
          <w:rFonts w:eastAsia="Calibri"/>
        </w:rPr>
      </w:pPr>
      <w:r w:rsidRPr="00E6516F">
        <w:rPr>
          <w:rFonts w:eastAsia="Calibri"/>
        </w:rPr>
        <w:t>1.</w:t>
      </w:r>
      <w:r w:rsidRPr="00E6516F">
        <w:rPr>
          <w:rFonts w:eastAsia="Calibri"/>
        </w:rPr>
        <w:tab/>
        <w:t>shall generate a SDS SIGNALLING PAYLOAD as specified in subclause 6.1.1.2.2;</w:t>
      </w:r>
    </w:p>
    <w:p w14:paraId="253D7DCB" w14:textId="77777777" w:rsidR="0071087C" w:rsidRPr="00E6516F" w:rsidRDefault="0071087C" w:rsidP="0071087C">
      <w:pPr>
        <w:pStyle w:val="B10"/>
        <w:rPr>
          <w:rFonts w:eastAsia="Calibri"/>
        </w:rPr>
      </w:pPr>
      <w:r w:rsidRPr="00E6516F">
        <w:rPr>
          <w:rFonts w:eastAsia="Calibri"/>
        </w:rPr>
        <w:t>2.</w:t>
      </w:r>
      <w:r w:rsidRPr="00E6516F">
        <w:rPr>
          <w:rFonts w:eastAsia="Calibri"/>
        </w:rPr>
        <w:tab/>
        <w:t>shall generate a SDS DATA PAYLOAD as specified in subclause 6.1.1.2.3;</w:t>
      </w:r>
    </w:p>
    <w:p w14:paraId="430F90B0" w14:textId="77777777" w:rsidR="0071087C" w:rsidRPr="00E6516F" w:rsidRDefault="0071087C" w:rsidP="0071087C">
      <w:pPr>
        <w:pStyle w:val="B10"/>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and</w:t>
      </w:r>
    </w:p>
    <w:p w14:paraId="472E95C4" w14:textId="77777777" w:rsidR="0071087C" w:rsidRPr="00E6516F" w:rsidRDefault="0071087C" w:rsidP="0071087C">
      <w:pPr>
        <w:pStyle w:val="B10"/>
        <w:rPr>
          <w:rFonts w:eastAsia="Calibri"/>
        </w:rPr>
      </w:pPr>
      <w:r w:rsidRPr="00E6516F">
        <w:rPr>
          <w:rFonts w:eastAsia="Calibri"/>
        </w:rPr>
        <w:t>4.</w:t>
      </w:r>
      <w:r w:rsidRPr="00E6516F">
        <w:rPr>
          <w:rFonts w:eastAsia="Calibri"/>
        </w:rPr>
        <w:tab/>
        <w:t>shall send the MSRP SEND request on the established MSRP connection.</w:t>
      </w:r>
    </w:p>
    <w:p w14:paraId="61345445" w14:textId="77777777" w:rsidR="0071087C" w:rsidRPr="00E6516F" w:rsidRDefault="0071087C" w:rsidP="0071087C">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2F91D3A1" w14:textId="77777777" w:rsidR="0071087C" w:rsidRPr="00E6516F" w:rsidRDefault="0071087C" w:rsidP="0071087C">
      <w:r w:rsidRPr="00E6516F">
        <w:t>If MSRP chunking is not used then on receipt of a 200 (OK) response, the MCData client shall terminate the SIP session as specified in 3GPP TS 24.282 [8].</w:t>
      </w:r>
    </w:p>
    <w:p w14:paraId="087084EF" w14:textId="77777777" w:rsidR="0071087C" w:rsidRPr="00E6516F" w:rsidRDefault="0071087C" w:rsidP="0071087C">
      <w:r w:rsidRPr="00E6516F">
        <w:t>If MSRP chunking is used, the MCData client:</w:t>
      </w:r>
    </w:p>
    <w:p w14:paraId="5FA87633" w14:textId="77777777" w:rsidR="0071087C" w:rsidRPr="00E6516F" w:rsidRDefault="0071087C" w:rsidP="0071087C">
      <w:pPr>
        <w:pStyle w:val="B10"/>
      </w:pPr>
      <w:r w:rsidRPr="00E6516F">
        <w:t>1.</w:t>
      </w:r>
      <w:r w:rsidRPr="00E6516F">
        <w:tab/>
        <w:t>shall send further MSRP SEND requests as necessary;</w:t>
      </w:r>
    </w:p>
    <w:p w14:paraId="5CCB7744" w14:textId="77777777" w:rsidR="0071087C" w:rsidRPr="00E6516F" w:rsidRDefault="0071087C" w:rsidP="0071087C">
      <w:pPr>
        <w:pStyle w:val="B10"/>
      </w:pPr>
      <w:r w:rsidRPr="00E6516F">
        <w:t>2.</w:t>
      </w:r>
      <w:r w:rsidRPr="00E6516F">
        <w:tab/>
        <w:t>shall wait for a 200 (OK) response to each MSRP SEND request sent; and</w:t>
      </w:r>
    </w:p>
    <w:p w14:paraId="04AB4565" w14:textId="77777777" w:rsidR="0071087C" w:rsidRPr="00E6516F" w:rsidRDefault="0071087C" w:rsidP="0071087C">
      <w:pPr>
        <w:pStyle w:val="B10"/>
      </w:pPr>
      <w:r w:rsidRPr="00E6516F">
        <w:t>3.</w:t>
      </w:r>
      <w:r w:rsidRPr="00E6516F">
        <w:tab/>
        <w:t>on receipt of the last 200 (OK) response shall terminate the SIP session as specified in 3GPP TS 24.282 [8].</w:t>
      </w:r>
    </w:p>
    <w:p w14:paraId="3991F76D"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 xml:space="preserve">On receiving a non-200 MSRP response to the MSRP SEND request the MCData client shall </w:t>
      </w:r>
      <w:r w:rsidRPr="00E6516F">
        <w:t xml:space="preserve">handle the error as specified in IETF RFC 4975 [11]. </w:t>
      </w:r>
      <w:r w:rsidRPr="00E6516F">
        <w:rPr>
          <w:rFonts w:ascii="TimesNewRoman" w:eastAsia="Calibri" w:hAnsi="TimesNewRoman" w:cs="TimesNewRoman"/>
        </w:rPr>
        <w:t>To terminate the MSRP session, the MCData client:</w:t>
      </w:r>
    </w:p>
    <w:p w14:paraId="2FCDF23B" w14:textId="77777777" w:rsidR="0071087C" w:rsidRPr="00E6516F" w:rsidRDefault="0071087C" w:rsidP="0071087C">
      <w:pPr>
        <w:pStyle w:val="B10"/>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0AD28EEA" w14:textId="77777777" w:rsidR="0071087C" w:rsidRPr="00E6516F" w:rsidRDefault="0071087C" w:rsidP="0071087C">
      <w:pPr>
        <w:pStyle w:val="B10"/>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SDS message could not be sent; and</w:t>
      </w:r>
    </w:p>
    <w:p w14:paraId="4AC15371" w14:textId="77777777" w:rsidR="0071087C" w:rsidRPr="00E6516F" w:rsidRDefault="0071087C" w:rsidP="0071087C">
      <w:pPr>
        <w:pStyle w:val="B10"/>
        <w:rPr>
          <w:rFonts w:ascii="TimesNewRoman" w:eastAsia="Calibri" w:hAnsi="TimesNewRoman" w:cs="TimesNewRoman"/>
        </w:rPr>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75AAE4DF"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On receiving an indication to terminate the session from the signalling plane, the MCData client:</w:t>
      </w:r>
    </w:p>
    <w:p w14:paraId="381B4283" w14:textId="77777777" w:rsidR="0071087C" w:rsidRPr="00E6516F" w:rsidRDefault="0071087C" w:rsidP="0071087C">
      <w:pPr>
        <w:pStyle w:val="B10"/>
      </w:pPr>
      <w:r w:rsidRPr="00E6516F">
        <w:rPr>
          <w:rFonts w:ascii="TimesNewRoman" w:eastAsia="Calibri" w:hAnsi="TimesNewRoman" w:cs="TimesNewRoman"/>
        </w:rPr>
        <w:t>1.</w:t>
      </w:r>
      <w:r w:rsidRPr="00E6516F">
        <w:rPr>
          <w:rFonts w:ascii="TimesNewRoman" w:eastAsia="Calibri" w:hAnsi="TimesNewRoman" w:cs="TimesNewRoman"/>
        </w:rPr>
        <w:tab/>
        <w:t xml:space="preserve">if there are further MSRP chunks to send, shall abort transmission of these further MSRP chunks and may indicate to MCData user </w:t>
      </w:r>
      <w:r w:rsidRPr="00E6516F">
        <w:t>that the SDS message could not be sent.</w:t>
      </w:r>
    </w:p>
    <w:p w14:paraId="08D36D0A" w14:textId="77777777" w:rsidR="0071087C" w:rsidRPr="00E6516F" w:rsidRDefault="0071087C" w:rsidP="0071087C">
      <w:r w:rsidRPr="00E6516F">
        <w:t>[TS 24.582, clause 7.1.2.1]</w:t>
      </w:r>
    </w:p>
    <w:p w14:paraId="320ADD1E" w14:textId="77777777" w:rsidR="0071087C" w:rsidRPr="00E6516F" w:rsidRDefault="0071087C" w:rsidP="0071087C">
      <w:r w:rsidRPr="00E6516F">
        <w:t>Upon receiving an indication to establish MSRP connection for file distribution as the originating client, the MCData client:</w:t>
      </w:r>
    </w:p>
    <w:p w14:paraId="65D1A27C" w14:textId="77777777" w:rsidR="0071087C" w:rsidRPr="00E6516F" w:rsidRDefault="0071087C" w:rsidP="0071087C">
      <w:pPr>
        <w:pStyle w:val="B10"/>
      </w:pPr>
      <w:r w:rsidRPr="00E6516F">
        <w:t>1.</w:t>
      </w:r>
      <w:r w:rsidRPr="00E6516F">
        <w:tab/>
        <w:t>shall act as an MSRP client according to IETF RFC 6135 [12];</w:t>
      </w:r>
    </w:p>
    <w:p w14:paraId="3653600A" w14:textId="77777777" w:rsidR="0071087C" w:rsidRPr="00E6516F" w:rsidRDefault="0071087C" w:rsidP="0071087C">
      <w:pPr>
        <w:pStyle w:val="B10"/>
      </w:pPr>
      <w:r w:rsidRPr="00E6516F">
        <w:t>2.</w:t>
      </w:r>
      <w:r w:rsidRPr="00E6516F">
        <w:tab/>
        <w:t>shall act according to IETF RFC 6135 [12], as:</w:t>
      </w:r>
    </w:p>
    <w:p w14:paraId="3798362D" w14:textId="77777777" w:rsidR="0071087C" w:rsidRPr="00E6516F" w:rsidRDefault="0071087C" w:rsidP="0071087C">
      <w:pPr>
        <w:pStyle w:val="B2"/>
      </w:pPr>
      <w:r w:rsidRPr="00E6516F">
        <w:t>a.</w:t>
      </w:r>
      <w:r w:rsidRPr="00E6516F">
        <w:tab/>
        <w:t>an "active" endpoint, if a=setup attribute in the received SDP answer is set to "passive"; and</w:t>
      </w:r>
    </w:p>
    <w:p w14:paraId="65632E51" w14:textId="77777777" w:rsidR="0071087C" w:rsidRPr="00E6516F" w:rsidRDefault="0071087C" w:rsidP="0071087C">
      <w:pPr>
        <w:pStyle w:val="B2"/>
      </w:pPr>
      <w:r w:rsidRPr="00E6516F">
        <w:t>b.</w:t>
      </w:r>
      <w:r w:rsidRPr="00E6516F">
        <w:tab/>
        <w:t>an "passive" endpoint, if a=setup attribute in the received SDP answer is set to "active";</w:t>
      </w:r>
    </w:p>
    <w:p w14:paraId="28F4CEB1" w14:textId="77777777" w:rsidR="0071087C" w:rsidRPr="00E6516F" w:rsidRDefault="0071087C" w:rsidP="0071087C">
      <w:pPr>
        <w:pStyle w:val="B10"/>
      </w:pPr>
      <w:r w:rsidRPr="00E6516F">
        <w:t>3.</w:t>
      </w:r>
      <w:r w:rsidRPr="00E6516F">
        <w:tab/>
        <w:t>shall establish the MSRP connection according to the MSRP connection parameters in the SDP answer received in the SIP 200 (OK) response according to IETF RFC 4975 [11]; and</w:t>
      </w:r>
    </w:p>
    <w:p w14:paraId="52AA1A0A" w14:textId="77777777" w:rsidR="0071087C" w:rsidRPr="00E6516F" w:rsidRDefault="0071087C" w:rsidP="0071087C">
      <w:pPr>
        <w:pStyle w:val="B10"/>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62B5E53F"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 xml:space="preserve">On receiving MSRP 200 </w:t>
      </w:r>
      <w:r w:rsidRPr="00E6516F">
        <w:t xml:space="preserve">(OK) </w:t>
      </w:r>
      <w:r w:rsidRPr="00E6516F">
        <w:rPr>
          <w:rFonts w:ascii="TimesNewRoman" w:eastAsia="Calibri" w:hAnsi="TimesNewRoman" w:cs="TimesNewRoman"/>
        </w:rPr>
        <w:t xml:space="preserve">response to the first MSRP SEND request, the MCData client can send the file. </w:t>
      </w:r>
      <w:r w:rsidRPr="00E6516F">
        <w:rPr>
          <w:rFonts w:eastAsia="Calibri"/>
        </w:rPr>
        <w:t>To send the file, the MCData client:</w:t>
      </w:r>
    </w:p>
    <w:p w14:paraId="77288623" w14:textId="77777777" w:rsidR="0071087C" w:rsidRPr="00E6516F" w:rsidRDefault="0071087C" w:rsidP="0071087C">
      <w:pPr>
        <w:pStyle w:val="B10"/>
      </w:pPr>
      <w:r w:rsidRPr="00E6516F">
        <w:t>1.</w:t>
      </w:r>
      <w:r w:rsidRPr="00E6516F">
        <w:tab/>
        <w:t>shall generate MSRP SEND for file distribution request according to IETF RFC 4975 [11]. When generating an MSRP SEND, the MCData client:</w:t>
      </w:r>
    </w:p>
    <w:p w14:paraId="68AEEE44" w14:textId="77777777" w:rsidR="0071087C" w:rsidRPr="00E6516F" w:rsidRDefault="0071087C" w:rsidP="0071087C">
      <w:pPr>
        <w:pStyle w:val="B2"/>
      </w:pPr>
      <w:r w:rsidRPr="00E6516F">
        <w:t>a.</w:t>
      </w:r>
      <w:r w:rsidRPr="00E6516F">
        <w:tab/>
        <w:t>shall set To-Path header according to the MSRP URI(s) received in the answer SDP;</w:t>
      </w:r>
    </w:p>
    <w:p w14:paraId="19F782CB" w14:textId="77777777" w:rsidR="0071087C" w:rsidRPr="00E6516F" w:rsidRDefault="0071087C" w:rsidP="0071087C">
      <w:pPr>
        <w:pStyle w:val="B2"/>
      </w:pPr>
      <w:r w:rsidRPr="00E6516F">
        <w:t>b.</w:t>
      </w:r>
      <w:r w:rsidRPr="00E6516F">
        <w:tab/>
      </w:r>
      <w:r w:rsidRPr="00E6516F">
        <w:rPr>
          <w:rFonts w:eastAsia="Calibri"/>
        </w:rPr>
        <w:t>shall set the first content type as Content-Type = "</w:t>
      </w:r>
      <w:r w:rsidRPr="00E6516F">
        <w:t>application/vnd.3gpp.mcdata-file</w:t>
      </w:r>
      <w:r w:rsidRPr="00E6516F">
        <w:rPr>
          <w:rFonts w:eastAsia="Calibri"/>
        </w:rPr>
        <w:t>"</w:t>
      </w:r>
      <w:r w:rsidRPr="00E6516F">
        <w:t>; and</w:t>
      </w:r>
    </w:p>
    <w:p w14:paraId="4761624A" w14:textId="77777777" w:rsidR="0071087C" w:rsidRPr="00E6516F" w:rsidRDefault="0071087C" w:rsidP="0071087C">
      <w:pPr>
        <w:pStyle w:val="B2"/>
      </w:pPr>
      <w:r w:rsidRPr="00E6516F">
        <w:t>c.</w:t>
      </w:r>
      <w:r w:rsidRPr="00E6516F">
        <w:tab/>
      </w:r>
      <w:r w:rsidRPr="00E6516F">
        <w:rPr>
          <w:rFonts w:ascii="TimesNewRoman" w:eastAsia="Calibri" w:hAnsi="TimesNewRoman" w:cs="TimesNewRoman"/>
        </w:rPr>
        <w:t>shall set the body of the MSRP SEND request with MSRP payload. MSRP payload is set to the file or part of the file</w:t>
      </w:r>
      <w:r w:rsidRPr="00E6516F">
        <w:t>.</w:t>
      </w:r>
    </w:p>
    <w:p w14:paraId="7E0481BA" w14:textId="77777777" w:rsidR="0071087C" w:rsidRPr="00E6516F" w:rsidRDefault="0071087C" w:rsidP="0071087C">
      <w:pPr>
        <w:pStyle w:val="B10"/>
      </w:pPr>
      <w:r w:rsidRPr="00E6516F">
        <w:t>2.</w:t>
      </w:r>
      <w:r w:rsidRPr="00E6516F">
        <w:tab/>
        <w:t>shall send the MSRP SEND request(s) on the established MSRP connection.</w:t>
      </w:r>
    </w:p>
    <w:p w14:paraId="0DF1BC67" w14:textId="77777777" w:rsidR="0071087C" w:rsidRPr="00E6516F" w:rsidRDefault="0071087C" w:rsidP="0071087C">
      <w:r w:rsidRPr="00E6516F">
        <w:t>If MSRP chunking is used, the MCData client:</w:t>
      </w:r>
    </w:p>
    <w:p w14:paraId="0DD56A67" w14:textId="77777777" w:rsidR="0071087C" w:rsidRPr="00E6516F" w:rsidRDefault="0071087C" w:rsidP="0071087C">
      <w:pPr>
        <w:pStyle w:val="B10"/>
      </w:pPr>
      <w:r w:rsidRPr="00E6516F">
        <w:t>1.</w:t>
      </w:r>
      <w:r w:rsidRPr="00E6516F">
        <w:tab/>
        <w:t>shall send further MSRP SEND requests containing the file as necessary;</w:t>
      </w:r>
    </w:p>
    <w:p w14:paraId="4F5FA09F" w14:textId="77777777" w:rsidR="0071087C" w:rsidRPr="00E6516F" w:rsidRDefault="0071087C" w:rsidP="0071087C">
      <w:pPr>
        <w:pStyle w:val="B10"/>
      </w:pPr>
      <w:r w:rsidRPr="00E6516F">
        <w:t>2.</w:t>
      </w:r>
      <w:r w:rsidRPr="00E6516F">
        <w:tab/>
        <w:t>shall wait for a 200 (OK) response to each MSRP SEND request sent; and</w:t>
      </w:r>
    </w:p>
    <w:p w14:paraId="22A1DE3D" w14:textId="77777777" w:rsidR="0071087C" w:rsidRPr="00E6516F" w:rsidRDefault="0071087C" w:rsidP="0071087C">
      <w:pPr>
        <w:pStyle w:val="B10"/>
      </w:pPr>
      <w:r w:rsidRPr="00E6516F">
        <w:t>3.</w:t>
      </w:r>
      <w:r w:rsidRPr="00E6516F">
        <w:tab/>
        <w:t>on receipt of the last 200 (OK) response shall terminate the SIP session as specified in 3GPP TS 24.282 [8].</w:t>
      </w:r>
    </w:p>
    <w:p w14:paraId="36D781E8" w14:textId="77777777" w:rsidR="0071087C" w:rsidRPr="00E6516F" w:rsidRDefault="0071087C" w:rsidP="0071087C">
      <w:pPr>
        <w:rPr>
          <w:rFonts w:eastAsia="Calibri"/>
        </w:rPr>
      </w:pPr>
      <w:r w:rsidRPr="00E6516F">
        <w:rPr>
          <w:rFonts w:ascii="TimesNewRoman" w:eastAsia="Calibri" w:hAnsi="TimesNewRoman" w:cs="TimesNewRoman"/>
        </w:rPr>
        <w:t xml:space="preserve">On receiving a non-200 MSRP response to the MSRP SEND request the MCData client shall </w:t>
      </w:r>
      <w:r w:rsidRPr="00E6516F">
        <w:t>handle the error as specified in IETF RFC 4975 [11].</w:t>
      </w:r>
      <w:r w:rsidRPr="00E6516F">
        <w:rPr>
          <w:rFonts w:ascii="TimesNewRoman" w:eastAsia="Calibri" w:hAnsi="TimesNewRoman" w:cs="TimesNewRoman"/>
        </w:rPr>
        <w:t xml:space="preserve"> To terminate the MSRP session, the MCData client:</w:t>
      </w:r>
    </w:p>
    <w:p w14:paraId="049F8085" w14:textId="77777777" w:rsidR="0071087C" w:rsidRPr="00E6516F" w:rsidRDefault="0071087C" w:rsidP="0071087C">
      <w:pPr>
        <w:pStyle w:val="B10"/>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76121C9E" w14:textId="77777777" w:rsidR="0071087C" w:rsidRPr="00E6516F" w:rsidRDefault="0071087C" w:rsidP="0071087C">
      <w:pPr>
        <w:pStyle w:val="B10"/>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file could not be distributed; and</w:t>
      </w:r>
    </w:p>
    <w:p w14:paraId="2FE0E358" w14:textId="77777777" w:rsidR="0071087C" w:rsidRPr="00E6516F" w:rsidRDefault="0071087C" w:rsidP="0071087C">
      <w:pPr>
        <w:pStyle w:val="B10"/>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617E69E1" w14:textId="77777777" w:rsidR="0071087C" w:rsidRPr="00E6516F" w:rsidRDefault="0071087C" w:rsidP="0071087C">
      <w:pPr>
        <w:pStyle w:val="H6"/>
      </w:pPr>
      <w:bookmarkStart w:id="1070" w:name="_Toc52782452"/>
      <w:bookmarkStart w:id="1071" w:name="_Toc52783063"/>
      <w:bookmarkStart w:id="1072" w:name="_Toc59042932"/>
      <w:r w:rsidRPr="00E6516F">
        <w:t>6.2.9.3</w:t>
      </w:r>
      <w:r w:rsidRPr="00E6516F">
        <w:tab/>
        <w:t>Test description</w:t>
      </w:r>
      <w:bookmarkEnd w:id="1070"/>
      <w:bookmarkEnd w:id="1071"/>
      <w:bookmarkEnd w:id="1072"/>
    </w:p>
    <w:p w14:paraId="49B0BE72" w14:textId="77777777" w:rsidR="0071087C" w:rsidRPr="00E6516F" w:rsidRDefault="0071087C" w:rsidP="0071087C">
      <w:pPr>
        <w:pStyle w:val="H6"/>
      </w:pPr>
      <w:bookmarkStart w:id="1073" w:name="_Toc52782453"/>
      <w:bookmarkStart w:id="1074" w:name="_Toc52783064"/>
      <w:bookmarkStart w:id="1075" w:name="_Toc59042933"/>
      <w:r w:rsidRPr="00E6516F">
        <w:t>6.2.9.3.1</w:t>
      </w:r>
      <w:r w:rsidRPr="00E6516F">
        <w:tab/>
        <w:t>Pre-test conditions</w:t>
      </w:r>
      <w:bookmarkEnd w:id="1073"/>
      <w:bookmarkEnd w:id="1074"/>
      <w:bookmarkEnd w:id="1075"/>
    </w:p>
    <w:p w14:paraId="1C86EFDC" w14:textId="77777777" w:rsidR="0071087C" w:rsidRPr="00E6516F" w:rsidRDefault="0071087C" w:rsidP="0071087C">
      <w:pPr>
        <w:pStyle w:val="H6"/>
      </w:pPr>
      <w:r w:rsidRPr="00E6516F">
        <w:t>System Simulator:</w:t>
      </w:r>
    </w:p>
    <w:p w14:paraId="7FAC9998" w14:textId="77777777" w:rsidR="0071087C" w:rsidRPr="00E6516F" w:rsidRDefault="0071087C" w:rsidP="0071087C">
      <w:pPr>
        <w:pStyle w:val="B10"/>
      </w:pPr>
      <w:r w:rsidRPr="00E6516F">
        <w:t>-</w:t>
      </w:r>
      <w:r w:rsidRPr="00E6516F">
        <w:tab/>
        <w:t>SS (MCDATA Server)</w:t>
      </w:r>
    </w:p>
    <w:p w14:paraId="1B8D51C9"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7873F59" w14:textId="77777777" w:rsidR="0071087C" w:rsidRPr="00E6516F" w:rsidRDefault="0071087C" w:rsidP="0071087C">
      <w:pPr>
        <w:pStyle w:val="H6"/>
      </w:pPr>
      <w:r w:rsidRPr="00E6516F">
        <w:t>IUT:</w:t>
      </w:r>
    </w:p>
    <w:p w14:paraId="3A95FD11" w14:textId="77777777" w:rsidR="0071087C" w:rsidRPr="00E6516F" w:rsidRDefault="0071087C" w:rsidP="0071087C">
      <w:pPr>
        <w:pStyle w:val="B10"/>
      </w:pPr>
      <w:r w:rsidRPr="00E6516F">
        <w:t>-</w:t>
      </w:r>
      <w:r w:rsidRPr="00E6516F">
        <w:tab/>
        <w:t>UE (MCDATA Client)</w:t>
      </w:r>
    </w:p>
    <w:p w14:paraId="271A56CF" w14:textId="77777777" w:rsidR="0071087C" w:rsidRPr="00E6516F" w:rsidRDefault="0071087C" w:rsidP="0071087C">
      <w:pPr>
        <w:pStyle w:val="B10"/>
      </w:pPr>
      <w:r w:rsidRPr="00E6516F">
        <w:t>-</w:t>
      </w:r>
      <w:r w:rsidRPr="00E6516F">
        <w:tab/>
        <w:t>The test USIM set as defined in TS 36.579-1 [2], subclause 5.5.10 is inserted.</w:t>
      </w:r>
    </w:p>
    <w:p w14:paraId="388110AD" w14:textId="77777777" w:rsidR="0071087C" w:rsidRPr="00E6516F" w:rsidRDefault="0071087C" w:rsidP="0071087C">
      <w:pPr>
        <w:pStyle w:val="B10"/>
      </w:pPr>
      <w:r w:rsidRPr="00E6516F">
        <w:t>-</w:t>
      </w:r>
      <w:r w:rsidRPr="00E6516F">
        <w:tab/>
        <w:t>Test File 1 for CO FD as specified in annex A.2.1 is available at the UE for upload.</w:t>
      </w:r>
    </w:p>
    <w:p w14:paraId="050139FB" w14:textId="77777777" w:rsidR="0071087C" w:rsidRPr="00E6516F" w:rsidRDefault="0071087C" w:rsidP="0071087C">
      <w:pPr>
        <w:pStyle w:val="H6"/>
      </w:pPr>
      <w:r w:rsidRPr="00E6516F">
        <w:t>Preamble:</w:t>
      </w:r>
    </w:p>
    <w:p w14:paraId="1B1A0FB4"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51D924BC"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126330EB" w14:textId="77777777" w:rsidR="0071087C" w:rsidRPr="00E6516F" w:rsidRDefault="0071087C" w:rsidP="0071087C">
      <w:pPr>
        <w:pStyle w:val="B10"/>
      </w:pPr>
      <w:r w:rsidRPr="00E6516F">
        <w:t>-</w:t>
      </w:r>
      <w:r w:rsidRPr="00E6516F">
        <w:tab/>
        <w:t>UE States at the end of the preamble</w:t>
      </w:r>
    </w:p>
    <w:p w14:paraId="02585B13" w14:textId="77777777" w:rsidR="0071087C" w:rsidRPr="00E6516F" w:rsidRDefault="0071087C" w:rsidP="0071087C">
      <w:pPr>
        <w:pStyle w:val="B2"/>
      </w:pPr>
      <w:r w:rsidRPr="00E6516F">
        <w:t>-</w:t>
      </w:r>
      <w:r w:rsidRPr="00E6516F">
        <w:tab/>
        <w:t>The UE is in E-UTRA Registered, Idle Mode state.</w:t>
      </w:r>
    </w:p>
    <w:p w14:paraId="12AAA81E"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380053EE" w14:textId="77777777" w:rsidR="0071087C" w:rsidRPr="00E6516F" w:rsidRDefault="0071087C" w:rsidP="0071087C">
      <w:pPr>
        <w:pStyle w:val="H6"/>
      </w:pPr>
      <w:bookmarkStart w:id="1076" w:name="_Toc52782454"/>
      <w:bookmarkStart w:id="1077" w:name="_Toc52783065"/>
      <w:bookmarkStart w:id="1078" w:name="_Toc59042934"/>
      <w:r w:rsidRPr="00E6516F">
        <w:t>6.2.9.3.2</w:t>
      </w:r>
      <w:r w:rsidRPr="00E6516F">
        <w:tab/>
        <w:t>Test procedure sequence</w:t>
      </w:r>
      <w:bookmarkEnd w:id="1076"/>
      <w:bookmarkEnd w:id="1077"/>
      <w:bookmarkEnd w:id="1078"/>
    </w:p>
    <w:p w14:paraId="7FA09172" w14:textId="77777777" w:rsidR="0071087C" w:rsidRPr="00E6516F" w:rsidRDefault="0071087C" w:rsidP="0071087C">
      <w:pPr>
        <w:pStyle w:val="TH"/>
      </w:pPr>
      <w:r w:rsidRPr="00E6516F">
        <w:t>Table 6.2.9.3.2-1: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E6516F" w14:paraId="305D34D9" w14:textId="77777777" w:rsidTr="00174677">
        <w:tc>
          <w:tcPr>
            <w:tcW w:w="648" w:type="dxa"/>
            <w:tcBorders>
              <w:bottom w:val="nil"/>
            </w:tcBorders>
          </w:tcPr>
          <w:p w14:paraId="4DF8C743" w14:textId="77777777" w:rsidR="0071087C" w:rsidRPr="00E6516F" w:rsidRDefault="0071087C" w:rsidP="00174677">
            <w:pPr>
              <w:pStyle w:val="TAH"/>
            </w:pPr>
            <w:r w:rsidRPr="00E6516F">
              <w:t>St</w:t>
            </w:r>
          </w:p>
        </w:tc>
        <w:tc>
          <w:tcPr>
            <w:tcW w:w="3969" w:type="dxa"/>
            <w:tcBorders>
              <w:bottom w:val="nil"/>
            </w:tcBorders>
          </w:tcPr>
          <w:p w14:paraId="5C013120" w14:textId="77777777" w:rsidR="0071087C" w:rsidRPr="00E6516F" w:rsidRDefault="0071087C" w:rsidP="00174677">
            <w:pPr>
              <w:pStyle w:val="TAH"/>
            </w:pPr>
            <w:r w:rsidRPr="00E6516F">
              <w:t>Procedure</w:t>
            </w:r>
          </w:p>
        </w:tc>
        <w:tc>
          <w:tcPr>
            <w:tcW w:w="3686" w:type="dxa"/>
            <w:gridSpan w:val="2"/>
          </w:tcPr>
          <w:p w14:paraId="34C68605" w14:textId="77777777" w:rsidR="0071087C" w:rsidRPr="00E6516F" w:rsidRDefault="0071087C" w:rsidP="00174677">
            <w:pPr>
              <w:pStyle w:val="TAH"/>
            </w:pPr>
            <w:r w:rsidRPr="00E6516F">
              <w:t>Message Sequence</w:t>
            </w:r>
          </w:p>
        </w:tc>
        <w:tc>
          <w:tcPr>
            <w:tcW w:w="567" w:type="dxa"/>
            <w:tcBorders>
              <w:bottom w:val="nil"/>
            </w:tcBorders>
          </w:tcPr>
          <w:p w14:paraId="3F104F26" w14:textId="77777777" w:rsidR="0071087C" w:rsidRPr="00E6516F" w:rsidRDefault="0071087C" w:rsidP="00174677">
            <w:pPr>
              <w:pStyle w:val="TAH"/>
            </w:pPr>
            <w:r w:rsidRPr="00E6516F">
              <w:t>TP</w:t>
            </w:r>
          </w:p>
        </w:tc>
        <w:tc>
          <w:tcPr>
            <w:tcW w:w="892" w:type="dxa"/>
            <w:tcBorders>
              <w:bottom w:val="nil"/>
            </w:tcBorders>
          </w:tcPr>
          <w:p w14:paraId="6FB93CC5" w14:textId="77777777" w:rsidR="0071087C" w:rsidRPr="00E6516F" w:rsidRDefault="0071087C" w:rsidP="00174677">
            <w:pPr>
              <w:pStyle w:val="TAH"/>
            </w:pPr>
            <w:r w:rsidRPr="00E6516F">
              <w:t>Verdict</w:t>
            </w:r>
          </w:p>
        </w:tc>
      </w:tr>
      <w:tr w:rsidR="0071087C" w:rsidRPr="00E6516F" w14:paraId="4F49DFA7" w14:textId="77777777" w:rsidTr="00174677">
        <w:tc>
          <w:tcPr>
            <w:tcW w:w="648" w:type="dxa"/>
            <w:tcBorders>
              <w:top w:val="nil"/>
            </w:tcBorders>
          </w:tcPr>
          <w:p w14:paraId="02C1363D" w14:textId="77777777" w:rsidR="0071087C" w:rsidRPr="00E6516F" w:rsidRDefault="0071087C" w:rsidP="00174677">
            <w:pPr>
              <w:pStyle w:val="TAH"/>
            </w:pPr>
          </w:p>
        </w:tc>
        <w:tc>
          <w:tcPr>
            <w:tcW w:w="3969" w:type="dxa"/>
            <w:tcBorders>
              <w:top w:val="nil"/>
            </w:tcBorders>
          </w:tcPr>
          <w:p w14:paraId="494A67A0" w14:textId="77777777" w:rsidR="0071087C" w:rsidRPr="00E6516F" w:rsidRDefault="0071087C" w:rsidP="00174677">
            <w:pPr>
              <w:pStyle w:val="TAH"/>
            </w:pPr>
          </w:p>
        </w:tc>
        <w:tc>
          <w:tcPr>
            <w:tcW w:w="709" w:type="dxa"/>
          </w:tcPr>
          <w:p w14:paraId="46763813" w14:textId="77777777" w:rsidR="0071087C" w:rsidRPr="00E6516F" w:rsidRDefault="0071087C" w:rsidP="00174677">
            <w:pPr>
              <w:pStyle w:val="TAH"/>
            </w:pPr>
            <w:r w:rsidRPr="00E6516F">
              <w:t>U - S</w:t>
            </w:r>
          </w:p>
        </w:tc>
        <w:tc>
          <w:tcPr>
            <w:tcW w:w="2977" w:type="dxa"/>
          </w:tcPr>
          <w:p w14:paraId="4051FE4E" w14:textId="77777777" w:rsidR="0071087C" w:rsidRPr="00E6516F" w:rsidRDefault="0071087C" w:rsidP="00174677">
            <w:pPr>
              <w:pStyle w:val="TAH"/>
            </w:pPr>
            <w:r w:rsidRPr="00E6516F">
              <w:t>Message</w:t>
            </w:r>
          </w:p>
        </w:tc>
        <w:tc>
          <w:tcPr>
            <w:tcW w:w="567" w:type="dxa"/>
            <w:tcBorders>
              <w:top w:val="nil"/>
            </w:tcBorders>
          </w:tcPr>
          <w:p w14:paraId="2495C22A" w14:textId="77777777" w:rsidR="0071087C" w:rsidRPr="00E6516F" w:rsidRDefault="0071087C" w:rsidP="00174677">
            <w:pPr>
              <w:pStyle w:val="TAH"/>
            </w:pPr>
          </w:p>
        </w:tc>
        <w:tc>
          <w:tcPr>
            <w:tcW w:w="892" w:type="dxa"/>
            <w:tcBorders>
              <w:top w:val="nil"/>
            </w:tcBorders>
          </w:tcPr>
          <w:p w14:paraId="20469835" w14:textId="77777777" w:rsidR="0071087C" w:rsidRPr="00E6516F" w:rsidRDefault="0071087C" w:rsidP="00174677">
            <w:pPr>
              <w:pStyle w:val="TAH"/>
            </w:pPr>
          </w:p>
        </w:tc>
      </w:tr>
      <w:tr w:rsidR="0071087C" w:rsidRPr="00E6516F" w14:paraId="1F77FD56" w14:textId="77777777" w:rsidTr="00174677">
        <w:tc>
          <w:tcPr>
            <w:tcW w:w="648" w:type="dxa"/>
            <w:shd w:val="clear" w:color="auto" w:fill="auto"/>
          </w:tcPr>
          <w:p w14:paraId="62034A86" w14:textId="77777777" w:rsidR="0071087C" w:rsidRPr="00E6516F" w:rsidRDefault="0071087C" w:rsidP="00174677">
            <w:pPr>
              <w:pStyle w:val="TAC"/>
            </w:pPr>
            <w:r w:rsidRPr="00E6516F">
              <w:t>1</w:t>
            </w:r>
          </w:p>
        </w:tc>
        <w:tc>
          <w:tcPr>
            <w:tcW w:w="3969" w:type="dxa"/>
            <w:shd w:val="clear" w:color="auto" w:fill="auto"/>
          </w:tcPr>
          <w:p w14:paraId="334EE3C7" w14:textId="77777777" w:rsidR="0071087C" w:rsidRPr="00E6516F" w:rsidRDefault="0071087C" w:rsidP="00174677">
            <w:pPr>
              <w:pStyle w:val="TAL"/>
            </w:pPr>
            <w:r w:rsidRPr="00E6516F">
              <w:t>Make the MCDATA User request to send test file 1 for CO one-to-one FD over media plane with disposition notification type "FILE DOWNLOAD COMPLETED UPDATE".</w:t>
            </w:r>
          </w:p>
          <w:p w14:paraId="74850EC0" w14:textId="77777777" w:rsidR="0071087C" w:rsidRPr="00E6516F" w:rsidRDefault="0071087C" w:rsidP="00174677">
            <w:pPr>
              <w:pStyle w:val="TAL"/>
            </w:pPr>
            <w:r w:rsidRPr="00E6516F">
              <w:t>(NOTE 1, NOTE 2)</w:t>
            </w:r>
          </w:p>
        </w:tc>
        <w:tc>
          <w:tcPr>
            <w:tcW w:w="709" w:type="dxa"/>
            <w:shd w:val="clear" w:color="auto" w:fill="auto"/>
          </w:tcPr>
          <w:p w14:paraId="2F93C434" w14:textId="77777777" w:rsidR="0071087C" w:rsidRPr="00E6516F" w:rsidRDefault="0071087C" w:rsidP="00174677">
            <w:pPr>
              <w:pStyle w:val="TAC"/>
            </w:pPr>
            <w:r w:rsidRPr="00E6516F">
              <w:t>-</w:t>
            </w:r>
          </w:p>
        </w:tc>
        <w:tc>
          <w:tcPr>
            <w:tcW w:w="2977" w:type="dxa"/>
            <w:shd w:val="clear" w:color="auto" w:fill="auto"/>
          </w:tcPr>
          <w:p w14:paraId="52DABA75" w14:textId="77777777" w:rsidR="0071087C" w:rsidRPr="00E6516F" w:rsidRDefault="0071087C" w:rsidP="00174677">
            <w:pPr>
              <w:pStyle w:val="TAL"/>
            </w:pPr>
            <w:r w:rsidRPr="00E6516F">
              <w:t>-</w:t>
            </w:r>
          </w:p>
        </w:tc>
        <w:tc>
          <w:tcPr>
            <w:tcW w:w="567" w:type="dxa"/>
            <w:shd w:val="clear" w:color="auto" w:fill="auto"/>
          </w:tcPr>
          <w:p w14:paraId="2C3003DB" w14:textId="77777777" w:rsidR="0071087C" w:rsidRPr="00E6516F" w:rsidRDefault="0071087C" w:rsidP="00174677">
            <w:pPr>
              <w:pStyle w:val="TAC"/>
            </w:pPr>
            <w:r w:rsidRPr="00E6516F">
              <w:t>-</w:t>
            </w:r>
          </w:p>
        </w:tc>
        <w:tc>
          <w:tcPr>
            <w:tcW w:w="892" w:type="dxa"/>
            <w:shd w:val="clear" w:color="auto" w:fill="auto"/>
          </w:tcPr>
          <w:p w14:paraId="4910AADF" w14:textId="77777777" w:rsidR="0071087C" w:rsidRPr="00E6516F" w:rsidRDefault="0071087C" w:rsidP="00174677">
            <w:pPr>
              <w:pStyle w:val="TAC"/>
            </w:pPr>
            <w:r w:rsidRPr="00E6516F">
              <w:t>-</w:t>
            </w:r>
          </w:p>
        </w:tc>
      </w:tr>
      <w:tr w:rsidR="0071087C" w:rsidRPr="00E6516F" w:rsidDel="007954B1" w14:paraId="55940304" w14:textId="77777777" w:rsidTr="00174677">
        <w:tc>
          <w:tcPr>
            <w:tcW w:w="648" w:type="dxa"/>
            <w:shd w:val="clear" w:color="auto" w:fill="auto"/>
          </w:tcPr>
          <w:p w14:paraId="3651BEEC" w14:textId="77777777" w:rsidR="0071087C" w:rsidRPr="00E6516F" w:rsidDel="007954B1" w:rsidRDefault="0071087C" w:rsidP="00174677">
            <w:pPr>
              <w:pStyle w:val="TAC"/>
              <w:rPr>
                <w:rFonts w:cs="Arial"/>
              </w:rPr>
            </w:pPr>
            <w:r w:rsidRPr="00E6516F">
              <w:t>2</w:t>
            </w:r>
          </w:p>
        </w:tc>
        <w:tc>
          <w:tcPr>
            <w:tcW w:w="3969" w:type="dxa"/>
            <w:shd w:val="clear" w:color="auto" w:fill="auto"/>
          </w:tcPr>
          <w:p w14:paraId="79163DCC" w14:textId="77777777" w:rsidR="0071087C" w:rsidRPr="00E6516F" w:rsidDel="007954B1" w:rsidRDefault="0071087C" w:rsidP="00174677">
            <w:pPr>
              <w:pStyle w:val="TAL"/>
            </w:pPr>
            <w:r w:rsidRPr="00E6516F">
              <w:t xml:space="preserve">Check: Does the UE (MCData Client) perform the procedure for </w:t>
            </w:r>
            <w:r w:rsidRPr="00E6516F">
              <w:rPr>
                <w:b/>
                <w:bCs/>
              </w:rPr>
              <w:t xml:space="preserve">CO MCData Call Establishment </w:t>
            </w:r>
            <w:r w:rsidRPr="00E6516F">
              <w:t>specified in TS 36.579-1 [2] Table 5.3C.2.3-1?</w:t>
            </w:r>
          </w:p>
        </w:tc>
        <w:tc>
          <w:tcPr>
            <w:tcW w:w="709" w:type="dxa"/>
            <w:shd w:val="clear" w:color="auto" w:fill="auto"/>
          </w:tcPr>
          <w:p w14:paraId="654DA1AF" w14:textId="77777777" w:rsidR="0071087C" w:rsidRPr="00E6516F" w:rsidDel="007954B1" w:rsidRDefault="0071087C" w:rsidP="00174677">
            <w:pPr>
              <w:pStyle w:val="TAC"/>
            </w:pPr>
            <w:r w:rsidRPr="00E6516F">
              <w:t>-</w:t>
            </w:r>
          </w:p>
        </w:tc>
        <w:tc>
          <w:tcPr>
            <w:tcW w:w="2977" w:type="dxa"/>
            <w:shd w:val="clear" w:color="auto" w:fill="auto"/>
          </w:tcPr>
          <w:p w14:paraId="6E40AA09" w14:textId="77777777" w:rsidR="0071087C" w:rsidRPr="00E6516F" w:rsidDel="007954B1" w:rsidRDefault="0071087C" w:rsidP="00174677">
            <w:pPr>
              <w:pStyle w:val="TAL"/>
            </w:pPr>
            <w:r w:rsidRPr="00E6516F">
              <w:t>-</w:t>
            </w:r>
          </w:p>
        </w:tc>
        <w:tc>
          <w:tcPr>
            <w:tcW w:w="567" w:type="dxa"/>
            <w:shd w:val="clear" w:color="auto" w:fill="auto"/>
          </w:tcPr>
          <w:p w14:paraId="41C817F3" w14:textId="77777777" w:rsidR="0071087C" w:rsidRPr="00E6516F" w:rsidDel="007954B1" w:rsidRDefault="0071087C" w:rsidP="00174677">
            <w:pPr>
              <w:pStyle w:val="TAC"/>
            </w:pPr>
            <w:r w:rsidRPr="00E6516F">
              <w:t>1,2</w:t>
            </w:r>
          </w:p>
        </w:tc>
        <w:tc>
          <w:tcPr>
            <w:tcW w:w="892" w:type="dxa"/>
            <w:shd w:val="clear" w:color="auto" w:fill="auto"/>
          </w:tcPr>
          <w:p w14:paraId="344BA8B5" w14:textId="77777777" w:rsidR="0071087C" w:rsidRPr="00E6516F" w:rsidDel="007954B1" w:rsidRDefault="0071087C" w:rsidP="00174677">
            <w:pPr>
              <w:pStyle w:val="TAC"/>
            </w:pPr>
            <w:r w:rsidRPr="00E6516F">
              <w:t>P</w:t>
            </w:r>
          </w:p>
        </w:tc>
      </w:tr>
      <w:tr w:rsidR="0071087C" w:rsidRPr="00E6516F" w:rsidDel="007954B1" w14:paraId="41BC0C6A" w14:textId="77777777" w:rsidTr="00174677">
        <w:tc>
          <w:tcPr>
            <w:tcW w:w="648" w:type="dxa"/>
            <w:shd w:val="clear" w:color="auto" w:fill="auto"/>
          </w:tcPr>
          <w:p w14:paraId="2A44936F" w14:textId="77777777" w:rsidR="0071087C" w:rsidRPr="00E6516F" w:rsidDel="007954B1" w:rsidRDefault="0071087C" w:rsidP="00174677">
            <w:pPr>
              <w:pStyle w:val="TAC"/>
              <w:rPr>
                <w:rFonts w:cs="Arial"/>
              </w:rPr>
            </w:pPr>
            <w:r w:rsidRPr="00E6516F">
              <w:t>3-6</w:t>
            </w:r>
          </w:p>
        </w:tc>
        <w:tc>
          <w:tcPr>
            <w:tcW w:w="3969" w:type="dxa"/>
            <w:shd w:val="clear" w:color="auto" w:fill="auto"/>
          </w:tcPr>
          <w:p w14:paraId="23D8E124" w14:textId="77777777" w:rsidR="0071087C" w:rsidRPr="00E6516F" w:rsidDel="007954B1" w:rsidRDefault="0071087C" w:rsidP="00174677">
            <w:pPr>
              <w:pStyle w:val="TAL"/>
            </w:pPr>
            <w:r w:rsidRPr="00E6516F">
              <w:t>Void</w:t>
            </w:r>
          </w:p>
        </w:tc>
        <w:tc>
          <w:tcPr>
            <w:tcW w:w="709" w:type="dxa"/>
            <w:shd w:val="clear" w:color="auto" w:fill="auto"/>
          </w:tcPr>
          <w:p w14:paraId="5241F76C" w14:textId="77777777" w:rsidR="0071087C" w:rsidRPr="00E6516F" w:rsidDel="007954B1" w:rsidRDefault="0071087C" w:rsidP="00174677">
            <w:pPr>
              <w:pStyle w:val="TAC"/>
            </w:pPr>
            <w:r w:rsidRPr="00E6516F">
              <w:t>-</w:t>
            </w:r>
          </w:p>
        </w:tc>
        <w:tc>
          <w:tcPr>
            <w:tcW w:w="2977" w:type="dxa"/>
            <w:shd w:val="clear" w:color="auto" w:fill="auto"/>
          </w:tcPr>
          <w:p w14:paraId="47BDBFCD" w14:textId="77777777" w:rsidR="0071087C" w:rsidRPr="00E6516F" w:rsidDel="007954B1" w:rsidRDefault="0071087C" w:rsidP="00174677">
            <w:pPr>
              <w:pStyle w:val="TAL"/>
            </w:pPr>
            <w:r w:rsidRPr="00E6516F">
              <w:t>-</w:t>
            </w:r>
          </w:p>
        </w:tc>
        <w:tc>
          <w:tcPr>
            <w:tcW w:w="567" w:type="dxa"/>
            <w:shd w:val="clear" w:color="auto" w:fill="auto"/>
          </w:tcPr>
          <w:p w14:paraId="557405F2" w14:textId="77777777" w:rsidR="0071087C" w:rsidRPr="00E6516F" w:rsidDel="007954B1" w:rsidRDefault="0071087C" w:rsidP="00174677">
            <w:pPr>
              <w:pStyle w:val="TAC"/>
            </w:pPr>
            <w:r w:rsidRPr="00E6516F">
              <w:t>-</w:t>
            </w:r>
          </w:p>
        </w:tc>
        <w:tc>
          <w:tcPr>
            <w:tcW w:w="892" w:type="dxa"/>
            <w:shd w:val="clear" w:color="auto" w:fill="auto"/>
          </w:tcPr>
          <w:p w14:paraId="5F14F306" w14:textId="77777777" w:rsidR="0071087C" w:rsidRPr="00E6516F" w:rsidDel="007954B1" w:rsidRDefault="0071087C" w:rsidP="00174677">
            <w:pPr>
              <w:pStyle w:val="TAC"/>
            </w:pPr>
            <w:r w:rsidRPr="00E6516F">
              <w:t>-</w:t>
            </w:r>
          </w:p>
        </w:tc>
      </w:tr>
      <w:tr w:rsidR="0071087C" w:rsidRPr="00E6516F" w:rsidDel="007954B1" w14:paraId="4D66E612" w14:textId="77777777" w:rsidTr="00174677">
        <w:tc>
          <w:tcPr>
            <w:tcW w:w="648" w:type="dxa"/>
            <w:shd w:val="clear" w:color="auto" w:fill="auto"/>
          </w:tcPr>
          <w:p w14:paraId="1A6C7A01" w14:textId="77777777" w:rsidR="0071087C" w:rsidRPr="00E6516F" w:rsidDel="007954B1" w:rsidRDefault="0071087C" w:rsidP="00174677">
            <w:pPr>
              <w:pStyle w:val="TAC"/>
            </w:pPr>
            <w:r w:rsidRPr="00E6516F">
              <w:t>7</w:t>
            </w:r>
          </w:p>
        </w:tc>
        <w:tc>
          <w:tcPr>
            <w:tcW w:w="3969" w:type="dxa"/>
            <w:shd w:val="clear" w:color="auto" w:fill="auto"/>
          </w:tcPr>
          <w:p w14:paraId="4E913727" w14:textId="77777777" w:rsidR="0071087C" w:rsidRPr="00E6516F" w:rsidDel="007954B1" w:rsidRDefault="0071087C" w:rsidP="00174677">
            <w:pPr>
              <w:pStyle w:val="TAL"/>
            </w:pPr>
            <w:r w:rsidRPr="00E6516F">
              <w:t xml:space="preserve">Check: Does the UE (MCData Client) perform the procedure for </w:t>
            </w:r>
            <w:r w:rsidRPr="00E6516F">
              <w:rPr>
                <w:b/>
                <w:bCs/>
              </w:rPr>
              <w:t xml:space="preserve">CO MSRP message transfer </w:t>
            </w:r>
            <w:r w:rsidRPr="00E6516F">
              <w:t xml:space="preserve">specified in TS 36.579-1 [2] Table 5.3C.4.3-1 </w:t>
            </w:r>
            <w:r w:rsidRPr="00E6516F">
              <w:rPr>
                <w:b/>
                <w:bCs/>
              </w:rPr>
              <w:t>to send an FD message containing test file 1 for CO FD</w:t>
            </w:r>
            <w:r w:rsidRPr="00E6516F">
              <w:t>?</w:t>
            </w:r>
          </w:p>
        </w:tc>
        <w:tc>
          <w:tcPr>
            <w:tcW w:w="709" w:type="dxa"/>
            <w:shd w:val="clear" w:color="auto" w:fill="auto"/>
          </w:tcPr>
          <w:p w14:paraId="33FDB540" w14:textId="77777777" w:rsidR="0071087C" w:rsidRPr="00E6516F" w:rsidDel="007954B1" w:rsidRDefault="0071087C" w:rsidP="00174677">
            <w:pPr>
              <w:pStyle w:val="TAC"/>
            </w:pPr>
            <w:r w:rsidRPr="00E6516F">
              <w:t>-</w:t>
            </w:r>
          </w:p>
        </w:tc>
        <w:tc>
          <w:tcPr>
            <w:tcW w:w="2977" w:type="dxa"/>
            <w:shd w:val="clear" w:color="auto" w:fill="auto"/>
          </w:tcPr>
          <w:p w14:paraId="271F292D" w14:textId="77777777" w:rsidR="0071087C" w:rsidRPr="00E6516F" w:rsidDel="007954B1" w:rsidRDefault="0071087C" w:rsidP="00174677">
            <w:pPr>
              <w:pStyle w:val="TAL"/>
            </w:pPr>
            <w:r w:rsidRPr="00E6516F">
              <w:t>-</w:t>
            </w:r>
          </w:p>
        </w:tc>
        <w:tc>
          <w:tcPr>
            <w:tcW w:w="567" w:type="dxa"/>
            <w:shd w:val="clear" w:color="auto" w:fill="auto"/>
          </w:tcPr>
          <w:p w14:paraId="717B5D6A" w14:textId="77777777" w:rsidR="0071087C" w:rsidRPr="00E6516F" w:rsidDel="007954B1" w:rsidRDefault="0071087C" w:rsidP="00174677">
            <w:pPr>
              <w:pStyle w:val="TAC"/>
            </w:pPr>
            <w:r w:rsidRPr="00E6516F">
              <w:t>2</w:t>
            </w:r>
          </w:p>
        </w:tc>
        <w:tc>
          <w:tcPr>
            <w:tcW w:w="892" w:type="dxa"/>
            <w:shd w:val="clear" w:color="auto" w:fill="auto"/>
          </w:tcPr>
          <w:p w14:paraId="24BBA2F2" w14:textId="77777777" w:rsidR="0071087C" w:rsidRPr="00E6516F" w:rsidDel="007954B1" w:rsidRDefault="0071087C" w:rsidP="00174677">
            <w:pPr>
              <w:pStyle w:val="TAC"/>
            </w:pPr>
            <w:r w:rsidRPr="00E6516F">
              <w:t>P</w:t>
            </w:r>
          </w:p>
        </w:tc>
      </w:tr>
      <w:tr w:rsidR="0071087C" w:rsidRPr="00E6516F" w14:paraId="193DB8DE" w14:textId="77777777" w:rsidTr="00174677">
        <w:tc>
          <w:tcPr>
            <w:tcW w:w="649" w:type="dxa"/>
            <w:shd w:val="clear" w:color="auto" w:fill="auto"/>
          </w:tcPr>
          <w:p w14:paraId="7F95174D" w14:textId="77777777" w:rsidR="0071087C" w:rsidRPr="00E6516F" w:rsidRDefault="0071087C" w:rsidP="00174677">
            <w:pPr>
              <w:pStyle w:val="TAC"/>
            </w:pPr>
            <w:r w:rsidRPr="00E6516F">
              <w:t>7A</w:t>
            </w:r>
          </w:p>
        </w:tc>
        <w:tc>
          <w:tcPr>
            <w:tcW w:w="3970" w:type="dxa"/>
            <w:shd w:val="clear" w:color="auto" w:fill="auto"/>
          </w:tcPr>
          <w:p w14:paraId="15ABF237" w14:textId="77777777" w:rsidR="0071087C" w:rsidRPr="00E6516F" w:rsidRDefault="0071087C" w:rsidP="00174677">
            <w:pPr>
              <w:pStyle w:val="TAL"/>
            </w:pPr>
            <w:r w:rsidRPr="00E6516F">
              <w:t>Check: Is the content of the transferred file the same as specified in annex A.2.1?</w:t>
            </w:r>
          </w:p>
        </w:tc>
        <w:tc>
          <w:tcPr>
            <w:tcW w:w="709" w:type="dxa"/>
            <w:shd w:val="clear" w:color="auto" w:fill="auto"/>
          </w:tcPr>
          <w:p w14:paraId="0077EA99" w14:textId="77777777" w:rsidR="0071087C" w:rsidRPr="00E6516F" w:rsidRDefault="0071087C" w:rsidP="00174677">
            <w:pPr>
              <w:pStyle w:val="TAC"/>
            </w:pPr>
            <w:r w:rsidRPr="00E6516F">
              <w:t>-</w:t>
            </w:r>
          </w:p>
        </w:tc>
        <w:tc>
          <w:tcPr>
            <w:tcW w:w="2978" w:type="dxa"/>
            <w:shd w:val="clear" w:color="auto" w:fill="auto"/>
          </w:tcPr>
          <w:p w14:paraId="136F8F0E" w14:textId="77777777" w:rsidR="0071087C" w:rsidRPr="00E6516F" w:rsidRDefault="0071087C" w:rsidP="00174677">
            <w:pPr>
              <w:pStyle w:val="TAL"/>
            </w:pPr>
            <w:r w:rsidRPr="00E6516F">
              <w:t>-</w:t>
            </w:r>
          </w:p>
        </w:tc>
        <w:tc>
          <w:tcPr>
            <w:tcW w:w="567" w:type="dxa"/>
            <w:shd w:val="clear" w:color="auto" w:fill="auto"/>
          </w:tcPr>
          <w:p w14:paraId="39CFCAA7" w14:textId="77777777" w:rsidR="0071087C" w:rsidRPr="00E6516F" w:rsidRDefault="0071087C" w:rsidP="00174677">
            <w:pPr>
              <w:pStyle w:val="TAC"/>
            </w:pPr>
            <w:r w:rsidRPr="00E6516F">
              <w:t>2</w:t>
            </w:r>
          </w:p>
        </w:tc>
        <w:tc>
          <w:tcPr>
            <w:tcW w:w="892" w:type="dxa"/>
            <w:shd w:val="clear" w:color="auto" w:fill="auto"/>
          </w:tcPr>
          <w:p w14:paraId="739E4158" w14:textId="77777777" w:rsidR="0071087C" w:rsidRPr="00E6516F" w:rsidRDefault="0071087C" w:rsidP="00174677">
            <w:pPr>
              <w:pStyle w:val="TAC"/>
            </w:pPr>
            <w:r w:rsidRPr="00E6516F">
              <w:t>P</w:t>
            </w:r>
          </w:p>
        </w:tc>
      </w:tr>
      <w:tr w:rsidR="0071087C" w:rsidRPr="00E6516F" w:rsidDel="007954B1" w14:paraId="41A79411" w14:textId="77777777" w:rsidTr="00174677">
        <w:tc>
          <w:tcPr>
            <w:tcW w:w="648" w:type="dxa"/>
            <w:shd w:val="clear" w:color="auto" w:fill="auto"/>
          </w:tcPr>
          <w:p w14:paraId="71D326A5" w14:textId="77777777" w:rsidR="0071087C" w:rsidRPr="00E6516F" w:rsidDel="007954B1" w:rsidRDefault="0071087C" w:rsidP="00174677">
            <w:pPr>
              <w:pStyle w:val="TAC"/>
            </w:pPr>
            <w:r w:rsidRPr="00E6516F">
              <w:rPr>
                <w:rFonts w:cs="Arial"/>
              </w:rPr>
              <w:t>8</w:t>
            </w:r>
          </w:p>
        </w:tc>
        <w:tc>
          <w:tcPr>
            <w:tcW w:w="3969" w:type="dxa"/>
            <w:shd w:val="clear" w:color="auto" w:fill="auto"/>
          </w:tcPr>
          <w:p w14:paraId="4C7E8898" w14:textId="77777777" w:rsidR="0071087C" w:rsidRPr="00E6516F" w:rsidDel="007954B1" w:rsidRDefault="0071087C" w:rsidP="00174677">
            <w:pPr>
              <w:pStyle w:val="TAL"/>
            </w:pPr>
            <w:r w:rsidRPr="00E6516F">
              <w:t xml:space="preserve">Check: Does the UE (MCData Client) perform the procedure for </w:t>
            </w:r>
            <w:r w:rsidRPr="00E6516F">
              <w:rPr>
                <w:b/>
                <w:bCs/>
              </w:rPr>
              <w:t>CO MCData call release</w:t>
            </w:r>
            <w:r w:rsidRPr="00E6516F">
              <w:t xml:space="preserve"> specified in TS 36.579-1 [2] Table 5.3C.6.3-1?</w:t>
            </w:r>
          </w:p>
        </w:tc>
        <w:tc>
          <w:tcPr>
            <w:tcW w:w="709" w:type="dxa"/>
            <w:shd w:val="clear" w:color="auto" w:fill="auto"/>
          </w:tcPr>
          <w:p w14:paraId="2D4B046A" w14:textId="77777777" w:rsidR="0071087C" w:rsidRPr="00E6516F" w:rsidDel="007954B1" w:rsidRDefault="0071087C" w:rsidP="00174677">
            <w:pPr>
              <w:pStyle w:val="TAC"/>
            </w:pPr>
            <w:r w:rsidRPr="00E6516F">
              <w:t>-</w:t>
            </w:r>
          </w:p>
        </w:tc>
        <w:tc>
          <w:tcPr>
            <w:tcW w:w="2977" w:type="dxa"/>
            <w:shd w:val="clear" w:color="auto" w:fill="auto"/>
          </w:tcPr>
          <w:p w14:paraId="31F51E24" w14:textId="77777777" w:rsidR="0071087C" w:rsidRPr="00E6516F" w:rsidDel="007954B1" w:rsidRDefault="0071087C" w:rsidP="00174677">
            <w:pPr>
              <w:pStyle w:val="TAL"/>
            </w:pPr>
            <w:r w:rsidRPr="00E6516F">
              <w:t>-</w:t>
            </w:r>
          </w:p>
        </w:tc>
        <w:tc>
          <w:tcPr>
            <w:tcW w:w="567" w:type="dxa"/>
            <w:shd w:val="clear" w:color="auto" w:fill="auto"/>
          </w:tcPr>
          <w:p w14:paraId="2392176F" w14:textId="77777777" w:rsidR="0071087C" w:rsidRPr="00E6516F" w:rsidDel="007954B1" w:rsidRDefault="0071087C" w:rsidP="00174677">
            <w:pPr>
              <w:pStyle w:val="TAC"/>
            </w:pPr>
            <w:r w:rsidRPr="00E6516F">
              <w:t>3</w:t>
            </w:r>
          </w:p>
        </w:tc>
        <w:tc>
          <w:tcPr>
            <w:tcW w:w="892" w:type="dxa"/>
            <w:shd w:val="clear" w:color="auto" w:fill="auto"/>
          </w:tcPr>
          <w:p w14:paraId="3699B453" w14:textId="77777777" w:rsidR="0071087C" w:rsidRPr="00E6516F" w:rsidDel="007954B1" w:rsidRDefault="0071087C" w:rsidP="00174677">
            <w:pPr>
              <w:pStyle w:val="TAC"/>
            </w:pPr>
            <w:r w:rsidRPr="00E6516F">
              <w:t>P</w:t>
            </w:r>
          </w:p>
        </w:tc>
      </w:tr>
      <w:tr w:rsidR="0071087C" w:rsidRPr="00E6516F" w:rsidDel="007954B1" w14:paraId="237987BE" w14:textId="77777777" w:rsidTr="00174677">
        <w:tc>
          <w:tcPr>
            <w:tcW w:w="648" w:type="dxa"/>
            <w:shd w:val="clear" w:color="auto" w:fill="auto"/>
          </w:tcPr>
          <w:p w14:paraId="54E827B1" w14:textId="77777777" w:rsidR="0071087C" w:rsidRPr="00E6516F" w:rsidDel="007954B1" w:rsidRDefault="0071087C" w:rsidP="00174677">
            <w:pPr>
              <w:pStyle w:val="TAC"/>
            </w:pPr>
            <w:r w:rsidRPr="00E6516F">
              <w:rPr>
                <w:rFonts w:cs="Arial"/>
              </w:rPr>
              <w:t>9</w:t>
            </w:r>
          </w:p>
        </w:tc>
        <w:tc>
          <w:tcPr>
            <w:tcW w:w="3969" w:type="dxa"/>
            <w:shd w:val="clear" w:color="auto" w:fill="auto"/>
          </w:tcPr>
          <w:p w14:paraId="69479122" w14:textId="77777777" w:rsidR="0071087C" w:rsidRPr="00E6516F" w:rsidDel="007954B1" w:rsidRDefault="0071087C" w:rsidP="00174677">
            <w:pPr>
              <w:pStyle w:val="TAL"/>
            </w:pPr>
            <w:r w:rsidRPr="00E6516F">
              <w:t>Void</w:t>
            </w:r>
          </w:p>
        </w:tc>
        <w:tc>
          <w:tcPr>
            <w:tcW w:w="709" w:type="dxa"/>
            <w:shd w:val="clear" w:color="auto" w:fill="auto"/>
          </w:tcPr>
          <w:p w14:paraId="7997AB67" w14:textId="77777777" w:rsidR="0071087C" w:rsidRPr="00E6516F" w:rsidDel="007954B1" w:rsidRDefault="0071087C" w:rsidP="00174677">
            <w:pPr>
              <w:pStyle w:val="TAC"/>
            </w:pPr>
            <w:r w:rsidRPr="00E6516F">
              <w:rPr>
                <w:szCs w:val="18"/>
              </w:rPr>
              <w:t>-</w:t>
            </w:r>
          </w:p>
        </w:tc>
        <w:tc>
          <w:tcPr>
            <w:tcW w:w="2977" w:type="dxa"/>
            <w:shd w:val="clear" w:color="auto" w:fill="auto"/>
          </w:tcPr>
          <w:p w14:paraId="4A977764" w14:textId="77777777" w:rsidR="0071087C" w:rsidRPr="00E6516F" w:rsidDel="007954B1" w:rsidRDefault="0071087C" w:rsidP="00174677">
            <w:pPr>
              <w:pStyle w:val="TAL"/>
            </w:pPr>
            <w:r w:rsidRPr="00E6516F">
              <w:t>-</w:t>
            </w:r>
          </w:p>
        </w:tc>
        <w:tc>
          <w:tcPr>
            <w:tcW w:w="567" w:type="dxa"/>
            <w:shd w:val="clear" w:color="auto" w:fill="auto"/>
          </w:tcPr>
          <w:p w14:paraId="2FCC239A" w14:textId="77777777" w:rsidR="0071087C" w:rsidRPr="00E6516F" w:rsidDel="007954B1" w:rsidRDefault="0071087C" w:rsidP="00174677">
            <w:pPr>
              <w:pStyle w:val="TAC"/>
            </w:pPr>
            <w:r w:rsidRPr="00E6516F">
              <w:t>-</w:t>
            </w:r>
          </w:p>
        </w:tc>
        <w:tc>
          <w:tcPr>
            <w:tcW w:w="892" w:type="dxa"/>
            <w:shd w:val="clear" w:color="auto" w:fill="auto"/>
          </w:tcPr>
          <w:p w14:paraId="457E907B" w14:textId="77777777" w:rsidR="0071087C" w:rsidRPr="00E6516F" w:rsidDel="007954B1" w:rsidRDefault="0071087C" w:rsidP="00174677">
            <w:pPr>
              <w:pStyle w:val="TAC"/>
            </w:pPr>
            <w:r w:rsidRPr="00E6516F">
              <w:t>-</w:t>
            </w:r>
          </w:p>
        </w:tc>
      </w:tr>
      <w:tr w:rsidR="0071087C" w:rsidRPr="00E6516F" w:rsidDel="007954B1" w14:paraId="146E4F37" w14:textId="77777777" w:rsidTr="004312E8">
        <w:tc>
          <w:tcPr>
            <w:tcW w:w="648" w:type="dxa"/>
            <w:shd w:val="clear" w:color="auto" w:fill="auto"/>
          </w:tcPr>
          <w:p w14:paraId="7E61FCF0" w14:textId="77777777" w:rsidR="0071087C" w:rsidRPr="00E6516F" w:rsidDel="007954B1" w:rsidRDefault="0071087C" w:rsidP="00174677">
            <w:pPr>
              <w:pStyle w:val="TAC"/>
            </w:pPr>
            <w:r w:rsidRPr="00E6516F">
              <w:t>10</w:t>
            </w:r>
          </w:p>
        </w:tc>
        <w:tc>
          <w:tcPr>
            <w:tcW w:w="3969" w:type="dxa"/>
            <w:shd w:val="clear" w:color="auto" w:fill="auto"/>
          </w:tcPr>
          <w:p w14:paraId="10316F2A" w14:textId="77777777" w:rsidR="0071087C" w:rsidRPr="00E6516F" w:rsidDel="007954B1"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the disposition notification</w:t>
            </w:r>
            <w:r w:rsidRPr="00E6516F">
              <w:t xml:space="preserve"> for the FD message sent at step 7?</w:t>
            </w:r>
          </w:p>
        </w:tc>
        <w:tc>
          <w:tcPr>
            <w:tcW w:w="709" w:type="dxa"/>
            <w:shd w:val="clear" w:color="auto" w:fill="auto"/>
          </w:tcPr>
          <w:p w14:paraId="538247FE" w14:textId="77777777" w:rsidR="0071087C" w:rsidRPr="00E6516F" w:rsidDel="007954B1" w:rsidRDefault="0071087C" w:rsidP="00174677">
            <w:pPr>
              <w:pStyle w:val="TAC"/>
              <w:rPr>
                <w:szCs w:val="18"/>
              </w:rPr>
            </w:pPr>
            <w:r w:rsidRPr="00E6516F">
              <w:rPr>
                <w:szCs w:val="18"/>
              </w:rPr>
              <w:t>-</w:t>
            </w:r>
          </w:p>
        </w:tc>
        <w:tc>
          <w:tcPr>
            <w:tcW w:w="2977" w:type="dxa"/>
            <w:shd w:val="clear" w:color="auto" w:fill="auto"/>
          </w:tcPr>
          <w:p w14:paraId="4810BBC8" w14:textId="77777777" w:rsidR="0071087C" w:rsidRPr="00E6516F" w:rsidDel="007954B1" w:rsidRDefault="0071087C" w:rsidP="00174677">
            <w:pPr>
              <w:pStyle w:val="TAL"/>
            </w:pPr>
            <w:r w:rsidRPr="00E6516F">
              <w:t>-</w:t>
            </w:r>
          </w:p>
        </w:tc>
        <w:tc>
          <w:tcPr>
            <w:tcW w:w="567" w:type="dxa"/>
            <w:shd w:val="clear" w:color="auto" w:fill="auto"/>
          </w:tcPr>
          <w:p w14:paraId="4500BFB2" w14:textId="77777777" w:rsidR="0071087C" w:rsidRPr="00E6516F" w:rsidDel="007954B1" w:rsidRDefault="0071087C" w:rsidP="00174677">
            <w:pPr>
              <w:pStyle w:val="TAC"/>
            </w:pPr>
            <w:r w:rsidRPr="00E6516F">
              <w:t>4</w:t>
            </w:r>
          </w:p>
        </w:tc>
        <w:tc>
          <w:tcPr>
            <w:tcW w:w="892" w:type="dxa"/>
            <w:shd w:val="clear" w:color="auto" w:fill="auto"/>
          </w:tcPr>
          <w:p w14:paraId="48C6F9EA" w14:textId="77777777" w:rsidR="0071087C" w:rsidRPr="00E6516F" w:rsidDel="007954B1" w:rsidRDefault="0071087C" w:rsidP="00174677">
            <w:pPr>
              <w:pStyle w:val="TAC"/>
            </w:pPr>
            <w:r w:rsidRPr="00E6516F">
              <w:t>P</w:t>
            </w:r>
          </w:p>
        </w:tc>
      </w:tr>
      <w:tr w:rsidR="0071087C" w:rsidRPr="00E6516F" w:rsidDel="007954B1" w14:paraId="3312ACAF" w14:textId="77777777" w:rsidTr="004312E8">
        <w:tc>
          <w:tcPr>
            <w:tcW w:w="648" w:type="dxa"/>
            <w:shd w:val="clear" w:color="auto" w:fill="auto"/>
          </w:tcPr>
          <w:p w14:paraId="66E1B636" w14:textId="77777777" w:rsidR="0071087C" w:rsidRPr="00E6516F" w:rsidDel="007954B1" w:rsidRDefault="0071087C" w:rsidP="00174677">
            <w:pPr>
              <w:pStyle w:val="TAC"/>
            </w:pPr>
            <w:r w:rsidRPr="00E6516F">
              <w:rPr>
                <w:rFonts w:cs="Arial"/>
              </w:rPr>
              <w:t>11</w:t>
            </w:r>
          </w:p>
        </w:tc>
        <w:tc>
          <w:tcPr>
            <w:tcW w:w="3969" w:type="dxa"/>
            <w:shd w:val="clear" w:color="auto" w:fill="auto"/>
          </w:tcPr>
          <w:p w14:paraId="7C182F86" w14:textId="77777777" w:rsidR="0071087C" w:rsidRPr="00E6516F" w:rsidDel="007954B1" w:rsidRDefault="0071087C" w:rsidP="00174677">
            <w:pPr>
              <w:pStyle w:val="TAL"/>
            </w:pPr>
            <w:r w:rsidRPr="00E6516F">
              <w:t>Void</w:t>
            </w:r>
          </w:p>
        </w:tc>
        <w:tc>
          <w:tcPr>
            <w:tcW w:w="709" w:type="dxa"/>
            <w:shd w:val="clear" w:color="auto" w:fill="auto"/>
          </w:tcPr>
          <w:p w14:paraId="46E415D3" w14:textId="77777777" w:rsidR="0071087C" w:rsidRPr="00E6516F" w:rsidDel="007954B1" w:rsidRDefault="0071087C" w:rsidP="00174677">
            <w:pPr>
              <w:pStyle w:val="TAC"/>
              <w:rPr>
                <w:szCs w:val="18"/>
              </w:rPr>
            </w:pPr>
            <w:r w:rsidRPr="00E6516F">
              <w:rPr>
                <w:szCs w:val="18"/>
              </w:rPr>
              <w:t>-</w:t>
            </w:r>
          </w:p>
        </w:tc>
        <w:tc>
          <w:tcPr>
            <w:tcW w:w="2977" w:type="dxa"/>
            <w:shd w:val="clear" w:color="auto" w:fill="auto"/>
          </w:tcPr>
          <w:p w14:paraId="37261A17" w14:textId="77777777" w:rsidR="0071087C" w:rsidRPr="00E6516F" w:rsidDel="007954B1" w:rsidRDefault="0071087C" w:rsidP="00174677">
            <w:pPr>
              <w:pStyle w:val="TAL"/>
            </w:pPr>
            <w:r w:rsidRPr="00E6516F">
              <w:t>-</w:t>
            </w:r>
          </w:p>
        </w:tc>
        <w:tc>
          <w:tcPr>
            <w:tcW w:w="567" w:type="dxa"/>
            <w:shd w:val="clear" w:color="auto" w:fill="auto"/>
          </w:tcPr>
          <w:p w14:paraId="4BC3C769" w14:textId="77777777" w:rsidR="0071087C" w:rsidRPr="00E6516F" w:rsidDel="007954B1" w:rsidRDefault="0071087C" w:rsidP="00174677">
            <w:pPr>
              <w:pStyle w:val="TAC"/>
            </w:pPr>
            <w:r w:rsidRPr="00E6516F">
              <w:t>-</w:t>
            </w:r>
          </w:p>
        </w:tc>
        <w:tc>
          <w:tcPr>
            <w:tcW w:w="892" w:type="dxa"/>
            <w:shd w:val="clear" w:color="auto" w:fill="auto"/>
          </w:tcPr>
          <w:p w14:paraId="30C5E5EE" w14:textId="77777777" w:rsidR="0071087C" w:rsidRPr="00E6516F" w:rsidDel="007954B1" w:rsidRDefault="0071087C" w:rsidP="00174677">
            <w:pPr>
              <w:pStyle w:val="TAC"/>
            </w:pPr>
            <w:r w:rsidRPr="00E6516F">
              <w:t>-</w:t>
            </w:r>
          </w:p>
        </w:tc>
      </w:tr>
      <w:tr w:rsidR="0071087C" w:rsidRPr="00E6516F" w14:paraId="351D8ECD" w14:textId="77777777" w:rsidTr="00174677">
        <w:tc>
          <w:tcPr>
            <w:tcW w:w="648" w:type="dxa"/>
            <w:shd w:val="clear" w:color="auto" w:fill="auto"/>
          </w:tcPr>
          <w:p w14:paraId="14AFEC38" w14:textId="77777777" w:rsidR="0071087C" w:rsidRPr="00E6516F" w:rsidRDefault="0071087C" w:rsidP="00174677">
            <w:pPr>
              <w:pStyle w:val="TAC"/>
            </w:pPr>
            <w:r w:rsidRPr="00E6516F">
              <w:t>12</w:t>
            </w:r>
          </w:p>
        </w:tc>
        <w:tc>
          <w:tcPr>
            <w:tcW w:w="3969" w:type="dxa"/>
            <w:shd w:val="clear" w:color="auto" w:fill="auto"/>
          </w:tcPr>
          <w:p w14:paraId="3C05E637"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the MCDATA User?</w:t>
            </w:r>
          </w:p>
          <w:p w14:paraId="27FE72E1" w14:textId="652F5AEC" w:rsidR="0071087C" w:rsidRPr="00E6516F" w:rsidRDefault="0071087C" w:rsidP="00174677">
            <w:pPr>
              <w:pStyle w:val="TAL"/>
            </w:pPr>
            <w:r w:rsidRPr="00E6516F">
              <w:rPr>
                <w:lang w:eastAsia="ko-KR"/>
              </w:rPr>
              <w:t>(NOTE 1)</w:t>
            </w:r>
          </w:p>
        </w:tc>
        <w:tc>
          <w:tcPr>
            <w:tcW w:w="709" w:type="dxa"/>
            <w:shd w:val="clear" w:color="auto" w:fill="auto"/>
          </w:tcPr>
          <w:p w14:paraId="6789E88B" w14:textId="77777777" w:rsidR="0071087C" w:rsidRPr="00E6516F" w:rsidRDefault="0071087C" w:rsidP="00174677">
            <w:pPr>
              <w:pStyle w:val="TAC"/>
              <w:rPr>
                <w:szCs w:val="18"/>
              </w:rPr>
            </w:pPr>
            <w:r w:rsidRPr="00E6516F">
              <w:t>-</w:t>
            </w:r>
          </w:p>
        </w:tc>
        <w:tc>
          <w:tcPr>
            <w:tcW w:w="2977" w:type="dxa"/>
            <w:shd w:val="clear" w:color="auto" w:fill="auto"/>
          </w:tcPr>
          <w:p w14:paraId="30AB0F4A" w14:textId="77777777" w:rsidR="0071087C" w:rsidRPr="00E6516F" w:rsidRDefault="0071087C" w:rsidP="00174677">
            <w:pPr>
              <w:pStyle w:val="TAL"/>
            </w:pPr>
            <w:r w:rsidRPr="00E6516F">
              <w:t>-</w:t>
            </w:r>
          </w:p>
        </w:tc>
        <w:tc>
          <w:tcPr>
            <w:tcW w:w="567" w:type="dxa"/>
            <w:shd w:val="clear" w:color="auto" w:fill="auto"/>
          </w:tcPr>
          <w:p w14:paraId="2D7647DA" w14:textId="77777777" w:rsidR="0071087C" w:rsidRPr="00E6516F" w:rsidRDefault="0071087C" w:rsidP="00174677">
            <w:pPr>
              <w:pStyle w:val="TAC"/>
            </w:pPr>
            <w:r w:rsidRPr="00E6516F">
              <w:t>4</w:t>
            </w:r>
          </w:p>
        </w:tc>
        <w:tc>
          <w:tcPr>
            <w:tcW w:w="892" w:type="dxa"/>
            <w:shd w:val="clear" w:color="auto" w:fill="auto"/>
          </w:tcPr>
          <w:p w14:paraId="2DAF31FD" w14:textId="77777777" w:rsidR="0071087C" w:rsidRPr="00E6516F" w:rsidRDefault="0071087C" w:rsidP="00174677">
            <w:pPr>
              <w:pStyle w:val="TAC"/>
            </w:pPr>
            <w:r w:rsidRPr="00E6516F">
              <w:t>P</w:t>
            </w:r>
          </w:p>
        </w:tc>
      </w:tr>
      <w:tr w:rsidR="0071087C" w:rsidRPr="00E6516F" w14:paraId="7156EA13" w14:textId="77777777" w:rsidTr="00174677">
        <w:tc>
          <w:tcPr>
            <w:tcW w:w="9762" w:type="dxa"/>
            <w:gridSpan w:val="6"/>
            <w:shd w:val="clear" w:color="auto" w:fill="auto"/>
          </w:tcPr>
          <w:p w14:paraId="49FC2AC9" w14:textId="77777777" w:rsidR="0071087C" w:rsidRPr="00E6516F" w:rsidRDefault="0071087C" w:rsidP="00174677">
            <w:pPr>
              <w:pStyle w:val="TAN"/>
            </w:pPr>
            <w:r w:rsidRPr="00E6516F">
              <w:t>NOTE 1:</w:t>
            </w:r>
            <w:r w:rsidRPr="00E6516F">
              <w:tab/>
              <w:t>This is expected to be done via a suitable implementation dependent MMI.</w:t>
            </w:r>
          </w:p>
          <w:p w14:paraId="6A023277" w14:textId="77777777" w:rsidR="0071087C" w:rsidRPr="00E6516F" w:rsidRDefault="0071087C" w:rsidP="004312E8">
            <w:pPr>
              <w:pStyle w:val="TAN"/>
            </w:pPr>
            <w:r w:rsidRPr="00E6516F">
              <w:t>NOTE 2:</w:t>
            </w:r>
            <w:r w:rsidRPr="00E6516F">
              <w:tab/>
              <w:t>Test file 1 for CO FD as specified in annex A.2.1.</w:t>
            </w:r>
          </w:p>
        </w:tc>
      </w:tr>
    </w:tbl>
    <w:p w14:paraId="2E5EDBDB" w14:textId="77777777" w:rsidR="0071087C" w:rsidRPr="00E6516F" w:rsidRDefault="0071087C" w:rsidP="0071087C"/>
    <w:p w14:paraId="08252B44" w14:textId="77777777" w:rsidR="0071087C" w:rsidRPr="00E6516F" w:rsidRDefault="0071087C" w:rsidP="0071087C">
      <w:pPr>
        <w:pStyle w:val="H6"/>
      </w:pPr>
      <w:bookmarkStart w:id="1079" w:name="_Toc52782455"/>
      <w:bookmarkStart w:id="1080" w:name="_Toc52783066"/>
      <w:bookmarkStart w:id="1081" w:name="_Toc59042935"/>
      <w:r w:rsidRPr="00E6516F">
        <w:t>6.2.9.3.3</w:t>
      </w:r>
      <w:r w:rsidRPr="00E6516F">
        <w:tab/>
        <w:t>Specific message contents</w:t>
      </w:r>
      <w:bookmarkEnd w:id="1079"/>
      <w:bookmarkEnd w:id="1080"/>
      <w:bookmarkEnd w:id="1081"/>
    </w:p>
    <w:p w14:paraId="14F986DA" w14:textId="77777777" w:rsidR="0071087C" w:rsidRPr="00E6516F" w:rsidRDefault="0071087C" w:rsidP="0071087C">
      <w:pPr>
        <w:pStyle w:val="TH"/>
      </w:pPr>
      <w:r w:rsidRPr="00E6516F">
        <w:t>Table 6.2.9.3.3-1: SIP INVITE (step 2, Table 6.2.9.3.2-1;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6461C6A2" w14:textId="77777777" w:rsidTr="00174677">
        <w:trPr>
          <w:cantSplit/>
        </w:trPr>
        <w:tc>
          <w:tcPr>
            <w:tcW w:w="9639" w:type="dxa"/>
            <w:gridSpan w:val="5"/>
          </w:tcPr>
          <w:p w14:paraId="43B7270C" w14:textId="77777777" w:rsidR="0071087C" w:rsidRPr="00E6516F" w:rsidRDefault="0071087C" w:rsidP="00174677">
            <w:pPr>
              <w:pStyle w:val="TAL"/>
              <w:rPr>
                <w:rFonts w:cs="Arial"/>
                <w:szCs w:val="18"/>
              </w:rPr>
            </w:pPr>
            <w:r w:rsidRPr="00E6516F">
              <w:rPr>
                <w:rFonts w:cs="Arial"/>
                <w:szCs w:val="18"/>
              </w:rPr>
              <w:t>Derivation Path: TS 36.579-1 [2], Table 5.5.2.5.1-1, condition MCDATA_FD, MCD_1to1</w:t>
            </w:r>
          </w:p>
        </w:tc>
      </w:tr>
      <w:tr w:rsidR="0071087C" w:rsidRPr="00E6516F" w14:paraId="7C6B1072" w14:textId="77777777" w:rsidTr="00174677">
        <w:tc>
          <w:tcPr>
            <w:tcW w:w="2835" w:type="dxa"/>
          </w:tcPr>
          <w:p w14:paraId="160E1570" w14:textId="77777777" w:rsidR="0071087C" w:rsidRPr="00E6516F" w:rsidRDefault="0071087C" w:rsidP="00174677">
            <w:pPr>
              <w:pStyle w:val="TAH"/>
              <w:rPr>
                <w:bCs/>
              </w:rPr>
            </w:pPr>
            <w:r w:rsidRPr="00E6516F">
              <w:rPr>
                <w:bCs/>
              </w:rPr>
              <w:t>Information Element</w:t>
            </w:r>
          </w:p>
        </w:tc>
        <w:tc>
          <w:tcPr>
            <w:tcW w:w="2126" w:type="dxa"/>
          </w:tcPr>
          <w:p w14:paraId="35592256"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3786FD02" w14:textId="77777777" w:rsidR="0071087C" w:rsidRPr="00E6516F" w:rsidRDefault="0071087C" w:rsidP="00174677">
            <w:pPr>
              <w:pStyle w:val="TAH"/>
              <w:rPr>
                <w:bCs/>
              </w:rPr>
            </w:pPr>
            <w:r w:rsidRPr="00E6516F">
              <w:rPr>
                <w:bCs/>
              </w:rPr>
              <w:t>Comment</w:t>
            </w:r>
          </w:p>
        </w:tc>
        <w:tc>
          <w:tcPr>
            <w:tcW w:w="1418" w:type="dxa"/>
          </w:tcPr>
          <w:p w14:paraId="50A4FF4E" w14:textId="77777777" w:rsidR="0071087C" w:rsidRPr="00E6516F" w:rsidRDefault="0071087C" w:rsidP="00174677">
            <w:pPr>
              <w:pStyle w:val="TAH"/>
              <w:rPr>
                <w:bCs/>
              </w:rPr>
            </w:pPr>
            <w:r w:rsidRPr="00E6516F">
              <w:rPr>
                <w:bCs/>
              </w:rPr>
              <w:t>Reference</w:t>
            </w:r>
          </w:p>
        </w:tc>
        <w:tc>
          <w:tcPr>
            <w:tcW w:w="1134" w:type="dxa"/>
          </w:tcPr>
          <w:p w14:paraId="64E33B69" w14:textId="77777777" w:rsidR="0071087C" w:rsidRPr="00E6516F" w:rsidRDefault="0071087C" w:rsidP="00174677">
            <w:pPr>
              <w:pStyle w:val="TAH"/>
              <w:rPr>
                <w:bCs/>
              </w:rPr>
            </w:pPr>
            <w:r w:rsidRPr="00E6516F">
              <w:rPr>
                <w:bCs/>
              </w:rPr>
              <w:t>Condition</w:t>
            </w:r>
          </w:p>
        </w:tc>
      </w:tr>
      <w:tr w:rsidR="0071087C" w:rsidRPr="00E6516F" w14:paraId="32E2D2C9" w14:textId="77777777" w:rsidTr="00174677">
        <w:tc>
          <w:tcPr>
            <w:tcW w:w="2835" w:type="dxa"/>
            <w:vAlign w:val="center"/>
          </w:tcPr>
          <w:p w14:paraId="3A382769" w14:textId="77777777" w:rsidR="0071087C" w:rsidRPr="00E6516F" w:rsidRDefault="0071087C" w:rsidP="00174677">
            <w:pPr>
              <w:pStyle w:val="TAL"/>
              <w:rPr>
                <w:b/>
                <w:bCs/>
              </w:rPr>
            </w:pPr>
            <w:r w:rsidRPr="00E6516F">
              <w:rPr>
                <w:b/>
                <w:bCs/>
              </w:rPr>
              <w:t>Message-body</w:t>
            </w:r>
          </w:p>
        </w:tc>
        <w:tc>
          <w:tcPr>
            <w:tcW w:w="2126" w:type="dxa"/>
          </w:tcPr>
          <w:p w14:paraId="174CBAFE" w14:textId="77777777" w:rsidR="0071087C" w:rsidRPr="00E6516F" w:rsidRDefault="0071087C" w:rsidP="00174677">
            <w:pPr>
              <w:pStyle w:val="TAL"/>
            </w:pPr>
          </w:p>
        </w:tc>
        <w:tc>
          <w:tcPr>
            <w:tcW w:w="2126" w:type="dxa"/>
            <w:tcBorders>
              <w:bottom w:val="single" w:sz="4" w:space="0" w:color="auto"/>
            </w:tcBorders>
          </w:tcPr>
          <w:p w14:paraId="75AE5F90" w14:textId="77777777" w:rsidR="0071087C" w:rsidRPr="00E6516F" w:rsidRDefault="0071087C" w:rsidP="00174677">
            <w:pPr>
              <w:pStyle w:val="TAL"/>
            </w:pPr>
          </w:p>
        </w:tc>
        <w:tc>
          <w:tcPr>
            <w:tcW w:w="1418" w:type="dxa"/>
          </w:tcPr>
          <w:p w14:paraId="3D95077B" w14:textId="77777777" w:rsidR="0071087C" w:rsidRPr="00E6516F" w:rsidRDefault="0071087C" w:rsidP="00174677">
            <w:pPr>
              <w:pStyle w:val="TAL"/>
            </w:pPr>
          </w:p>
        </w:tc>
        <w:tc>
          <w:tcPr>
            <w:tcW w:w="1134" w:type="dxa"/>
            <w:vAlign w:val="bottom"/>
          </w:tcPr>
          <w:p w14:paraId="194CD061" w14:textId="77777777" w:rsidR="0071087C" w:rsidRPr="00E6516F" w:rsidRDefault="0071087C" w:rsidP="00174677">
            <w:pPr>
              <w:pStyle w:val="TAL"/>
            </w:pPr>
          </w:p>
        </w:tc>
      </w:tr>
      <w:tr w:rsidR="0071087C" w:rsidRPr="00E6516F" w14:paraId="7937EC84" w14:textId="77777777" w:rsidTr="00174677">
        <w:tc>
          <w:tcPr>
            <w:tcW w:w="2835" w:type="dxa"/>
            <w:vAlign w:val="center"/>
          </w:tcPr>
          <w:p w14:paraId="42BD2FAD" w14:textId="77777777" w:rsidR="0071087C" w:rsidRPr="00E6516F" w:rsidRDefault="0071087C" w:rsidP="00174677">
            <w:pPr>
              <w:pStyle w:val="TAL"/>
            </w:pPr>
            <w:r w:rsidRPr="00E6516F">
              <w:t xml:space="preserve">  MIME body part</w:t>
            </w:r>
          </w:p>
        </w:tc>
        <w:tc>
          <w:tcPr>
            <w:tcW w:w="2126" w:type="dxa"/>
            <w:vAlign w:val="center"/>
          </w:tcPr>
          <w:p w14:paraId="6EDAE4B3" w14:textId="77777777" w:rsidR="0071087C" w:rsidRPr="00E6516F" w:rsidRDefault="0071087C" w:rsidP="00174677">
            <w:pPr>
              <w:pStyle w:val="TAL"/>
            </w:pPr>
          </w:p>
        </w:tc>
        <w:tc>
          <w:tcPr>
            <w:tcW w:w="2126" w:type="dxa"/>
            <w:tcBorders>
              <w:bottom w:val="single" w:sz="4" w:space="0" w:color="auto"/>
            </w:tcBorders>
          </w:tcPr>
          <w:p w14:paraId="5E849399" w14:textId="64C00D76" w:rsidR="0071087C" w:rsidRPr="00E6516F" w:rsidRDefault="0071087C" w:rsidP="00174677">
            <w:pPr>
              <w:pStyle w:val="TAL"/>
            </w:pPr>
            <w:r w:rsidRPr="00E6516F">
              <w:rPr>
                <w:b/>
                <w:bCs/>
              </w:rPr>
              <w:t>SDP message</w:t>
            </w:r>
          </w:p>
        </w:tc>
        <w:tc>
          <w:tcPr>
            <w:tcW w:w="1418" w:type="dxa"/>
          </w:tcPr>
          <w:p w14:paraId="1F1F3611" w14:textId="77777777" w:rsidR="0071087C" w:rsidRPr="00E6516F" w:rsidRDefault="0071087C" w:rsidP="00174677">
            <w:pPr>
              <w:pStyle w:val="TAL"/>
            </w:pPr>
          </w:p>
        </w:tc>
        <w:tc>
          <w:tcPr>
            <w:tcW w:w="1134" w:type="dxa"/>
          </w:tcPr>
          <w:p w14:paraId="0B69E9B8" w14:textId="77777777" w:rsidR="0071087C" w:rsidRPr="00E6516F" w:rsidRDefault="0071087C" w:rsidP="00174677">
            <w:pPr>
              <w:pStyle w:val="TAL"/>
            </w:pPr>
          </w:p>
        </w:tc>
      </w:tr>
      <w:tr w:rsidR="0071087C" w:rsidRPr="00E6516F" w14:paraId="4CEFA4AA" w14:textId="77777777" w:rsidTr="00174677">
        <w:tc>
          <w:tcPr>
            <w:tcW w:w="2835" w:type="dxa"/>
          </w:tcPr>
          <w:p w14:paraId="71797864" w14:textId="77777777" w:rsidR="0071087C" w:rsidRPr="00E6516F" w:rsidRDefault="0071087C" w:rsidP="00174677">
            <w:pPr>
              <w:pStyle w:val="TAL"/>
            </w:pPr>
            <w:r w:rsidRPr="00E6516F">
              <w:t xml:space="preserve">    MIME-part-body</w:t>
            </w:r>
          </w:p>
        </w:tc>
        <w:tc>
          <w:tcPr>
            <w:tcW w:w="2126" w:type="dxa"/>
          </w:tcPr>
          <w:p w14:paraId="5C0C78A8" w14:textId="36D16021" w:rsidR="0071087C" w:rsidRPr="00E6516F" w:rsidRDefault="0071087C" w:rsidP="00174677">
            <w:pPr>
              <w:pStyle w:val="TAL"/>
              <w:rPr>
                <w:iCs/>
              </w:rPr>
            </w:pPr>
            <w:r w:rsidRPr="00E6516F">
              <w:t>SDP message as described in Table 6.2.9.3.3-2</w:t>
            </w:r>
          </w:p>
        </w:tc>
        <w:tc>
          <w:tcPr>
            <w:tcW w:w="2126" w:type="dxa"/>
            <w:tcBorders>
              <w:bottom w:val="single" w:sz="4" w:space="0" w:color="auto"/>
            </w:tcBorders>
          </w:tcPr>
          <w:p w14:paraId="657DA743" w14:textId="77777777" w:rsidR="0071087C" w:rsidRPr="00E6516F" w:rsidRDefault="0071087C" w:rsidP="00174677">
            <w:pPr>
              <w:pStyle w:val="TAL"/>
            </w:pPr>
          </w:p>
        </w:tc>
        <w:tc>
          <w:tcPr>
            <w:tcW w:w="1418" w:type="dxa"/>
          </w:tcPr>
          <w:p w14:paraId="20869434" w14:textId="77777777" w:rsidR="0071087C" w:rsidRPr="00E6516F" w:rsidRDefault="0071087C" w:rsidP="00174677">
            <w:pPr>
              <w:pStyle w:val="TAL"/>
            </w:pPr>
          </w:p>
        </w:tc>
        <w:tc>
          <w:tcPr>
            <w:tcW w:w="1134" w:type="dxa"/>
          </w:tcPr>
          <w:p w14:paraId="65F040B7" w14:textId="77777777" w:rsidR="0071087C" w:rsidRPr="00E6516F" w:rsidRDefault="0071087C" w:rsidP="00174677">
            <w:pPr>
              <w:pStyle w:val="TAL"/>
            </w:pPr>
          </w:p>
        </w:tc>
      </w:tr>
      <w:tr w:rsidR="0071087C" w:rsidRPr="00E6516F" w14:paraId="24C7C4E3" w14:textId="77777777" w:rsidTr="00174677">
        <w:tc>
          <w:tcPr>
            <w:tcW w:w="2835" w:type="dxa"/>
            <w:vAlign w:val="center"/>
          </w:tcPr>
          <w:p w14:paraId="208CF516" w14:textId="77777777" w:rsidR="0071087C" w:rsidRPr="00E6516F" w:rsidRDefault="0071087C" w:rsidP="00174677">
            <w:pPr>
              <w:pStyle w:val="TAL"/>
            </w:pPr>
            <w:r w:rsidRPr="00E6516F">
              <w:t xml:space="preserve">  MIME body part</w:t>
            </w:r>
          </w:p>
        </w:tc>
        <w:tc>
          <w:tcPr>
            <w:tcW w:w="2126" w:type="dxa"/>
            <w:vAlign w:val="center"/>
          </w:tcPr>
          <w:p w14:paraId="5AA312F9" w14:textId="77777777" w:rsidR="0071087C" w:rsidRPr="00E6516F" w:rsidRDefault="0071087C" w:rsidP="00174677">
            <w:pPr>
              <w:pStyle w:val="TAL"/>
            </w:pPr>
          </w:p>
        </w:tc>
        <w:tc>
          <w:tcPr>
            <w:tcW w:w="2126" w:type="dxa"/>
            <w:tcBorders>
              <w:bottom w:val="single" w:sz="4" w:space="0" w:color="auto"/>
            </w:tcBorders>
          </w:tcPr>
          <w:p w14:paraId="3D1BCD53" w14:textId="196199EC" w:rsidR="0071087C" w:rsidRPr="00E6516F" w:rsidRDefault="0071087C" w:rsidP="00174677">
            <w:pPr>
              <w:pStyle w:val="TAL"/>
            </w:pPr>
            <w:r w:rsidRPr="00E6516F">
              <w:rPr>
                <w:b/>
                <w:bCs/>
              </w:rPr>
              <w:t>MCData-Info</w:t>
            </w:r>
          </w:p>
        </w:tc>
        <w:tc>
          <w:tcPr>
            <w:tcW w:w="1418" w:type="dxa"/>
          </w:tcPr>
          <w:p w14:paraId="6EA0AE15" w14:textId="77777777" w:rsidR="0071087C" w:rsidRPr="00E6516F" w:rsidRDefault="0071087C" w:rsidP="00174677">
            <w:pPr>
              <w:pStyle w:val="TAL"/>
            </w:pPr>
          </w:p>
        </w:tc>
        <w:tc>
          <w:tcPr>
            <w:tcW w:w="1134" w:type="dxa"/>
          </w:tcPr>
          <w:p w14:paraId="25436007" w14:textId="77777777" w:rsidR="0071087C" w:rsidRPr="00E6516F" w:rsidRDefault="0071087C" w:rsidP="00174677">
            <w:pPr>
              <w:pStyle w:val="TAL"/>
            </w:pPr>
          </w:p>
        </w:tc>
      </w:tr>
      <w:tr w:rsidR="0071087C" w:rsidRPr="00E6516F" w14:paraId="1FD2E49A" w14:textId="77777777" w:rsidTr="00174677">
        <w:tc>
          <w:tcPr>
            <w:tcW w:w="2835" w:type="dxa"/>
          </w:tcPr>
          <w:p w14:paraId="1ED8F1DD" w14:textId="77777777" w:rsidR="0071087C" w:rsidRPr="00E6516F" w:rsidRDefault="0071087C" w:rsidP="00174677">
            <w:pPr>
              <w:pStyle w:val="TAL"/>
            </w:pPr>
            <w:r w:rsidRPr="00E6516F">
              <w:t xml:space="preserve">    MIME-part-body</w:t>
            </w:r>
          </w:p>
        </w:tc>
        <w:tc>
          <w:tcPr>
            <w:tcW w:w="2126" w:type="dxa"/>
          </w:tcPr>
          <w:p w14:paraId="03C36403" w14:textId="42CF1E75" w:rsidR="0071087C" w:rsidRPr="00E6516F" w:rsidRDefault="0071087C" w:rsidP="00174677">
            <w:pPr>
              <w:pStyle w:val="TAL"/>
              <w:rPr>
                <w:iCs/>
              </w:rPr>
            </w:pPr>
            <w:r w:rsidRPr="00E6516F">
              <w:t>MCData-Info described in Table 6.2.9.3.3-3</w:t>
            </w:r>
          </w:p>
        </w:tc>
        <w:tc>
          <w:tcPr>
            <w:tcW w:w="2126" w:type="dxa"/>
            <w:tcBorders>
              <w:bottom w:val="single" w:sz="4" w:space="0" w:color="auto"/>
            </w:tcBorders>
          </w:tcPr>
          <w:p w14:paraId="79E06775" w14:textId="77777777" w:rsidR="0071087C" w:rsidRPr="00E6516F" w:rsidRDefault="0071087C" w:rsidP="00174677">
            <w:pPr>
              <w:pStyle w:val="TAL"/>
            </w:pPr>
          </w:p>
        </w:tc>
        <w:tc>
          <w:tcPr>
            <w:tcW w:w="1418" w:type="dxa"/>
          </w:tcPr>
          <w:p w14:paraId="30EDDF54" w14:textId="77777777" w:rsidR="0071087C" w:rsidRPr="00E6516F" w:rsidRDefault="0071087C" w:rsidP="00174677">
            <w:pPr>
              <w:pStyle w:val="TAL"/>
            </w:pPr>
          </w:p>
        </w:tc>
        <w:tc>
          <w:tcPr>
            <w:tcW w:w="1134" w:type="dxa"/>
          </w:tcPr>
          <w:p w14:paraId="309D5BAE" w14:textId="77777777" w:rsidR="0071087C" w:rsidRPr="00E6516F" w:rsidRDefault="0071087C" w:rsidP="00174677">
            <w:pPr>
              <w:pStyle w:val="TAL"/>
            </w:pPr>
          </w:p>
        </w:tc>
      </w:tr>
      <w:tr w:rsidR="0071087C" w:rsidRPr="00E6516F" w14:paraId="069A452D" w14:textId="77777777" w:rsidTr="00174677">
        <w:tc>
          <w:tcPr>
            <w:tcW w:w="2835" w:type="dxa"/>
            <w:vAlign w:val="center"/>
          </w:tcPr>
          <w:p w14:paraId="789898DF" w14:textId="77777777" w:rsidR="0071087C" w:rsidRPr="00E6516F" w:rsidRDefault="0071087C" w:rsidP="00174677">
            <w:pPr>
              <w:pStyle w:val="TAL"/>
            </w:pPr>
            <w:r w:rsidRPr="00E6516F">
              <w:t xml:space="preserve">  MIME body part</w:t>
            </w:r>
          </w:p>
        </w:tc>
        <w:tc>
          <w:tcPr>
            <w:tcW w:w="2126" w:type="dxa"/>
            <w:vAlign w:val="center"/>
          </w:tcPr>
          <w:p w14:paraId="112D944E" w14:textId="77777777" w:rsidR="0071087C" w:rsidRPr="00E6516F" w:rsidRDefault="0071087C" w:rsidP="00174677">
            <w:pPr>
              <w:pStyle w:val="TAL"/>
            </w:pPr>
          </w:p>
        </w:tc>
        <w:tc>
          <w:tcPr>
            <w:tcW w:w="2126" w:type="dxa"/>
            <w:tcBorders>
              <w:bottom w:val="single" w:sz="4" w:space="0" w:color="auto"/>
            </w:tcBorders>
          </w:tcPr>
          <w:p w14:paraId="1C9F4064" w14:textId="1ED05648" w:rsidR="0071087C" w:rsidRPr="00E6516F" w:rsidRDefault="0071087C" w:rsidP="00174677">
            <w:pPr>
              <w:pStyle w:val="TAL"/>
              <w:rPr>
                <w:b/>
                <w:bCs/>
              </w:rPr>
            </w:pPr>
            <w:r w:rsidRPr="00E6516F">
              <w:rPr>
                <w:b/>
                <w:bCs/>
              </w:rPr>
              <w:t>MCData Data signalling message</w:t>
            </w:r>
          </w:p>
        </w:tc>
        <w:tc>
          <w:tcPr>
            <w:tcW w:w="1418" w:type="dxa"/>
          </w:tcPr>
          <w:p w14:paraId="2475FDD1" w14:textId="77777777" w:rsidR="0071087C" w:rsidRPr="00E6516F" w:rsidRDefault="0071087C" w:rsidP="00174677">
            <w:pPr>
              <w:pStyle w:val="TAL"/>
            </w:pPr>
          </w:p>
        </w:tc>
        <w:tc>
          <w:tcPr>
            <w:tcW w:w="1134" w:type="dxa"/>
          </w:tcPr>
          <w:p w14:paraId="5D970B53" w14:textId="77777777" w:rsidR="0071087C" w:rsidRPr="00E6516F" w:rsidRDefault="0071087C" w:rsidP="00174677">
            <w:pPr>
              <w:pStyle w:val="TAL"/>
            </w:pPr>
          </w:p>
        </w:tc>
      </w:tr>
      <w:tr w:rsidR="0071087C" w:rsidRPr="00E6516F" w14:paraId="7B06412B" w14:textId="77777777" w:rsidTr="00174677">
        <w:tc>
          <w:tcPr>
            <w:tcW w:w="2835" w:type="dxa"/>
            <w:vAlign w:val="center"/>
          </w:tcPr>
          <w:p w14:paraId="675C708A" w14:textId="77777777" w:rsidR="0071087C" w:rsidRPr="00E6516F" w:rsidRDefault="0071087C" w:rsidP="00174677">
            <w:pPr>
              <w:pStyle w:val="TAL"/>
            </w:pPr>
            <w:r w:rsidRPr="00E6516F">
              <w:t xml:space="preserve">    MIME-part-headers</w:t>
            </w:r>
          </w:p>
        </w:tc>
        <w:tc>
          <w:tcPr>
            <w:tcW w:w="2126" w:type="dxa"/>
          </w:tcPr>
          <w:p w14:paraId="605649E1" w14:textId="77777777" w:rsidR="0071087C" w:rsidRPr="00E6516F" w:rsidRDefault="0071087C" w:rsidP="00174677">
            <w:pPr>
              <w:pStyle w:val="TAL"/>
            </w:pPr>
          </w:p>
        </w:tc>
        <w:tc>
          <w:tcPr>
            <w:tcW w:w="2126" w:type="dxa"/>
            <w:tcBorders>
              <w:bottom w:val="single" w:sz="4" w:space="0" w:color="auto"/>
            </w:tcBorders>
          </w:tcPr>
          <w:p w14:paraId="695D1E38" w14:textId="77777777" w:rsidR="0071087C" w:rsidRPr="00E6516F" w:rsidRDefault="0071087C" w:rsidP="00174677">
            <w:pPr>
              <w:pStyle w:val="TAL"/>
            </w:pPr>
          </w:p>
        </w:tc>
        <w:tc>
          <w:tcPr>
            <w:tcW w:w="1418" w:type="dxa"/>
          </w:tcPr>
          <w:p w14:paraId="345D303F" w14:textId="77777777" w:rsidR="0071087C" w:rsidRPr="00E6516F" w:rsidRDefault="0071087C" w:rsidP="00174677">
            <w:pPr>
              <w:pStyle w:val="TAL"/>
            </w:pPr>
          </w:p>
        </w:tc>
        <w:tc>
          <w:tcPr>
            <w:tcW w:w="1134" w:type="dxa"/>
            <w:vAlign w:val="bottom"/>
          </w:tcPr>
          <w:p w14:paraId="7610BBEC" w14:textId="77777777" w:rsidR="0071087C" w:rsidRPr="00E6516F" w:rsidRDefault="0071087C" w:rsidP="00174677">
            <w:pPr>
              <w:pStyle w:val="TAL"/>
            </w:pPr>
          </w:p>
        </w:tc>
      </w:tr>
      <w:tr w:rsidR="0071087C" w:rsidRPr="00E6516F" w14:paraId="2257109E" w14:textId="77777777" w:rsidTr="00174677">
        <w:tc>
          <w:tcPr>
            <w:tcW w:w="2835" w:type="dxa"/>
            <w:vAlign w:val="center"/>
          </w:tcPr>
          <w:p w14:paraId="39FF1950" w14:textId="77777777" w:rsidR="0071087C" w:rsidRPr="00E6516F" w:rsidRDefault="0071087C" w:rsidP="00174677">
            <w:pPr>
              <w:pStyle w:val="TAL"/>
            </w:pPr>
            <w:r w:rsidRPr="00E6516F">
              <w:t xml:space="preserve">      MIME-Content-Type</w:t>
            </w:r>
          </w:p>
        </w:tc>
        <w:tc>
          <w:tcPr>
            <w:tcW w:w="2126" w:type="dxa"/>
          </w:tcPr>
          <w:p w14:paraId="0A7AF44C" w14:textId="77777777" w:rsidR="0071087C" w:rsidRPr="00E6516F" w:rsidRDefault="0071087C" w:rsidP="00174677">
            <w:pPr>
              <w:pStyle w:val="TAL"/>
            </w:pPr>
            <w:r w:rsidRPr="00E6516F">
              <w:t>"application/vnd.3gpp.mcdata-signalling"</w:t>
            </w:r>
          </w:p>
        </w:tc>
        <w:tc>
          <w:tcPr>
            <w:tcW w:w="2126" w:type="dxa"/>
            <w:tcBorders>
              <w:bottom w:val="single" w:sz="4" w:space="0" w:color="auto"/>
            </w:tcBorders>
          </w:tcPr>
          <w:p w14:paraId="29FAC01B" w14:textId="77777777" w:rsidR="0071087C" w:rsidRPr="00E6516F" w:rsidRDefault="0071087C" w:rsidP="00174677">
            <w:pPr>
              <w:pStyle w:val="TAL"/>
            </w:pPr>
          </w:p>
        </w:tc>
        <w:tc>
          <w:tcPr>
            <w:tcW w:w="1418" w:type="dxa"/>
          </w:tcPr>
          <w:p w14:paraId="13A8A401" w14:textId="77777777" w:rsidR="0071087C" w:rsidRPr="00E6516F" w:rsidRDefault="0071087C" w:rsidP="00174677">
            <w:pPr>
              <w:pStyle w:val="TAL"/>
            </w:pPr>
          </w:p>
        </w:tc>
        <w:tc>
          <w:tcPr>
            <w:tcW w:w="1134" w:type="dxa"/>
            <w:vAlign w:val="bottom"/>
          </w:tcPr>
          <w:p w14:paraId="47A865D2" w14:textId="77777777" w:rsidR="0071087C" w:rsidRPr="00E6516F" w:rsidRDefault="0071087C" w:rsidP="00174677">
            <w:pPr>
              <w:pStyle w:val="TAL"/>
            </w:pPr>
          </w:p>
        </w:tc>
      </w:tr>
      <w:tr w:rsidR="0071087C" w:rsidRPr="00E6516F" w14:paraId="4ED6104B" w14:textId="77777777" w:rsidTr="004312E8">
        <w:tc>
          <w:tcPr>
            <w:tcW w:w="2835" w:type="dxa"/>
          </w:tcPr>
          <w:p w14:paraId="01254363" w14:textId="77777777" w:rsidR="0071087C" w:rsidRPr="00E6516F" w:rsidRDefault="0071087C" w:rsidP="00174677">
            <w:pPr>
              <w:pStyle w:val="TAL"/>
            </w:pPr>
            <w:r w:rsidRPr="00E6516F">
              <w:t xml:space="preserve">    MIME-part-body</w:t>
            </w:r>
          </w:p>
        </w:tc>
        <w:tc>
          <w:tcPr>
            <w:tcW w:w="2126" w:type="dxa"/>
          </w:tcPr>
          <w:p w14:paraId="0D96D31B" w14:textId="77777777" w:rsidR="0071087C" w:rsidRPr="00E6516F" w:rsidRDefault="0071087C" w:rsidP="00174677">
            <w:pPr>
              <w:pStyle w:val="TAL"/>
            </w:pPr>
            <w:r w:rsidRPr="00E6516F">
              <w:t>MCData Protected Payload Message containing FD SIGNALLING PAYLOAD as described in Table 6.2.9.3.3-3A</w:t>
            </w:r>
          </w:p>
        </w:tc>
        <w:tc>
          <w:tcPr>
            <w:tcW w:w="2126" w:type="dxa"/>
            <w:tcBorders>
              <w:bottom w:val="single" w:sz="4" w:space="0" w:color="auto"/>
            </w:tcBorders>
          </w:tcPr>
          <w:p w14:paraId="6E2D77BE" w14:textId="77777777" w:rsidR="0071087C" w:rsidRPr="00E6516F" w:rsidRDefault="0071087C" w:rsidP="00174677">
            <w:pPr>
              <w:pStyle w:val="TAL"/>
            </w:pPr>
          </w:p>
        </w:tc>
        <w:tc>
          <w:tcPr>
            <w:tcW w:w="1418" w:type="dxa"/>
          </w:tcPr>
          <w:p w14:paraId="61579D8F" w14:textId="77777777" w:rsidR="0071087C" w:rsidRPr="00E6516F" w:rsidRDefault="0071087C" w:rsidP="00174677">
            <w:pPr>
              <w:pStyle w:val="TAL"/>
            </w:pPr>
          </w:p>
        </w:tc>
        <w:tc>
          <w:tcPr>
            <w:tcW w:w="1134" w:type="dxa"/>
            <w:vAlign w:val="bottom"/>
          </w:tcPr>
          <w:p w14:paraId="79445DF9" w14:textId="77777777" w:rsidR="0071087C" w:rsidRPr="00E6516F" w:rsidRDefault="0071087C" w:rsidP="00174677">
            <w:pPr>
              <w:pStyle w:val="TAL"/>
            </w:pPr>
          </w:p>
        </w:tc>
      </w:tr>
    </w:tbl>
    <w:p w14:paraId="7FE9FC9C" w14:textId="77777777" w:rsidR="0071087C" w:rsidRPr="00E6516F" w:rsidRDefault="0071087C" w:rsidP="0071087C"/>
    <w:p w14:paraId="4E8CE741" w14:textId="77777777" w:rsidR="0071087C" w:rsidRPr="00E6516F" w:rsidRDefault="0071087C" w:rsidP="0071087C">
      <w:pPr>
        <w:pStyle w:val="TH"/>
      </w:pPr>
      <w:r w:rsidRPr="00E6516F">
        <w:t>Table 6.2.9.3.3-2: SDP for SIP INVITE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59DAE2F3" w14:textId="77777777" w:rsidTr="00174677">
        <w:trPr>
          <w:cantSplit/>
        </w:trPr>
        <w:tc>
          <w:tcPr>
            <w:tcW w:w="9639" w:type="dxa"/>
          </w:tcPr>
          <w:p w14:paraId="0E9088C0"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5.5.3.1.1-3</w:t>
            </w:r>
            <w:r w:rsidRPr="00E6516F">
              <w:rPr>
                <w:rFonts w:cs="Arial"/>
                <w:szCs w:val="18"/>
              </w:rPr>
              <w:t>, condition MCDATA_FD, SDP_OFFER, MCD_1to1</w:t>
            </w:r>
          </w:p>
        </w:tc>
      </w:tr>
    </w:tbl>
    <w:p w14:paraId="7A571C3D" w14:textId="77777777" w:rsidR="0071087C" w:rsidRPr="00E6516F" w:rsidRDefault="0071087C" w:rsidP="0071087C"/>
    <w:p w14:paraId="7AE341F9" w14:textId="77777777" w:rsidR="0071087C" w:rsidRPr="00E6516F" w:rsidRDefault="0071087C" w:rsidP="0071087C">
      <w:pPr>
        <w:pStyle w:val="TH"/>
      </w:pPr>
      <w:r w:rsidRPr="00E6516F">
        <w:t>Table 6.2.9.3.3-3: MCDATA-Info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3639C3D5" w14:textId="77777777" w:rsidTr="00174677">
        <w:trPr>
          <w:cantSplit/>
        </w:trPr>
        <w:tc>
          <w:tcPr>
            <w:tcW w:w="9639" w:type="dxa"/>
            <w:gridSpan w:val="5"/>
          </w:tcPr>
          <w:p w14:paraId="7B66EA5C"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5.5.3.2.1-3, condition MCD_1to1</w:t>
            </w:r>
          </w:p>
        </w:tc>
      </w:tr>
      <w:tr w:rsidR="0071087C" w:rsidRPr="00E6516F" w14:paraId="7F021DB6" w14:textId="77777777" w:rsidTr="00174677">
        <w:tc>
          <w:tcPr>
            <w:tcW w:w="2835" w:type="dxa"/>
          </w:tcPr>
          <w:p w14:paraId="611A9852" w14:textId="77777777" w:rsidR="0071087C" w:rsidRPr="00E6516F" w:rsidRDefault="0071087C" w:rsidP="00174677">
            <w:pPr>
              <w:pStyle w:val="TAH"/>
              <w:rPr>
                <w:bCs/>
              </w:rPr>
            </w:pPr>
            <w:r w:rsidRPr="00E6516F">
              <w:rPr>
                <w:bCs/>
              </w:rPr>
              <w:t>Information Element</w:t>
            </w:r>
          </w:p>
        </w:tc>
        <w:tc>
          <w:tcPr>
            <w:tcW w:w="2126" w:type="dxa"/>
          </w:tcPr>
          <w:p w14:paraId="545268BD"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78890A86" w14:textId="77777777" w:rsidR="0071087C" w:rsidRPr="00E6516F" w:rsidRDefault="0071087C" w:rsidP="00174677">
            <w:pPr>
              <w:pStyle w:val="TAH"/>
              <w:rPr>
                <w:bCs/>
              </w:rPr>
            </w:pPr>
            <w:r w:rsidRPr="00E6516F">
              <w:rPr>
                <w:bCs/>
              </w:rPr>
              <w:t>Comment</w:t>
            </w:r>
          </w:p>
        </w:tc>
        <w:tc>
          <w:tcPr>
            <w:tcW w:w="1418" w:type="dxa"/>
          </w:tcPr>
          <w:p w14:paraId="3C65BE27" w14:textId="77777777" w:rsidR="0071087C" w:rsidRPr="00E6516F" w:rsidRDefault="0071087C" w:rsidP="00174677">
            <w:pPr>
              <w:pStyle w:val="TAH"/>
              <w:rPr>
                <w:bCs/>
              </w:rPr>
            </w:pPr>
            <w:r w:rsidRPr="00E6516F">
              <w:rPr>
                <w:bCs/>
              </w:rPr>
              <w:t>Reference</w:t>
            </w:r>
          </w:p>
        </w:tc>
        <w:tc>
          <w:tcPr>
            <w:tcW w:w="1134" w:type="dxa"/>
          </w:tcPr>
          <w:p w14:paraId="263CA13B" w14:textId="77777777" w:rsidR="0071087C" w:rsidRPr="00E6516F" w:rsidRDefault="0071087C" w:rsidP="00174677">
            <w:pPr>
              <w:pStyle w:val="TAH"/>
              <w:rPr>
                <w:bCs/>
              </w:rPr>
            </w:pPr>
            <w:r w:rsidRPr="00E6516F">
              <w:rPr>
                <w:bCs/>
              </w:rPr>
              <w:t>Condition</w:t>
            </w:r>
          </w:p>
        </w:tc>
      </w:tr>
      <w:tr w:rsidR="0071087C" w:rsidRPr="00E6516F" w14:paraId="70B76250" w14:textId="77777777" w:rsidTr="00174677">
        <w:tc>
          <w:tcPr>
            <w:tcW w:w="2835" w:type="dxa"/>
          </w:tcPr>
          <w:p w14:paraId="0F3AC1B0" w14:textId="77777777" w:rsidR="0071087C" w:rsidRPr="00E6516F" w:rsidRDefault="0071087C" w:rsidP="00174677">
            <w:pPr>
              <w:pStyle w:val="TAL"/>
              <w:rPr>
                <w:rFonts w:cs="Arial"/>
                <w:szCs w:val="18"/>
              </w:rPr>
            </w:pPr>
            <w:r w:rsidRPr="00E6516F">
              <w:t>mcdata-info</w:t>
            </w:r>
          </w:p>
        </w:tc>
        <w:tc>
          <w:tcPr>
            <w:tcW w:w="2126" w:type="dxa"/>
          </w:tcPr>
          <w:p w14:paraId="5C252612" w14:textId="77777777" w:rsidR="0071087C" w:rsidRPr="00E6516F" w:rsidRDefault="0071087C" w:rsidP="00174677">
            <w:pPr>
              <w:pStyle w:val="TAL"/>
            </w:pPr>
          </w:p>
        </w:tc>
        <w:tc>
          <w:tcPr>
            <w:tcW w:w="2126" w:type="dxa"/>
            <w:tcBorders>
              <w:bottom w:val="single" w:sz="4" w:space="0" w:color="auto"/>
            </w:tcBorders>
          </w:tcPr>
          <w:p w14:paraId="18327608" w14:textId="77777777" w:rsidR="0071087C" w:rsidRPr="00E6516F" w:rsidRDefault="0071087C" w:rsidP="00174677">
            <w:pPr>
              <w:pStyle w:val="TAL"/>
            </w:pPr>
          </w:p>
        </w:tc>
        <w:tc>
          <w:tcPr>
            <w:tcW w:w="1418" w:type="dxa"/>
          </w:tcPr>
          <w:p w14:paraId="62E6BD30" w14:textId="77777777" w:rsidR="0071087C" w:rsidRPr="00E6516F" w:rsidRDefault="0071087C" w:rsidP="00174677">
            <w:pPr>
              <w:pStyle w:val="TAL"/>
            </w:pPr>
          </w:p>
        </w:tc>
        <w:tc>
          <w:tcPr>
            <w:tcW w:w="1134" w:type="dxa"/>
          </w:tcPr>
          <w:p w14:paraId="48F4C1B0" w14:textId="77777777" w:rsidR="0071087C" w:rsidRPr="00E6516F" w:rsidRDefault="0071087C" w:rsidP="00174677">
            <w:pPr>
              <w:pStyle w:val="TAL"/>
            </w:pPr>
          </w:p>
        </w:tc>
      </w:tr>
      <w:tr w:rsidR="0071087C" w:rsidRPr="00E6516F" w14:paraId="581AC977" w14:textId="77777777" w:rsidTr="00174677">
        <w:tc>
          <w:tcPr>
            <w:tcW w:w="2835" w:type="dxa"/>
          </w:tcPr>
          <w:p w14:paraId="46438E0C" w14:textId="77777777" w:rsidR="0071087C" w:rsidRPr="00E6516F" w:rsidRDefault="0071087C" w:rsidP="00174677">
            <w:pPr>
              <w:pStyle w:val="TAL"/>
              <w:rPr>
                <w:rFonts w:cs="Arial"/>
                <w:szCs w:val="18"/>
              </w:rPr>
            </w:pPr>
            <w:r w:rsidRPr="00E6516F">
              <w:t xml:space="preserve">  mcdata-Params</w:t>
            </w:r>
          </w:p>
        </w:tc>
        <w:tc>
          <w:tcPr>
            <w:tcW w:w="2126" w:type="dxa"/>
          </w:tcPr>
          <w:p w14:paraId="28AD4D49" w14:textId="77777777" w:rsidR="0071087C" w:rsidRPr="00E6516F" w:rsidRDefault="0071087C" w:rsidP="00174677">
            <w:pPr>
              <w:pStyle w:val="TAL"/>
            </w:pPr>
          </w:p>
        </w:tc>
        <w:tc>
          <w:tcPr>
            <w:tcW w:w="2126" w:type="dxa"/>
            <w:tcBorders>
              <w:bottom w:val="single" w:sz="4" w:space="0" w:color="auto"/>
            </w:tcBorders>
          </w:tcPr>
          <w:p w14:paraId="1B7AA4B7" w14:textId="77777777" w:rsidR="0071087C" w:rsidRPr="00E6516F" w:rsidRDefault="0071087C" w:rsidP="00174677">
            <w:pPr>
              <w:pStyle w:val="TAL"/>
            </w:pPr>
          </w:p>
        </w:tc>
        <w:tc>
          <w:tcPr>
            <w:tcW w:w="1418" w:type="dxa"/>
          </w:tcPr>
          <w:p w14:paraId="4B0DC6FD" w14:textId="77777777" w:rsidR="0071087C" w:rsidRPr="00E6516F" w:rsidRDefault="0071087C" w:rsidP="00174677">
            <w:pPr>
              <w:pStyle w:val="TAL"/>
            </w:pPr>
          </w:p>
        </w:tc>
        <w:tc>
          <w:tcPr>
            <w:tcW w:w="1134" w:type="dxa"/>
          </w:tcPr>
          <w:p w14:paraId="6A97AED3" w14:textId="77777777" w:rsidR="0071087C" w:rsidRPr="00E6516F" w:rsidRDefault="0071087C" w:rsidP="00174677">
            <w:pPr>
              <w:pStyle w:val="TAL"/>
            </w:pPr>
          </w:p>
        </w:tc>
      </w:tr>
      <w:tr w:rsidR="0071087C" w:rsidRPr="00E6516F" w14:paraId="18D8AA4F" w14:textId="77777777" w:rsidTr="00174677">
        <w:tc>
          <w:tcPr>
            <w:tcW w:w="2835" w:type="dxa"/>
          </w:tcPr>
          <w:p w14:paraId="16AFBAE4" w14:textId="77777777" w:rsidR="0071087C" w:rsidRPr="00E6516F" w:rsidRDefault="0071087C" w:rsidP="00174677">
            <w:pPr>
              <w:pStyle w:val="TAL"/>
              <w:rPr>
                <w:rFonts w:cs="Arial"/>
                <w:szCs w:val="18"/>
              </w:rPr>
            </w:pPr>
            <w:r w:rsidRPr="00E6516F">
              <w:t xml:space="preserve">    request-type</w:t>
            </w:r>
          </w:p>
        </w:tc>
        <w:tc>
          <w:tcPr>
            <w:tcW w:w="2126" w:type="dxa"/>
          </w:tcPr>
          <w:p w14:paraId="6EA17C71" w14:textId="77777777" w:rsidR="0071087C" w:rsidRPr="00E6516F" w:rsidRDefault="0071087C" w:rsidP="00174677">
            <w:pPr>
              <w:pStyle w:val="TAL"/>
              <w:rPr>
                <w:lang w:eastAsia="ko-KR"/>
              </w:rPr>
            </w:pPr>
            <w:r w:rsidRPr="00E6516F">
              <w:rPr>
                <w:lang w:eastAsia="ko-KR"/>
              </w:rPr>
              <w:t>"one-to-one-fd"</w:t>
            </w:r>
          </w:p>
        </w:tc>
        <w:tc>
          <w:tcPr>
            <w:tcW w:w="2126" w:type="dxa"/>
            <w:tcBorders>
              <w:bottom w:val="single" w:sz="4" w:space="0" w:color="auto"/>
            </w:tcBorders>
          </w:tcPr>
          <w:p w14:paraId="442FDD0F" w14:textId="77777777" w:rsidR="0071087C" w:rsidRPr="00E6516F" w:rsidRDefault="0071087C" w:rsidP="00174677">
            <w:pPr>
              <w:pStyle w:val="TAL"/>
            </w:pPr>
          </w:p>
        </w:tc>
        <w:tc>
          <w:tcPr>
            <w:tcW w:w="1418" w:type="dxa"/>
          </w:tcPr>
          <w:p w14:paraId="7B405266" w14:textId="77777777" w:rsidR="0071087C" w:rsidRPr="00E6516F" w:rsidRDefault="0071087C" w:rsidP="00174677">
            <w:pPr>
              <w:pStyle w:val="TAL"/>
            </w:pPr>
          </w:p>
        </w:tc>
        <w:tc>
          <w:tcPr>
            <w:tcW w:w="1134" w:type="dxa"/>
          </w:tcPr>
          <w:p w14:paraId="6DA61DF8" w14:textId="77777777" w:rsidR="0071087C" w:rsidRPr="00E6516F" w:rsidRDefault="0071087C" w:rsidP="00174677">
            <w:pPr>
              <w:pStyle w:val="TAL"/>
            </w:pPr>
          </w:p>
        </w:tc>
      </w:tr>
    </w:tbl>
    <w:p w14:paraId="0EEBEE0C" w14:textId="77777777" w:rsidR="0071087C" w:rsidRPr="00E6516F" w:rsidRDefault="0071087C" w:rsidP="0071087C"/>
    <w:p w14:paraId="0C17E8F3" w14:textId="77777777" w:rsidR="0071087C" w:rsidRPr="00E6516F" w:rsidRDefault="0071087C" w:rsidP="004312E8">
      <w:pPr>
        <w:pStyle w:val="TH"/>
      </w:pPr>
      <w:r w:rsidRPr="00E6516F">
        <w:t>Table 6.2.9.3.3-3A: FD SIGNALLING PAYLOAD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067E6AB5" w14:textId="77777777" w:rsidTr="00174677">
        <w:trPr>
          <w:cantSplit/>
        </w:trPr>
        <w:tc>
          <w:tcPr>
            <w:tcW w:w="9639" w:type="dxa"/>
          </w:tcPr>
          <w:p w14:paraId="0C507AA9" w14:textId="77777777" w:rsidR="0071087C" w:rsidRPr="00E6516F" w:rsidRDefault="0071087C" w:rsidP="004312E8">
            <w:pPr>
              <w:pStyle w:val="TAL"/>
            </w:pPr>
            <w:r w:rsidRPr="00E6516F">
              <w:t>Derivation Path: TS 36.579-1 [2], Table 5.5.3.8.5-1, condition FD_MSRP</w:t>
            </w:r>
          </w:p>
        </w:tc>
      </w:tr>
    </w:tbl>
    <w:p w14:paraId="3AD055E8" w14:textId="77777777" w:rsidR="0071087C" w:rsidRPr="00E6516F" w:rsidRDefault="0071087C" w:rsidP="0071087C"/>
    <w:p w14:paraId="657C68F1" w14:textId="398AD196" w:rsidR="0071087C" w:rsidRPr="00E6516F" w:rsidRDefault="0071087C" w:rsidP="0071087C">
      <w:pPr>
        <w:pStyle w:val="TH"/>
      </w:pPr>
      <w:r w:rsidRPr="00E6516F">
        <w:t>Table 6.2.9.3.3-4: SIP 200 (OK) (step 2, Table 6.2.9.3.2-1;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6024CF93" w14:textId="77777777" w:rsidTr="00174677">
        <w:trPr>
          <w:cantSplit/>
        </w:trPr>
        <w:tc>
          <w:tcPr>
            <w:tcW w:w="9644" w:type="dxa"/>
            <w:gridSpan w:val="5"/>
          </w:tcPr>
          <w:p w14:paraId="70D2C036" w14:textId="1D9741A2" w:rsidR="0071087C" w:rsidRPr="00E6516F" w:rsidRDefault="0071087C" w:rsidP="00174677">
            <w:pPr>
              <w:pStyle w:val="TAL"/>
              <w:rPr>
                <w:rFonts w:cs="Arial"/>
                <w:szCs w:val="18"/>
              </w:rPr>
            </w:pPr>
            <w:bookmarkStart w:id="1082" w:name="_Hlk100682846"/>
            <w:r w:rsidRPr="00E6516F">
              <w:rPr>
                <w:rFonts w:cs="Arial"/>
                <w:szCs w:val="18"/>
              </w:rPr>
              <w:t>Derivation Path: TS 36.579-1 [2], Table 5.5.2.17.1.2-1, condition INVITE-RSP</w:t>
            </w:r>
          </w:p>
        </w:tc>
      </w:tr>
      <w:tr w:rsidR="0071087C" w:rsidRPr="00E6516F" w14:paraId="5C5C6DAB" w14:textId="77777777" w:rsidTr="00174677">
        <w:tc>
          <w:tcPr>
            <w:tcW w:w="2836" w:type="dxa"/>
          </w:tcPr>
          <w:p w14:paraId="7F3C3342" w14:textId="77777777" w:rsidR="0071087C" w:rsidRPr="00E6516F" w:rsidRDefault="0071087C" w:rsidP="00174677">
            <w:pPr>
              <w:pStyle w:val="TAH"/>
              <w:rPr>
                <w:bCs/>
              </w:rPr>
            </w:pPr>
            <w:r w:rsidRPr="00E6516F">
              <w:rPr>
                <w:bCs/>
              </w:rPr>
              <w:t>Information Element</w:t>
            </w:r>
          </w:p>
        </w:tc>
        <w:tc>
          <w:tcPr>
            <w:tcW w:w="2127" w:type="dxa"/>
          </w:tcPr>
          <w:p w14:paraId="43876AA8"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3D13764A" w14:textId="77777777" w:rsidR="0071087C" w:rsidRPr="00E6516F" w:rsidRDefault="0071087C" w:rsidP="00174677">
            <w:pPr>
              <w:pStyle w:val="TAH"/>
              <w:rPr>
                <w:bCs/>
              </w:rPr>
            </w:pPr>
            <w:r w:rsidRPr="00E6516F">
              <w:rPr>
                <w:bCs/>
              </w:rPr>
              <w:t>Comment</w:t>
            </w:r>
          </w:p>
        </w:tc>
        <w:tc>
          <w:tcPr>
            <w:tcW w:w="1419" w:type="dxa"/>
          </w:tcPr>
          <w:p w14:paraId="2EADC4C2" w14:textId="77777777" w:rsidR="0071087C" w:rsidRPr="00E6516F" w:rsidRDefault="0071087C" w:rsidP="00174677">
            <w:pPr>
              <w:pStyle w:val="TAH"/>
              <w:rPr>
                <w:bCs/>
              </w:rPr>
            </w:pPr>
            <w:r w:rsidRPr="00E6516F">
              <w:rPr>
                <w:bCs/>
              </w:rPr>
              <w:t>Reference</w:t>
            </w:r>
          </w:p>
        </w:tc>
        <w:tc>
          <w:tcPr>
            <w:tcW w:w="1135" w:type="dxa"/>
          </w:tcPr>
          <w:p w14:paraId="5B621214" w14:textId="77777777" w:rsidR="0071087C" w:rsidRPr="00E6516F" w:rsidRDefault="0071087C" w:rsidP="00174677">
            <w:pPr>
              <w:pStyle w:val="TAH"/>
              <w:rPr>
                <w:bCs/>
              </w:rPr>
            </w:pPr>
            <w:r w:rsidRPr="00E6516F">
              <w:rPr>
                <w:bCs/>
              </w:rPr>
              <w:t>Condition</w:t>
            </w:r>
          </w:p>
        </w:tc>
      </w:tr>
      <w:tr w:rsidR="0071087C" w:rsidRPr="00E6516F" w14:paraId="0C6B97A2" w14:textId="77777777" w:rsidTr="00174677">
        <w:tc>
          <w:tcPr>
            <w:tcW w:w="2836" w:type="dxa"/>
            <w:vAlign w:val="center"/>
          </w:tcPr>
          <w:p w14:paraId="475193AB" w14:textId="77777777" w:rsidR="0071087C" w:rsidRPr="00E6516F" w:rsidRDefault="0071087C" w:rsidP="00174677">
            <w:pPr>
              <w:pStyle w:val="TAL"/>
              <w:rPr>
                <w:rFonts w:cs="Arial"/>
                <w:b/>
                <w:bCs/>
                <w:szCs w:val="18"/>
              </w:rPr>
            </w:pPr>
            <w:r w:rsidRPr="00E6516F">
              <w:rPr>
                <w:b/>
                <w:bCs/>
              </w:rPr>
              <w:t>Message-body</w:t>
            </w:r>
          </w:p>
        </w:tc>
        <w:tc>
          <w:tcPr>
            <w:tcW w:w="2127" w:type="dxa"/>
          </w:tcPr>
          <w:p w14:paraId="1F9AD5CC" w14:textId="77777777" w:rsidR="0071087C" w:rsidRPr="00E6516F" w:rsidRDefault="0071087C" w:rsidP="00174677">
            <w:pPr>
              <w:pStyle w:val="TAL"/>
            </w:pPr>
          </w:p>
        </w:tc>
        <w:tc>
          <w:tcPr>
            <w:tcW w:w="2127" w:type="dxa"/>
            <w:tcBorders>
              <w:top w:val="single" w:sz="4" w:space="0" w:color="auto"/>
              <w:bottom w:val="single" w:sz="4" w:space="0" w:color="auto"/>
            </w:tcBorders>
          </w:tcPr>
          <w:p w14:paraId="1208C250" w14:textId="77777777" w:rsidR="0071087C" w:rsidRPr="00E6516F" w:rsidRDefault="0071087C" w:rsidP="00174677">
            <w:pPr>
              <w:pStyle w:val="TAL"/>
            </w:pPr>
          </w:p>
        </w:tc>
        <w:tc>
          <w:tcPr>
            <w:tcW w:w="1419" w:type="dxa"/>
          </w:tcPr>
          <w:p w14:paraId="75132A4F" w14:textId="77777777" w:rsidR="0071087C" w:rsidRPr="00E6516F" w:rsidRDefault="0071087C" w:rsidP="00174677">
            <w:pPr>
              <w:pStyle w:val="TAL"/>
            </w:pPr>
          </w:p>
        </w:tc>
        <w:tc>
          <w:tcPr>
            <w:tcW w:w="1135" w:type="dxa"/>
            <w:vAlign w:val="bottom"/>
          </w:tcPr>
          <w:p w14:paraId="7B4B2230" w14:textId="77777777" w:rsidR="0071087C" w:rsidRPr="00E6516F" w:rsidRDefault="0071087C" w:rsidP="00174677">
            <w:pPr>
              <w:pStyle w:val="TAL"/>
            </w:pPr>
          </w:p>
        </w:tc>
      </w:tr>
      <w:tr w:rsidR="0071087C" w:rsidRPr="00E6516F" w14:paraId="355B46E2" w14:textId="77777777" w:rsidTr="004312E8">
        <w:tc>
          <w:tcPr>
            <w:tcW w:w="2836" w:type="dxa"/>
          </w:tcPr>
          <w:p w14:paraId="16A4CFA3" w14:textId="77777777" w:rsidR="0071087C" w:rsidRPr="00E6516F" w:rsidRDefault="0071087C" w:rsidP="00174677">
            <w:pPr>
              <w:pStyle w:val="TAL"/>
              <w:rPr>
                <w:b/>
                <w:bCs/>
              </w:rPr>
            </w:pPr>
            <w:r w:rsidRPr="00E6516F">
              <w:t xml:space="preserve">  SDP message</w:t>
            </w:r>
          </w:p>
        </w:tc>
        <w:tc>
          <w:tcPr>
            <w:tcW w:w="2127" w:type="dxa"/>
          </w:tcPr>
          <w:p w14:paraId="4BBE5304" w14:textId="77777777" w:rsidR="0071087C" w:rsidRPr="00E6516F" w:rsidRDefault="0071087C" w:rsidP="00174677">
            <w:pPr>
              <w:pStyle w:val="TAL"/>
            </w:pPr>
            <w:r w:rsidRPr="00E6516F">
              <w:t>As described in Table 6.2.9.3.3-5</w:t>
            </w:r>
          </w:p>
        </w:tc>
        <w:tc>
          <w:tcPr>
            <w:tcW w:w="2127" w:type="dxa"/>
            <w:tcBorders>
              <w:top w:val="single" w:sz="4" w:space="0" w:color="auto"/>
              <w:bottom w:val="single" w:sz="4" w:space="0" w:color="auto"/>
            </w:tcBorders>
          </w:tcPr>
          <w:p w14:paraId="5F83A023" w14:textId="77777777" w:rsidR="0071087C" w:rsidRPr="00E6516F" w:rsidRDefault="0071087C" w:rsidP="00174677">
            <w:pPr>
              <w:pStyle w:val="TAL"/>
            </w:pPr>
          </w:p>
        </w:tc>
        <w:tc>
          <w:tcPr>
            <w:tcW w:w="1419" w:type="dxa"/>
          </w:tcPr>
          <w:p w14:paraId="57A336D4" w14:textId="77777777" w:rsidR="0071087C" w:rsidRPr="00E6516F" w:rsidRDefault="0071087C" w:rsidP="00174677">
            <w:pPr>
              <w:pStyle w:val="TAL"/>
            </w:pPr>
          </w:p>
        </w:tc>
        <w:tc>
          <w:tcPr>
            <w:tcW w:w="1135" w:type="dxa"/>
            <w:vAlign w:val="bottom"/>
          </w:tcPr>
          <w:p w14:paraId="2B7B543C" w14:textId="77777777" w:rsidR="0071087C" w:rsidRPr="00E6516F" w:rsidRDefault="0071087C" w:rsidP="00174677">
            <w:pPr>
              <w:pStyle w:val="TAL"/>
            </w:pPr>
          </w:p>
        </w:tc>
      </w:tr>
      <w:bookmarkEnd w:id="1082"/>
    </w:tbl>
    <w:p w14:paraId="18C69A7F" w14:textId="77777777" w:rsidR="0071087C" w:rsidRPr="00E6516F" w:rsidRDefault="0071087C" w:rsidP="0071087C"/>
    <w:p w14:paraId="1621BEEC" w14:textId="77777777" w:rsidR="0071087C" w:rsidRPr="00E6516F" w:rsidRDefault="0071087C" w:rsidP="0071087C">
      <w:pPr>
        <w:pStyle w:val="TH"/>
      </w:pPr>
      <w:r w:rsidRPr="00E6516F">
        <w:t>Table 6.2.9.3.3-5: SDP for SIP 200 (OK) (Table 6.2.9.3.3-4)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2E1F52E3" w14:textId="77777777" w:rsidTr="00174677">
        <w:trPr>
          <w:cantSplit/>
        </w:trPr>
        <w:tc>
          <w:tcPr>
            <w:tcW w:w="9644" w:type="dxa"/>
          </w:tcPr>
          <w:p w14:paraId="27A633D6"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5.5.3.1.2-3, condition MCDATA_FD, SDP_ANSWER</w:t>
            </w:r>
          </w:p>
        </w:tc>
      </w:tr>
    </w:tbl>
    <w:p w14:paraId="06BF2A13" w14:textId="77777777" w:rsidR="0071087C" w:rsidRPr="00E6516F" w:rsidRDefault="0071087C" w:rsidP="0071087C"/>
    <w:p w14:paraId="6EBDCD67" w14:textId="4EBDAB08" w:rsidR="0071087C" w:rsidRPr="00E6516F" w:rsidRDefault="0071087C" w:rsidP="0071087C">
      <w:pPr>
        <w:pStyle w:val="TH"/>
      </w:pPr>
      <w:r w:rsidRPr="00E6516F">
        <w:t>Table 6.2.9.3.3-6: MSRP SEND (step 7, Table 6.2.9.3.2-1;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3004D388" w14:textId="77777777" w:rsidTr="00174677">
        <w:trPr>
          <w:cantSplit/>
        </w:trPr>
        <w:tc>
          <w:tcPr>
            <w:tcW w:w="9644" w:type="dxa"/>
            <w:gridSpan w:val="5"/>
          </w:tcPr>
          <w:p w14:paraId="027DD298"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5.5.12.1-1</w:t>
            </w:r>
          </w:p>
        </w:tc>
      </w:tr>
      <w:tr w:rsidR="0071087C" w:rsidRPr="00E6516F" w14:paraId="6983C27E" w14:textId="77777777" w:rsidTr="00174677">
        <w:tc>
          <w:tcPr>
            <w:tcW w:w="2836" w:type="dxa"/>
          </w:tcPr>
          <w:p w14:paraId="4433D8BB" w14:textId="77777777" w:rsidR="0071087C" w:rsidRPr="00E6516F" w:rsidRDefault="0071087C" w:rsidP="00174677">
            <w:pPr>
              <w:pStyle w:val="TAH"/>
              <w:rPr>
                <w:bCs/>
              </w:rPr>
            </w:pPr>
            <w:r w:rsidRPr="00E6516F">
              <w:rPr>
                <w:bCs/>
              </w:rPr>
              <w:t>Information Element</w:t>
            </w:r>
          </w:p>
        </w:tc>
        <w:tc>
          <w:tcPr>
            <w:tcW w:w="2127" w:type="dxa"/>
          </w:tcPr>
          <w:p w14:paraId="140E63FD"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071EA386" w14:textId="77777777" w:rsidR="0071087C" w:rsidRPr="00E6516F" w:rsidRDefault="0071087C" w:rsidP="00174677">
            <w:pPr>
              <w:pStyle w:val="TAH"/>
              <w:rPr>
                <w:bCs/>
              </w:rPr>
            </w:pPr>
            <w:r w:rsidRPr="00E6516F">
              <w:rPr>
                <w:bCs/>
              </w:rPr>
              <w:t>Comment</w:t>
            </w:r>
          </w:p>
        </w:tc>
        <w:tc>
          <w:tcPr>
            <w:tcW w:w="1419" w:type="dxa"/>
          </w:tcPr>
          <w:p w14:paraId="3D741183" w14:textId="77777777" w:rsidR="0071087C" w:rsidRPr="00E6516F" w:rsidRDefault="0071087C" w:rsidP="00174677">
            <w:pPr>
              <w:pStyle w:val="TAH"/>
              <w:rPr>
                <w:bCs/>
              </w:rPr>
            </w:pPr>
            <w:r w:rsidRPr="00E6516F">
              <w:rPr>
                <w:bCs/>
              </w:rPr>
              <w:t>Reference</w:t>
            </w:r>
          </w:p>
        </w:tc>
        <w:tc>
          <w:tcPr>
            <w:tcW w:w="1135" w:type="dxa"/>
          </w:tcPr>
          <w:p w14:paraId="28D0B385" w14:textId="77777777" w:rsidR="0071087C" w:rsidRPr="00E6516F" w:rsidRDefault="0071087C" w:rsidP="00174677">
            <w:pPr>
              <w:pStyle w:val="TAH"/>
              <w:rPr>
                <w:bCs/>
              </w:rPr>
            </w:pPr>
            <w:r w:rsidRPr="00E6516F">
              <w:rPr>
                <w:bCs/>
              </w:rPr>
              <w:t>Condition</w:t>
            </w:r>
          </w:p>
        </w:tc>
      </w:tr>
      <w:tr w:rsidR="0071087C" w:rsidRPr="00E6516F" w14:paraId="5117E90C" w14:textId="77777777" w:rsidTr="00174677">
        <w:tc>
          <w:tcPr>
            <w:tcW w:w="2836" w:type="dxa"/>
          </w:tcPr>
          <w:p w14:paraId="7EC9390E" w14:textId="77777777" w:rsidR="0071087C" w:rsidRPr="00E6516F" w:rsidRDefault="0071087C" w:rsidP="00174677">
            <w:pPr>
              <w:pStyle w:val="TAL"/>
              <w:rPr>
                <w:b/>
                <w:bCs/>
              </w:rPr>
            </w:pPr>
            <w:r w:rsidRPr="00E6516F">
              <w:rPr>
                <w:b/>
                <w:bCs/>
              </w:rPr>
              <w:t>Content-Type</w:t>
            </w:r>
          </w:p>
        </w:tc>
        <w:tc>
          <w:tcPr>
            <w:tcW w:w="2127" w:type="dxa"/>
          </w:tcPr>
          <w:p w14:paraId="089ED3C3" w14:textId="77777777" w:rsidR="0071087C" w:rsidRPr="00E6516F" w:rsidRDefault="0071087C" w:rsidP="00174677">
            <w:pPr>
              <w:pStyle w:val="TAL"/>
            </w:pPr>
          </w:p>
        </w:tc>
        <w:tc>
          <w:tcPr>
            <w:tcW w:w="2127" w:type="dxa"/>
            <w:tcBorders>
              <w:top w:val="single" w:sz="4" w:space="0" w:color="auto"/>
              <w:bottom w:val="single" w:sz="4" w:space="0" w:color="auto"/>
            </w:tcBorders>
          </w:tcPr>
          <w:p w14:paraId="502E951D" w14:textId="77777777" w:rsidR="0071087C" w:rsidRPr="00E6516F" w:rsidRDefault="0071087C" w:rsidP="00174677">
            <w:pPr>
              <w:pStyle w:val="TAL"/>
              <w:rPr>
                <w:bCs/>
              </w:rPr>
            </w:pPr>
          </w:p>
        </w:tc>
        <w:tc>
          <w:tcPr>
            <w:tcW w:w="1419" w:type="dxa"/>
          </w:tcPr>
          <w:p w14:paraId="261B58FF" w14:textId="77777777" w:rsidR="0071087C" w:rsidRPr="00E6516F" w:rsidRDefault="0071087C" w:rsidP="00174677">
            <w:pPr>
              <w:pStyle w:val="TAL"/>
            </w:pPr>
          </w:p>
        </w:tc>
        <w:tc>
          <w:tcPr>
            <w:tcW w:w="1135" w:type="dxa"/>
          </w:tcPr>
          <w:p w14:paraId="0231F1DA" w14:textId="77777777" w:rsidR="0071087C" w:rsidRPr="00E6516F" w:rsidRDefault="0071087C" w:rsidP="00174677">
            <w:pPr>
              <w:pStyle w:val="TAL"/>
            </w:pPr>
          </w:p>
        </w:tc>
      </w:tr>
      <w:tr w:rsidR="0071087C" w:rsidRPr="00E6516F" w14:paraId="260FACCA" w14:textId="77777777" w:rsidTr="00174677">
        <w:tc>
          <w:tcPr>
            <w:tcW w:w="2836" w:type="dxa"/>
          </w:tcPr>
          <w:p w14:paraId="1D545BB0" w14:textId="77777777" w:rsidR="0071087C" w:rsidRPr="00E6516F" w:rsidRDefault="0071087C" w:rsidP="00174677">
            <w:pPr>
              <w:pStyle w:val="TAL"/>
              <w:rPr>
                <w:b/>
                <w:bCs/>
              </w:rPr>
            </w:pPr>
            <w:r w:rsidRPr="00E6516F">
              <w:t xml:space="preserve">  media-type</w:t>
            </w:r>
          </w:p>
        </w:tc>
        <w:tc>
          <w:tcPr>
            <w:tcW w:w="2127" w:type="dxa"/>
          </w:tcPr>
          <w:p w14:paraId="484E2FC0" w14:textId="77777777" w:rsidR="0071087C" w:rsidRPr="00E6516F" w:rsidRDefault="0071087C" w:rsidP="00174677">
            <w:pPr>
              <w:pStyle w:val="TAL"/>
            </w:pPr>
            <w:r w:rsidRPr="00E6516F">
              <w:rPr>
                <w:iCs/>
              </w:rPr>
              <w:t>"application/vnd.3gpp.mcdata-file"</w:t>
            </w:r>
          </w:p>
        </w:tc>
        <w:tc>
          <w:tcPr>
            <w:tcW w:w="2127" w:type="dxa"/>
            <w:tcBorders>
              <w:top w:val="single" w:sz="4" w:space="0" w:color="auto"/>
              <w:bottom w:val="single" w:sz="4" w:space="0" w:color="auto"/>
            </w:tcBorders>
          </w:tcPr>
          <w:p w14:paraId="7A8AB728" w14:textId="77777777" w:rsidR="0071087C" w:rsidRPr="00E6516F" w:rsidRDefault="0071087C" w:rsidP="00174677">
            <w:pPr>
              <w:pStyle w:val="TAL"/>
              <w:rPr>
                <w:bCs/>
              </w:rPr>
            </w:pPr>
          </w:p>
        </w:tc>
        <w:tc>
          <w:tcPr>
            <w:tcW w:w="1419" w:type="dxa"/>
          </w:tcPr>
          <w:p w14:paraId="36A174A4" w14:textId="77777777" w:rsidR="0071087C" w:rsidRPr="00E6516F" w:rsidRDefault="0071087C" w:rsidP="00174677">
            <w:pPr>
              <w:pStyle w:val="TAL"/>
            </w:pPr>
          </w:p>
        </w:tc>
        <w:tc>
          <w:tcPr>
            <w:tcW w:w="1135" w:type="dxa"/>
          </w:tcPr>
          <w:p w14:paraId="6B047BD6" w14:textId="77777777" w:rsidR="0071087C" w:rsidRPr="00E6516F" w:rsidRDefault="0071087C" w:rsidP="00174677">
            <w:pPr>
              <w:pStyle w:val="TAL"/>
            </w:pPr>
          </w:p>
        </w:tc>
      </w:tr>
      <w:tr w:rsidR="0071087C" w:rsidRPr="00E6516F" w14:paraId="01DA1C25" w14:textId="77777777" w:rsidTr="00174677">
        <w:tc>
          <w:tcPr>
            <w:tcW w:w="2836" w:type="dxa"/>
          </w:tcPr>
          <w:p w14:paraId="42649886" w14:textId="77777777" w:rsidR="0071087C" w:rsidRPr="00E6516F" w:rsidRDefault="0071087C" w:rsidP="00174677">
            <w:pPr>
              <w:pStyle w:val="TAL"/>
              <w:rPr>
                <w:b/>
                <w:bCs/>
              </w:rPr>
            </w:pPr>
            <w:r w:rsidRPr="00E6516F">
              <w:rPr>
                <w:b/>
                <w:bCs/>
              </w:rPr>
              <w:t>data</w:t>
            </w:r>
          </w:p>
        </w:tc>
        <w:tc>
          <w:tcPr>
            <w:tcW w:w="2127" w:type="dxa"/>
          </w:tcPr>
          <w:p w14:paraId="283C3009" w14:textId="77777777" w:rsidR="0071087C" w:rsidRPr="00E6516F" w:rsidRDefault="0071087C" w:rsidP="00174677">
            <w:pPr>
              <w:pStyle w:val="TAL"/>
            </w:pPr>
            <w:r w:rsidRPr="00E6516F">
              <w:rPr>
                <w:iCs/>
              </w:rPr>
              <w:t>As specified in table 6.2.9.3.3-8</w:t>
            </w:r>
          </w:p>
        </w:tc>
        <w:tc>
          <w:tcPr>
            <w:tcW w:w="2127" w:type="dxa"/>
            <w:tcBorders>
              <w:top w:val="single" w:sz="4" w:space="0" w:color="auto"/>
              <w:bottom w:val="single" w:sz="4" w:space="0" w:color="auto"/>
            </w:tcBorders>
          </w:tcPr>
          <w:p w14:paraId="280B9D91" w14:textId="77777777" w:rsidR="0071087C" w:rsidRPr="00E6516F" w:rsidRDefault="0071087C" w:rsidP="00174677">
            <w:pPr>
              <w:pStyle w:val="TAL"/>
              <w:rPr>
                <w:bCs/>
              </w:rPr>
            </w:pPr>
          </w:p>
        </w:tc>
        <w:tc>
          <w:tcPr>
            <w:tcW w:w="1419" w:type="dxa"/>
          </w:tcPr>
          <w:p w14:paraId="60A8846A" w14:textId="77777777" w:rsidR="0071087C" w:rsidRPr="00E6516F" w:rsidRDefault="0071087C" w:rsidP="00174677">
            <w:pPr>
              <w:pStyle w:val="TAL"/>
            </w:pPr>
          </w:p>
        </w:tc>
        <w:tc>
          <w:tcPr>
            <w:tcW w:w="1135" w:type="dxa"/>
          </w:tcPr>
          <w:p w14:paraId="3BECADF3" w14:textId="77777777" w:rsidR="0071087C" w:rsidRPr="00E6516F" w:rsidRDefault="0071087C" w:rsidP="00174677">
            <w:pPr>
              <w:pStyle w:val="TAL"/>
            </w:pPr>
          </w:p>
        </w:tc>
      </w:tr>
    </w:tbl>
    <w:p w14:paraId="04CFD197" w14:textId="77777777" w:rsidR="0071087C" w:rsidRPr="00E6516F" w:rsidRDefault="0071087C" w:rsidP="0071087C"/>
    <w:p w14:paraId="33A8478D" w14:textId="5D57412C" w:rsidR="0071087C" w:rsidRPr="00E6516F" w:rsidRDefault="0071087C" w:rsidP="0071087C">
      <w:pPr>
        <w:pStyle w:val="TH"/>
      </w:pPr>
      <w:r w:rsidRPr="00E6516F">
        <w:t>Table 6.2.9.3.3-7: Void</w:t>
      </w:r>
    </w:p>
    <w:p w14:paraId="2F4A14C6" w14:textId="77777777" w:rsidR="00B93CA2" w:rsidRPr="00E6516F" w:rsidRDefault="00B93CA2" w:rsidP="00B93CA2"/>
    <w:p w14:paraId="4F8E40C9" w14:textId="776C2B11" w:rsidR="0071087C" w:rsidRPr="00E6516F" w:rsidRDefault="0071087C" w:rsidP="0071087C">
      <w:pPr>
        <w:pStyle w:val="TH"/>
      </w:pPr>
      <w:bookmarkStart w:id="1083" w:name="_Hlk39578722"/>
      <w:r w:rsidRPr="00E6516F">
        <w:t>Table 6.2.9.3.3-8: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193642D1" w14:textId="77777777" w:rsidTr="004312E8">
        <w:trPr>
          <w:cantSplit/>
        </w:trPr>
        <w:tc>
          <w:tcPr>
            <w:tcW w:w="9645" w:type="dxa"/>
            <w:tcBorders>
              <w:top w:val="single" w:sz="4" w:space="0" w:color="auto"/>
              <w:left w:val="single" w:sz="4" w:space="0" w:color="auto"/>
              <w:bottom w:val="single" w:sz="4" w:space="0" w:color="auto"/>
              <w:right w:val="single" w:sz="4" w:space="0" w:color="auto"/>
            </w:tcBorders>
            <w:hideMark/>
          </w:tcPr>
          <w:p w14:paraId="1F584AB2" w14:textId="77777777" w:rsidR="0071087C" w:rsidRPr="00E6516F" w:rsidRDefault="0071087C" w:rsidP="00174677">
            <w:pPr>
              <w:pStyle w:val="TAL"/>
              <w:rPr>
                <w:rFonts w:cs="Arial"/>
                <w:szCs w:val="18"/>
              </w:rPr>
            </w:pPr>
            <w:r w:rsidRPr="00E6516F">
              <w:rPr>
                <w:rFonts w:cs="Arial"/>
                <w:szCs w:val="18"/>
              </w:rPr>
              <w:t>Derivation Path: TS 36.579-1 [2], Table 5.5.3.10-1, condition PROTECTED_FILE, PCK</w:t>
            </w:r>
          </w:p>
        </w:tc>
      </w:tr>
    </w:tbl>
    <w:p w14:paraId="53DA332F" w14:textId="77777777" w:rsidR="0071087C" w:rsidRPr="00E6516F" w:rsidRDefault="0071087C" w:rsidP="0071087C"/>
    <w:bookmarkEnd w:id="1083"/>
    <w:p w14:paraId="74EA6637" w14:textId="77777777" w:rsidR="0071087C" w:rsidRPr="00E6516F" w:rsidRDefault="0071087C" w:rsidP="004312E8">
      <w:pPr>
        <w:pStyle w:val="TH"/>
      </w:pPr>
      <w:r w:rsidRPr="00E6516F">
        <w:t>Table 6.2.9.3.3-9..10: Void</w:t>
      </w:r>
    </w:p>
    <w:p w14:paraId="480BBA1C" w14:textId="77777777" w:rsidR="00B93CA2" w:rsidRPr="00E6516F" w:rsidRDefault="00B93CA2" w:rsidP="00B93CA2"/>
    <w:p w14:paraId="563E7D4B" w14:textId="3809B8DF" w:rsidR="0071087C" w:rsidRPr="00E6516F" w:rsidRDefault="0071087C" w:rsidP="0071087C">
      <w:pPr>
        <w:pStyle w:val="TH"/>
      </w:pPr>
      <w:r w:rsidRPr="00E6516F">
        <w:t>Table 6.2.9.3.3-11: SIP BYE (step 8, Table 6.2.9.3.2-1;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26005639" w14:textId="77777777" w:rsidTr="00174677">
        <w:trPr>
          <w:cantSplit/>
        </w:trPr>
        <w:tc>
          <w:tcPr>
            <w:tcW w:w="9644" w:type="dxa"/>
            <w:gridSpan w:val="5"/>
          </w:tcPr>
          <w:p w14:paraId="365996F0"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r w:rsidR="0071087C" w:rsidRPr="00E6516F" w14:paraId="6FC7CEF5" w14:textId="77777777" w:rsidTr="00174677">
        <w:tc>
          <w:tcPr>
            <w:tcW w:w="2836" w:type="dxa"/>
          </w:tcPr>
          <w:p w14:paraId="75F884CC" w14:textId="77777777" w:rsidR="0071087C" w:rsidRPr="00E6516F" w:rsidRDefault="0071087C" w:rsidP="00174677">
            <w:pPr>
              <w:pStyle w:val="TAH"/>
              <w:rPr>
                <w:bCs/>
              </w:rPr>
            </w:pPr>
            <w:r w:rsidRPr="00E6516F">
              <w:rPr>
                <w:bCs/>
              </w:rPr>
              <w:t>Information Element</w:t>
            </w:r>
          </w:p>
        </w:tc>
        <w:tc>
          <w:tcPr>
            <w:tcW w:w="2127" w:type="dxa"/>
          </w:tcPr>
          <w:p w14:paraId="5A0B79DF"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054F5248" w14:textId="77777777" w:rsidR="0071087C" w:rsidRPr="00E6516F" w:rsidRDefault="0071087C" w:rsidP="00174677">
            <w:pPr>
              <w:pStyle w:val="TAH"/>
              <w:rPr>
                <w:bCs/>
              </w:rPr>
            </w:pPr>
            <w:r w:rsidRPr="00E6516F">
              <w:rPr>
                <w:bCs/>
              </w:rPr>
              <w:t>Comment</w:t>
            </w:r>
          </w:p>
        </w:tc>
        <w:tc>
          <w:tcPr>
            <w:tcW w:w="1419" w:type="dxa"/>
          </w:tcPr>
          <w:p w14:paraId="4F1447B5" w14:textId="77777777" w:rsidR="0071087C" w:rsidRPr="00E6516F" w:rsidRDefault="0071087C" w:rsidP="00174677">
            <w:pPr>
              <w:pStyle w:val="TAH"/>
              <w:rPr>
                <w:bCs/>
              </w:rPr>
            </w:pPr>
            <w:r w:rsidRPr="00E6516F">
              <w:rPr>
                <w:bCs/>
              </w:rPr>
              <w:t>Reference</w:t>
            </w:r>
          </w:p>
        </w:tc>
        <w:tc>
          <w:tcPr>
            <w:tcW w:w="1135" w:type="dxa"/>
          </w:tcPr>
          <w:p w14:paraId="580FC365" w14:textId="77777777" w:rsidR="0071087C" w:rsidRPr="00E6516F" w:rsidRDefault="0071087C" w:rsidP="00174677">
            <w:pPr>
              <w:pStyle w:val="TAH"/>
              <w:rPr>
                <w:bCs/>
              </w:rPr>
            </w:pPr>
            <w:r w:rsidRPr="00E6516F">
              <w:rPr>
                <w:bCs/>
              </w:rPr>
              <w:t>Condition</w:t>
            </w:r>
          </w:p>
        </w:tc>
      </w:tr>
      <w:tr w:rsidR="0071087C" w:rsidRPr="00E6516F" w14:paraId="6D142CE2" w14:textId="77777777" w:rsidTr="00174677">
        <w:tc>
          <w:tcPr>
            <w:tcW w:w="2836" w:type="dxa"/>
            <w:vAlign w:val="center"/>
          </w:tcPr>
          <w:p w14:paraId="3D2B232F" w14:textId="77777777" w:rsidR="0071087C" w:rsidRPr="00E6516F" w:rsidRDefault="0071087C" w:rsidP="00174677">
            <w:pPr>
              <w:pStyle w:val="TAL"/>
              <w:tabs>
                <w:tab w:val="left" w:pos="480"/>
              </w:tabs>
              <w:rPr>
                <w:rFonts w:cs="Arial"/>
                <w:b/>
                <w:szCs w:val="18"/>
              </w:rPr>
            </w:pPr>
            <w:r w:rsidRPr="00E6516F">
              <w:rPr>
                <w:b/>
                <w:bCs/>
              </w:rPr>
              <w:t>Reason</w:t>
            </w:r>
          </w:p>
        </w:tc>
        <w:tc>
          <w:tcPr>
            <w:tcW w:w="2127" w:type="dxa"/>
          </w:tcPr>
          <w:p w14:paraId="3AF18523" w14:textId="77777777" w:rsidR="0071087C" w:rsidRPr="00E6516F" w:rsidRDefault="0071087C" w:rsidP="00174677">
            <w:pPr>
              <w:pStyle w:val="TAL"/>
            </w:pPr>
          </w:p>
        </w:tc>
        <w:tc>
          <w:tcPr>
            <w:tcW w:w="2127" w:type="dxa"/>
            <w:tcBorders>
              <w:top w:val="single" w:sz="4" w:space="0" w:color="auto"/>
              <w:bottom w:val="single" w:sz="4" w:space="0" w:color="auto"/>
            </w:tcBorders>
          </w:tcPr>
          <w:p w14:paraId="5E8D6FFF" w14:textId="77777777" w:rsidR="0071087C" w:rsidRPr="00E6516F" w:rsidRDefault="0071087C" w:rsidP="00174677">
            <w:pPr>
              <w:pStyle w:val="TAL"/>
            </w:pPr>
          </w:p>
        </w:tc>
        <w:tc>
          <w:tcPr>
            <w:tcW w:w="1419" w:type="dxa"/>
          </w:tcPr>
          <w:p w14:paraId="730E7322" w14:textId="0F9D3A05" w:rsidR="0071087C" w:rsidRPr="00E6516F" w:rsidRDefault="0071087C" w:rsidP="00174677">
            <w:pPr>
              <w:pStyle w:val="TAL"/>
            </w:pPr>
            <w:r w:rsidRPr="00E6516F">
              <w:t>RFC 3326 [125]</w:t>
            </w:r>
          </w:p>
        </w:tc>
        <w:tc>
          <w:tcPr>
            <w:tcW w:w="1135" w:type="dxa"/>
            <w:vAlign w:val="bottom"/>
          </w:tcPr>
          <w:p w14:paraId="0C63D5F7" w14:textId="77777777" w:rsidR="0071087C" w:rsidRPr="00E6516F" w:rsidRDefault="0071087C" w:rsidP="00174677">
            <w:pPr>
              <w:pStyle w:val="TAL"/>
            </w:pPr>
          </w:p>
        </w:tc>
      </w:tr>
      <w:tr w:rsidR="0071087C" w:rsidRPr="00E6516F" w14:paraId="359E4ECA" w14:textId="77777777" w:rsidTr="00174677">
        <w:tc>
          <w:tcPr>
            <w:tcW w:w="2836" w:type="dxa"/>
            <w:vAlign w:val="center"/>
          </w:tcPr>
          <w:p w14:paraId="3A0AD73C" w14:textId="77777777" w:rsidR="0071087C" w:rsidRPr="00E6516F" w:rsidRDefault="0071087C" w:rsidP="00174677">
            <w:pPr>
              <w:pStyle w:val="TAL"/>
              <w:rPr>
                <w:rFonts w:cs="Arial"/>
                <w:b/>
                <w:bCs/>
                <w:szCs w:val="18"/>
              </w:rPr>
            </w:pPr>
            <w:r w:rsidRPr="00E6516F">
              <w:t xml:space="preserve">  reason-value</w:t>
            </w:r>
          </w:p>
        </w:tc>
        <w:tc>
          <w:tcPr>
            <w:tcW w:w="2127" w:type="dxa"/>
            <w:vAlign w:val="center"/>
          </w:tcPr>
          <w:p w14:paraId="4CEFD976" w14:textId="77777777" w:rsidR="0071087C" w:rsidRPr="00E6516F" w:rsidRDefault="0071087C" w:rsidP="00174677">
            <w:pPr>
              <w:pStyle w:val="TAL"/>
            </w:pPr>
            <w:r w:rsidRPr="00E6516F">
              <w:t>"SIP"</w:t>
            </w:r>
          </w:p>
        </w:tc>
        <w:tc>
          <w:tcPr>
            <w:tcW w:w="2127" w:type="dxa"/>
            <w:tcBorders>
              <w:top w:val="single" w:sz="4" w:space="0" w:color="auto"/>
              <w:bottom w:val="single" w:sz="4" w:space="0" w:color="auto"/>
            </w:tcBorders>
          </w:tcPr>
          <w:p w14:paraId="28765458" w14:textId="77777777" w:rsidR="0071087C" w:rsidRPr="00E6516F" w:rsidRDefault="0071087C" w:rsidP="00174677">
            <w:pPr>
              <w:pStyle w:val="TAL"/>
            </w:pPr>
          </w:p>
        </w:tc>
        <w:tc>
          <w:tcPr>
            <w:tcW w:w="1419" w:type="dxa"/>
          </w:tcPr>
          <w:p w14:paraId="5E8E6A97" w14:textId="77777777" w:rsidR="0071087C" w:rsidRPr="00E6516F" w:rsidRDefault="0071087C" w:rsidP="00174677">
            <w:pPr>
              <w:pStyle w:val="TAL"/>
            </w:pPr>
          </w:p>
        </w:tc>
        <w:tc>
          <w:tcPr>
            <w:tcW w:w="1135" w:type="dxa"/>
          </w:tcPr>
          <w:p w14:paraId="189C0CA8" w14:textId="77777777" w:rsidR="0071087C" w:rsidRPr="00E6516F" w:rsidRDefault="0071087C" w:rsidP="00174677">
            <w:pPr>
              <w:pStyle w:val="TAL"/>
            </w:pPr>
          </w:p>
        </w:tc>
      </w:tr>
      <w:tr w:rsidR="0071087C" w:rsidRPr="00E6516F" w14:paraId="50C1B6A1" w14:textId="77777777" w:rsidTr="00174677">
        <w:tc>
          <w:tcPr>
            <w:tcW w:w="2836" w:type="dxa"/>
            <w:vAlign w:val="center"/>
          </w:tcPr>
          <w:p w14:paraId="15417959" w14:textId="77777777" w:rsidR="0071087C" w:rsidRPr="00E6516F" w:rsidRDefault="0071087C" w:rsidP="00174677">
            <w:pPr>
              <w:pStyle w:val="TAL"/>
              <w:rPr>
                <w:rFonts w:cs="Arial"/>
                <w:bCs/>
                <w:szCs w:val="18"/>
              </w:rPr>
            </w:pPr>
            <w:r w:rsidRPr="00E6516F">
              <w:t xml:space="preserve">  protocol-cause</w:t>
            </w:r>
          </w:p>
        </w:tc>
        <w:tc>
          <w:tcPr>
            <w:tcW w:w="2127" w:type="dxa"/>
            <w:vAlign w:val="center"/>
          </w:tcPr>
          <w:p w14:paraId="0BD8F645" w14:textId="77777777" w:rsidR="0071087C" w:rsidRPr="00E6516F" w:rsidRDefault="0071087C" w:rsidP="00174677">
            <w:pPr>
              <w:pStyle w:val="TAL"/>
            </w:pPr>
            <w:r w:rsidRPr="00E6516F">
              <w:t>"cause="200""</w:t>
            </w:r>
          </w:p>
        </w:tc>
        <w:tc>
          <w:tcPr>
            <w:tcW w:w="2127" w:type="dxa"/>
            <w:tcBorders>
              <w:top w:val="single" w:sz="4" w:space="0" w:color="auto"/>
              <w:bottom w:val="single" w:sz="4" w:space="0" w:color="auto"/>
            </w:tcBorders>
          </w:tcPr>
          <w:p w14:paraId="1D6C6B9E" w14:textId="77777777" w:rsidR="0071087C" w:rsidRPr="00E6516F" w:rsidRDefault="0071087C" w:rsidP="00174677">
            <w:pPr>
              <w:pStyle w:val="TAL"/>
            </w:pPr>
          </w:p>
        </w:tc>
        <w:tc>
          <w:tcPr>
            <w:tcW w:w="1419" w:type="dxa"/>
          </w:tcPr>
          <w:p w14:paraId="636948DD" w14:textId="77777777" w:rsidR="0071087C" w:rsidRPr="00E6516F" w:rsidRDefault="0071087C" w:rsidP="00174677">
            <w:pPr>
              <w:pStyle w:val="TAL"/>
            </w:pPr>
          </w:p>
        </w:tc>
        <w:tc>
          <w:tcPr>
            <w:tcW w:w="1135" w:type="dxa"/>
          </w:tcPr>
          <w:p w14:paraId="591D3687" w14:textId="77777777" w:rsidR="0071087C" w:rsidRPr="00E6516F" w:rsidRDefault="0071087C" w:rsidP="00174677">
            <w:pPr>
              <w:pStyle w:val="TAL"/>
            </w:pPr>
          </w:p>
        </w:tc>
      </w:tr>
      <w:tr w:rsidR="0071087C" w:rsidRPr="00E6516F" w14:paraId="018F87EA" w14:textId="77777777" w:rsidTr="00174677">
        <w:tc>
          <w:tcPr>
            <w:tcW w:w="2836" w:type="dxa"/>
            <w:vAlign w:val="center"/>
          </w:tcPr>
          <w:p w14:paraId="3288134F" w14:textId="77777777" w:rsidR="0071087C" w:rsidRPr="00E6516F" w:rsidRDefault="0071087C" w:rsidP="00174677">
            <w:pPr>
              <w:pStyle w:val="TAL"/>
              <w:rPr>
                <w:rFonts w:cs="Arial"/>
                <w:bCs/>
                <w:szCs w:val="18"/>
              </w:rPr>
            </w:pPr>
            <w:r w:rsidRPr="00E6516F">
              <w:t xml:space="preserve">  reason-text</w:t>
            </w:r>
          </w:p>
        </w:tc>
        <w:tc>
          <w:tcPr>
            <w:tcW w:w="2127" w:type="dxa"/>
            <w:vAlign w:val="center"/>
          </w:tcPr>
          <w:p w14:paraId="295988DB" w14:textId="77777777" w:rsidR="0071087C" w:rsidRPr="00E6516F" w:rsidRDefault="0071087C" w:rsidP="00174677">
            <w:pPr>
              <w:pStyle w:val="TAL"/>
            </w:pPr>
            <w:r w:rsidRPr="00E6516F">
              <w:t>"text="transmission succeeded""</w:t>
            </w:r>
          </w:p>
        </w:tc>
        <w:tc>
          <w:tcPr>
            <w:tcW w:w="2127" w:type="dxa"/>
            <w:tcBorders>
              <w:top w:val="single" w:sz="4" w:space="0" w:color="auto"/>
              <w:bottom w:val="single" w:sz="4" w:space="0" w:color="auto"/>
            </w:tcBorders>
          </w:tcPr>
          <w:p w14:paraId="6AE3F426" w14:textId="77777777" w:rsidR="0071087C" w:rsidRPr="00E6516F" w:rsidRDefault="0071087C" w:rsidP="00174677">
            <w:pPr>
              <w:pStyle w:val="TAL"/>
            </w:pPr>
          </w:p>
        </w:tc>
        <w:tc>
          <w:tcPr>
            <w:tcW w:w="1419" w:type="dxa"/>
          </w:tcPr>
          <w:p w14:paraId="461A57A8" w14:textId="77777777" w:rsidR="0071087C" w:rsidRPr="00E6516F" w:rsidRDefault="0071087C" w:rsidP="00174677">
            <w:pPr>
              <w:pStyle w:val="TAL"/>
            </w:pPr>
          </w:p>
        </w:tc>
        <w:tc>
          <w:tcPr>
            <w:tcW w:w="1135" w:type="dxa"/>
          </w:tcPr>
          <w:p w14:paraId="7BA199A0" w14:textId="77777777" w:rsidR="0071087C" w:rsidRPr="00E6516F" w:rsidRDefault="0071087C" w:rsidP="00174677">
            <w:pPr>
              <w:pStyle w:val="TAL"/>
            </w:pPr>
          </w:p>
        </w:tc>
      </w:tr>
    </w:tbl>
    <w:p w14:paraId="7A5DC7FD" w14:textId="77777777" w:rsidR="0071087C" w:rsidRPr="00E6516F" w:rsidRDefault="0071087C" w:rsidP="0071087C"/>
    <w:p w14:paraId="7ACE26A6" w14:textId="1DC7903C" w:rsidR="0071087C" w:rsidRPr="00E6516F" w:rsidRDefault="0071087C" w:rsidP="0071087C">
      <w:pPr>
        <w:pStyle w:val="TH"/>
      </w:pPr>
      <w:r w:rsidRPr="00E6516F">
        <w:t>Table 6.2.9.3.3-12: Void</w:t>
      </w:r>
    </w:p>
    <w:p w14:paraId="27EDD076" w14:textId="77777777" w:rsidR="00B93CA2" w:rsidRPr="00E6516F" w:rsidRDefault="00B93CA2" w:rsidP="00B93CA2"/>
    <w:p w14:paraId="0DB7C2AB" w14:textId="6806247E" w:rsidR="0071087C" w:rsidRPr="00E6516F" w:rsidRDefault="0071087C" w:rsidP="0071087C">
      <w:pPr>
        <w:pStyle w:val="TH"/>
      </w:pPr>
      <w:r w:rsidRPr="00E6516F">
        <w:t>Table 6.2.9.3.3-13: SIP MESSAGE (step 10, Table 6.2.9.3.2-1;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55A6DAF8" w14:textId="77777777" w:rsidTr="00174677">
        <w:trPr>
          <w:cantSplit/>
        </w:trPr>
        <w:tc>
          <w:tcPr>
            <w:tcW w:w="9639" w:type="dxa"/>
            <w:gridSpan w:val="5"/>
          </w:tcPr>
          <w:p w14:paraId="5DB3CC06" w14:textId="77777777" w:rsidR="0071087C" w:rsidRPr="00E6516F" w:rsidRDefault="0071087C" w:rsidP="00174677">
            <w:pPr>
              <w:pStyle w:val="TAL"/>
              <w:rPr>
                <w:rFonts w:cs="Arial"/>
                <w:szCs w:val="18"/>
              </w:rPr>
            </w:pPr>
            <w:r w:rsidRPr="00E6516F">
              <w:rPr>
                <w:rFonts w:cs="Arial"/>
                <w:szCs w:val="18"/>
              </w:rPr>
              <w:t>Derivation Path: TS 36.579-1 [2], Table 5.5.2.7.2-1, condition MCDATA_FD, MCDATA_SIGNALLING</w:t>
            </w:r>
          </w:p>
        </w:tc>
      </w:tr>
      <w:tr w:rsidR="0071087C" w:rsidRPr="00E6516F" w14:paraId="2851C48C" w14:textId="77777777" w:rsidTr="00174677">
        <w:tc>
          <w:tcPr>
            <w:tcW w:w="2835" w:type="dxa"/>
          </w:tcPr>
          <w:p w14:paraId="44460CEF" w14:textId="77777777" w:rsidR="0071087C" w:rsidRPr="00E6516F" w:rsidRDefault="0071087C" w:rsidP="00174677">
            <w:pPr>
              <w:pStyle w:val="TAH"/>
              <w:rPr>
                <w:bCs/>
              </w:rPr>
            </w:pPr>
            <w:r w:rsidRPr="00E6516F">
              <w:rPr>
                <w:bCs/>
              </w:rPr>
              <w:t>Information Element</w:t>
            </w:r>
          </w:p>
        </w:tc>
        <w:tc>
          <w:tcPr>
            <w:tcW w:w="2126" w:type="dxa"/>
          </w:tcPr>
          <w:p w14:paraId="4E6B0A8F"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7B80F2B4" w14:textId="77777777" w:rsidR="0071087C" w:rsidRPr="00E6516F" w:rsidRDefault="0071087C" w:rsidP="00174677">
            <w:pPr>
              <w:pStyle w:val="TAH"/>
              <w:rPr>
                <w:bCs/>
              </w:rPr>
            </w:pPr>
            <w:r w:rsidRPr="00E6516F">
              <w:rPr>
                <w:bCs/>
              </w:rPr>
              <w:t>Comment</w:t>
            </w:r>
          </w:p>
        </w:tc>
        <w:tc>
          <w:tcPr>
            <w:tcW w:w="1418" w:type="dxa"/>
          </w:tcPr>
          <w:p w14:paraId="1CEBCCAB" w14:textId="77777777" w:rsidR="0071087C" w:rsidRPr="00E6516F" w:rsidRDefault="0071087C" w:rsidP="00174677">
            <w:pPr>
              <w:pStyle w:val="TAH"/>
              <w:rPr>
                <w:bCs/>
              </w:rPr>
            </w:pPr>
            <w:r w:rsidRPr="00E6516F">
              <w:rPr>
                <w:bCs/>
              </w:rPr>
              <w:t>Reference</w:t>
            </w:r>
          </w:p>
        </w:tc>
        <w:tc>
          <w:tcPr>
            <w:tcW w:w="1134" w:type="dxa"/>
          </w:tcPr>
          <w:p w14:paraId="1D17778B" w14:textId="77777777" w:rsidR="0071087C" w:rsidRPr="00E6516F" w:rsidRDefault="0071087C" w:rsidP="00174677">
            <w:pPr>
              <w:pStyle w:val="TAH"/>
              <w:rPr>
                <w:bCs/>
              </w:rPr>
            </w:pPr>
            <w:r w:rsidRPr="00E6516F">
              <w:rPr>
                <w:bCs/>
              </w:rPr>
              <w:t>Condition</w:t>
            </w:r>
          </w:p>
        </w:tc>
      </w:tr>
      <w:tr w:rsidR="0071087C" w:rsidRPr="00E6516F" w14:paraId="5A4A25CE" w14:textId="77777777" w:rsidTr="00174677">
        <w:tc>
          <w:tcPr>
            <w:tcW w:w="2835" w:type="dxa"/>
            <w:vAlign w:val="center"/>
          </w:tcPr>
          <w:p w14:paraId="63EDF969" w14:textId="77777777" w:rsidR="0071087C" w:rsidRPr="00E6516F" w:rsidRDefault="0071087C" w:rsidP="00174677">
            <w:pPr>
              <w:pStyle w:val="TAL"/>
              <w:rPr>
                <w:b/>
                <w:bCs/>
              </w:rPr>
            </w:pPr>
            <w:r w:rsidRPr="00E6516F">
              <w:rPr>
                <w:b/>
                <w:bCs/>
              </w:rPr>
              <w:t>Message-body</w:t>
            </w:r>
          </w:p>
        </w:tc>
        <w:tc>
          <w:tcPr>
            <w:tcW w:w="2126" w:type="dxa"/>
          </w:tcPr>
          <w:p w14:paraId="3B862715" w14:textId="77777777" w:rsidR="0071087C" w:rsidRPr="00E6516F" w:rsidRDefault="0071087C" w:rsidP="00174677">
            <w:pPr>
              <w:pStyle w:val="TAL"/>
            </w:pPr>
          </w:p>
        </w:tc>
        <w:tc>
          <w:tcPr>
            <w:tcW w:w="2126" w:type="dxa"/>
            <w:tcBorders>
              <w:bottom w:val="single" w:sz="4" w:space="0" w:color="auto"/>
            </w:tcBorders>
          </w:tcPr>
          <w:p w14:paraId="249626B9" w14:textId="77777777" w:rsidR="0071087C" w:rsidRPr="00E6516F" w:rsidRDefault="0071087C" w:rsidP="00174677">
            <w:pPr>
              <w:pStyle w:val="TAL"/>
            </w:pPr>
          </w:p>
        </w:tc>
        <w:tc>
          <w:tcPr>
            <w:tcW w:w="1418" w:type="dxa"/>
          </w:tcPr>
          <w:p w14:paraId="2F5855BC" w14:textId="0BF50D0A" w:rsidR="0071087C" w:rsidRPr="00E6516F" w:rsidRDefault="0071087C" w:rsidP="00174677">
            <w:pPr>
              <w:pStyle w:val="TAL"/>
            </w:pPr>
          </w:p>
        </w:tc>
        <w:tc>
          <w:tcPr>
            <w:tcW w:w="1134" w:type="dxa"/>
            <w:vAlign w:val="bottom"/>
          </w:tcPr>
          <w:p w14:paraId="6ADDCE8F" w14:textId="77777777" w:rsidR="0071087C" w:rsidRPr="00E6516F" w:rsidRDefault="0071087C" w:rsidP="00174677">
            <w:pPr>
              <w:pStyle w:val="TAL"/>
            </w:pPr>
          </w:p>
        </w:tc>
      </w:tr>
      <w:tr w:rsidR="0071087C" w:rsidRPr="00E6516F" w:rsidDel="00511ABD" w14:paraId="7FC98C63" w14:textId="77777777" w:rsidTr="004312E8">
        <w:tc>
          <w:tcPr>
            <w:tcW w:w="2835" w:type="dxa"/>
            <w:vAlign w:val="center"/>
          </w:tcPr>
          <w:p w14:paraId="38108B2D" w14:textId="77777777" w:rsidR="0071087C" w:rsidRPr="00E6516F" w:rsidDel="00511ABD" w:rsidRDefault="0071087C" w:rsidP="00174677">
            <w:pPr>
              <w:pStyle w:val="TAL"/>
            </w:pPr>
            <w:r w:rsidRPr="00E6516F">
              <w:t xml:space="preserve">  MIME body part</w:t>
            </w:r>
          </w:p>
        </w:tc>
        <w:tc>
          <w:tcPr>
            <w:tcW w:w="2126" w:type="dxa"/>
            <w:vAlign w:val="center"/>
          </w:tcPr>
          <w:p w14:paraId="6DB80DBE" w14:textId="77777777" w:rsidR="0071087C" w:rsidRPr="00E6516F" w:rsidDel="00511ABD" w:rsidRDefault="0071087C" w:rsidP="00174677">
            <w:pPr>
              <w:pStyle w:val="TAL"/>
            </w:pPr>
          </w:p>
        </w:tc>
        <w:tc>
          <w:tcPr>
            <w:tcW w:w="2126" w:type="dxa"/>
          </w:tcPr>
          <w:p w14:paraId="48F42E67" w14:textId="77777777" w:rsidR="0071087C" w:rsidRPr="00E6516F" w:rsidDel="00511ABD" w:rsidRDefault="0071087C" w:rsidP="00174677">
            <w:pPr>
              <w:pStyle w:val="TAL"/>
            </w:pPr>
            <w:r w:rsidRPr="00E6516F">
              <w:rPr>
                <w:b/>
                <w:bCs/>
              </w:rPr>
              <w:t>MCData Data signalling message</w:t>
            </w:r>
          </w:p>
        </w:tc>
        <w:tc>
          <w:tcPr>
            <w:tcW w:w="1418" w:type="dxa"/>
          </w:tcPr>
          <w:p w14:paraId="5AA51356" w14:textId="77777777" w:rsidR="0071087C" w:rsidRPr="00E6516F" w:rsidDel="00511ABD" w:rsidRDefault="0071087C" w:rsidP="00174677">
            <w:pPr>
              <w:pStyle w:val="TAL"/>
            </w:pPr>
          </w:p>
        </w:tc>
        <w:tc>
          <w:tcPr>
            <w:tcW w:w="1134" w:type="dxa"/>
          </w:tcPr>
          <w:p w14:paraId="09E3B5FE" w14:textId="77777777" w:rsidR="0071087C" w:rsidRPr="00E6516F" w:rsidDel="00511ABD" w:rsidRDefault="0071087C" w:rsidP="00174677">
            <w:pPr>
              <w:pStyle w:val="TAL"/>
            </w:pPr>
          </w:p>
        </w:tc>
      </w:tr>
      <w:tr w:rsidR="0071087C" w:rsidRPr="00E6516F" w:rsidDel="00511ABD" w14:paraId="67B39EB1" w14:textId="77777777" w:rsidTr="004312E8">
        <w:tc>
          <w:tcPr>
            <w:tcW w:w="2835" w:type="dxa"/>
          </w:tcPr>
          <w:p w14:paraId="721BBE3A" w14:textId="77777777" w:rsidR="0071087C" w:rsidRPr="00E6516F" w:rsidDel="00511ABD" w:rsidRDefault="0071087C" w:rsidP="00174677">
            <w:pPr>
              <w:pStyle w:val="TAL"/>
            </w:pPr>
            <w:r w:rsidRPr="00E6516F">
              <w:t xml:space="preserve">    MIME-part-body</w:t>
            </w:r>
          </w:p>
        </w:tc>
        <w:tc>
          <w:tcPr>
            <w:tcW w:w="2126" w:type="dxa"/>
          </w:tcPr>
          <w:p w14:paraId="2D5DB879" w14:textId="77777777" w:rsidR="0071087C" w:rsidRPr="00E6516F" w:rsidDel="00511ABD" w:rsidRDefault="0071087C" w:rsidP="00174677">
            <w:pPr>
              <w:pStyle w:val="TAL"/>
            </w:pPr>
            <w:r w:rsidRPr="00E6516F">
              <w:t>MCData Protected Payload Message containing FD NOTIFICATION as described in Table 6.2.9.3.3-15</w:t>
            </w:r>
          </w:p>
        </w:tc>
        <w:tc>
          <w:tcPr>
            <w:tcW w:w="2126" w:type="dxa"/>
          </w:tcPr>
          <w:p w14:paraId="7F7AC81B" w14:textId="77777777" w:rsidR="0071087C" w:rsidRPr="00E6516F" w:rsidDel="00511ABD" w:rsidRDefault="0071087C" w:rsidP="00174677">
            <w:pPr>
              <w:pStyle w:val="TAL"/>
            </w:pPr>
          </w:p>
        </w:tc>
        <w:tc>
          <w:tcPr>
            <w:tcW w:w="1418" w:type="dxa"/>
          </w:tcPr>
          <w:p w14:paraId="245B9EF5" w14:textId="77777777" w:rsidR="0071087C" w:rsidRPr="00E6516F" w:rsidDel="00511ABD" w:rsidRDefault="0071087C" w:rsidP="00174677">
            <w:pPr>
              <w:pStyle w:val="TAL"/>
            </w:pPr>
          </w:p>
        </w:tc>
        <w:tc>
          <w:tcPr>
            <w:tcW w:w="1134" w:type="dxa"/>
          </w:tcPr>
          <w:p w14:paraId="69EDED40" w14:textId="77777777" w:rsidR="0071087C" w:rsidRPr="00E6516F" w:rsidDel="00511ABD" w:rsidRDefault="0071087C" w:rsidP="00174677">
            <w:pPr>
              <w:pStyle w:val="TAL"/>
            </w:pPr>
          </w:p>
        </w:tc>
      </w:tr>
    </w:tbl>
    <w:p w14:paraId="68E944C4" w14:textId="77777777" w:rsidR="0071087C" w:rsidRPr="00E6516F" w:rsidRDefault="0071087C" w:rsidP="0071087C"/>
    <w:p w14:paraId="5800107B" w14:textId="0D8C2BAC" w:rsidR="0071087C" w:rsidRPr="00E6516F" w:rsidRDefault="0071087C" w:rsidP="0071087C">
      <w:pPr>
        <w:pStyle w:val="TH"/>
      </w:pPr>
      <w:r w:rsidRPr="00E6516F">
        <w:t>Table 6.2.9.3.3-14: Void</w:t>
      </w:r>
    </w:p>
    <w:p w14:paraId="38AC43CD" w14:textId="77777777" w:rsidR="00B93CA2" w:rsidRPr="00E6516F" w:rsidRDefault="00B93CA2" w:rsidP="00B93CA2"/>
    <w:p w14:paraId="11C6FBA2" w14:textId="77777777" w:rsidR="0071087C" w:rsidRPr="00E6516F" w:rsidRDefault="0071087C" w:rsidP="0071087C">
      <w:pPr>
        <w:pStyle w:val="TH"/>
      </w:pPr>
      <w:r w:rsidRPr="00E6516F">
        <w:t>Table 6.2.9.3.3-15: FD NOTIFICATION (Table 6.2.9.3.3-13)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16004F42" w14:textId="77777777" w:rsidTr="00174677">
        <w:trPr>
          <w:cantSplit/>
        </w:trPr>
        <w:tc>
          <w:tcPr>
            <w:tcW w:w="9639" w:type="dxa"/>
          </w:tcPr>
          <w:p w14:paraId="19B02822" w14:textId="77777777" w:rsidR="0071087C" w:rsidRPr="00E6516F" w:rsidRDefault="0071087C" w:rsidP="00174677">
            <w:pPr>
              <w:pStyle w:val="TAL"/>
              <w:rPr>
                <w:rFonts w:cs="Arial"/>
                <w:szCs w:val="18"/>
              </w:rPr>
            </w:pPr>
            <w:r w:rsidRPr="00E6516F">
              <w:rPr>
                <w:rFonts w:cs="Arial"/>
                <w:szCs w:val="18"/>
              </w:rPr>
              <w:t>Derivation Path: TS 36.579-1 [2], Table 5.5.3.8.8-1, condition FD_COMPLETED</w:t>
            </w:r>
          </w:p>
        </w:tc>
      </w:tr>
    </w:tbl>
    <w:p w14:paraId="6293EBD7" w14:textId="77777777" w:rsidR="0071087C" w:rsidRPr="00E6516F" w:rsidRDefault="0071087C" w:rsidP="0071087C"/>
    <w:p w14:paraId="5FCB8027" w14:textId="634197C7" w:rsidR="0071087C" w:rsidRPr="00E6516F" w:rsidRDefault="0071087C" w:rsidP="0071087C">
      <w:pPr>
        <w:pStyle w:val="TH"/>
      </w:pPr>
      <w:r w:rsidRPr="00E6516F">
        <w:t>Table 6.2.9.3.3-16: Void</w:t>
      </w:r>
    </w:p>
    <w:p w14:paraId="1E91A487" w14:textId="77777777" w:rsidR="0071087C" w:rsidRPr="00E6516F" w:rsidRDefault="0071087C" w:rsidP="0071087C"/>
    <w:p w14:paraId="54619B8B" w14:textId="77777777" w:rsidR="0071087C" w:rsidRPr="00E6516F" w:rsidRDefault="0071087C" w:rsidP="0071087C">
      <w:pPr>
        <w:pStyle w:val="Heading3"/>
      </w:pPr>
      <w:bookmarkStart w:id="1084" w:name="_Toc42507367"/>
      <w:bookmarkStart w:id="1085" w:name="_Toc52307898"/>
      <w:bookmarkStart w:id="1086" w:name="_Toc52782456"/>
      <w:bookmarkStart w:id="1087" w:name="_Toc52783067"/>
      <w:bookmarkStart w:id="1088" w:name="_Toc59042936"/>
      <w:bookmarkStart w:id="1089" w:name="_Toc75459159"/>
      <w:bookmarkStart w:id="1090" w:name="_Toc90630599"/>
      <w:bookmarkStart w:id="1091" w:name="_Toc100778806"/>
      <w:bookmarkStart w:id="1092" w:name="_Toc101286137"/>
      <w:bookmarkStart w:id="1093" w:name="_Toc106817723"/>
      <w:bookmarkStart w:id="1094" w:name="_Toc106817848"/>
      <w:r w:rsidRPr="00E6516F">
        <w:t>6.2.10</w:t>
      </w:r>
      <w:r w:rsidRPr="00E6516F">
        <w:tab/>
        <w:t>On-network / File Distribution (FD) / FD Using Media Plane / One-to-one Standalone FD / Client Terminated (CT)</w:t>
      </w:r>
      <w:bookmarkEnd w:id="1064"/>
      <w:bookmarkEnd w:id="1065"/>
      <w:bookmarkEnd w:id="1084"/>
      <w:bookmarkEnd w:id="1085"/>
      <w:bookmarkEnd w:id="1086"/>
      <w:bookmarkEnd w:id="1087"/>
      <w:bookmarkEnd w:id="1088"/>
      <w:bookmarkEnd w:id="1089"/>
      <w:bookmarkEnd w:id="1090"/>
      <w:bookmarkEnd w:id="1091"/>
      <w:bookmarkEnd w:id="1092"/>
      <w:bookmarkEnd w:id="1093"/>
      <w:bookmarkEnd w:id="1094"/>
    </w:p>
    <w:p w14:paraId="3F990ECB" w14:textId="77777777" w:rsidR="0071087C" w:rsidRPr="00E6516F" w:rsidRDefault="0071087C" w:rsidP="0071087C">
      <w:pPr>
        <w:pStyle w:val="H6"/>
      </w:pPr>
      <w:bookmarkStart w:id="1095" w:name="_Toc52782457"/>
      <w:bookmarkStart w:id="1096" w:name="_Toc52783068"/>
      <w:bookmarkStart w:id="1097" w:name="_Toc59042937"/>
      <w:bookmarkStart w:id="1098" w:name="_Toc522499821"/>
      <w:bookmarkStart w:id="1099" w:name="_Toc25610674"/>
      <w:r w:rsidRPr="00E6516F">
        <w:t>6.2.10.1</w:t>
      </w:r>
      <w:r w:rsidRPr="00E6516F">
        <w:tab/>
        <w:t>Test Purpose (TP)</w:t>
      </w:r>
      <w:bookmarkEnd w:id="1095"/>
      <w:bookmarkEnd w:id="1096"/>
      <w:bookmarkEnd w:id="1097"/>
    </w:p>
    <w:p w14:paraId="6DD95FC7" w14:textId="77777777" w:rsidR="0071087C" w:rsidRPr="00E6516F" w:rsidRDefault="0071087C" w:rsidP="0071087C">
      <w:pPr>
        <w:pStyle w:val="H6"/>
      </w:pPr>
      <w:r w:rsidRPr="00E6516F">
        <w:t>(1)</w:t>
      </w:r>
    </w:p>
    <w:p w14:paraId="473C53EC"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706C5DAC"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085280A1"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standalone one-to-one FD message using the media plane }</w:t>
      </w:r>
    </w:p>
    <w:p w14:paraId="601D5EC1"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61C8E9C7" w14:textId="77777777" w:rsidR="0071087C" w:rsidRPr="00E6516F" w:rsidRDefault="0071087C" w:rsidP="0071087C">
      <w:pPr>
        <w:pStyle w:val="PL"/>
        <w:rPr>
          <w:noProof w:val="0"/>
        </w:rPr>
      </w:pPr>
      <w:r w:rsidRPr="00E6516F">
        <w:rPr>
          <w:noProof w:val="0"/>
        </w:rPr>
        <w:t xml:space="preserve">            }</w:t>
      </w:r>
    </w:p>
    <w:p w14:paraId="73BD650F" w14:textId="77777777" w:rsidR="0071087C" w:rsidRPr="00E6516F" w:rsidRDefault="0071087C" w:rsidP="0071087C">
      <w:pPr>
        <w:pStyle w:val="PL"/>
        <w:rPr>
          <w:noProof w:val="0"/>
        </w:rPr>
      </w:pPr>
    </w:p>
    <w:p w14:paraId="43DAF49F" w14:textId="77777777" w:rsidR="0071087C" w:rsidRPr="00E6516F" w:rsidRDefault="0071087C" w:rsidP="0071087C">
      <w:pPr>
        <w:pStyle w:val="H6"/>
      </w:pPr>
      <w:r w:rsidRPr="00E6516F">
        <w:t>(2)</w:t>
      </w:r>
    </w:p>
    <w:p w14:paraId="41E7617C"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responded to the SIP INVITE message that initiated a standalone one-to-one FD message using the media plane }</w:t>
      </w:r>
    </w:p>
    <w:p w14:paraId="6493B733"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11E8019D"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from the SS (MCDATA Server) }</w:t>
      </w:r>
    </w:p>
    <w:p w14:paraId="0C928E99"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an MSRP 200 (OK) message }</w:t>
      </w:r>
    </w:p>
    <w:p w14:paraId="6D753DA6" w14:textId="77777777" w:rsidR="0071087C" w:rsidRPr="00E6516F" w:rsidRDefault="0071087C" w:rsidP="0071087C">
      <w:pPr>
        <w:pStyle w:val="PL"/>
        <w:rPr>
          <w:noProof w:val="0"/>
        </w:rPr>
      </w:pPr>
      <w:r w:rsidRPr="00E6516F">
        <w:rPr>
          <w:noProof w:val="0"/>
        </w:rPr>
        <w:t xml:space="preserve">            }</w:t>
      </w:r>
    </w:p>
    <w:p w14:paraId="45CB00BE" w14:textId="77777777" w:rsidR="0071087C" w:rsidRPr="00E6516F" w:rsidRDefault="0071087C" w:rsidP="0071087C">
      <w:pPr>
        <w:pStyle w:val="PL"/>
        <w:rPr>
          <w:noProof w:val="0"/>
        </w:rPr>
      </w:pPr>
    </w:p>
    <w:p w14:paraId="17E8412F" w14:textId="77777777" w:rsidR="0071087C" w:rsidRPr="00E6516F" w:rsidRDefault="0071087C" w:rsidP="0071087C">
      <w:pPr>
        <w:pStyle w:val="H6"/>
      </w:pPr>
      <w:r w:rsidRPr="00E6516F">
        <w:t>(3)</w:t>
      </w:r>
    </w:p>
    <w:p w14:paraId="4419587A"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finished receiving the file from the SS (MCDATA server) }</w:t>
      </w:r>
    </w:p>
    <w:p w14:paraId="1B642733"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6C409210"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to release communications }</w:t>
      </w:r>
    </w:p>
    <w:p w14:paraId="0430550B"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then sends a "FILE DOWNLOAD COMPLETED" disposition via a SIP MESSAGE message }</w:t>
      </w:r>
    </w:p>
    <w:p w14:paraId="4D3B49C2" w14:textId="77777777" w:rsidR="0071087C" w:rsidRPr="00E6516F" w:rsidRDefault="0071087C" w:rsidP="0071087C">
      <w:pPr>
        <w:pStyle w:val="PL"/>
        <w:rPr>
          <w:noProof w:val="0"/>
        </w:rPr>
      </w:pPr>
      <w:r w:rsidRPr="00E6516F">
        <w:rPr>
          <w:noProof w:val="0"/>
        </w:rPr>
        <w:t xml:space="preserve">            }</w:t>
      </w:r>
    </w:p>
    <w:p w14:paraId="76896B3E" w14:textId="77777777" w:rsidR="0071087C" w:rsidRPr="00E6516F" w:rsidRDefault="0071087C" w:rsidP="0071087C">
      <w:pPr>
        <w:pStyle w:val="PL"/>
        <w:rPr>
          <w:noProof w:val="0"/>
        </w:rPr>
      </w:pPr>
    </w:p>
    <w:p w14:paraId="10E42C94" w14:textId="77777777" w:rsidR="0071087C" w:rsidRPr="00E6516F" w:rsidRDefault="0071087C" w:rsidP="0071087C">
      <w:pPr>
        <w:pStyle w:val="H6"/>
      </w:pPr>
      <w:bookmarkStart w:id="1100" w:name="_Toc52782458"/>
      <w:bookmarkStart w:id="1101" w:name="_Toc52783069"/>
      <w:bookmarkStart w:id="1102" w:name="_Toc59042938"/>
      <w:r w:rsidRPr="00E6516F">
        <w:t>6.2.10.2</w:t>
      </w:r>
      <w:r w:rsidRPr="00E6516F">
        <w:tab/>
        <w:t>Conformance requirements</w:t>
      </w:r>
      <w:bookmarkEnd w:id="1100"/>
      <w:bookmarkEnd w:id="1101"/>
      <w:bookmarkEnd w:id="1102"/>
    </w:p>
    <w:p w14:paraId="1C8ED168" w14:textId="77777777" w:rsidR="0071087C" w:rsidRPr="00E6516F" w:rsidRDefault="0071087C" w:rsidP="0071087C">
      <w:r w:rsidRPr="00E6516F">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E0439A1" w14:textId="77777777" w:rsidR="0071087C" w:rsidRPr="00E6516F" w:rsidRDefault="0071087C" w:rsidP="0071087C">
      <w:r w:rsidRPr="00E6516F">
        <w:t>[TS 24.282, clause 10.2.5.2.4]</w:t>
      </w:r>
    </w:p>
    <w:p w14:paraId="7323ADD3" w14:textId="77777777" w:rsidR="0071087C" w:rsidRPr="00E6516F" w:rsidRDefault="0071087C" w:rsidP="0071087C">
      <w:r w:rsidRPr="00E6516F">
        <w:t>Upon receipt of an initial SIP INVITE request, the MCData client shall follow the procedures for termination of multimedia sessions in the IM CN subsystem as specified in 3GPP TS 24.229 [5] with the clarifications below.</w:t>
      </w:r>
    </w:p>
    <w:p w14:paraId="3AD07DC6" w14:textId="77777777" w:rsidR="0071087C" w:rsidRPr="00E6516F" w:rsidRDefault="0071087C" w:rsidP="0071087C">
      <w:r w:rsidRPr="00E6516F">
        <w:t>The MCData client:</w:t>
      </w:r>
    </w:p>
    <w:p w14:paraId="6B75F429" w14:textId="77777777" w:rsidR="0071087C" w:rsidRPr="00E6516F" w:rsidRDefault="0071087C" w:rsidP="0071087C">
      <w:pPr>
        <w:pStyle w:val="B10"/>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2724C3EE" w14:textId="77777777" w:rsidR="0071087C" w:rsidRPr="00E6516F" w:rsidRDefault="0071087C" w:rsidP="0071087C">
      <w:pPr>
        <w:pStyle w:val="B2"/>
        <w:rPr>
          <w:lang w:eastAsia="ko-KR"/>
        </w:rPr>
      </w:pPr>
      <w:r w:rsidRPr="00E6516F">
        <w:rPr>
          <w:lang w:eastAsia="ko-KR"/>
        </w:rPr>
        <w:t>a)</w:t>
      </w:r>
      <w:r w:rsidRPr="00E6516F">
        <w:rPr>
          <w:lang w:eastAsia="ko-KR"/>
        </w:rPr>
        <w:tab/>
        <w:t>MCData client does not have enough resources to handle the call; or</w:t>
      </w:r>
    </w:p>
    <w:p w14:paraId="487D3ED4" w14:textId="77777777" w:rsidR="0071087C" w:rsidRPr="00E6516F" w:rsidRDefault="0071087C" w:rsidP="0071087C">
      <w:pPr>
        <w:pStyle w:val="B2"/>
        <w:rPr>
          <w:lang w:eastAsia="ko-KR"/>
        </w:rPr>
      </w:pPr>
      <w:r w:rsidRPr="00E6516F">
        <w:rPr>
          <w:lang w:eastAsia="ko-KR"/>
        </w:rPr>
        <w:t>b)</w:t>
      </w:r>
      <w:r w:rsidRPr="00E6516F">
        <w:rPr>
          <w:lang w:eastAsia="ko-KR"/>
        </w:rPr>
        <w:tab/>
        <w:t>any other reason outside the scope of this specification;</w:t>
      </w:r>
    </w:p>
    <w:p w14:paraId="07E01BCB" w14:textId="77777777" w:rsidR="0071087C" w:rsidRPr="00E6516F" w:rsidRDefault="0071087C" w:rsidP="0071087C">
      <w:pPr>
        <w:pStyle w:val="B2"/>
        <w:rPr>
          <w:lang w:eastAsia="ko-KR"/>
        </w:rPr>
      </w:pPr>
      <w:r w:rsidRPr="00E6516F">
        <w:t>and skip the rest of the steps after step 2;</w:t>
      </w:r>
    </w:p>
    <w:p w14:paraId="3B96E6E1" w14:textId="77777777" w:rsidR="0071087C" w:rsidRPr="00E6516F" w:rsidRDefault="0071087C" w:rsidP="0071087C">
      <w:pPr>
        <w:pStyle w:val="B10"/>
      </w:pPr>
      <w:r w:rsidRPr="00E6516F">
        <w:t>2)</w:t>
      </w:r>
      <w:r w:rsidRPr="00E6516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27241F0E" w14:textId="77777777" w:rsidR="0071087C" w:rsidRPr="00E6516F" w:rsidRDefault="0071087C" w:rsidP="0071087C">
      <w:pPr>
        <w:pStyle w:val="B10"/>
      </w:pPr>
      <w:r w:rsidRPr="00E6516F">
        <w:t>3)</w:t>
      </w:r>
      <w:r w:rsidRPr="00E6516F">
        <w:tab/>
        <w:t>if the SDP offer of the SIP INVITE request contains an "a=key-mgmt" attribute field with a "mikey" attribute value containing a MIKEY-SAKKE I_MESSAGE:</w:t>
      </w:r>
    </w:p>
    <w:p w14:paraId="2FC82358" w14:textId="77777777" w:rsidR="0071087C" w:rsidRPr="00E6516F" w:rsidRDefault="0071087C" w:rsidP="0071087C">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2C00B6D8" w14:textId="77777777" w:rsidR="0071087C" w:rsidRPr="00E6516F" w:rsidRDefault="0071087C" w:rsidP="0071087C">
      <w:pPr>
        <w:pStyle w:val="B2"/>
      </w:pPr>
      <w:r w:rsidRPr="00E6516F">
        <w:t>b)</w:t>
      </w:r>
      <w:r w:rsidRPr="00E6516F">
        <w:tab/>
        <w:t>shall convert the MCData ID to a UID as described in 3GPP TS 33.180 [26];</w:t>
      </w:r>
    </w:p>
    <w:p w14:paraId="32734813" w14:textId="77777777" w:rsidR="0071087C" w:rsidRPr="00E6516F" w:rsidRDefault="0071087C" w:rsidP="0071087C">
      <w:pPr>
        <w:pStyle w:val="B2"/>
      </w:pPr>
      <w:r w:rsidRPr="00E6516F">
        <w:t>c)</w:t>
      </w:r>
      <w:r w:rsidRPr="00E6516F">
        <w:tab/>
        <w:t>shall use the UID to validate the signature of the MIKEY-SAKKE I_MESSAGE as described in 3GPP TS 33.180 [26];</w:t>
      </w:r>
    </w:p>
    <w:p w14:paraId="0BA0BEF2" w14:textId="77777777" w:rsidR="0071087C" w:rsidRPr="00E6516F" w:rsidRDefault="0071087C" w:rsidP="0071087C">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30CA0CAD" w14:textId="77777777" w:rsidR="0071087C" w:rsidRPr="00E6516F" w:rsidRDefault="0071087C" w:rsidP="0071087C">
      <w:pPr>
        <w:pStyle w:val="B2"/>
      </w:pPr>
      <w:r w:rsidRPr="00E6516F">
        <w:t>e)</w:t>
      </w:r>
      <w:r w:rsidRPr="00E6516F">
        <w:tab/>
        <w:t>if the signature of the MIKEY-SAKKE I_MESSAGE was successfully validated:</w:t>
      </w:r>
    </w:p>
    <w:p w14:paraId="52551C9E" w14:textId="77777777" w:rsidR="0071087C" w:rsidRPr="00E6516F" w:rsidRDefault="0071087C" w:rsidP="0071087C">
      <w:pPr>
        <w:pStyle w:val="B3"/>
      </w:pPr>
      <w:r w:rsidRPr="00E6516F">
        <w:t>i)</w:t>
      </w:r>
      <w:r w:rsidRPr="00E6516F">
        <w:tab/>
        <w:t>shall extract and decrypt the encapsulated PCK using the terminating user's (KMS provisioned) UID key as described in 3GPP TS 33.180 [26]; and</w:t>
      </w:r>
    </w:p>
    <w:p w14:paraId="2637B616" w14:textId="77777777" w:rsidR="0071087C" w:rsidRPr="00E6516F" w:rsidRDefault="0071087C" w:rsidP="0071087C">
      <w:pPr>
        <w:pStyle w:val="B3"/>
      </w:pPr>
      <w:r w:rsidRPr="00E6516F">
        <w:t>ii)</w:t>
      </w:r>
      <w:r w:rsidRPr="00E6516F">
        <w:tab/>
        <w:t>shall extract the PCK-ID, from the payload as specified in 3GPP TS 33.180 [26];</w:t>
      </w:r>
    </w:p>
    <w:p w14:paraId="425137EB" w14:textId="77777777" w:rsidR="0071087C" w:rsidRPr="00E6516F" w:rsidRDefault="0071087C" w:rsidP="0071087C">
      <w:pPr>
        <w:pStyle w:val="NO"/>
      </w:pPr>
      <w:r w:rsidRPr="00E6516F">
        <w:t>NOTE:</w:t>
      </w:r>
      <w:r w:rsidRPr="00E6516F">
        <w:tab/>
        <w:t>With the PCK successfully shared between the originating MCData client and the terminating MCData client, both clients are able to create an end-to-end secure session.</w:t>
      </w:r>
    </w:p>
    <w:p w14:paraId="40DB089D" w14:textId="77777777" w:rsidR="0071087C" w:rsidRPr="00E6516F" w:rsidRDefault="0071087C" w:rsidP="0071087C">
      <w:pPr>
        <w:pStyle w:val="B10"/>
        <w:rPr>
          <w:lang w:eastAsia="ko-KR"/>
        </w:rPr>
      </w:pPr>
      <w:r w:rsidRPr="00E6516F">
        <w:t>4)</w:t>
      </w:r>
      <w:r w:rsidRPr="00E6516F">
        <w:tab/>
        <w:t xml:space="preserve">may display to the MCData </w:t>
      </w:r>
      <w:r w:rsidRPr="00E6516F">
        <w:rPr>
          <w:lang w:eastAsia="ko-KR"/>
        </w:rPr>
        <w:t>u</w:t>
      </w:r>
      <w:r w:rsidRPr="00E6516F">
        <w:t xml:space="preserve">ser the MCData </w:t>
      </w:r>
      <w:r w:rsidRPr="00E6516F">
        <w:rPr>
          <w:lang w:eastAsia="ko-KR"/>
        </w:rPr>
        <w:t>ID</w:t>
      </w:r>
      <w:r w:rsidRPr="00E6516F">
        <w:t xml:space="preserve"> of the </w:t>
      </w:r>
      <w:r w:rsidRPr="00E6516F">
        <w:rPr>
          <w:lang w:eastAsia="ko-KR"/>
        </w:rPr>
        <w:t>i</w:t>
      </w:r>
      <w:r w:rsidRPr="00E6516F">
        <w:t xml:space="preserve">nviting MCData </w:t>
      </w:r>
      <w:r w:rsidRPr="00E6516F">
        <w:rPr>
          <w:lang w:eastAsia="ko-KR"/>
        </w:rPr>
        <w:t>u</w:t>
      </w:r>
      <w:r w:rsidRPr="00E6516F">
        <w:t>ser</w:t>
      </w:r>
      <w:r w:rsidRPr="00E6516F">
        <w:rPr>
          <w:lang w:eastAsia="ko-KR"/>
        </w:rPr>
        <w:t>;</w:t>
      </w:r>
    </w:p>
    <w:p w14:paraId="2DE64B80" w14:textId="77777777" w:rsidR="0071087C" w:rsidRPr="00E6516F" w:rsidRDefault="0071087C" w:rsidP="0071087C">
      <w:pPr>
        <w:pStyle w:val="B10"/>
        <w:rPr>
          <w:lang w:eastAsia="ko-KR"/>
        </w:rPr>
      </w:pPr>
      <w:r w:rsidRPr="00E6516F">
        <w:t>5)</w:t>
      </w:r>
      <w:r w:rsidRPr="00E6516F">
        <w:tab/>
        <w:t xml:space="preserve">may display to the MCData </w:t>
      </w:r>
      <w:r w:rsidRPr="00E6516F">
        <w:rPr>
          <w:lang w:eastAsia="ko-KR"/>
        </w:rPr>
        <w:t>u</w:t>
      </w:r>
      <w:r w:rsidRPr="00E6516F">
        <w:t xml:space="preserve">ser the file meta-data of the </w:t>
      </w:r>
      <w:r w:rsidRPr="00E6516F">
        <w:rPr>
          <w:lang w:eastAsia="ko-KR"/>
        </w:rPr>
        <w:t>incoming file as described by the SDP included in the received SIP INVITE request;</w:t>
      </w:r>
    </w:p>
    <w:p w14:paraId="76EB2684" w14:textId="77777777" w:rsidR="0071087C" w:rsidRPr="00E6516F" w:rsidRDefault="0071087C" w:rsidP="0071087C">
      <w:pPr>
        <w:pStyle w:val="B10"/>
      </w:pPr>
      <w:r w:rsidRPr="00E6516F">
        <w:t>6)</w:t>
      </w:r>
      <w:r w:rsidRPr="00E6516F">
        <w:tab/>
        <w:t>if the Mandatory indication IE of the FD SIGNALLING PAYLOAD contained in the application/vnd.3gpp.mcdata-signalling MIME body received in the SIP INVITE request is set to "MANDATORY", then:</w:t>
      </w:r>
    </w:p>
    <w:p w14:paraId="36319EEC" w14:textId="77777777" w:rsidR="0071087C" w:rsidRPr="00E6516F" w:rsidRDefault="0071087C" w:rsidP="0071087C">
      <w:pPr>
        <w:pStyle w:val="B2"/>
      </w:pPr>
      <w:r w:rsidRPr="00E6516F">
        <w:t>i</w:t>
      </w:r>
      <w:r w:rsidRPr="00E6516F">
        <w:rPr>
          <w:lang w:eastAsia="ko-KR"/>
        </w:rPr>
        <w:t>)</w:t>
      </w:r>
      <w:r w:rsidRPr="00E6516F">
        <w:tab/>
        <w:t>shall accept the SIP INVITE request and generate a SIP 200 (OK) response according to rules and procedures of 3GPP TS 24.229 [5];</w:t>
      </w:r>
    </w:p>
    <w:p w14:paraId="28AA9F13" w14:textId="77777777" w:rsidR="0071087C" w:rsidRPr="00E6516F" w:rsidRDefault="0071087C" w:rsidP="0071087C">
      <w:pPr>
        <w:pStyle w:val="B2"/>
        <w:rPr>
          <w:lang w:eastAsia="ko-KR"/>
        </w:rPr>
      </w:pPr>
      <w:r w:rsidRPr="00E6516F">
        <w:rPr>
          <w:lang w:eastAsia="ko-KR"/>
        </w:rPr>
        <w:t>ii)</w:t>
      </w:r>
      <w:r w:rsidRPr="00E6516F">
        <w:rPr>
          <w:lang w:eastAsia="ko-KR"/>
        </w:rPr>
        <w:tab/>
        <w:t>shall include the option tag "timer" in a Require header field of the SIP 200 (OK) response;</w:t>
      </w:r>
    </w:p>
    <w:p w14:paraId="34A55F7D" w14:textId="77777777" w:rsidR="0071087C" w:rsidRPr="00E6516F" w:rsidRDefault="0071087C" w:rsidP="0071087C">
      <w:pPr>
        <w:pStyle w:val="B2"/>
      </w:pPr>
      <w:r w:rsidRPr="00E6516F">
        <w:t>iii)</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"uas";</w:t>
      </w:r>
    </w:p>
    <w:p w14:paraId="474D121B" w14:textId="77777777" w:rsidR="0071087C" w:rsidRPr="00E6516F" w:rsidRDefault="0071087C" w:rsidP="0071087C">
      <w:pPr>
        <w:pStyle w:val="B2"/>
      </w:pPr>
      <w:r w:rsidRPr="00E6516F">
        <w:t>iv)</w:t>
      </w:r>
      <w:r w:rsidRPr="00E6516F">
        <w:tab/>
        <w:t>shall include the g.3gpp.mcdata.fd media feature tag in the Contact header field of the SIP 200 (OK) response;</w:t>
      </w:r>
    </w:p>
    <w:p w14:paraId="72BC6B86" w14:textId="77777777" w:rsidR="0071087C" w:rsidRPr="00E6516F" w:rsidRDefault="0071087C" w:rsidP="0071087C">
      <w:pPr>
        <w:pStyle w:val="B2"/>
      </w:pPr>
      <w:r w:rsidRPr="00E6516F">
        <w:t>v)</w:t>
      </w:r>
      <w:r w:rsidRPr="00E6516F">
        <w:tab/>
        <w:t xml:space="preserve">shall include the </w:t>
      </w:r>
      <w:r w:rsidRPr="00E6516F">
        <w:rPr>
          <w:rFonts w:eastAsia="SimSun"/>
          <w:lang w:eastAsia="zh-CN"/>
        </w:rPr>
        <w:t>g.3gpp.icsi-ref</w:t>
      </w:r>
      <w:r w:rsidRPr="00E6516F">
        <w:t xml:space="preserve"> media feature tag containing the value of "urn:urn-7:3gpp-service.ims.icsi.mcdata.fd" in the Contact header field of the SIP 200 (OK) response;</w:t>
      </w:r>
    </w:p>
    <w:p w14:paraId="4175EC17" w14:textId="77777777" w:rsidR="0071087C" w:rsidRPr="00E6516F" w:rsidRDefault="0071087C" w:rsidP="0071087C">
      <w:pPr>
        <w:pStyle w:val="B2"/>
        <w:rPr>
          <w:lang w:eastAsia="ko-KR"/>
        </w:rPr>
      </w:pPr>
      <w:r w:rsidRPr="00E6516F">
        <w:t>vi)</w:t>
      </w:r>
      <w:r w:rsidRPr="00E6516F">
        <w:tab/>
        <w:t>shall include an SDP answer in the SIP 200 (OK) response to the SDP offer in the incoming SIP INVITE request according to 3GPP TS 24.229 [5] with the clarifications given in subclause 10.2.5.2.2</w:t>
      </w:r>
      <w:r w:rsidRPr="00E6516F">
        <w:rPr>
          <w:lang w:eastAsia="ko-KR"/>
        </w:rPr>
        <w:t>; and</w:t>
      </w:r>
    </w:p>
    <w:p w14:paraId="63EF044C" w14:textId="77777777" w:rsidR="0071087C" w:rsidRPr="00E6516F" w:rsidRDefault="0071087C" w:rsidP="0071087C">
      <w:pPr>
        <w:pStyle w:val="B2"/>
        <w:rPr>
          <w:lang w:eastAsia="ko-KR"/>
        </w:rPr>
      </w:pPr>
      <w:r w:rsidRPr="00E6516F">
        <w:rPr>
          <w:lang w:eastAsia="ko-KR"/>
        </w:rPr>
        <w:t>vii)</w:t>
      </w:r>
      <w:r w:rsidRPr="00E6516F">
        <w:rPr>
          <w:lang w:eastAsia="ko-KR"/>
        </w:rPr>
        <w:tab/>
        <w:t>shall send the SIP 200 (OK) response towards the MCData server according to rules and procedures of 3GPP TS 24.229 [5].</w:t>
      </w:r>
    </w:p>
    <w:p w14:paraId="6384BE8F" w14:textId="77777777" w:rsidR="0071087C" w:rsidRPr="00E6516F" w:rsidRDefault="0071087C" w:rsidP="0071087C">
      <w:pPr>
        <w:rPr>
          <w:lang w:eastAsia="ko-KR"/>
        </w:rPr>
      </w:pPr>
      <w:r w:rsidRPr="00E6516F">
        <w:rPr>
          <w:lang w:eastAsia="ko-KR"/>
        </w:rPr>
        <w:t>On receipt of an SIP ACK message to the sent SIP 200 (OK) message, the MCData client shall:</w:t>
      </w:r>
    </w:p>
    <w:p w14:paraId="768F63D0" w14:textId="77777777" w:rsidR="0071087C" w:rsidRPr="00E6516F" w:rsidRDefault="0071087C" w:rsidP="0071087C">
      <w:pPr>
        <w:pStyle w:val="B10"/>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10.2.5.1.2.</w:t>
      </w:r>
    </w:p>
    <w:p w14:paraId="75F52A08" w14:textId="77777777" w:rsidR="0071087C" w:rsidRPr="00E6516F" w:rsidRDefault="0071087C" w:rsidP="0071087C">
      <w:pPr>
        <w:rPr>
          <w:lang w:eastAsia="ko-KR"/>
        </w:rPr>
      </w:pPr>
      <w:r w:rsidRPr="00E6516F">
        <w:rPr>
          <w:lang w:eastAsia="ko-KR"/>
        </w:rPr>
        <w:t>On receipt of an indication from the media plane of the successful download of the file and if</w:t>
      </w:r>
      <w:r w:rsidRPr="00E6516F">
        <w:rPr>
          <w:rFonts w:eastAsia="Malgun Gothic"/>
        </w:rPr>
        <w:t xml:space="preserve"> the received FD SIGNALLING PAYLOAD message contained an FD</w:t>
      </w:r>
      <w:r w:rsidRPr="00E6516F">
        <w:t xml:space="preserve"> disposition request type</w:t>
      </w:r>
      <w:r w:rsidRPr="00E6516F">
        <w:rPr>
          <w:rFonts w:eastAsia="Malgun Gothic"/>
        </w:rPr>
        <w:t xml:space="preserve"> IE requesting a file download completed update indication, then</w:t>
      </w:r>
      <w:r w:rsidRPr="00E6516F">
        <w:rPr>
          <w:lang w:eastAsia="ko-KR"/>
        </w:rPr>
        <w:t>, the MCData client:</w:t>
      </w:r>
    </w:p>
    <w:p w14:paraId="595A5E54" w14:textId="77777777" w:rsidR="0071087C" w:rsidRPr="00E6516F" w:rsidRDefault="0071087C" w:rsidP="0071087C">
      <w:pPr>
        <w:pStyle w:val="B10"/>
        <w:rPr>
          <w:lang w:eastAsia="ko-KR"/>
        </w:rPr>
      </w:pPr>
      <w:r w:rsidRPr="00E6516F">
        <w:rPr>
          <w:lang w:eastAsia="ko-KR"/>
        </w:rPr>
        <w:t>1)</w:t>
      </w:r>
      <w:r w:rsidRPr="00E6516F">
        <w:rPr>
          <w:lang w:eastAsia="ko-KR"/>
        </w:rPr>
        <w:tab/>
        <w:t xml:space="preserve">shall </w:t>
      </w:r>
      <w:r w:rsidRPr="00E6516F">
        <w:rPr>
          <w:rFonts w:eastAsia="Malgun Gothic"/>
        </w:rPr>
        <w:t>follow the procedures described in subclause 12.2.1.1</w:t>
      </w:r>
      <w:r w:rsidRPr="00E6516F">
        <w:rPr>
          <w:lang w:eastAsia="ko-KR"/>
        </w:rPr>
        <w:t>.</w:t>
      </w:r>
    </w:p>
    <w:p w14:paraId="7AE1AC3B" w14:textId="77777777" w:rsidR="0071087C" w:rsidRPr="00E6516F" w:rsidRDefault="0071087C" w:rsidP="0071087C">
      <w:r w:rsidRPr="00E6516F">
        <w:t>[TS 24.282, clause 12.2.1.1]</w:t>
      </w:r>
    </w:p>
    <w:p w14:paraId="3E994CF8" w14:textId="77777777" w:rsidR="0071087C" w:rsidRPr="00E6516F" w:rsidRDefault="0071087C" w:rsidP="0071087C">
      <w:r w:rsidRPr="00E6516F">
        <w:t>The MCData client shall follow the procedures in this subclause to:</w:t>
      </w:r>
    </w:p>
    <w:p w14:paraId="1A2A918D" w14:textId="77777777" w:rsidR="0071087C" w:rsidRPr="00E6516F" w:rsidRDefault="0071087C" w:rsidP="0071087C">
      <w:pPr>
        <w:pStyle w:val="B10"/>
      </w:pPr>
      <w:r w:rsidRPr="00E6516F">
        <w:t>-</w:t>
      </w:r>
      <w:r w:rsidRPr="00E6516F">
        <w:tab/>
        <w:t xml:space="preserve">indicate to an MCData client that an SDS message was delivered, read or delivered and read when the originating client requested a delivery, read or delivery and read report; </w:t>
      </w:r>
    </w:p>
    <w:p w14:paraId="6E1E7E53" w14:textId="77777777" w:rsidR="0071087C" w:rsidRPr="00E6516F" w:rsidRDefault="0071087C" w:rsidP="0071087C">
      <w:pPr>
        <w:pStyle w:val="B10"/>
      </w:pPr>
      <w:r w:rsidRPr="00E6516F">
        <w:t>-</w:t>
      </w:r>
      <w:r w:rsidRPr="00E6516F">
        <w:tab/>
        <w:t>indicate to the participating MCData function serving the MCData user that an SDS message was undelivered. The participating MCData function can store the message for later re-delivery;</w:t>
      </w:r>
    </w:p>
    <w:p w14:paraId="22E12785" w14:textId="77777777" w:rsidR="0071087C" w:rsidRPr="00E6516F" w:rsidRDefault="0071087C" w:rsidP="0071087C">
      <w:pPr>
        <w:pStyle w:val="B10"/>
      </w:pPr>
      <w:r w:rsidRPr="00E6516F">
        <w:t>-</w:t>
      </w:r>
      <w:r w:rsidRPr="00E6516F">
        <w:tab/>
        <w:t>indicate to an MCData client that a request for FD was accepted, deferred or rejected; or</w:t>
      </w:r>
    </w:p>
    <w:p w14:paraId="32B5EC6A" w14:textId="77777777" w:rsidR="0071087C" w:rsidRPr="00E6516F" w:rsidRDefault="0071087C" w:rsidP="0071087C">
      <w:pPr>
        <w:pStyle w:val="B10"/>
      </w:pPr>
      <w:r w:rsidRPr="00E6516F">
        <w:t>-</w:t>
      </w:r>
      <w:r w:rsidRPr="00E6516F">
        <w:tab/>
        <w:t>indicate to an MCData client that a file download has been completed;</w:t>
      </w:r>
    </w:p>
    <w:p w14:paraId="083B62D9" w14:textId="77777777" w:rsidR="0071087C" w:rsidRPr="00E6516F" w:rsidRDefault="0071087C" w:rsidP="0071087C">
      <w:r w:rsidRPr="00E6516F">
        <w:t>Before sending a disposition notification the MCData client needs to determine:</w:t>
      </w:r>
    </w:p>
    <w:p w14:paraId="694BC51E" w14:textId="77777777" w:rsidR="0071087C" w:rsidRPr="00E6516F" w:rsidRDefault="0071087C" w:rsidP="0071087C">
      <w:pPr>
        <w:pStyle w:val="B10"/>
      </w:pPr>
      <w:r w:rsidRPr="00E6516F">
        <w:t>-</w:t>
      </w:r>
      <w:r w:rsidRPr="00E6516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1AD60923" w14:textId="77777777" w:rsidR="0071087C" w:rsidRPr="00E6516F" w:rsidRDefault="0071087C" w:rsidP="0071087C">
      <w:pPr>
        <w:pStyle w:val="B10"/>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20293326" w14:textId="77777777" w:rsidR="0071087C" w:rsidRPr="00E6516F" w:rsidRDefault="0071087C" w:rsidP="0071087C">
      <w:pPr>
        <w:pStyle w:val="B10"/>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679BEB74" w14:textId="77777777" w:rsidR="0071087C" w:rsidRPr="00E6516F" w:rsidRDefault="0071087C" w:rsidP="0071087C">
      <w:r w:rsidRPr="00E6516F">
        <w:t>The MCData client shall generate a SIP MESSAGE request in accordance with 3GPP TS 24.229 [5] and IETF RFC 3428 [6] with the clarifications given below.</w:t>
      </w:r>
    </w:p>
    <w:p w14:paraId="63A4B940" w14:textId="77777777" w:rsidR="0071087C" w:rsidRPr="00E6516F" w:rsidRDefault="0071087C" w:rsidP="0071087C">
      <w:r w:rsidRPr="00E6516F">
        <w:t>The MCData client:</w:t>
      </w:r>
    </w:p>
    <w:p w14:paraId="4163AC9C" w14:textId="77777777" w:rsidR="0071087C" w:rsidRPr="00E6516F" w:rsidRDefault="0071087C" w:rsidP="0071087C">
      <w:pPr>
        <w:pStyle w:val="B10"/>
      </w:pPr>
      <w:r w:rsidRPr="00E6516F">
        <w:t>1)</w:t>
      </w:r>
      <w:r w:rsidRPr="00E6516F">
        <w:tab/>
        <w:t>shall build the SIP MESSAGE request as specified in subclause 6.2.4.1;</w:t>
      </w:r>
    </w:p>
    <w:p w14:paraId="27E1A6C7"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16C7EC6C" w14:textId="77777777" w:rsidR="0071087C" w:rsidRPr="00E6516F" w:rsidRDefault="0071087C" w:rsidP="0071087C">
      <w:pPr>
        <w:pStyle w:val="B10"/>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0EC5B3B2" w14:textId="77777777" w:rsidR="0071087C" w:rsidRPr="00E6516F" w:rsidRDefault="0071087C" w:rsidP="0071087C">
      <w:pPr>
        <w:pStyle w:val="B10"/>
        <w:rPr>
          <w:lang w:eastAsia="ko-KR"/>
        </w:rPr>
      </w:pPr>
      <w:r w:rsidRPr="00E6516F">
        <w:rPr>
          <w:lang w:eastAsia="ko-KR"/>
        </w:rPr>
        <w:t>4)</w:t>
      </w:r>
      <w:r w:rsidRPr="00E6516F">
        <w:rPr>
          <w:lang w:eastAsia="ko-KR"/>
        </w:rPr>
        <w:tab/>
        <w:t>shall insert in the SIP MESSAGE request an application/vnd.3gpp.mcdata-info+xml MIME body with an &lt;mcdata-controller-psi&gt; element containing the PSI of the controlling MCData function;</w:t>
      </w:r>
    </w:p>
    <w:p w14:paraId="518B5994" w14:textId="77777777" w:rsidR="0071087C" w:rsidRPr="00E6516F" w:rsidRDefault="0071087C" w:rsidP="0071087C">
      <w:pPr>
        <w:pStyle w:val="B10"/>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69F85928" w14:textId="77777777" w:rsidR="0071087C" w:rsidRPr="00E6516F" w:rsidRDefault="0071087C" w:rsidP="0071087C">
      <w:pPr>
        <w:pStyle w:val="B10"/>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77813DED" w14:textId="77777777" w:rsidR="0071087C" w:rsidRPr="00E6516F" w:rsidRDefault="0071087C" w:rsidP="0071087C">
      <w:pPr>
        <w:pStyle w:val="B10"/>
      </w:pPr>
      <w:r w:rsidRPr="00E6516F">
        <w:t>7)</w:t>
      </w:r>
      <w:r w:rsidRPr="00E6516F">
        <w:tab/>
        <w:t>if requiring to send an FD notification, shall generate an FD NOTIFICATION message and include it in the SIP MESSAGE request as specified in subclause 6.2.3.2; and</w:t>
      </w:r>
    </w:p>
    <w:p w14:paraId="3431AA9B" w14:textId="77777777" w:rsidR="0071087C" w:rsidRPr="00E6516F" w:rsidRDefault="0071087C" w:rsidP="0071087C">
      <w:pPr>
        <w:pStyle w:val="B10"/>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706AB95F" w14:textId="77777777" w:rsidR="0071087C" w:rsidRPr="00E6516F" w:rsidRDefault="0071087C" w:rsidP="0071087C">
      <w:r w:rsidRPr="00E6516F">
        <w:t>[TS 24.282, clause 6.2.3.2]</w:t>
      </w:r>
    </w:p>
    <w:p w14:paraId="49567323" w14:textId="77777777" w:rsidR="0071087C" w:rsidRPr="00E6516F" w:rsidRDefault="0071087C" w:rsidP="0071087C">
      <w:r w:rsidRPr="00E6516F">
        <w:t>In order to generate an FD notification, the MCData client:</w:t>
      </w:r>
    </w:p>
    <w:p w14:paraId="148BE8D9" w14:textId="77777777" w:rsidR="0071087C" w:rsidRPr="00E6516F" w:rsidRDefault="0071087C" w:rsidP="0071087C">
      <w:pPr>
        <w:pStyle w:val="B10"/>
      </w:pPr>
      <w:r w:rsidRPr="00E6516F">
        <w:t>1)</w:t>
      </w:r>
      <w:r w:rsidRPr="00E6516F">
        <w:tab/>
        <w:t>shall generate an FD NOTIFICATION message as specified in subclause 15.1.6; and</w:t>
      </w:r>
    </w:p>
    <w:p w14:paraId="56708C38" w14:textId="77777777" w:rsidR="0071087C" w:rsidRPr="00E6516F" w:rsidRDefault="0071087C" w:rsidP="0071087C">
      <w:pPr>
        <w:pStyle w:val="B10"/>
      </w:pPr>
      <w:r w:rsidRPr="00E6516F">
        <w:t>2)</w:t>
      </w:r>
      <w:r w:rsidRPr="00E6516F">
        <w:tab/>
        <w:t>shall include in the SIP request, the FD NOTIFICATION message in an application/vnd.3gpp.mcdata-signalling MIME body as specified in subclause E.1.</w:t>
      </w:r>
    </w:p>
    <w:p w14:paraId="36C033CF" w14:textId="77777777" w:rsidR="0071087C" w:rsidRPr="00E6516F" w:rsidRDefault="0071087C" w:rsidP="0071087C">
      <w:r w:rsidRPr="00E6516F">
        <w:t>When generating an FD NOTIFICATION message as specified in subclause 15.1.6, the MCData client:</w:t>
      </w:r>
    </w:p>
    <w:p w14:paraId="06906285" w14:textId="77777777" w:rsidR="0071087C" w:rsidRPr="00E6516F" w:rsidRDefault="0071087C" w:rsidP="0071087C">
      <w:pPr>
        <w:pStyle w:val="B10"/>
      </w:pPr>
      <w:r w:rsidRPr="00E6516F">
        <w:t>1)</w:t>
      </w:r>
      <w:r w:rsidRPr="00E6516F">
        <w:tab/>
        <w:t>if sending a file download accept notification, shall set the FD disposition notification type IE as "FILE DOWNLOAD REQUEST ACCEPTED" as specified in subclause 15.2.6;</w:t>
      </w:r>
    </w:p>
    <w:p w14:paraId="6C204561" w14:textId="77777777" w:rsidR="0071087C" w:rsidRPr="00E6516F" w:rsidRDefault="0071087C" w:rsidP="0071087C">
      <w:pPr>
        <w:pStyle w:val="B10"/>
      </w:pPr>
      <w:r w:rsidRPr="00E6516F">
        <w:t>2)</w:t>
      </w:r>
      <w:r w:rsidRPr="00E6516F">
        <w:tab/>
        <w:t>if sending a file download reject notification, shall set the FD disposition notification type IE as "FILE DOWNLOAD REQUEST REJECTED" as specified in subclause 15.2.6;</w:t>
      </w:r>
    </w:p>
    <w:p w14:paraId="2D129BDE" w14:textId="77777777" w:rsidR="0071087C" w:rsidRPr="00E6516F" w:rsidRDefault="0071087C" w:rsidP="0071087C">
      <w:pPr>
        <w:pStyle w:val="B10"/>
      </w:pPr>
      <w:r w:rsidRPr="00E6516F">
        <w:t>3)</w:t>
      </w:r>
      <w:r w:rsidRPr="00E6516F">
        <w:tab/>
        <w:t>if sending a file download deferred notification, shall set the FD disposition notification type IE as "FILE DOWNLOAD REQUEST DEFERRED" as specified in subclause 15.2.6;</w:t>
      </w:r>
    </w:p>
    <w:p w14:paraId="3DF2506A" w14:textId="77777777" w:rsidR="0071087C" w:rsidRPr="00E6516F" w:rsidRDefault="0071087C" w:rsidP="0071087C">
      <w:pPr>
        <w:pStyle w:val="B10"/>
      </w:pPr>
      <w:r w:rsidRPr="00E6516F">
        <w:t>4)</w:t>
      </w:r>
      <w:r w:rsidRPr="00E6516F">
        <w:tab/>
        <w:t>shall set the Conversation ID to the value of the Conversation ID that was received in the FD message as specified in subclause 15.2.9;</w:t>
      </w:r>
    </w:p>
    <w:p w14:paraId="1403D843" w14:textId="77777777" w:rsidR="0071087C" w:rsidRPr="00E6516F" w:rsidRDefault="0071087C" w:rsidP="0071087C">
      <w:pPr>
        <w:pStyle w:val="B10"/>
      </w:pPr>
      <w:r w:rsidRPr="00E6516F">
        <w:t>5)</w:t>
      </w:r>
      <w:r w:rsidRPr="00E6516F">
        <w:tab/>
        <w:t>shall set the Date and time IE to the current time as specified in subclause 15.2.8; and</w:t>
      </w:r>
    </w:p>
    <w:p w14:paraId="728C4F70" w14:textId="77777777" w:rsidR="0071087C" w:rsidRPr="00E6516F" w:rsidRDefault="0071087C" w:rsidP="0071087C">
      <w:pPr>
        <w:pStyle w:val="B10"/>
      </w:pPr>
      <w:r w:rsidRPr="00E6516F">
        <w:t>6)</w:t>
      </w:r>
      <w:r w:rsidRPr="00E6516F">
        <w:tab/>
        <w:t>if sending a file download completed notification:</w:t>
      </w:r>
    </w:p>
    <w:p w14:paraId="0BD0785F" w14:textId="77777777" w:rsidR="0071087C" w:rsidRPr="00E6516F" w:rsidRDefault="0071087C" w:rsidP="0071087C">
      <w:pPr>
        <w:pStyle w:val="B2"/>
      </w:pPr>
      <w:r w:rsidRPr="00E6516F">
        <w:t>a)</w:t>
      </w:r>
      <w:r w:rsidRPr="00E6516F">
        <w:tab/>
        <w:t>shall set the FD disposition notification type IE as "FILE DOWNLOAD COMPLETED" as specified in subclause 15.2.6;</w:t>
      </w:r>
    </w:p>
    <w:p w14:paraId="57A69194" w14:textId="77777777" w:rsidR="0071087C" w:rsidRPr="00E6516F" w:rsidRDefault="0071087C" w:rsidP="0071087C">
      <w:pPr>
        <w:pStyle w:val="B2"/>
      </w:pPr>
      <w:r w:rsidRPr="00E6516F">
        <w:t>b)</w:t>
      </w:r>
      <w:r w:rsidRPr="00E6516F">
        <w:tab/>
        <w:t>shall set the Message ID to the value of the Message ID that was received in the FD message as specified in subclause 15.2.10;</w:t>
      </w:r>
    </w:p>
    <w:p w14:paraId="2C2BB608" w14:textId="77777777" w:rsidR="0071087C" w:rsidRPr="00E6516F" w:rsidRDefault="0071087C" w:rsidP="0071087C">
      <w:pPr>
        <w:pStyle w:val="B2"/>
      </w:pPr>
      <w:r w:rsidRPr="00E6516F">
        <w:t>c)</w:t>
      </w:r>
      <w:r w:rsidRPr="00E6516F">
        <w:tab/>
        <w:t>if the FD message was destined for the user, shall not include an Application ID IE as specified in subclause 15.2.7; and</w:t>
      </w:r>
    </w:p>
    <w:p w14:paraId="23F30D86" w14:textId="77777777" w:rsidR="0071087C" w:rsidRPr="00E6516F" w:rsidRDefault="0071087C" w:rsidP="0071087C">
      <w:pPr>
        <w:pStyle w:val="B2"/>
      </w:pPr>
      <w:r w:rsidRPr="00E6516F">
        <w:t>d)</w:t>
      </w:r>
      <w:r w:rsidRPr="00E6516F">
        <w:tab/>
        <w:t>if the FD message was destined for an application, shall include an Application ID IE set to the value of the Application ID that was included in the FD message as specified in subclause 15.2.3.</w:t>
      </w:r>
    </w:p>
    <w:p w14:paraId="3E5AA57F" w14:textId="77777777" w:rsidR="0071087C" w:rsidRPr="00E6516F" w:rsidRDefault="0071087C" w:rsidP="0071087C">
      <w:r w:rsidRPr="00E6516F">
        <w:t>[TS 24.582, clause 7.1.3.1]</w:t>
      </w:r>
    </w:p>
    <w:p w14:paraId="368BCE7B" w14:textId="77777777" w:rsidR="0071087C" w:rsidRPr="00E6516F" w:rsidRDefault="0071087C" w:rsidP="0071087C">
      <w:r w:rsidRPr="00E6516F">
        <w:t>Upon receiving an indication to establish MSRP connection for file distribution as the terminating client, the MCData client:</w:t>
      </w:r>
    </w:p>
    <w:p w14:paraId="2C7D1A41" w14:textId="77777777" w:rsidR="0071087C" w:rsidRPr="00E6516F" w:rsidRDefault="0071087C" w:rsidP="0071087C">
      <w:pPr>
        <w:pStyle w:val="B10"/>
      </w:pPr>
      <w:r w:rsidRPr="00E6516F">
        <w:t>1.</w:t>
      </w:r>
      <w:r w:rsidRPr="00E6516F">
        <w:tab/>
        <w:t>shall act as an MSRP client according to IETF RFC 6135 [12];</w:t>
      </w:r>
    </w:p>
    <w:p w14:paraId="5664F3B9" w14:textId="77777777" w:rsidR="0071087C" w:rsidRPr="00E6516F" w:rsidRDefault="0071087C" w:rsidP="0071087C">
      <w:pPr>
        <w:pStyle w:val="B10"/>
      </w:pPr>
      <w:r w:rsidRPr="00E6516F">
        <w:t>2.</w:t>
      </w:r>
      <w:r w:rsidRPr="00E6516F">
        <w:tab/>
        <w:t>shall act either as an active endpoint or as an passive endpoint to open the transport connection, according to IETF RFC 6135 [12];</w:t>
      </w:r>
    </w:p>
    <w:p w14:paraId="79E6DE50" w14:textId="77777777" w:rsidR="0071087C" w:rsidRPr="00E6516F" w:rsidRDefault="0071087C" w:rsidP="0071087C">
      <w:pPr>
        <w:pStyle w:val="B10"/>
      </w:pPr>
      <w:r w:rsidRPr="00E6516F">
        <w:t>3.</w:t>
      </w:r>
      <w:r w:rsidRPr="00E6516F">
        <w:tab/>
        <w:t>shall establish the MSRP connection according to the MSRP connection parameters in the SDP offer received in the SIP INVITE request according to IETF RFC 4975 [11];</w:t>
      </w:r>
    </w:p>
    <w:p w14:paraId="28EBA8A9" w14:textId="77777777" w:rsidR="0071087C" w:rsidRPr="00E6516F" w:rsidRDefault="0071087C" w:rsidP="0071087C">
      <w:pPr>
        <w:pStyle w:val="B10"/>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73B23023" w14:textId="77777777" w:rsidR="0071087C" w:rsidRPr="00E6516F" w:rsidRDefault="0071087C" w:rsidP="0071087C">
      <w:pPr>
        <w:pStyle w:val="B10"/>
      </w:pPr>
      <w:r w:rsidRPr="00E6516F">
        <w:t>Once the MSRP session is established, the MCData client:</w:t>
      </w:r>
    </w:p>
    <w:p w14:paraId="15ED9944" w14:textId="77777777" w:rsidR="0071087C" w:rsidRPr="00E6516F" w:rsidRDefault="0071087C" w:rsidP="0071087C">
      <w:pPr>
        <w:pStyle w:val="B10"/>
      </w:pPr>
      <w:r w:rsidRPr="00E6516F">
        <w:t>1.</w:t>
      </w:r>
      <w:r w:rsidRPr="00E6516F">
        <w:tab/>
        <w:t>on receipt of an MSRP request in the MSRP session, shall follow the rules and procedures defined in IETF RFC 4975 [11] and in IETF RFC 6714 [13];</w:t>
      </w:r>
    </w:p>
    <w:p w14:paraId="571D8491" w14:textId="77777777" w:rsidR="0071087C" w:rsidRPr="00E6516F" w:rsidRDefault="0071087C" w:rsidP="0071087C">
      <w:pPr>
        <w:pStyle w:val="B10"/>
      </w:pPr>
      <w:r w:rsidRPr="00E6516F">
        <w:t>2.</w:t>
      </w:r>
      <w:r w:rsidRPr="00E6516F">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227397BA" w14:textId="77777777" w:rsidR="0071087C" w:rsidRPr="00E6516F" w:rsidRDefault="0071087C" w:rsidP="0071087C">
      <w:pPr>
        <w:pStyle w:val="B10"/>
      </w:pPr>
      <w:r w:rsidRPr="00E6516F">
        <w:t>3.</w:t>
      </w:r>
      <w:r w:rsidRPr="00E6516F">
        <w:tab/>
        <w:t>shall handle the received content as described in subclause 7.1.3.2.</w:t>
      </w:r>
    </w:p>
    <w:p w14:paraId="4790875F" w14:textId="77777777" w:rsidR="0071087C" w:rsidRPr="00E6516F" w:rsidRDefault="0071087C" w:rsidP="0071087C">
      <w:r w:rsidRPr="00E6516F">
        <w:t>[TS 24.582, clause 7.1.3.2]</w:t>
      </w:r>
    </w:p>
    <w:p w14:paraId="0EA62853" w14:textId="77777777" w:rsidR="0071087C" w:rsidRPr="00E6516F" w:rsidRDefault="0071087C" w:rsidP="0071087C">
      <w:pPr>
        <w:rPr>
          <w:rFonts w:eastAsia="Malgun Gothic"/>
        </w:rPr>
      </w:pPr>
      <w:r w:rsidRPr="00E6516F">
        <w:rPr>
          <w:rFonts w:ascii="TimesNewRoman" w:hAnsi="TimesNewRoman" w:cs="TimesNewRoman"/>
        </w:rPr>
        <w:t>Upon receiving a file, the MCData client:</w:t>
      </w:r>
    </w:p>
    <w:p w14:paraId="17659F58"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shall decode the contents of the application/vnd.3gpp.mcdata-file MIME body; and</w:t>
      </w:r>
    </w:p>
    <w:p w14:paraId="309EA65F" w14:textId="77777777" w:rsidR="0071087C" w:rsidRPr="00E6516F" w:rsidRDefault="0071087C" w:rsidP="0071087C">
      <w:pPr>
        <w:pStyle w:val="B10"/>
        <w:rPr>
          <w:lang w:eastAsia="ko-KR"/>
        </w:rPr>
      </w:pPr>
      <w:r w:rsidRPr="00E6516F">
        <w:rPr>
          <w:rFonts w:eastAsia="Malgun Gothic"/>
        </w:rPr>
        <w:t>2.</w:t>
      </w:r>
      <w:r w:rsidRPr="00E6516F">
        <w:rPr>
          <w:rFonts w:eastAsia="Malgun Gothic"/>
        </w:rPr>
        <w:tab/>
        <w:t>once all the chunks of the file are successfully received, shall indicate to the signalling plane that the file download is completed.</w:t>
      </w:r>
    </w:p>
    <w:p w14:paraId="51615537" w14:textId="77777777" w:rsidR="0071087C" w:rsidRPr="00E6516F" w:rsidRDefault="0071087C" w:rsidP="0071087C">
      <w:pPr>
        <w:pStyle w:val="H6"/>
      </w:pPr>
      <w:bookmarkStart w:id="1103" w:name="_Toc52782459"/>
      <w:bookmarkStart w:id="1104" w:name="_Toc52783070"/>
      <w:bookmarkStart w:id="1105" w:name="_Toc59042939"/>
      <w:r w:rsidRPr="00E6516F">
        <w:t>6.2.10.3</w:t>
      </w:r>
      <w:r w:rsidRPr="00E6516F">
        <w:tab/>
        <w:t>Test description</w:t>
      </w:r>
      <w:bookmarkEnd w:id="1103"/>
      <w:bookmarkEnd w:id="1104"/>
      <w:bookmarkEnd w:id="1105"/>
    </w:p>
    <w:p w14:paraId="1E0EFC7E" w14:textId="77777777" w:rsidR="0071087C" w:rsidRPr="00E6516F" w:rsidRDefault="0071087C" w:rsidP="0071087C">
      <w:pPr>
        <w:pStyle w:val="H6"/>
      </w:pPr>
      <w:bookmarkStart w:id="1106" w:name="_Toc52782460"/>
      <w:bookmarkStart w:id="1107" w:name="_Toc52783071"/>
      <w:bookmarkStart w:id="1108" w:name="_Toc59042940"/>
      <w:r w:rsidRPr="00E6516F">
        <w:t>6.2.10.3.1</w:t>
      </w:r>
      <w:r w:rsidRPr="00E6516F">
        <w:tab/>
        <w:t>Pre-test conditions</w:t>
      </w:r>
      <w:bookmarkEnd w:id="1106"/>
      <w:bookmarkEnd w:id="1107"/>
      <w:bookmarkEnd w:id="1108"/>
    </w:p>
    <w:p w14:paraId="3FF93BA0" w14:textId="77777777" w:rsidR="0071087C" w:rsidRPr="00E6516F" w:rsidRDefault="0071087C" w:rsidP="0071087C">
      <w:pPr>
        <w:pStyle w:val="H6"/>
      </w:pPr>
      <w:r w:rsidRPr="00E6516F">
        <w:t>System Simulator:</w:t>
      </w:r>
    </w:p>
    <w:p w14:paraId="57713866" w14:textId="77777777" w:rsidR="0071087C" w:rsidRPr="00E6516F" w:rsidRDefault="0071087C" w:rsidP="0071087C">
      <w:pPr>
        <w:pStyle w:val="B10"/>
      </w:pPr>
      <w:r w:rsidRPr="00E6516F">
        <w:t>-</w:t>
      </w:r>
      <w:r w:rsidRPr="00E6516F">
        <w:tab/>
        <w:t>SS (MCDATA Server)</w:t>
      </w:r>
    </w:p>
    <w:p w14:paraId="2D8D81A4"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8B3293A" w14:textId="77777777" w:rsidR="0071087C" w:rsidRPr="00E6516F" w:rsidRDefault="0071087C" w:rsidP="0071087C">
      <w:pPr>
        <w:pStyle w:val="H6"/>
      </w:pPr>
      <w:r w:rsidRPr="00E6516F">
        <w:t>IUT:</w:t>
      </w:r>
    </w:p>
    <w:p w14:paraId="7C4155D5" w14:textId="77777777" w:rsidR="0071087C" w:rsidRPr="00E6516F" w:rsidRDefault="0071087C" w:rsidP="0071087C">
      <w:pPr>
        <w:pStyle w:val="B10"/>
      </w:pPr>
      <w:r w:rsidRPr="00E6516F">
        <w:t>-</w:t>
      </w:r>
      <w:r w:rsidRPr="00E6516F">
        <w:tab/>
        <w:t>UE (MCDATA Client)</w:t>
      </w:r>
    </w:p>
    <w:p w14:paraId="7186BC52" w14:textId="77777777" w:rsidR="0071087C" w:rsidRPr="00E6516F" w:rsidRDefault="0071087C" w:rsidP="0071087C">
      <w:pPr>
        <w:pStyle w:val="B10"/>
      </w:pPr>
      <w:r w:rsidRPr="00E6516F">
        <w:t>-</w:t>
      </w:r>
      <w:r w:rsidRPr="00E6516F">
        <w:tab/>
        <w:t>The test USIM set as defined in TS 36.579-1 [2], subclause 5.5.10 is inserted.</w:t>
      </w:r>
    </w:p>
    <w:p w14:paraId="58F37E03" w14:textId="77777777" w:rsidR="0071087C" w:rsidRPr="00E6516F" w:rsidRDefault="0071087C" w:rsidP="0071087C">
      <w:pPr>
        <w:pStyle w:val="B10"/>
      </w:pPr>
      <w:r w:rsidRPr="00E6516F">
        <w:t>-</w:t>
      </w:r>
      <w:r w:rsidRPr="00E6516F">
        <w:tab/>
        <w:t>Test files downloaded or received at previous test runs are deleted.</w:t>
      </w:r>
    </w:p>
    <w:p w14:paraId="10362C68" w14:textId="77777777" w:rsidR="0071087C" w:rsidRPr="00E6516F" w:rsidRDefault="0071087C" w:rsidP="0071087C">
      <w:pPr>
        <w:pStyle w:val="H6"/>
      </w:pPr>
      <w:r w:rsidRPr="00E6516F">
        <w:t>Preamble:</w:t>
      </w:r>
    </w:p>
    <w:p w14:paraId="09525A2A"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3759C291"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098A0F31" w14:textId="77777777" w:rsidR="0071087C" w:rsidRPr="00E6516F" w:rsidRDefault="0071087C" w:rsidP="0071087C">
      <w:pPr>
        <w:pStyle w:val="B10"/>
      </w:pPr>
      <w:r w:rsidRPr="00E6516F">
        <w:t>-</w:t>
      </w:r>
      <w:r w:rsidRPr="00E6516F">
        <w:tab/>
        <w:t>UE States at the end of the preamble</w:t>
      </w:r>
    </w:p>
    <w:p w14:paraId="10758E77" w14:textId="77777777" w:rsidR="0071087C" w:rsidRPr="00E6516F" w:rsidRDefault="0071087C" w:rsidP="0071087C">
      <w:pPr>
        <w:pStyle w:val="B2"/>
      </w:pPr>
      <w:r w:rsidRPr="00E6516F">
        <w:t>-</w:t>
      </w:r>
      <w:r w:rsidRPr="00E6516F">
        <w:tab/>
        <w:t>The UE is in E-UTRA Registered, Idle Mode state.</w:t>
      </w:r>
    </w:p>
    <w:p w14:paraId="08E71F89"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25B17601" w14:textId="77777777" w:rsidR="0071087C" w:rsidRPr="00E6516F" w:rsidRDefault="0071087C" w:rsidP="0071087C">
      <w:pPr>
        <w:pStyle w:val="H6"/>
      </w:pPr>
      <w:bookmarkStart w:id="1109" w:name="_Toc52782461"/>
      <w:bookmarkStart w:id="1110" w:name="_Toc52783072"/>
      <w:bookmarkStart w:id="1111" w:name="_Toc59042941"/>
      <w:r w:rsidRPr="00E6516F">
        <w:t>6.2.10.3.2</w:t>
      </w:r>
      <w:r w:rsidRPr="00E6516F">
        <w:tab/>
        <w:t>Test procedure sequence</w:t>
      </w:r>
      <w:bookmarkEnd w:id="1109"/>
      <w:bookmarkEnd w:id="1110"/>
      <w:bookmarkEnd w:id="1111"/>
    </w:p>
    <w:p w14:paraId="2408D6C9" w14:textId="77777777" w:rsidR="0071087C" w:rsidRPr="00E6516F" w:rsidRDefault="0071087C" w:rsidP="0071087C">
      <w:pPr>
        <w:pStyle w:val="TH"/>
      </w:pPr>
      <w:r w:rsidRPr="00E6516F">
        <w:t>Table 6.2.10.3.2-1: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6BA9A877" w14:textId="77777777" w:rsidTr="00174677">
        <w:tc>
          <w:tcPr>
            <w:tcW w:w="648" w:type="dxa"/>
            <w:tcBorders>
              <w:bottom w:val="nil"/>
            </w:tcBorders>
          </w:tcPr>
          <w:p w14:paraId="0224AF5F" w14:textId="77777777" w:rsidR="0071087C" w:rsidRPr="00E6516F" w:rsidRDefault="0071087C" w:rsidP="00174677">
            <w:pPr>
              <w:pStyle w:val="TAH"/>
            </w:pPr>
            <w:bookmarkStart w:id="1112" w:name="_Hlk39579639"/>
            <w:r w:rsidRPr="00E6516F">
              <w:t>St</w:t>
            </w:r>
          </w:p>
        </w:tc>
        <w:tc>
          <w:tcPr>
            <w:tcW w:w="3969" w:type="dxa"/>
            <w:tcBorders>
              <w:bottom w:val="nil"/>
            </w:tcBorders>
          </w:tcPr>
          <w:p w14:paraId="54687486" w14:textId="77777777" w:rsidR="0071087C" w:rsidRPr="00E6516F" w:rsidRDefault="0071087C" w:rsidP="00174677">
            <w:pPr>
              <w:pStyle w:val="TAH"/>
            </w:pPr>
            <w:r w:rsidRPr="00E6516F">
              <w:t>Procedure</w:t>
            </w:r>
          </w:p>
        </w:tc>
        <w:tc>
          <w:tcPr>
            <w:tcW w:w="3686" w:type="dxa"/>
            <w:gridSpan w:val="2"/>
          </w:tcPr>
          <w:p w14:paraId="464B2E8B" w14:textId="77777777" w:rsidR="0071087C" w:rsidRPr="00E6516F" w:rsidRDefault="0071087C" w:rsidP="00174677">
            <w:pPr>
              <w:pStyle w:val="TAH"/>
            </w:pPr>
            <w:r w:rsidRPr="00E6516F">
              <w:t>Message Sequence</w:t>
            </w:r>
          </w:p>
        </w:tc>
        <w:tc>
          <w:tcPr>
            <w:tcW w:w="567" w:type="dxa"/>
            <w:tcBorders>
              <w:bottom w:val="nil"/>
            </w:tcBorders>
          </w:tcPr>
          <w:p w14:paraId="4D45709F" w14:textId="77777777" w:rsidR="0071087C" w:rsidRPr="00E6516F" w:rsidRDefault="0071087C" w:rsidP="00174677">
            <w:pPr>
              <w:pStyle w:val="TAH"/>
            </w:pPr>
            <w:r w:rsidRPr="00E6516F">
              <w:t>TP</w:t>
            </w:r>
          </w:p>
        </w:tc>
        <w:tc>
          <w:tcPr>
            <w:tcW w:w="892" w:type="dxa"/>
            <w:tcBorders>
              <w:bottom w:val="nil"/>
            </w:tcBorders>
          </w:tcPr>
          <w:p w14:paraId="7BFE73B4" w14:textId="77777777" w:rsidR="0071087C" w:rsidRPr="00E6516F" w:rsidRDefault="0071087C" w:rsidP="00174677">
            <w:pPr>
              <w:pStyle w:val="TAH"/>
            </w:pPr>
            <w:r w:rsidRPr="00E6516F">
              <w:t>Verdict</w:t>
            </w:r>
          </w:p>
        </w:tc>
      </w:tr>
      <w:tr w:rsidR="0071087C" w:rsidRPr="00E6516F" w14:paraId="0F0F63B3" w14:textId="77777777" w:rsidTr="00174677">
        <w:tc>
          <w:tcPr>
            <w:tcW w:w="648" w:type="dxa"/>
            <w:tcBorders>
              <w:top w:val="nil"/>
            </w:tcBorders>
          </w:tcPr>
          <w:p w14:paraId="66B0C29B" w14:textId="77777777" w:rsidR="0071087C" w:rsidRPr="00E6516F" w:rsidRDefault="0071087C" w:rsidP="00174677">
            <w:pPr>
              <w:pStyle w:val="TAH"/>
            </w:pPr>
          </w:p>
        </w:tc>
        <w:tc>
          <w:tcPr>
            <w:tcW w:w="3969" w:type="dxa"/>
            <w:tcBorders>
              <w:top w:val="nil"/>
            </w:tcBorders>
          </w:tcPr>
          <w:p w14:paraId="2626AB5F" w14:textId="77777777" w:rsidR="0071087C" w:rsidRPr="00E6516F" w:rsidRDefault="0071087C" w:rsidP="00174677">
            <w:pPr>
              <w:pStyle w:val="TAH"/>
            </w:pPr>
          </w:p>
        </w:tc>
        <w:tc>
          <w:tcPr>
            <w:tcW w:w="709" w:type="dxa"/>
          </w:tcPr>
          <w:p w14:paraId="3489270A" w14:textId="77777777" w:rsidR="0071087C" w:rsidRPr="00E6516F" w:rsidRDefault="0071087C" w:rsidP="00174677">
            <w:pPr>
              <w:pStyle w:val="TAH"/>
            </w:pPr>
            <w:r w:rsidRPr="00E6516F">
              <w:t>U - S</w:t>
            </w:r>
          </w:p>
        </w:tc>
        <w:tc>
          <w:tcPr>
            <w:tcW w:w="2977" w:type="dxa"/>
          </w:tcPr>
          <w:p w14:paraId="0CAB8812" w14:textId="77777777" w:rsidR="0071087C" w:rsidRPr="00E6516F" w:rsidRDefault="0071087C" w:rsidP="00174677">
            <w:pPr>
              <w:pStyle w:val="TAH"/>
            </w:pPr>
            <w:r w:rsidRPr="00E6516F">
              <w:t>Message</w:t>
            </w:r>
          </w:p>
        </w:tc>
        <w:tc>
          <w:tcPr>
            <w:tcW w:w="567" w:type="dxa"/>
            <w:tcBorders>
              <w:top w:val="nil"/>
            </w:tcBorders>
          </w:tcPr>
          <w:p w14:paraId="2B8FE16C" w14:textId="77777777" w:rsidR="0071087C" w:rsidRPr="00E6516F" w:rsidRDefault="0071087C" w:rsidP="00174677">
            <w:pPr>
              <w:pStyle w:val="TAH"/>
            </w:pPr>
          </w:p>
        </w:tc>
        <w:tc>
          <w:tcPr>
            <w:tcW w:w="892" w:type="dxa"/>
            <w:tcBorders>
              <w:top w:val="nil"/>
            </w:tcBorders>
          </w:tcPr>
          <w:p w14:paraId="49C7BFA1" w14:textId="77777777" w:rsidR="0071087C" w:rsidRPr="00E6516F" w:rsidRDefault="0071087C" w:rsidP="00174677">
            <w:pPr>
              <w:pStyle w:val="TAH"/>
            </w:pPr>
          </w:p>
        </w:tc>
      </w:tr>
      <w:tr w:rsidR="0071087C" w:rsidRPr="00E6516F" w:rsidDel="008A1C98" w14:paraId="00906465" w14:textId="77777777" w:rsidTr="00174677">
        <w:tc>
          <w:tcPr>
            <w:tcW w:w="648" w:type="dxa"/>
            <w:shd w:val="clear" w:color="auto" w:fill="auto"/>
          </w:tcPr>
          <w:p w14:paraId="21EAC706" w14:textId="77777777" w:rsidR="0071087C" w:rsidRPr="00E6516F" w:rsidDel="008A1C98" w:rsidRDefault="0071087C" w:rsidP="00174677">
            <w:pPr>
              <w:pStyle w:val="TAC"/>
            </w:pPr>
            <w:r w:rsidRPr="00E6516F">
              <w:t>1</w:t>
            </w:r>
          </w:p>
        </w:tc>
        <w:tc>
          <w:tcPr>
            <w:tcW w:w="3969" w:type="dxa"/>
            <w:shd w:val="clear" w:color="auto" w:fill="auto"/>
          </w:tcPr>
          <w:p w14:paraId="46E1E8C7" w14:textId="77777777" w:rsidR="0071087C" w:rsidRPr="00E6516F" w:rsidDel="008A1C98" w:rsidRDefault="0071087C" w:rsidP="00174677">
            <w:pPr>
              <w:pStyle w:val="TAL"/>
            </w:pPr>
            <w:r w:rsidRPr="00E6516F">
              <w:t xml:space="preserve">Check: Does the UE (MCData Client) perform the procedure for </w:t>
            </w:r>
            <w:r w:rsidRPr="00E6516F">
              <w:rPr>
                <w:b/>
                <w:bCs/>
              </w:rPr>
              <w:t xml:space="preserve">CT MCData Call Establishment </w:t>
            </w:r>
            <w:r w:rsidRPr="00E6516F">
              <w:t>specified in TS 36.579-1 [2] Table 5.3C.3.3-1?</w:t>
            </w:r>
          </w:p>
        </w:tc>
        <w:tc>
          <w:tcPr>
            <w:tcW w:w="709" w:type="dxa"/>
            <w:shd w:val="clear" w:color="auto" w:fill="auto"/>
          </w:tcPr>
          <w:p w14:paraId="63ABEB97" w14:textId="77777777" w:rsidR="0071087C" w:rsidRPr="00E6516F" w:rsidDel="008A1C98" w:rsidRDefault="0071087C" w:rsidP="00174677">
            <w:pPr>
              <w:pStyle w:val="TAC"/>
              <w:rPr>
                <w:szCs w:val="18"/>
              </w:rPr>
            </w:pPr>
            <w:r w:rsidRPr="00E6516F">
              <w:t>-</w:t>
            </w:r>
          </w:p>
        </w:tc>
        <w:tc>
          <w:tcPr>
            <w:tcW w:w="2977" w:type="dxa"/>
            <w:shd w:val="clear" w:color="auto" w:fill="auto"/>
          </w:tcPr>
          <w:p w14:paraId="5579DCC4" w14:textId="77777777" w:rsidR="0071087C" w:rsidRPr="00E6516F" w:rsidDel="008A1C98" w:rsidRDefault="0071087C" w:rsidP="00174677">
            <w:pPr>
              <w:pStyle w:val="TAL"/>
            </w:pPr>
            <w:r w:rsidRPr="00E6516F">
              <w:t>-</w:t>
            </w:r>
          </w:p>
        </w:tc>
        <w:tc>
          <w:tcPr>
            <w:tcW w:w="567" w:type="dxa"/>
            <w:shd w:val="clear" w:color="auto" w:fill="auto"/>
          </w:tcPr>
          <w:p w14:paraId="3F172E09" w14:textId="77777777" w:rsidR="0071087C" w:rsidRPr="00E6516F" w:rsidDel="008A1C98" w:rsidRDefault="0071087C" w:rsidP="00174677">
            <w:pPr>
              <w:pStyle w:val="TAC"/>
            </w:pPr>
            <w:r w:rsidRPr="00E6516F">
              <w:t>1,2</w:t>
            </w:r>
          </w:p>
        </w:tc>
        <w:tc>
          <w:tcPr>
            <w:tcW w:w="892" w:type="dxa"/>
            <w:shd w:val="clear" w:color="auto" w:fill="auto"/>
          </w:tcPr>
          <w:p w14:paraId="774DD925" w14:textId="77777777" w:rsidR="0071087C" w:rsidRPr="00E6516F" w:rsidDel="008A1C98" w:rsidRDefault="0071087C" w:rsidP="00174677">
            <w:pPr>
              <w:pStyle w:val="TAC"/>
            </w:pPr>
            <w:r w:rsidRPr="00E6516F">
              <w:t>P</w:t>
            </w:r>
          </w:p>
        </w:tc>
      </w:tr>
      <w:tr w:rsidR="0071087C" w:rsidRPr="00E6516F" w:rsidDel="008A1C98" w14:paraId="4D6043B5" w14:textId="77777777" w:rsidTr="00174677">
        <w:tc>
          <w:tcPr>
            <w:tcW w:w="648" w:type="dxa"/>
            <w:shd w:val="clear" w:color="auto" w:fill="auto"/>
          </w:tcPr>
          <w:p w14:paraId="3E682539" w14:textId="77777777" w:rsidR="0071087C" w:rsidRPr="00E6516F" w:rsidDel="008A1C98" w:rsidRDefault="0071087C" w:rsidP="00174677">
            <w:pPr>
              <w:pStyle w:val="TAC"/>
            </w:pPr>
            <w:r w:rsidRPr="00E6516F">
              <w:t>2-5</w:t>
            </w:r>
          </w:p>
        </w:tc>
        <w:tc>
          <w:tcPr>
            <w:tcW w:w="3969" w:type="dxa"/>
            <w:shd w:val="clear" w:color="auto" w:fill="auto"/>
          </w:tcPr>
          <w:p w14:paraId="3C68CDD5" w14:textId="77777777" w:rsidR="0071087C" w:rsidRPr="00E6516F" w:rsidDel="008A1C98" w:rsidRDefault="0071087C" w:rsidP="00174677">
            <w:pPr>
              <w:pStyle w:val="TAL"/>
            </w:pPr>
            <w:r w:rsidRPr="00E6516F">
              <w:t>Void</w:t>
            </w:r>
          </w:p>
        </w:tc>
        <w:tc>
          <w:tcPr>
            <w:tcW w:w="709" w:type="dxa"/>
            <w:shd w:val="clear" w:color="auto" w:fill="auto"/>
          </w:tcPr>
          <w:p w14:paraId="1BAD2651" w14:textId="77777777" w:rsidR="0071087C" w:rsidRPr="00E6516F" w:rsidDel="008A1C98" w:rsidRDefault="0071087C" w:rsidP="00174677">
            <w:pPr>
              <w:pStyle w:val="TAC"/>
              <w:rPr>
                <w:szCs w:val="18"/>
              </w:rPr>
            </w:pPr>
            <w:r w:rsidRPr="00E6516F">
              <w:t>-</w:t>
            </w:r>
          </w:p>
        </w:tc>
        <w:tc>
          <w:tcPr>
            <w:tcW w:w="2977" w:type="dxa"/>
            <w:shd w:val="clear" w:color="auto" w:fill="auto"/>
          </w:tcPr>
          <w:p w14:paraId="5CA3C545" w14:textId="77777777" w:rsidR="0071087C" w:rsidRPr="00E6516F" w:rsidDel="008A1C98" w:rsidRDefault="0071087C" w:rsidP="00174677">
            <w:pPr>
              <w:pStyle w:val="TAL"/>
            </w:pPr>
            <w:r w:rsidRPr="00E6516F">
              <w:t>-</w:t>
            </w:r>
          </w:p>
        </w:tc>
        <w:tc>
          <w:tcPr>
            <w:tcW w:w="567" w:type="dxa"/>
            <w:shd w:val="clear" w:color="auto" w:fill="auto"/>
          </w:tcPr>
          <w:p w14:paraId="11D3CBB9" w14:textId="77777777" w:rsidR="0071087C" w:rsidRPr="00E6516F" w:rsidDel="008A1C98" w:rsidRDefault="0071087C" w:rsidP="00174677">
            <w:pPr>
              <w:pStyle w:val="TAC"/>
            </w:pPr>
            <w:r w:rsidRPr="00E6516F">
              <w:t>-</w:t>
            </w:r>
          </w:p>
        </w:tc>
        <w:tc>
          <w:tcPr>
            <w:tcW w:w="892" w:type="dxa"/>
            <w:shd w:val="clear" w:color="auto" w:fill="auto"/>
          </w:tcPr>
          <w:p w14:paraId="053B4204" w14:textId="77777777" w:rsidR="0071087C" w:rsidRPr="00E6516F" w:rsidDel="008A1C98" w:rsidRDefault="0071087C" w:rsidP="00174677">
            <w:pPr>
              <w:pStyle w:val="TAC"/>
            </w:pPr>
            <w:r w:rsidRPr="00E6516F">
              <w:t>-</w:t>
            </w:r>
          </w:p>
        </w:tc>
      </w:tr>
      <w:tr w:rsidR="0071087C" w:rsidRPr="00E6516F" w:rsidDel="008A1C98" w14:paraId="6AAECBD5" w14:textId="77777777" w:rsidTr="00174677">
        <w:tc>
          <w:tcPr>
            <w:tcW w:w="648" w:type="dxa"/>
            <w:shd w:val="clear" w:color="auto" w:fill="auto"/>
          </w:tcPr>
          <w:p w14:paraId="32B333C9" w14:textId="77777777" w:rsidR="0071087C" w:rsidRPr="00E6516F" w:rsidDel="008A1C98" w:rsidRDefault="0071087C" w:rsidP="00174677">
            <w:pPr>
              <w:pStyle w:val="TAC"/>
            </w:pPr>
            <w:r w:rsidRPr="00E6516F">
              <w:t>6</w:t>
            </w:r>
          </w:p>
        </w:tc>
        <w:tc>
          <w:tcPr>
            <w:tcW w:w="3969" w:type="dxa"/>
            <w:shd w:val="clear" w:color="auto" w:fill="auto"/>
          </w:tcPr>
          <w:p w14:paraId="1FD6834F" w14:textId="77777777" w:rsidR="0071087C" w:rsidRPr="00E6516F" w:rsidRDefault="0071087C" w:rsidP="00174677">
            <w:pPr>
              <w:pStyle w:val="TAL"/>
            </w:pPr>
            <w:r w:rsidRPr="00E6516F">
              <w:t xml:space="preserve">Check: Does the UE (MCData Client) perform the procedure for </w:t>
            </w:r>
            <w:r w:rsidRPr="00E6516F">
              <w:rPr>
                <w:b/>
                <w:bCs/>
              </w:rPr>
              <w:t xml:space="preserve">CT MSRP message transfer </w:t>
            </w:r>
            <w:r w:rsidRPr="00E6516F">
              <w:t xml:space="preserve">specified in TS 36.579-1 [2] Table 5.3C.5.3-1 </w:t>
            </w:r>
            <w:r w:rsidRPr="00E6516F">
              <w:rPr>
                <w:b/>
                <w:bCs/>
              </w:rPr>
              <w:t xml:space="preserve">to receive an FD message containing </w:t>
            </w:r>
            <w:r w:rsidRPr="00E6516F">
              <w:t>test file 1?</w:t>
            </w:r>
          </w:p>
          <w:p w14:paraId="037826A6" w14:textId="77777777" w:rsidR="0071087C" w:rsidRPr="00E6516F" w:rsidDel="008A1C98" w:rsidRDefault="0071087C" w:rsidP="00174677">
            <w:pPr>
              <w:pStyle w:val="TAL"/>
            </w:pPr>
            <w:r w:rsidRPr="00E6516F">
              <w:t>(NOTE 2)</w:t>
            </w:r>
          </w:p>
        </w:tc>
        <w:tc>
          <w:tcPr>
            <w:tcW w:w="709" w:type="dxa"/>
            <w:shd w:val="clear" w:color="auto" w:fill="auto"/>
          </w:tcPr>
          <w:p w14:paraId="336F6394" w14:textId="77777777" w:rsidR="0071087C" w:rsidRPr="00E6516F" w:rsidDel="008A1C98" w:rsidRDefault="0071087C" w:rsidP="00174677">
            <w:pPr>
              <w:pStyle w:val="TAC"/>
              <w:rPr>
                <w:szCs w:val="18"/>
              </w:rPr>
            </w:pPr>
            <w:r w:rsidRPr="00E6516F">
              <w:t>-</w:t>
            </w:r>
          </w:p>
        </w:tc>
        <w:tc>
          <w:tcPr>
            <w:tcW w:w="2977" w:type="dxa"/>
            <w:shd w:val="clear" w:color="auto" w:fill="auto"/>
          </w:tcPr>
          <w:p w14:paraId="534C0439" w14:textId="77777777" w:rsidR="0071087C" w:rsidRPr="00E6516F" w:rsidDel="008A1C98" w:rsidRDefault="0071087C" w:rsidP="00174677">
            <w:pPr>
              <w:pStyle w:val="TAL"/>
            </w:pPr>
            <w:r w:rsidRPr="00E6516F">
              <w:t>-</w:t>
            </w:r>
          </w:p>
        </w:tc>
        <w:tc>
          <w:tcPr>
            <w:tcW w:w="567" w:type="dxa"/>
            <w:shd w:val="clear" w:color="auto" w:fill="auto"/>
          </w:tcPr>
          <w:p w14:paraId="264AE848" w14:textId="77777777" w:rsidR="0071087C" w:rsidRPr="00E6516F" w:rsidDel="008A1C98" w:rsidRDefault="0071087C" w:rsidP="00174677">
            <w:pPr>
              <w:pStyle w:val="TAC"/>
            </w:pPr>
            <w:r w:rsidRPr="00E6516F">
              <w:t>2</w:t>
            </w:r>
          </w:p>
        </w:tc>
        <w:tc>
          <w:tcPr>
            <w:tcW w:w="892" w:type="dxa"/>
            <w:shd w:val="clear" w:color="auto" w:fill="auto"/>
          </w:tcPr>
          <w:p w14:paraId="22BDE960" w14:textId="77777777" w:rsidR="0071087C" w:rsidRPr="00E6516F" w:rsidDel="008A1C98" w:rsidRDefault="0071087C" w:rsidP="00174677">
            <w:pPr>
              <w:pStyle w:val="TAC"/>
            </w:pPr>
            <w:r w:rsidRPr="00E6516F">
              <w:t>P</w:t>
            </w:r>
          </w:p>
        </w:tc>
      </w:tr>
      <w:tr w:rsidR="0071087C" w:rsidRPr="00E6516F" w:rsidDel="008A1C98" w14:paraId="1E8EECE0" w14:textId="77777777" w:rsidTr="00174677">
        <w:tc>
          <w:tcPr>
            <w:tcW w:w="648" w:type="dxa"/>
            <w:shd w:val="clear" w:color="auto" w:fill="auto"/>
          </w:tcPr>
          <w:p w14:paraId="4ECEA0EA" w14:textId="77777777" w:rsidR="0071087C" w:rsidRPr="00E6516F" w:rsidDel="008A1C98" w:rsidRDefault="0071087C" w:rsidP="00174677">
            <w:pPr>
              <w:pStyle w:val="TAC"/>
            </w:pPr>
            <w:r w:rsidRPr="00E6516F">
              <w:t>7</w:t>
            </w:r>
          </w:p>
        </w:tc>
        <w:tc>
          <w:tcPr>
            <w:tcW w:w="3969" w:type="dxa"/>
            <w:shd w:val="clear" w:color="auto" w:fill="auto"/>
          </w:tcPr>
          <w:p w14:paraId="6800187B" w14:textId="77777777" w:rsidR="0071087C" w:rsidRPr="00E6516F" w:rsidDel="008A1C98" w:rsidRDefault="0071087C" w:rsidP="00174677">
            <w:pPr>
              <w:pStyle w:val="TAL"/>
            </w:pPr>
            <w:r w:rsidRPr="00E6516F">
              <w:t>Void</w:t>
            </w:r>
          </w:p>
        </w:tc>
        <w:tc>
          <w:tcPr>
            <w:tcW w:w="709" w:type="dxa"/>
            <w:shd w:val="clear" w:color="auto" w:fill="auto"/>
          </w:tcPr>
          <w:p w14:paraId="66B820F7" w14:textId="77777777" w:rsidR="0071087C" w:rsidRPr="00E6516F" w:rsidDel="008A1C98" w:rsidRDefault="0071087C" w:rsidP="00174677">
            <w:pPr>
              <w:pStyle w:val="TAC"/>
              <w:rPr>
                <w:szCs w:val="18"/>
              </w:rPr>
            </w:pPr>
            <w:r w:rsidRPr="00E6516F">
              <w:t>-</w:t>
            </w:r>
          </w:p>
        </w:tc>
        <w:tc>
          <w:tcPr>
            <w:tcW w:w="2977" w:type="dxa"/>
            <w:shd w:val="clear" w:color="auto" w:fill="auto"/>
          </w:tcPr>
          <w:p w14:paraId="40D58E5B" w14:textId="77777777" w:rsidR="0071087C" w:rsidRPr="00E6516F" w:rsidDel="008A1C98" w:rsidRDefault="0071087C" w:rsidP="00174677">
            <w:pPr>
              <w:pStyle w:val="TAL"/>
            </w:pPr>
            <w:r w:rsidRPr="00E6516F">
              <w:t>-</w:t>
            </w:r>
          </w:p>
        </w:tc>
        <w:tc>
          <w:tcPr>
            <w:tcW w:w="567" w:type="dxa"/>
            <w:shd w:val="clear" w:color="auto" w:fill="auto"/>
          </w:tcPr>
          <w:p w14:paraId="5BC2FEBE" w14:textId="77777777" w:rsidR="0071087C" w:rsidRPr="00E6516F" w:rsidDel="008A1C98" w:rsidRDefault="0071087C" w:rsidP="00174677">
            <w:pPr>
              <w:pStyle w:val="TAC"/>
            </w:pPr>
            <w:r w:rsidRPr="00E6516F">
              <w:t>-</w:t>
            </w:r>
          </w:p>
        </w:tc>
        <w:tc>
          <w:tcPr>
            <w:tcW w:w="892" w:type="dxa"/>
            <w:shd w:val="clear" w:color="auto" w:fill="auto"/>
          </w:tcPr>
          <w:p w14:paraId="62B39603" w14:textId="77777777" w:rsidR="0071087C" w:rsidRPr="00E6516F" w:rsidDel="008A1C98" w:rsidRDefault="0071087C" w:rsidP="00174677">
            <w:pPr>
              <w:pStyle w:val="TAC"/>
            </w:pPr>
            <w:r w:rsidRPr="00E6516F">
              <w:t>-</w:t>
            </w:r>
          </w:p>
        </w:tc>
      </w:tr>
      <w:tr w:rsidR="0071087C" w:rsidRPr="00E6516F" w:rsidDel="008A1C98" w14:paraId="6CBDE725" w14:textId="77777777" w:rsidTr="00174677">
        <w:tc>
          <w:tcPr>
            <w:tcW w:w="648" w:type="dxa"/>
            <w:shd w:val="clear" w:color="auto" w:fill="auto"/>
          </w:tcPr>
          <w:p w14:paraId="41BAD666" w14:textId="77777777" w:rsidR="0071087C" w:rsidRPr="00E6516F" w:rsidDel="008A1C98" w:rsidRDefault="0071087C" w:rsidP="00174677">
            <w:pPr>
              <w:pStyle w:val="TAC"/>
            </w:pPr>
            <w:r w:rsidRPr="00E6516F">
              <w:t>8</w:t>
            </w:r>
          </w:p>
        </w:tc>
        <w:tc>
          <w:tcPr>
            <w:tcW w:w="3969" w:type="dxa"/>
            <w:shd w:val="clear" w:color="auto" w:fill="auto"/>
          </w:tcPr>
          <w:p w14:paraId="37BFCD90" w14:textId="77777777" w:rsidR="0071087C" w:rsidRPr="00E6516F" w:rsidDel="008A1C98" w:rsidRDefault="0071087C" w:rsidP="00174677">
            <w:pPr>
              <w:pStyle w:val="TAL"/>
            </w:pPr>
            <w:r w:rsidRPr="00E6516F">
              <w:t xml:space="preserve">Check: Does the UE (MCData Client) perform the procedure for </w:t>
            </w:r>
            <w:r w:rsidRPr="00E6516F">
              <w:rPr>
                <w:b/>
                <w:bCs/>
              </w:rPr>
              <w:t>CT MCData call release</w:t>
            </w:r>
            <w:r w:rsidRPr="00E6516F">
              <w:t xml:space="preserve"> specified in TS 36.579-1 [2] Table 5.3C.7.3-1?</w:t>
            </w:r>
          </w:p>
        </w:tc>
        <w:tc>
          <w:tcPr>
            <w:tcW w:w="709" w:type="dxa"/>
            <w:shd w:val="clear" w:color="auto" w:fill="auto"/>
          </w:tcPr>
          <w:p w14:paraId="543DE43A" w14:textId="77777777" w:rsidR="0071087C" w:rsidRPr="00E6516F" w:rsidDel="008A1C98" w:rsidRDefault="0071087C" w:rsidP="00174677">
            <w:pPr>
              <w:pStyle w:val="TAC"/>
            </w:pPr>
            <w:r w:rsidRPr="00E6516F">
              <w:t>-</w:t>
            </w:r>
          </w:p>
        </w:tc>
        <w:tc>
          <w:tcPr>
            <w:tcW w:w="2977" w:type="dxa"/>
            <w:shd w:val="clear" w:color="auto" w:fill="auto"/>
          </w:tcPr>
          <w:p w14:paraId="656979E2" w14:textId="77777777" w:rsidR="0071087C" w:rsidRPr="00E6516F" w:rsidDel="008A1C98" w:rsidRDefault="0071087C" w:rsidP="00174677">
            <w:pPr>
              <w:pStyle w:val="TAL"/>
            </w:pPr>
            <w:r w:rsidRPr="00E6516F">
              <w:t>-</w:t>
            </w:r>
          </w:p>
        </w:tc>
        <w:tc>
          <w:tcPr>
            <w:tcW w:w="567" w:type="dxa"/>
            <w:shd w:val="clear" w:color="auto" w:fill="auto"/>
          </w:tcPr>
          <w:p w14:paraId="1A75B3C3" w14:textId="77777777" w:rsidR="0071087C" w:rsidRPr="00E6516F" w:rsidDel="008A1C98" w:rsidRDefault="0071087C" w:rsidP="00174677">
            <w:pPr>
              <w:pStyle w:val="TAC"/>
            </w:pPr>
            <w:r w:rsidRPr="00E6516F">
              <w:t>3</w:t>
            </w:r>
          </w:p>
        </w:tc>
        <w:tc>
          <w:tcPr>
            <w:tcW w:w="892" w:type="dxa"/>
            <w:shd w:val="clear" w:color="auto" w:fill="auto"/>
          </w:tcPr>
          <w:p w14:paraId="307DFF75" w14:textId="77777777" w:rsidR="0071087C" w:rsidRPr="00E6516F" w:rsidDel="008A1C98" w:rsidRDefault="0071087C" w:rsidP="00174677">
            <w:pPr>
              <w:pStyle w:val="TAC"/>
            </w:pPr>
            <w:r w:rsidRPr="00E6516F">
              <w:t>P</w:t>
            </w:r>
          </w:p>
        </w:tc>
      </w:tr>
      <w:tr w:rsidR="0071087C" w:rsidRPr="00E6516F" w:rsidDel="008A1C98" w14:paraId="4BE5D085" w14:textId="77777777" w:rsidTr="00174677">
        <w:tc>
          <w:tcPr>
            <w:tcW w:w="648" w:type="dxa"/>
            <w:shd w:val="clear" w:color="auto" w:fill="auto"/>
          </w:tcPr>
          <w:p w14:paraId="4C5966C2" w14:textId="77777777" w:rsidR="0071087C" w:rsidRPr="00E6516F" w:rsidDel="008A1C98" w:rsidRDefault="0071087C" w:rsidP="00174677">
            <w:pPr>
              <w:pStyle w:val="TAC"/>
            </w:pPr>
            <w:r w:rsidRPr="00E6516F">
              <w:t>9-10</w:t>
            </w:r>
          </w:p>
        </w:tc>
        <w:tc>
          <w:tcPr>
            <w:tcW w:w="3969" w:type="dxa"/>
            <w:shd w:val="clear" w:color="auto" w:fill="auto"/>
          </w:tcPr>
          <w:p w14:paraId="1CC8051C" w14:textId="77777777" w:rsidR="0071087C" w:rsidRPr="00E6516F" w:rsidDel="008A1C98" w:rsidRDefault="0071087C" w:rsidP="00174677">
            <w:pPr>
              <w:pStyle w:val="TAL"/>
            </w:pPr>
            <w:r w:rsidRPr="00E6516F">
              <w:t>Void</w:t>
            </w:r>
          </w:p>
        </w:tc>
        <w:tc>
          <w:tcPr>
            <w:tcW w:w="709" w:type="dxa"/>
            <w:shd w:val="clear" w:color="auto" w:fill="auto"/>
          </w:tcPr>
          <w:p w14:paraId="4078B47A" w14:textId="77777777" w:rsidR="0071087C" w:rsidRPr="00E6516F" w:rsidDel="008A1C98" w:rsidRDefault="0071087C" w:rsidP="00174677">
            <w:pPr>
              <w:pStyle w:val="TAC"/>
            </w:pPr>
            <w:r w:rsidRPr="00E6516F">
              <w:t>-</w:t>
            </w:r>
          </w:p>
        </w:tc>
        <w:tc>
          <w:tcPr>
            <w:tcW w:w="2977" w:type="dxa"/>
            <w:shd w:val="clear" w:color="auto" w:fill="auto"/>
          </w:tcPr>
          <w:p w14:paraId="71B073B9" w14:textId="77777777" w:rsidR="0071087C" w:rsidRPr="00E6516F" w:rsidDel="008A1C98" w:rsidRDefault="0071087C" w:rsidP="00174677">
            <w:pPr>
              <w:pStyle w:val="TAL"/>
            </w:pPr>
            <w:r w:rsidRPr="00E6516F">
              <w:t>-</w:t>
            </w:r>
          </w:p>
        </w:tc>
        <w:tc>
          <w:tcPr>
            <w:tcW w:w="567" w:type="dxa"/>
            <w:shd w:val="clear" w:color="auto" w:fill="auto"/>
          </w:tcPr>
          <w:p w14:paraId="19548462" w14:textId="77777777" w:rsidR="0071087C" w:rsidRPr="00E6516F" w:rsidDel="008A1C98" w:rsidRDefault="0071087C" w:rsidP="00174677">
            <w:pPr>
              <w:pStyle w:val="TAC"/>
            </w:pPr>
            <w:r w:rsidRPr="00E6516F">
              <w:t>-</w:t>
            </w:r>
          </w:p>
        </w:tc>
        <w:tc>
          <w:tcPr>
            <w:tcW w:w="892" w:type="dxa"/>
            <w:shd w:val="clear" w:color="auto" w:fill="auto"/>
          </w:tcPr>
          <w:p w14:paraId="5A6766F6" w14:textId="77777777" w:rsidR="0071087C" w:rsidRPr="00E6516F" w:rsidDel="008A1C98" w:rsidRDefault="0071087C" w:rsidP="00174677">
            <w:pPr>
              <w:pStyle w:val="TAC"/>
            </w:pPr>
            <w:r w:rsidRPr="00E6516F">
              <w:t>-</w:t>
            </w:r>
          </w:p>
        </w:tc>
      </w:tr>
      <w:tr w:rsidR="0071087C" w:rsidRPr="00E6516F" w:rsidDel="008A1C98" w14:paraId="4E1F6460" w14:textId="77777777" w:rsidTr="00174677">
        <w:tc>
          <w:tcPr>
            <w:tcW w:w="648" w:type="dxa"/>
            <w:shd w:val="clear" w:color="auto" w:fill="auto"/>
          </w:tcPr>
          <w:p w14:paraId="5700C44C" w14:textId="77777777" w:rsidR="0071087C" w:rsidRPr="00E6516F" w:rsidDel="008A1C98" w:rsidRDefault="0071087C" w:rsidP="00174677">
            <w:pPr>
              <w:pStyle w:val="TAC"/>
            </w:pPr>
            <w:r w:rsidRPr="00E6516F">
              <w:t>11</w:t>
            </w:r>
          </w:p>
        </w:tc>
        <w:tc>
          <w:tcPr>
            <w:tcW w:w="3969" w:type="dxa"/>
            <w:shd w:val="clear" w:color="auto" w:fill="auto"/>
          </w:tcPr>
          <w:p w14:paraId="53777E56" w14:textId="77777777" w:rsidR="0071087C" w:rsidRPr="00E6516F" w:rsidDel="008A1C98" w:rsidRDefault="0071087C" w:rsidP="00174677">
            <w:pPr>
              <w:pStyle w:val="TAL"/>
            </w:pPr>
            <w:r w:rsidRPr="00E6516F">
              <w:t xml:space="preserve">Check: Does the UE (MCData Client) perform the procedure </w:t>
            </w:r>
            <w:r w:rsidRPr="00E6516F">
              <w:rPr>
                <w:b/>
                <w:bCs/>
              </w:rPr>
              <w:t>for CO SDS or FD message transfer using signalling plane</w:t>
            </w:r>
            <w:r w:rsidRPr="00E6516F">
              <w:t xml:space="preserve"> specified in TS 36.579-1 [2] Table 5.3C.1.3-1 to </w:t>
            </w:r>
            <w:r w:rsidRPr="00E6516F">
              <w:rPr>
                <w:b/>
                <w:bCs/>
              </w:rPr>
              <w:t>send a disposition notification for the file received at step 6</w:t>
            </w:r>
            <w:r w:rsidRPr="00E6516F">
              <w:t>?</w:t>
            </w:r>
          </w:p>
        </w:tc>
        <w:tc>
          <w:tcPr>
            <w:tcW w:w="709" w:type="dxa"/>
            <w:shd w:val="clear" w:color="auto" w:fill="auto"/>
          </w:tcPr>
          <w:p w14:paraId="2A368435" w14:textId="77777777" w:rsidR="0071087C" w:rsidRPr="00E6516F" w:rsidDel="008A1C98" w:rsidRDefault="0071087C" w:rsidP="00174677">
            <w:pPr>
              <w:pStyle w:val="TAC"/>
            </w:pPr>
            <w:r w:rsidRPr="00E6516F">
              <w:rPr>
                <w:szCs w:val="18"/>
              </w:rPr>
              <w:t>-</w:t>
            </w:r>
          </w:p>
        </w:tc>
        <w:tc>
          <w:tcPr>
            <w:tcW w:w="2977" w:type="dxa"/>
            <w:shd w:val="clear" w:color="auto" w:fill="auto"/>
          </w:tcPr>
          <w:p w14:paraId="087AAC5D" w14:textId="77777777" w:rsidR="0071087C" w:rsidRPr="00E6516F" w:rsidDel="008A1C98" w:rsidRDefault="0071087C" w:rsidP="00174677">
            <w:pPr>
              <w:pStyle w:val="TAL"/>
            </w:pPr>
            <w:r w:rsidRPr="00E6516F">
              <w:t>-</w:t>
            </w:r>
          </w:p>
        </w:tc>
        <w:tc>
          <w:tcPr>
            <w:tcW w:w="567" w:type="dxa"/>
            <w:shd w:val="clear" w:color="auto" w:fill="auto"/>
          </w:tcPr>
          <w:p w14:paraId="65332DB8" w14:textId="77777777" w:rsidR="0071087C" w:rsidRPr="00E6516F" w:rsidDel="008A1C98" w:rsidRDefault="0071087C" w:rsidP="00174677">
            <w:pPr>
              <w:pStyle w:val="TAC"/>
            </w:pPr>
            <w:r w:rsidRPr="00E6516F">
              <w:t>2</w:t>
            </w:r>
          </w:p>
        </w:tc>
        <w:tc>
          <w:tcPr>
            <w:tcW w:w="892" w:type="dxa"/>
            <w:shd w:val="clear" w:color="auto" w:fill="auto"/>
          </w:tcPr>
          <w:p w14:paraId="776DE60C" w14:textId="77777777" w:rsidR="0071087C" w:rsidRPr="00E6516F" w:rsidDel="008A1C98" w:rsidRDefault="0071087C" w:rsidP="00174677">
            <w:pPr>
              <w:pStyle w:val="TAC"/>
            </w:pPr>
            <w:r w:rsidRPr="00E6516F">
              <w:t>P</w:t>
            </w:r>
          </w:p>
        </w:tc>
      </w:tr>
      <w:tr w:rsidR="0071087C" w:rsidRPr="00E6516F" w:rsidDel="008A1C98" w14:paraId="26A4089B" w14:textId="77777777" w:rsidTr="00174677">
        <w:tc>
          <w:tcPr>
            <w:tcW w:w="648" w:type="dxa"/>
            <w:shd w:val="clear" w:color="auto" w:fill="auto"/>
          </w:tcPr>
          <w:p w14:paraId="255AA732" w14:textId="77777777" w:rsidR="0071087C" w:rsidRPr="00E6516F" w:rsidDel="008A1C98" w:rsidRDefault="0071087C" w:rsidP="00174677">
            <w:pPr>
              <w:pStyle w:val="TAC"/>
            </w:pPr>
            <w:r w:rsidRPr="00E6516F">
              <w:t>12</w:t>
            </w:r>
          </w:p>
        </w:tc>
        <w:tc>
          <w:tcPr>
            <w:tcW w:w="3969" w:type="dxa"/>
            <w:shd w:val="clear" w:color="auto" w:fill="auto"/>
          </w:tcPr>
          <w:p w14:paraId="21CCE75B" w14:textId="77777777" w:rsidR="0071087C" w:rsidRPr="00E6516F" w:rsidDel="008A1C98" w:rsidRDefault="0071087C" w:rsidP="00174677">
            <w:pPr>
              <w:pStyle w:val="TAL"/>
            </w:pPr>
            <w:r w:rsidRPr="00E6516F">
              <w:t>Void</w:t>
            </w:r>
          </w:p>
        </w:tc>
        <w:tc>
          <w:tcPr>
            <w:tcW w:w="709" w:type="dxa"/>
            <w:shd w:val="clear" w:color="auto" w:fill="auto"/>
          </w:tcPr>
          <w:p w14:paraId="4CD45EC2" w14:textId="77777777" w:rsidR="0071087C" w:rsidRPr="00E6516F" w:rsidDel="008A1C98" w:rsidRDefault="0071087C" w:rsidP="00174677">
            <w:pPr>
              <w:pStyle w:val="TAC"/>
            </w:pPr>
            <w:r w:rsidRPr="00E6516F">
              <w:t>-</w:t>
            </w:r>
          </w:p>
        </w:tc>
        <w:tc>
          <w:tcPr>
            <w:tcW w:w="2977" w:type="dxa"/>
            <w:shd w:val="clear" w:color="auto" w:fill="auto"/>
          </w:tcPr>
          <w:p w14:paraId="0A440402" w14:textId="77777777" w:rsidR="0071087C" w:rsidRPr="00E6516F" w:rsidDel="008A1C98" w:rsidRDefault="0071087C" w:rsidP="00174677">
            <w:pPr>
              <w:pStyle w:val="TAL"/>
            </w:pPr>
            <w:r w:rsidRPr="00E6516F">
              <w:t>-</w:t>
            </w:r>
          </w:p>
        </w:tc>
        <w:tc>
          <w:tcPr>
            <w:tcW w:w="567" w:type="dxa"/>
            <w:shd w:val="clear" w:color="auto" w:fill="auto"/>
          </w:tcPr>
          <w:p w14:paraId="6E5A77CC" w14:textId="77777777" w:rsidR="0071087C" w:rsidRPr="00E6516F" w:rsidDel="008A1C98" w:rsidRDefault="0071087C" w:rsidP="00174677">
            <w:pPr>
              <w:pStyle w:val="TAC"/>
            </w:pPr>
            <w:r w:rsidRPr="00E6516F">
              <w:t>-</w:t>
            </w:r>
          </w:p>
        </w:tc>
        <w:tc>
          <w:tcPr>
            <w:tcW w:w="892" w:type="dxa"/>
            <w:shd w:val="clear" w:color="auto" w:fill="auto"/>
          </w:tcPr>
          <w:p w14:paraId="1FB2BA5B" w14:textId="77777777" w:rsidR="0071087C" w:rsidRPr="00E6516F" w:rsidDel="008A1C98" w:rsidRDefault="0071087C" w:rsidP="00174677">
            <w:pPr>
              <w:pStyle w:val="TAC"/>
            </w:pPr>
            <w:r w:rsidRPr="00E6516F">
              <w:t>-</w:t>
            </w:r>
          </w:p>
        </w:tc>
      </w:tr>
      <w:tr w:rsidR="0071087C" w:rsidRPr="00E6516F" w:rsidDel="008A1C98" w14:paraId="79AB0EF5" w14:textId="77777777" w:rsidTr="00174677">
        <w:tc>
          <w:tcPr>
            <w:tcW w:w="648" w:type="dxa"/>
            <w:shd w:val="clear" w:color="auto" w:fill="auto"/>
          </w:tcPr>
          <w:p w14:paraId="7DEAEA16" w14:textId="77777777" w:rsidR="0071087C" w:rsidRPr="00E6516F" w:rsidRDefault="0071087C" w:rsidP="00174677">
            <w:pPr>
              <w:pStyle w:val="TAC"/>
            </w:pPr>
            <w:r w:rsidRPr="00E6516F">
              <w:t>13</w:t>
            </w:r>
          </w:p>
        </w:tc>
        <w:tc>
          <w:tcPr>
            <w:tcW w:w="3969" w:type="dxa"/>
            <w:shd w:val="clear" w:color="auto" w:fill="auto"/>
          </w:tcPr>
          <w:p w14:paraId="38234EA5" w14:textId="77777777" w:rsidR="0071087C" w:rsidRPr="00E6516F" w:rsidRDefault="0071087C" w:rsidP="00174677">
            <w:pPr>
              <w:pStyle w:val="TAL"/>
            </w:pPr>
            <w:r w:rsidRPr="00E6516F">
              <w:t>Check: Is the file downloaded at step 6 the test file 1 as specified in annex A.3.1?</w:t>
            </w:r>
          </w:p>
          <w:p w14:paraId="3D8CE523" w14:textId="77777777" w:rsidR="0071087C" w:rsidRPr="00E6516F" w:rsidRDefault="0071087C" w:rsidP="00174677">
            <w:pPr>
              <w:pStyle w:val="TAL"/>
            </w:pPr>
            <w:r w:rsidRPr="00E6516F">
              <w:t>(NOTE 1)</w:t>
            </w:r>
          </w:p>
        </w:tc>
        <w:tc>
          <w:tcPr>
            <w:tcW w:w="709" w:type="dxa"/>
            <w:shd w:val="clear" w:color="auto" w:fill="auto"/>
          </w:tcPr>
          <w:p w14:paraId="613F3758" w14:textId="77777777" w:rsidR="0071087C" w:rsidRPr="00E6516F" w:rsidRDefault="0071087C" w:rsidP="00174677">
            <w:pPr>
              <w:pStyle w:val="TAC"/>
            </w:pPr>
            <w:r w:rsidRPr="00E6516F">
              <w:t>-</w:t>
            </w:r>
          </w:p>
        </w:tc>
        <w:tc>
          <w:tcPr>
            <w:tcW w:w="2977" w:type="dxa"/>
            <w:shd w:val="clear" w:color="auto" w:fill="auto"/>
          </w:tcPr>
          <w:p w14:paraId="513B1DAF" w14:textId="77777777" w:rsidR="0071087C" w:rsidRPr="00E6516F" w:rsidRDefault="0071087C" w:rsidP="00174677">
            <w:pPr>
              <w:pStyle w:val="TAL"/>
            </w:pPr>
            <w:r w:rsidRPr="00E6516F">
              <w:t>-</w:t>
            </w:r>
          </w:p>
        </w:tc>
        <w:tc>
          <w:tcPr>
            <w:tcW w:w="567" w:type="dxa"/>
            <w:shd w:val="clear" w:color="auto" w:fill="auto"/>
          </w:tcPr>
          <w:p w14:paraId="63EE9FEF" w14:textId="77777777" w:rsidR="0071087C" w:rsidRPr="00E6516F" w:rsidRDefault="0071087C" w:rsidP="00174677">
            <w:pPr>
              <w:pStyle w:val="TAC"/>
            </w:pPr>
            <w:r w:rsidRPr="00E6516F">
              <w:t>2</w:t>
            </w:r>
          </w:p>
        </w:tc>
        <w:tc>
          <w:tcPr>
            <w:tcW w:w="892" w:type="dxa"/>
            <w:shd w:val="clear" w:color="auto" w:fill="auto"/>
          </w:tcPr>
          <w:p w14:paraId="547A7A1A" w14:textId="77777777" w:rsidR="0071087C" w:rsidRPr="00E6516F" w:rsidRDefault="0071087C" w:rsidP="00174677">
            <w:pPr>
              <w:pStyle w:val="TAC"/>
            </w:pPr>
            <w:r w:rsidRPr="00E6516F">
              <w:t>P</w:t>
            </w:r>
          </w:p>
        </w:tc>
      </w:tr>
      <w:tr w:rsidR="0071087C" w:rsidRPr="00E6516F" w:rsidDel="008A1C98" w14:paraId="70B2CB62" w14:textId="77777777" w:rsidTr="00174677">
        <w:tc>
          <w:tcPr>
            <w:tcW w:w="9762" w:type="dxa"/>
            <w:gridSpan w:val="6"/>
            <w:shd w:val="clear" w:color="auto" w:fill="auto"/>
          </w:tcPr>
          <w:p w14:paraId="2A6C27C2" w14:textId="77777777" w:rsidR="0071087C" w:rsidRPr="00E6516F" w:rsidRDefault="0071087C" w:rsidP="00174677">
            <w:pPr>
              <w:pStyle w:val="TAN"/>
            </w:pPr>
            <w:r w:rsidRPr="00E6516F">
              <w:t>NOTE 1:</w:t>
            </w:r>
            <w:r w:rsidRPr="00E6516F">
              <w:tab/>
              <w:t>This is expected to be done via a suitable implementation dependent MMI.</w:t>
            </w:r>
          </w:p>
          <w:p w14:paraId="123E0782" w14:textId="77777777" w:rsidR="0071087C" w:rsidRPr="00E6516F" w:rsidDel="008A1C98" w:rsidRDefault="0071087C" w:rsidP="004312E8">
            <w:pPr>
              <w:pStyle w:val="TAN"/>
            </w:pPr>
            <w:r w:rsidRPr="00E6516F">
              <w:t>NOTE 2:</w:t>
            </w:r>
            <w:r w:rsidRPr="00E6516F">
              <w:tab/>
              <w:t>Test file 1 for CT FD as specified in annex A.3.1.</w:t>
            </w:r>
          </w:p>
        </w:tc>
      </w:tr>
      <w:bookmarkEnd w:id="1112"/>
    </w:tbl>
    <w:p w14:paraId="1631618B" w14:textId="77777777" w:rsidR="0071087C" w:rsidRPr="00E6516F" w:rsidRDefault="0071087C" w:rsidP="0071087C"/>
    <w:p w14:paraId="7F77DD8B" w14:textId="77777777" w:rsidR="0071087C" w:rsidRPr="00E6516F" w:rsidRDefault="0071087C" w:rsidP="0071087C">
      <w:pPr>
        <w:pStyle w:val="H6"/>
      </w:pPr>
      <w:bookmarkStart w:id="1113" w:name="_Toc52782462"/>
      <w:bookmarkStart w:id="1114" w:name="_Toc52783073"/>
      <w:bookmarkStart w:id="1115" w:name="_Toc59042942"/>
      <w:r w:rsidRPr="00E6516F">
        <w:t>6.2.10.3.3</w:t>
      </w:r>
      <w:r w:rsidRPr="00E6516F">
        <w:tab/>
        <w:t>Specific message contents</w:t>
      </w:r>
      <w:bookmarkEnd w:id="1113"/>
      <w:bookmarkEnd w:id="1114"/>
      <w:bookmarkEnd w:id="1115"/>
    </w:p>
    <w:p w14:paraId="347B2BB6" w14:textId="77777777" w:rsidR="0071087C" w:rsidRPr="00E6516F" w:rsidRDefault="0071087C" w:rsidP="0071087C">
      <w:pPr>
        <w:pStyle w:val="TH"/>
      </w:pPr>
      <w:r w:rsidRPr="00E6516F">
        <w:t>Table 6.2.10.3.3-1: SIP INVITE (step 1, Table 6.2.10.3.2-1;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246E1EB7" w14:textId="77777777" w:rsidTr="00174677">
        <w:trPr>
          <w:cantSplit/>
        </w:trPr>
        <w:tc>
          <w:tcPr>
            <w:tcW w:w="9639" w:type="dxa"/>
            <w:gridSpan w:val="5"/>
          </w:tcPr>
          <w:p w14:paraId="7448B5AA" w14:textId="77777777" w:rsidR="0071087C" w:rsidRPr="00E6516F" w:rsidRDefault="0071087C" w:rsidP="00174677">
            <w:pPr>
              <w:pStyle w:val="TAL"/>
              <w:rPr>
                <w:rFonts w:cs="Arial"/>
                <w:szCs w:val="18"/>
              </w:rPr>
            </w:pPr>
            <w:r w:rsidRPr="00E6516F">
              <w:rPr>
                <w:rFonts w:cs="Arial"/>
                <w:szCs w:val="18"/>
              </w:rPr>
              <w:t>Derivation Path: TS 36.579-1 [2], Table 5.5.2.5.2-1, condition MCDATA_FD</w:t>
            </w:r>
          </w:p>
        </w:tc>
      </w:tr>
      <w:tr w:rsidR="0071087C" w:rsidRPr="00E6516F" w14:paraId="57F47034" w14:textId="77777777" w:rsidTr="00174677">
        <w:tc>
          <w:tcPr>
            <w:tcW w:w="2835" w:type="dxa"/>
          </w:tcPr>
          <w:p w14:paraId="4C5149BE" w14:textId="77777777" w:rsidR="0071087C" w:rsidRPr="00E6516F" w:rsidRDefault="0071087C" w:rsidP="00174677">
            <w:pPr>
              <w:pStyle w:val="TAH"/>
              <w:rPr>
                <w:bCs/>
              </w:rPr>
            </w:pPr>
            <w:r w:rsidRPr="00E6516F">
              <w:rPr>
                <w:bCs/>
              </w:rPr>
              <w:t>Information Element</w:t>
            </w:r>
          </w:p>
        </w:tc>
        <w:tc>
          <w:tcPr>
            <w:tcW w:w="2126" w:type="dxa"/>
          </w:tcPr>
          <w:p w14:paraId="6586E1D3"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029259C3" w14:textId="77777777" w:rsidR="0071087C" w:rsidRPr="00E6516F" w:rsidRDefault="0071087C" w:rsidP="00174677">
            <w:pPr>
              <w:pStyle w:val="TAH"/>
              <w:rPr>
                <w:bCs/>
              </w:rPr>
            </w:pPr>
            <w:r w:rsidRPr="00E6516F">
              <w:rPr>
                <w:bCs/>
              </w:rPr>
              <w:t>Comment</w:t>
            </w:r>
          </w:p>
        </w:tc>
        <w:tc>
          <w:tcPr>
            <w:tcW w:w="1418" w:type="dxa"/>
          </w:tcPr>
          <w:p w14:paraId="438A35DA" w14:textId="77777777" w:rsidR="0071087C" w:rsidRPr="00E6516F" w:rsidRDefault="0071087C" w:rsidP="00174677">
            <w:pPr>
              <w:pStyle w:val="TAH"/>
              <w:rPr>
                <w:bCs/>
              </w:rPr>
            </w:pPr>
            <w:r w:rsidRPr="00E6516F">
              <w:rPr>
                <w:bCs/>
              </w:rPr>
              <w:t>Reference</w:t>
            </w:r>
          </w:p>
        </w:tc>
        <w:tc>
          <w:tcPr>
            <w:tcW w:w="1134" w:type="dxa"/>
          </w:tcPr>
          <w:p w14:paraId="2840C5E3" w14:textId="77777777" w:rsidR="0071087C" w:rsidRPr="00E6516F" w:rsidRDefault="0071087C" w:rsidP="00174677">
            <w:pPr>
              <w:pStyle w:val="TAH"/>
              <w:rPr>
                <w:bCs/>
              </w:rPr>
            </w:pPr>
            <w:r w:rsidRPr="00E6516F">
              <w:rPr>
                <w:bCs/>
              </w:rPr>
              <w:t>Condition</w:t>
            </w:r>
          </w:p>
        </w:tc>
      </w:tr>
      <w:tr w:rsidR="0071087C" w:rsidRPr="00E6516F" w14:paraId="737682CD" w14:textId="77777777" w:rsidTr="00174677">
        <w:tc>
          <w:tcPr>
            <w:tcW w:w="2835" w:type="dxa"/>
            <w:vAlign w:val="center"/>
          </w:tcPr>
          <w:p w14:paraId="5583B8A2" w14:textId="77777777" w:rsidR="0071087C" w:rsidRPr="00E6516F" w:rsidRDefault="0071087C" w:rsidP="00174677">
            <w:pPr>
              <w:pStyle w:val="TAL"/>
              <w:rPr>
                <w:b/>
                <w:bCs/>
              </w:rPr>
            </w:pPr>
            <w:r w:rsidRPr="00E6516F">
              <w:rPr>
                <w:b/>
                <w:bCs/>
              </w:rPr>
              <w:t>Message-body</w:t>
            </w:r>
          </w:p>
        </w:tc>
        <w:tc>
          <w:tcPr>
            <w:tcW w:w="2126" w:type="dxa"/>
          </w:tcPr>
          <w:p w14:paraId="394F0667" w14:textId="77777777" w:rsidR="0071087C" w:rsidRPr="00E6516F" w:rsidRDefault="0071087C" w:rsidP="00174677">
            <w:pPr>
              <w:pStyle w:val="TAL"/>
              <w:rPr>
                <w:iCs/>
              </w:rPr>
            </w:pPr>
          </w:p>
        </w:tc>
        <w:tc>
          <w:tcPr>
            <w:tcW w:w="2126" w:type="dxa"/>
            <w:tcBorders>
              <w:bottom w:val="single" w:sz="4" w:space="0" w:color="auto"/>
            </w:tcBorders>
          </w:tcPr>
          <w:p w14:paraId="27B5784F" w14:textId="77777777" w:rsidR="0071087C" w:rsidRPr="00E6516F" w:rsidRDefault="0071087C" w:rsidP="00174677">
            <w:pPr>
              <w:pStyle w:val="TAL"/>
            </w:pPr>
          </w:p>
        </w:tc>
        <w:tc>
          <w:tcPr>
            <w:tcW w:w="1418" w:type="dxa"/>
          </w:tcPr>
          <w:p w14:paraId="77D52ED6" w14:textId="77777777" w:rsidR="0071087C" w:rsidRPr="00E6516F" w:rsidRDefault="0071087C" w:rsidP="00174677">
            <w:pPr>
              <w:pStyle w:val="TAL"/>
            </w:pPr>
          </w:p>
        </w:tc>
        <w:tc>
          <w:tcPr>
            <w:tcW w:w="1134" w:type="dxa"/>
            <w:vAlign w:val="bottom"/>
          </w:tcPr>
          <w:p w14:paraId="4872B42A" w14:textId="77777777" w:rsidR="0071087C" w:rsidRPr="00E6516F" w:rsidRDefault="0071087C" w:rsidP="00174677">
            <w:pPr>
              <w:pStyle w:val="TAL"/>
            </w:pPr>
          </w:p>
        </w:tc>
      </w:tr>
      <w:tr w:rsidR="0071087C" w:rsidRPr="00E6516F" w14:paraId="123A5D74" w14:textId="77777777" w:rsidTr="00174677">
        <w:tc>
          <w:tcPr>
            <w:tcW w:w="2835" w:type="dxa"/>
            <w:vAlign w:val="center"/>
          </w:tcPr>
          <w:p w14:paraId="2484E09F" w14:textId="77777777" w:rsidR="0071087C" w:rsidRPr="00E6516F" w:rsidRDefault="0071087C" w:rsidP="00174677">
            <w:pPr>
              <w:pStyle w:val="TAL"/>
            </w:pPr>
            <w:r w:rsidRPr="00E6516F">
              <w:t xml:space="preserve">  MIME body part</w:t>
            </w:r>
          </w:p>
        </w:tc>
        <w:tc>
          <w:tcPr>
            <w:tcW w:w="2126" w:type="dxa"/>
          </w:tcPr>
          <w:p w14:paraId="18A9E7D7" w14:textId="77777777" w:rsidR="0071087C" w:rsidRPr="00E6516F" w:rsidRDefault="0071087C" w:rsidP="00174677">
            <w:pPr>
              <w:pStyle w:val="TAL"/>
              <w:rPr>
                <w:iCs/>
              </w:rPr>
            </w:pPr>
          </w:p>
        </w:tc>
        <w:tc>
          <w:tcPr>
            <w:tcW w:w="2126" w:type="dxa"/>
            <w:tcBorders>
              <w:bottom w:val="single" w:sz="4" w:space="0" w:color="auto"/>
            </w:tcBorders>
          </w:tcPr>
          <w:p w14:paraId="492FDFCC" w14:textId="77777777" w:rsidR="0071087C" w:rsidRPr="00E6516F" w:rsidRDefault="0071087C" w:rsidP="00174677">
            <w:pPr>
              <w:pStyle w:val="TAL"/>
              <w:rPr>
                <w:b/>
              </w:rPr>
            </w:pPr>
            <w:r w:rsidRPr="00E6516F">
              <w:rPr>
                <w:b/>
              </w:rPr>
              <w:t>SDP message</w:t>
            </w:r>
          </w:p>
        </w:tc>
        <w:tc>
          <w:tcPr>
            <w:tcW w:w="1418" w:type="dxa"/>
          </w:tcPr>
          <w:p w14:paraId="4CA973E5" w14:textId="77777777" w:rsidR="0071087C" w:rsidRPr="00E6516F" w:rsidRDefault="0071087C" w:rsidP="00174677">
            <w:pPr>
              <w:pStyle w:val="TAL"/>
            </w:pPr>
          </w:p>
        </w:tc>
        <w:tc>
          <w:tcPr>
            <w:tcW w:w="1134" w:type="dxa"/>
            <w:vAlign w:val="bottom"/>
          </w:tcPr>
          <w:p w14:paraId="1BCFE96B" w14:textId="77777777" w:rsidR="0071087C" w:rsidRPr="00E6516F" w:rsidRDefault="0071087C" w:rsidP="00174677">
            <w:pPr>
              <w:pStyle w:val="TAL"/>
            </w:pPr>
          </w:p>
        </w:tc>
      </w:tr>
      <w:tr w:rsidR="0071087C" w:rsidRPr="00E6516F" w14:paraId="61A4D1E7" w14:textId="77777777" w:rsidTr="00174677">
        <w:tc>
          <w:tcPr>
            <w:tcW w:w="2835" w:type="dxa"/>
          </w:tcPr>
          <w:p w14:paraId="641FEBBA" w14:textId="77777777" w:rsidR="0071087C" w:rsidRPr="00E6516F" w:rsidRDefault="0071087C" w:rsidP="00174677">
            <w:pPr>
              <w:pStyle w:val="TAL"/>
            </w:pPr>
            <w:r w:rsidRPr="00E6516F">
              <w:t xml:space="preserve">    MIME-part-body</w:t>
            </w:r>
          </w:p>
        </w:tc>
        <w:tc>
          <w:tcPr>
            <w:tcW w:w="2126" w:type="dxa"/>
          </w:tcPr>
          <w:p w14:paraId="37A32E70" w14:textId="77777777" w:rsidR="0071087C" w:rsidRPr="00E6516F" w:rsidRDefault="0071087C" w:rsidP="00174677">
            <w:pPr>
              <w:pStyle w:val="TAL"/>
              <w:rPr>
                <w:iCs/>
              </w:rPr>
            </w:pPr>
            <w:r w:rsidRPr="00E6516F">
              <w:t>As described in Table 6.2.10.3.3-2</w:t>
            </w:r>
          </w:p>
        </w:tc>
        <w:tc>
          <w:tcPr>
            <w:tcW w:w="2126" w:type="dxa"/>
            <w:tcBorders>
              <w:bottom w:val="single" w:sz="4" w:space="0" w:color="auto"/>
            </w:tcBorders>
          </w:tcPr>
          <w:p w14:paraId="0A395FCC" w14:textId="77777777" w:rsidR="0071087C" w:rsidRPr="00E6516F" w:rsidRDefault="0071087C" w:rsidP="00174677">
            <w:pPr>
              <w:pStyle w:val="TAL"/>
              <w:rPr>
                <w:bCs/>
              </w:rPr>
            </w:pPr>
          </w:p>
        </w:tc>
        <w:tc>
          <w:tcPr>
            <w:tcW w:w="1418" w:type="dxa"/>
          </w:tcPr>
          <w:p w14:paraId="561CD82B" w14:textId="77777777" w:rsidR="0071087C" w:rsidRPr="00E6516F" w:rsidRDefault="0071087C" w:rsidP="00174677">
            <w:pPr>
              <w:pStyle w:val="TAL"/>
            </w:pPr>
          </w:p>
        </w:tc>
        <w:tc>
          <w:tcPr>
            <w:tcW w:w="1134" w:type="dxa"/>
          </w:tcPr>
          <w:p w14:paraId="2B9DD944" w14:textId="77777777" w:rsidR="0071087C" w:rsidRPr="00E6516F" w:rsidRDefault="0071087C" w:rsidP="00174677">
            <w:pPr>
              <w:pStyle w:val="TAL"/>
            </w:pPr>
          </w:p>
        </w:tc>
      </w:tr>
      <w:tr w:rsidR="0071087C" w:rsidRPr="00E6516F" w14:paraId="11071095" w14:textId="77777777" w:rsidTr="00174677">
        <w:tc>
          <w:tcPr>
            <w:tcW w:w="2835" w:type="dxa"/>
            <w:vAlign w:val="center"/>
          </w:tcPr>
          <w:p w14:paraId="0B1580B5" w14:textId="77777777" w:rsidR="0071087C" w:rsidRPr="00E6516F" w:rsidRDefault="0071087C" w:rsidP="00174677">
            <w:pPr>
              <w:pStyle w:val="TAL"/>
              <w:rPr>
                <w:b/>
                <w:bCs/>
              </w:rPr>
            </w:pPr>
            <w:r w:rsidRPr="00E6516F">
              <w:t xml:space="preserve">  MIME body part</w:t>
            </w:r>
          </w:p>
        </w:tc>
        <w:tc>
          <w:tcPr>
            <w:tcW w:w="2126" w:type="dxa"/>
            <w:vAlign w:val="center"/>
          </w:tcPr>
          <w:p w14:paraId="52F767E9" w14:textId="77777777" w:rsidR="0071087C" w:rsidRPr="00E6516F" w:rsidRDefault="0071087C" w:rsidP="00174677">
            <w:pPr>
              <w:pStyle w:val="TAL"/>
              <w:rPr>
                <w:iCs/>
              </w:rPr>
            </w:pPr>
          </w:p>
        </w:tc>
        <w:tc>
          <w:tcPr>
            <w:tcW w:w="2126" w:type="dxa"/>
            <w:tcBorders>
              <w:bottom w:val="single" w:sz="4" w:space="0" w:color="auto"/>
            </w:tcBorders>
          </w:tcPr>
          <w:p w14:paraId="785A2C69" w14:textId="6668931E" w:rsidR="0071087C" w:rsidRPr="00E6516F" w:rsidRDefault="0071087C" w:rsidP="00174677">
            <w:pPr>
              <w:pStyle w:val="TAL"/>
              <w:rPr>
                <w:b/>
              </w:rPr>
            </w:pPr>
            <w:r w:rsidRPr="00E6516F">
              <w:rPr>
                <w:b/>
              </w:rPr>
              <w:t>MCData-Info</w:t>
            </w:r>
          </w:p>
        </w:tc>
        <w:tc>
          <w:tcPr>
            <w:tcW w:w="1418" w:type="dxa"/>
          </w:tcPr>
          <w:p w14:paraId="36669F06" w14:textId="77777777" w:rsidR="0071087C" w:rsidRPr="00E6516F" w:rsidRDefault="0071087C" w:rsidP="00174677">
            <w:pPr>
              <w:pStyle w:val="TAL"/>
            </w:pPr>
          </w:p>
        </w:tc>
        <w:tc>
          <w:tcPr>
            <w:tcW w:w="1134" w:type="dxa"/>
          </w:tcPr>
          <w:p w14:paraId="19EF6BCB" w14:textId="77777777" w:rsidR="0071087C" w:rsidRPr="00E6516F" w:rsidRDefault="0071087C" w:rsidP="00174677">
            <w:pPr>
              <w:pStyle w:val="TAL"/>
            </w:pPr>
          </w:p>
        </w:tc>
      </w:tr>
      <w:tr w:rsidR="0071087C" w:rsidRPr="00E6516F" w14:paraId="4E8911BA" w14:textId="77777777" w:rsidTr="00174677">
        <w:tc>
          <w:tcPr>
            <w:tcW w:w="2835" w:type="dxa"/>
          </w:tcPr>
          <w:p w14:paraId="5713E2B1" w14:textId="77777777" w:rsidR="0071087C" w:rsidRPr="00E6516F" w:rsidRDefault="0071087C" w:rsidP="00174677">
            <w:pPr>
              <w:pStyle w:val="TAL"/>
              <w:tabs>
                <w:tab w:val="left" w:pos="754"/>
              </w:tabs>
              <w:rPr>
                <w:b/>
                <w:bCs/>
              </w:rPr>
            </w:pPr>
            <w:r w:rsidRPr="00E6516F">
              <w:t xml:space="preserve">    MIME-part-body</w:t>
            </w:r>
          </w:p>
        </w:tc>
        <w:tc>
          <w:tcPr>
            <w:tcW w:w="2126" w:type="dxa"/>
          </w:tcPr>
          <w:p w14:paraId="30EC93D7" w14:textId="77777777" w:rsidR="0071087C" w:rsidRPr="00E6516F" w:rsidRDefault="0071087C" w:rsidP="00174677">
            <w:pPr>
              <w:pStyle w:val="TAL"/>
              <w:rPr>
                <w:iCs/>
              </w:rPr>
            </w:pPr>
            <w:r w:rsidRPr="00E6516F">
              <w:t>MCData-Info as described in Table 6.2.10.3.3-3</w:t>
            </w:r>
          </w:p>
        </w:tc>
        <w:tc>
          <w:tcPr>
            <w:tcW w:w="2126" w:type="dxa"/>
            <w:tcBorders>
              <w:bottom w:val="single" w:sz="4" w:space="0" w:color="auto"/>
            </w:tcBorders>
          </w:tcPr>
          <w:p w14:paraId="7EF07C63" w14:textId="77777777" w:rsidR="0071087C" w:rsidRPr="00E6516F" w:rsidRDefault="0071087C" w:rsidP="00174677">
            <w:pPr>
              <w:pStyle w:val="TAL"/>
              <w:rPr>
                <w:bCs/>
              </w:rPr>
            </w:pPr>
          </w:p>
        </w:tc>
        <w:tc>
          <w:tcPr>
            <w:tcW w:w="1418" w:type="dxa"/>
          </w:tcPr>
          <w:p w14:paraId="6AE0E7A2" w14:textId="77777777" w:rsidR="0071087C" w:rsidRPr="00E6516F" w:rsidRDefault="0071087C" w:rsidP="00174677">
            <w:pPr>
              <w:pStyle w:val="TAL"/>
            </w:pPr>
          </w:p>
        </w:tc>
        <w:tc>
          <w:tcPr>
            <w:tcW w:w="1134" w:type="dxa"/>
          </w:tcPr>
          <w:p w14:paraId="512333DA" w14:textId="77777777" w:rsidR="0071087C" w:rsidRPr="00E6516F" w:rsidRDefault="0071087C" w:rsidP="00174677">
            <w:pPr>
              <w:pStyle w:val="TAL"/>
            </w:pPr>
          </w:p>
        </w:tc>
      </w:tr>
      <w:tr w:rsidR="0071087C" w:rsidRPr="00E6516F" w14:paraId="2B1EE111" w14:textId="77777777" w:rsidTr="004312E8">
        <w:tc>
          <w:tcPr>
            <w:tcW w:w="2835" w:type="dxa"/>
            <w:vAlign w:val="center"/>
          </w:tcPr>
          <w:p w14:paraId="7B79FD1C" w14:textId="77777777" w:rsidR="0071087C" w:rsidRPr="00E6516F" w:rsidRDefault="0071087C" w:rsidP="00174677">
            <w:pPr>
              <w:pStyle w:val="TAL"/>
              <w:tabs>
                <w:tab w:val="left" w:pos="754"/>
              </w:tabs>
            </w:pPr>
            <w:r w:rsidRPr="00E6516F">
              <w:t xml:space="preserve">  MIME body part</w:t>
            </w:r>
          </w:p>
        </w:tc>
        <w:tc>
          <w:tcPr>
            <w:tcW w:w="2126" w:type="dxa"/>
            <w:vAlign w:val="center"/>
          </w:tcPr>
          <w:p w14:paraId="11F014A2" w14:textId="77777777" w:rsidR="0071087C" w:rsidRPr="00E6516F" w:rsidRDefault="0071087C" w:rsidP="00174677">
            <w:pPr>
              <w:pStyle w:val="TAL"/>
            </w:pPr>
          </w:p>
        </w:tc>
        <w:tc>
          <w:tcPr>
            <w:tcW w:w="2126" w:type="dxa"/>
            <w:tcBorders>
              <w:bottom w:val="single" w:sz="4" w:space="0" w:color="auto"/>
            </w:tcBorders>
          </w:tcPr>
          <w:p w14:paraId="42544F43" w14:textId="77777777" w:rsidR="0071087C" w:rsidRPr="00E6516F" w:rsidRDefault="0071087C" w:rsidP="00174677">
            <w:pPr>
              <w:pStyle w:val="TAL"/>
              <w:rPr>
                <w:bCs/>
              </w:rPr>
            </w:pPr>
            <w:r w:rsidRPr="00E6516F">
              <w:rPr>
                <w:b/>
                <w:bCs/>
              </w:rPr>
              <w:t>MCData Data signalling message</w:t>
            </w:r>
          </w:p>
        </w:tc>
        <w:tc>
          <w:tcPr>
            <w:tcW w:w="1418" w:type="dxa"/>
          </w:tcPr>
          <w:p w14:paraId="377190F6" w14:textId="77777777" w:rsidR="0071087C" w:rsidRPr="00E6516F" w:rsidRDefault="0071087C" w:rsidP="00174677">
            <w:pPr>
              <w:pStyle w:val="TAL"/>
            </w:pPr>
          </w:p>
        </w:tc>
        <w:tc>
          <w:tcPr>
            <w:tcW w:w="1134" w:type="dxa"/>
          </w:tcPr>
          <w:p w14:paraId="1AD2FC1F" w14:textId="77777777" w:rsidR="0071087C" w:rsidRPr="00E6516F" w:rsidRDefault="0071087C" w:rsidP="00174677">
            <w:pPr>
              <w:pStyle w:val="TAL"/>
            </w:pPr>
          </w:p>
        </w:tc>
      </w:tr>
      <w:tr w:rsidR="0071087C" w:rsidRPr="00E6516F" w14:paraId="5EE92722" w14:textId="77777777" w:rsidTr="004312E8">
        <w:tc>
          <w:tcPr>
            <w:tcW w:w="2835" w:type="dxa"/>
            <w:vAlign w:val="center"/>
          </w:tcPr>
          <w:p w14:paraId="5AAD1EAB" w14:textId="77777777" w:rsidR="0071087C" w:rsidRPr="00E6516F" w:rsidRDefault="0071087C" w:rsidP="00174677">
            <w:pPr>
              <w:pStyle w:val="TAL"/>
              <w:tabs>
                <w:tab w:val="left" w:pos="754"/>
              </w:tabs>
            </w:pPr>
            <w:r w:rsidRPr="00E6516F">
              <w:t xml:space="preserve">    MIME-part-headers</w:t>
            </w:r>
          </w:p>
        </w:tc>
        <w:tc>
          <w:tcPr>
            <w:tcW w:w="2126" w:type="dxa"/>
          </w:tcPr>
          <w:p w14:paraId="3E7E69A0" w14:textId="77777777" w:rsidR="0071087C" w:rsidRPr="00E6516F" w:rsidRDefault="0071087C" w:rsidP="00174677">
            <w:pPr>
              <w:pStyle w:val="TAL"/>
            </w:pPr>
          </w:p>
        </w:tc>
        <w:tc>
          <w:tcPr>
            <w:tcW w:w="2126" w:type="dxa"/>
            <w:tcBorders>
              <w:bottom w:val="single" w:sz="4" w:space="0" w:color="auto"/>
            </w:tcBorders>
          </w:tcPr>
          <w:p w14:paraId="12A7015C" w14:textId="77777777" w:rsidR="0071087C" w:rsidRPr="00E6516F" w:rsidRDefault="0071087C" w:rsidP="00174677">
            <w:pPr>
              <w:pStyle w:val="TAL"/>
              <w:rPr>
                <w:bCs/>
              </w:rPr>
            </w:pPr>
          </w:p>
        </w:tc>
        <w:tc>
          <w:tcPr>
            <w:tcW w:w="1418" w:type="dxa"/>
          </w:tcPr>
          <w:p w14:paraId="2BEBDEEB" w14:textId="77777777" w:rsidR="0071087C" w:rsidRPr="00E6516F" w:rsidRDefault="0071087C" w:rsidP="00174677">
            <w:pPr>
              <w:pStyle w:val="TAL"/>
            </w:pPr>
          </w:p>
        </w:tc>
        <w:tc>
          <w:tcPr>
            <w:tcW w:w="1134" w:type="dxa"/>
          </w:tcPr>
          <w:p w14:paraId="12D3B591" w14:textId="77777777" w:rsidR="0071087C" w:rsidRPr="00E6516F" w:rsidRDefault="0071087C" w:rsidP="00174677">
            <w:pPr>
              <w:pStyle w:val="TAL"/>
            </w:pPr>
          </w:p>
        </w:tc>
      </w:tr>
      <w:tr w:rsidR="0071087C" w:rsidRPr="00E6516F" w14:paraId="087F0288" w14:textId="77777777" w:rsidTr="004312E8">
        <w:tc>
          <w:tcPr>
            <w:tcW w:w="2835" w:type="dxa"/>
            <w:vAlign w:val="center"/>
          </w:tcPr>
          <w:p w14:paraId="318F2AAE" w14:textId="77777777" w:rsidR="0071087C" w:rsidRPr="00E6516F" w:rsidRDefault="0071087C" w:rsidP="00174677">
            <w:pPr>
              <w:pStyle w:val="TAL"/>
              <w:tabs>
                <w:tab w:val="left" w:pos="754"/>
              </w:tabs>
            </w:pPr>
            <w:r w:rsidRPr="00E6516F">
              <w:t xml:space="preserve">      MIME-Content-Type</w:t>
            </w:r>
          </w:p>
        </w:tc>
        <w:tc>
          <w:tcPr>
            <w:tcW w:w="2126" w:type="dxa"/>
          </w:tcPr>
          <w:p w14:paraId="5C651B31" w14:textId="77777777" w:rsidR="0071087C" w:rsidRPr="00E6516F" w:rsidRDefault="0071087C" w:rsidP="00174677">
            <w:pPr>
              <w:pStyle w:val="TAL"/>
            </w:pPr>
            <w:r w:rsidRPr="00E6516F">
              <w:t>"application/vnd.3gpp.mcdata-signalling"</w:t>
            </w:r>
          </w:p>
        </w:tc>
        <w:tc>
          <w:tcPr>
            <w:tcW w:w="2126" w:type="dxa"/>
            <w:tcBorders>
              <w:bottom w:val="single" w:sz="4" w:space="0" w:color="auto"/>
            </w:tcBorders>
          </w:tcPr>
          <w:p w14:paraId="2DD119AB" w14:textId="77777777" w:rsidR="0071087C" w:rsidRPr="00E6516F" w:rsidRDefault="0071087C" w:rsidP="00174677">
            <w:pPr>
              <w:pStyle w:val="TAL"/>
              <w:rPr>
                <w:bCs/>
              </w:rPr>
            </w:pPr>
          </w:p>
        </w:tc>
        <w:tc>
          <w:tcPr>
            <w:tcW w:w="1418" w:type="dxa"/>
          </w:tcPr>
          <w:p w14:paraId="49D27A0E" w14:textId="77777777" w:rsidR="0071087C" w:rsidRPr="00E6516F" w:rsidRDefault="0071087C" w:rsidP="00174677">
            <w:pPr>
              <w:pStyle w:val="TAL"/>
            </w:pPr>
          </w:p>
        </w:tc>
        <w:tc>
          <w:tcPr>
            <w:tcW w:w="1134" w:type="dxa"/>
          </w:tcPr>
          <w:p w14:paraId="2AA1491F" w14:textId="77777777" w:rsidR="0071087C" w:rsidRPr="00E6516F" w:rsidRDefault="0071087C" w:rsidP="00174677">
            <w:pPr>
              <w:pStyle w:val="TAL"/>
            </w:pPr>
          </w:p>
        </w:tc>
      </w:tr>
      <w:tr w:rsidR="0071087C" w:rsidRPr="00E6516F" w14:paraId="745DCB8A" w14:textId="77777777" w:rsidTr="004312E8">
        <w:tc>
          <w:tcPr>
            <w:tcW w:w="2835" w:type="dxa"/>
          </w:tcPr>
          <w:p w14:paraId="0B90CDD6" w14:textId="77777777" w:rsidR="0071087C" w:rsidRPr="00E6516F" w:rsidRDefault="0071087C" w:rsidP="00174677">
            <w:pPr>
              <w:pStyle w:val="TAL"/>
              <w:tabs>
                <w:tab w:val="left" w:pos="754"/>
              </w:tabs>
            </w:pPr>
            <w:r w:rsidRPr="00E6516F">
              <w:t xml:space="preserve">    MIME-part-body</w:t>
            </w:r>
          </w:p>
        </w:tc>
        <w:tc>
          <w:tcPr>
            <w:tcW w:w="2126" w:type="dxa"/>
          </w:tcPr>
          <w:p w14:paraId="4D354795" w14:textId="77777777" w:rsidR="0071087C" w:rsidRPr="00E6516F" w:rsidRDefault="0071087C" w:rsidP="00174677">
            <w:pPr>
              <w:pStyle w:val="TAL"/>
            </w:pPr>
            <w:r w:rsidRPr="00E6516F">
              <w:t>MCData Protected Payload Message containing FD SIGNALLING PAYLOAD as described in Table 6.2.10.3.3-3A</w:t>
            </w:r>
          </w:p>
        </w:tc>
        <w:tc>
          <w:tcPr>
            <w:tcW w:w="2126" w:type="dxa"/>
          </w:tcPr>
          <w:p w14:paraId="10080BDA" w14:textId="77777777" w:rsidR="0071087C" w:rsidRPr="00E6516F" w:rsidRDefault="0071087C" w:rsidP="00174677">
            <w:pPr>
              <w:pStyle w:val="TAL"/>
              <w:rPr>
                <w:bCs/>
              </w:rPr>
            </w:pPr>
          </w:p>
        </w:tc>
        <w:tc>
          <w:tcPr>
            <w:tcW w:w="1418" w:type="dxa"/>
          </w:tcPr>
          <w:p w14:paraId="1FBB732E" w14:textId="77777777" w:rsidR="0071087C" w:rsidRPr="00E6516F" w:rsidRDefault="0071087C" w:rsidP="00174677">
            <w:pPr>
              <w:pStyle w:val="TAL"/>
            </w:pPr>
          </w:p>
        </w:tc>
        <w:tc>
          <w:tcPr>
            <w:tcW w:w="1134" w:type="dxa"/>
          </w:tcPr>
          <w:p w14:paraId="753E5C09" w14:textId="77777777" w:rsidR="0071087C" w:rsidRPr="00E6516F" w:rsidRDefault="0071087C" w:rsidP="00174677">
            <w:pPr>
              <w:pStyle w:val="TAL"/>
            </w:pPr>
          </w:p>
        </w:tc>
      </w:tr>
    </w:tbl>
    <w:p w14:paraId="5B20DBC8" w14:textId="77777777" w:rsidR="0071087C" w:rsidRPr="00E6516F" w:rsidRDefault="0071087C" w:rsidP="0071087C"/>
    <w:p w14:paraId="169C60C0" w14:textId="77777777" w:rsidR="0071087C" w:rsidRPr="00E6516F" w:rsidRDefault="0071087C" w:rsidP="0071087C">
      <w:pPr>
        <w:pStyle w:val="TH"/>
      </w:pPr>
      <w:r w:rsidRPr="00E6516F">
        <w:t>Table 6.2.10.3.3-2: SDP for SIP INVITE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7498B9AE" w14:textId="77777777" w:rsidTr="00174677">
        <w:trPr>
          <w:cantSplit/>
        </w:trPr>
        <w:tc>
          <w:tcPr>
            <w:tcW w:w="9639" w:type="dxa"/>
          </w:tcPr>
          <w:p w14:paraId="0838581B"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5.5.3.1.2-3</w:t>
            </w:r>
            <w:r w:rsidRPr="00E6516F">
              <w:rPr>
                <w:rFonts w:cs="Arial"/>
                <w:szCs w:val="18"/>
              </w:rPr>
              <w:t>, condition MCDATA_FD, SDP_OFFER, MCD_1to1</w:t>
            </w:r>
          </w:p>
        </w:tc>
      </w:tr>
    </w:tbl>
    <w:p w14:paraId="42750B12" w14:textId="77777777" w:rsidR="0071087C" w:rsidRPr="00E6516F" w:rsidRDefault="0071087C" w:rsidP="0071087C"/>
    <w:p w14:paraId="1F367E1E" w14:textId="77777777" w:rsidR="0071087C" w:rsidRPr="00E6516F" w:rsidRDefault="0071087C" w:rsidP="0071087C">
      <w:pPr>
        <w:pStyle w:val="TH"/>
      </w:pPr>
      <w:r w:rsidRPr="00E6516F">
        <w:t>Table 6.2.10.3.3-3: MCDATA-Info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403E6263" w14:textId="77777777" w:rsidTr="00174677">
        <w:trPr>
          <w:cantSplit/>
        </w:trPr>
        <w:tc>
          <w:tcPr>
            <w:tcW w:w="9639" w:type="dxa"/>
            <w:gridSpan w:val="5"/>
            <w:tcBorders>
              <w:top w:val="single" w:sz="4" w:space="0" w:color="auto"/>
              <w:left w:val="single" w:sz="4" w:space="0" w:color="auto"/>
              <w:bottom w:val="single" w:sz="4" w:space="0" w:color="auto"/>
              <w:right w:val="single" w:sz="4" w:space="0" w:color="auto"/>
            </w:tcBorders>
          </w:tcPr>
          <w:p w14:paraId="089110CE"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5.5.3.2.2-3, condition MCD_1to1</w:t>
            </w:r>
          </w:p>
        </w:tc>
      </w:tr>
      <w:tr w:rsidR="0071087C" w:rsidRPr="00E6516F" w14:paraId="70706236" w14:textId="77777777" w:rsidTr="00174677">
        <w:tc>
          <w:tcPr>
            <w:tcW w:w="2835" w:type="dxa"/>
          </w:tcPr>
          <w:p w14:paraId="3451489B" w14:textId="77777777" w:rsidR="0071087C" w:rsidRPr="00E6516F" w:rsidRDefault="0071087C" w:rsidP="00174677">
            <w:pPr>
              <w:pStyle w:val="TAH"/>
              <w:rPr>
                <w:bCs/>
              </w:rPr>
            </w:pPr>
            <w:r w:rsidRPr="00E6516F">
              <w:rPr>
                <w:bCs/>
              </w:rPr>
              <w:t>Information Element</w:t>
            </w:r>
          </w:p>
        </w:tc>
        <w:tc>
          <w:tcPr>
            <w:tcW w:w="2126" w:type="dxa"/>
          </w:tcPr>
          <w:p w14:paraId="2D5B3794"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1F6FF75E" w14:textId="77777777" w:rsidR="0071087C" w:rsidRPr="00E6516F" w:rsidRDefault="0071087C" w:rsidP="00174677">
            <w:pPr>
              <w:pStyle w:val="TAH"/>
              <w:rPr>
                <w:bCs/>
              </w:rPr>
            </w:pPr>
            <w:r w:rsidRPr="00E6516F">
              <w:rPr>
                <w:bCs/>
              </w:rPr>
              <w:t>Comment</w:t>
            </w:r>
          </w:p>
        </w:tc>
        <w:tc>
          <w:tcPr>
            <w:tcW w:w="1418" w:type="dxa"/>
          </w:tcPr>
          <w:p w14:paraId="25719962" w14:textId="77777777" w:rsidR="0071087C" w:rsidRPr="00E6516F" w:rsidRDefault="0071087C" w:rsidP="00174677">
            <w:pPr>
              <w:pStyle w:val="TAH"/>
              <w:rPr>
                <w:bCs/>
              </w:rPr>
            </w:pPr>
            <w:r w:rsidRPr="00E6516F">
              <w:rPr>
                <w:bCs/>
              </w:rPr>
              <w:t>Reference</w:t>
            </w:r>
          </w:p>
        </w:tc>
        <w:tc>
          <w:tcPr>
            <w:tcW w:w="1134" w:type="dxa"/>
          </w:tcPr>
          <w:p w14:paraId="1215FBFA" w14:textId="77777777" w:rsidR="0071087C" w:rsidRPr="00E6516F" w:rsidRDefault="0071087C" w:rsidP="00174677">
            <w:pPr>
              <w:pStyle w:val="TAH"/>
              <w:rPr>
                <w:bCs/>
              </w:rPr>
            </w:pPr>
            <w:r w:rsidRPr="00E6516F">
              <w:rPr>
                <w:bCs/>
              </w:rPr>
              <w:t>Condition</w:t>
            </w:r>
          </w:p>
        </w:tc>
      </w:tr>
      <w:tr w:rsidR="0071087C" w:rsidRPr="00E6516F" w14:paraId="211BB8C9" w14:textId="77777777" w:rsidTr="00174677">
        <w:tc>
          <w:tcPr>
            <w:tcW w:w="2835" w:type="dxa"/>
          </w:tcPr>
          <w:p w14:paraId="22749AE5" w14:textId="77777777" w:rsidR="0071087C" w:rsidRPr="00E6516F" w:rsidRDefault="0071087C" w:rsidP="00174677">
            <w:pPr>
              <w:pStyle w:val="TAL"/>
              <w:rPr>
                <w:rFonts w:cs="Arial"/>
                <w:szCs w:val="18"/>
              </w:rPr>
            </w:pPr>
            <w:r w:rsidRPr="00E6516F">
              <w:t>mcdata-info</w:t>
            </w:r>
          </w:p>
        </w:tc>
        <w:tc>
          <w:tcPr>
            <w:tcW w:w="2126" w:type="dxa"/>
          </w:tcPr>
          <w:p w14:paraId="6E66FE9B" w14:textId="77777777" w:rsidR="0071087C" w:rsidRPr="00E6516F" w:rsidRDefault="0071087C" w:rsidP="00174677">
            <w:pPr>
              <w:pStyle w:val="TAL"/>
            </w:pPr>
          </w:p>
        </w:tc>
        <w:tc>
          <w:tcPr>
            <w:tcW w:w="2126" w:type="dxa"/>
            <w:tcBorders>
              <w:top w:val="single" w:sz="4" w:space="0" w:color="auto"/>
              <w:bottom w:val="single" w:sz="4" w:space="0" w:color="auto"/>
            </w:tcBorders>
          </w:tcPr>
          <w:p w14:paraId="00428217" w14:textId="77777777" w:rsidR="0071087C" w:rsidRPr="00E6516F" w:rsidRDefault="0071087C" w:rsidP="00174677">
            <w:pPr>
              <w:pStyle w:val="TAL"/>
            </w:pPr>
          </w:p>
        </w:tc>
        <w:tc>
          <w:tcPr>
            <w:tcW w:w="1418" w:type="dxa"/>
          </w:tcPr>
          <w:p w14:paraId="1285508D" w14:textId="77777777" w:rsidR="0071087C" w:rsidRPr="00E6516F" w:rsidRDefault="0071087C" w:rsidP="00174677">
            <w:pPr>
              <w:pStyle w:val="TAL"/>
            </w:pPr>
          </w:p>
        </w:tc>
        <w:tc>
          <w:tcPr>
            <w:tcW w:w="1134" w:type="dxa"/>
          </w:tcPr>
          <w:p w14:paraId="1F6FDA70" w14:textId="77777777" w:rsidR="0071087C" w:rsidRPr="00E6516F" w:rsidRDefault="0071087C" w:rsidP="00174677">
            <w:pPr>
              <w:pStyle w:val="TAL"/>
            </w:pPr>
          </w:p>
        </w:tc>
      </w:tr>
      <w:tr w:rsidR="0071087C" w:rsidRPr="00E6516F" w14:paraId="51B7E0B5" w14:textId="77777777" w:rsidTr="00174677">
        <w:tc>
          <w:tcPr>
            <w:tcW w:w="2835" w:type="dxa"/>
          </w:tcPr>
          <w:p w14:paraId="3F8CC89E" w14:textId="77777777" w:rsidR="0071087C" w:rsidRPr="00E6516F" w:rsidRDefault="0071087C" w:rsidP="00174677">
            <w:pPr>
              <w:pStyle w:val="TAL"/>
              <w:rPr>
                <w:rFonts w:cs="Arial"/>
                <w:szCs w:val="18"/>
              </w:rPr>
            </w:pPr>
            <w:r w:rsidRPr="00E6516F">
              <w:t xml:space="preserve">  mcdata-Params</w:t>
            </w:r>
          </w:p>
        </w:tc>
        <w:tc>
          <w:tcPr>
            <w:tcW w:w="2126" w:type="dxa"/>
          </w:tcPr>
          <w:p w14:paraId="16F927D3" w14:textId="77777777" w:rsidR="0071087C" w:rsidRPr="00E6516F" w:rsidRDefault="0071087C" w:rsidP="00174677">
            <w:pPr>
              <w:pStyle w:val="TAL"/>
            </w:pPr>
          </w:p>
        </w:tc>
        <w:tc>
          <w:tcPr>
            <w:tcW w:w="2126" w:type="dxa"/>
            <w:tcBorders>
              <w:top w:val="single" w:sz="4" w:space="0" w:color="auto"/>
              <w:bottom w:val="single" w:sz="4" w:space="0" w:color="auto"/>
            </w:tcBorders>
          </w:tcPr>
          <w:p w14:paraId="6F7975A2" w14:textId="77777777" w:rsidR="0071087C" w:rsidRPr="00E6516F" w:rsidRDefault="0071087C" w:rsidP="00174677">
            <w:pPr>
              <w:pStyle w:val="TAL"/>
            </w:pPr>
          </w:p>
        </w:tc>
        <w:tc>
          <w:tcPr>
            <w:tcW w:w="1418" w:type="dxa"/>
          </w:tcPr>
          <w:p w14:paraId="21A2B998" w14:textId="77777777" w:rsidR="0071087C" w:rsidRPr="00E6516F" w:rsidRDefault="0071087C" w:rsidP="00174677">
            <w:pPr>
              <w:pStyle w:val="TAL"/>
            </w:pPr>
          </w:p>
        </w:tc>
        <w:tc>
          <w:tcPr>
            <w:tcW w:w="1134" w:type="dxa"/>
          </w:tcPr>
          <w:p w14:paraId="7AB6CBDD" w14:textId="77777777" w:rsidR="0071087C" w:rsidRPr="00E6516F" w:rsidRDefault="0071087C" w:rsidP="00174677">
            <w:pPr>
              <w:pStyle w:val="TAL"/>
            </w:pPr>
          </w:p>
        </w:tc>
      </w:tr>
      <w:tr w:rsidR="0071087C" w:rsidRPr="00E6516F" w14:paraId="643D6FCC" w14:textId="77777777" w:rsidTr="00174677">
        <w:tc>
          <w:tcPr>
            <w:tcW w:w="2835" w:type="dxa"/>
          </w:tcPr>
          <w:p w14:paraId="163470AC" w14:textId="77777777" w:rsidR="0071087C" w:rsidRPr="00E6516F" w:rsidRDefault="0071087C" w:rsidP="00174677">
            <w:pPr>
              <w:pStyle w:val="TAL"/>
              <w:rPr>
                <w:rFonts w:cs="Arial"/>
                <w:szCs w:val="18"/>
              </w:rPr>
            </w:pPr>
            <w:r w:rsidRPr="00E6516F">
              <w:t xml:space="preserve">    request-type</w:t>
            </w:r>
          </w:p>
        </w:tc>
        <w:tc>
          <w:tcPr>
            <w:tcW w:w="2126" w:type="dxa"/>
          </w:tcPr>
          <w:p w14:paraId="74D3460E" w14:textId="77777777" w:rsidR="0071087C" w:rsidRPr="00E6516F" w:rsidRDefault="0071087C" w:rsidP="00174677">
            <w:pPr>
              <w:pStyle w:val="TAL"/>
              <w:rPr>
                <w:lang w:eastAsia="ko-KR"/>
              </w:rPr>
            </w:pPr>
            <w:r w:rsidRPr="00E6516F">
              <w:rPr>
                <w:lang w:eastAsia="ko-KR"/>
              </w:rPr>
              <w:t>"one-to-one-fd"</w:t>
            </w:r>
          </w:p>
        </w:tc>
        <w:tc>
          <w:tcPr>
            <w:tcW w:w="2126" w:type="dxa"/>
            <w:tcBorders>
              <w:top w:val="single" w:sz="4" w:space="0" w:color="auto"/>
              <w:bottom w:val="single" w:sz="4" w:space="0" w:color="auto"/>
            </w:tcBorders>
          </w:tcPr>
          <w:p w14:paraId="6833838A" w14:textId="77777777" w:rsidR="0071087C" w:rsidRPr="00E6516F" w:rsidRDefault="0071087C" w:rsidP="00174677">
            <w:pPr>
              <w:pStyle w:val="TAL"/>
            </w:pPr>
          </w:p>
        </w:tc>
        <w:tc>
          <w:tcPr>
            <w:tcW w:w="1418" w:type="dxa"/>
          </w:tcPr>
          <w:p w14:paraId="1B4A3A19" w14:textId="77777777" w:rsidR="0071087C" w:rsidRPr="00E6516F" w:rsidRDefault="0071087C" w:rsidP="00174677">
            <w:pPr>
              <w:pStyle w:val="TAL"/>
            </w:pPr>
          </w:p>
        </w:tc>
        <w:tc>
          <w:tcPr>
            <w:tcW w:w="1134" w:type="dxa"/>
          </w:tcPr>
          <w:p w14:paraId="09A39951" w14:textId="77777777" w:rsidR="0071087C" w:rsidRPr="00E6516F" w:rsidRDefault="0071087C" w:rsidP="00174677">
            <w:pPr>
              <w:pStyle w:val="TAL"/>
            </w:pPr>
          </w:p>
        </w:tc>
      </w:tr>
    </w:tbl>
    <w:p w14:paraId="527A2A32" w14:textId="77777777" w:rsidR="0071087C" w:rsidRPr="00E6516F" w:rsidRDefault="0071087C" w:rsidP="0071087C"/>
    <w:p w14:paraId="33B19103" w14:textId="77777777" w:rsidR="0071087C" w:rsidRPr="00E6516F" w:rsidRDefault="0071087C" w:rsidP="004312E8">
      <w:pPr>
        <w:pStyle w:val="TH"/>
      </w:pPr>
      <w:r w:rsidRPr="00E6516F">
        <w:t>Table 6.2.10.3.3-3A: FD SIGNALLING PAYLOAD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45B691C8" w14:textId="77777777" w:rsidTr="00174677">
        <w:trPr>
          <w:cantSplit/>
        </w:trPr>
        <w:tc>
          <w:tcPr>
            <w:tcW w:w="9639" w:type="dxa"/>
          </w:tcPr>
          <w:p w14:paraId="3E14F98E" w14:textId="77777777" w:rsidR="0071087C" w:rsidRPr="00E6516F" w:rsidRDefault="0071087C" w:rsidP="004312E8">
            <w:pPr>
              <w:pStyle w:val="TAL"/>
            </w:pPr>
            <w:r w:rsidRPr="00E6516F">
              <w:t>Derivation Path: TS 36.579-1 [2], Table 5.5.3.8.6-1, condition FD_MSRP</w:t>
            </w:r>
          </w:p>
        </w:tc>
      </w:tr>
    </w:tbl>
    <w:p w14:paraId="08036D4B" w14:textId="77777777" w:rsidR="0071087C" w:rsidRPr="00E6516F" w:rsidRDefault="0071087C" w:rsidP="0071087C"/>
    <w:p w14:paraId="06847C3D" w14:textId="54E0E055" w:rsidR="0071087C" w:rsidRPr="00E6516F" w:rsidRDefault="0071087C" w:rsidP="0071087C">
      <w:pPr>
        <w:pStyle w:val="TH"/>
      </w:pPr>
      <w:r w:rsidRPr="00E6516F">
        <w:t>Table 6.2.10.3.3-4: SIP 200 (OK) (step 1, Table 6.2.10.3.2-1;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2216CFCF" w14:textId="77777777" w:rsidTr="00174677">
        <w:trPr>
          <w:cantSplit/>
        </w:trPr>
        <w:tc>
          <w:tcPr>
            <w:tcW w:w="9644" w:type="dxa"/>
            <w:gridSpan w:val="5"/>
          </w:tcPr>
          <w:p w14:paraId="239EE729" w14:textId="520AEF13" w:rsidR="0071087C" w:rsidRPr="00E6516F" w:rsidRDefault="0071087C" w:rsidP="00174677">
            <w:pPr>
              <w:pStyle w:val="TAL"/>
              <w:rPr>
                <w:rFonts w:cs="Arial"/>
                <w:szCs w:val="18"/>
              </w:rPr>
            </w:pPr>
            <w:r w:rsidRPr="00E6516F">
              <w:rPr>
                <w:rFonts w:cs="Arial"/>
                <w:szCs w:val="18"/>
              </w:rPr>
              <w:t>Derivation Path: TS 36.579-1 [2], Table 5.5.2.17.1.1-1, condition INVITE-RSP</w:t>
            </w:r>
          </w:p>
        </w:tc>
      </w:tr>
      <w:tr w:rsidR="0071087C" w:rsidRPr="00E6516F" w14:paraId="0298E62B" w14:textId="77777777" w:rsidTr="00174677">
        <w:tc>
          <w:tcPr>
            <w:tcW w:w="2836" w:type="dxa"/>
          </w:tcPr>
          <w:p w14:paraId="602F0FB7" w14:textId="77777777" w:rsidR="0071087C" w:rsidRPr="00E6516F" w:rsidRDefault="0071087C" w:rsidP="00174677">
            <w:pPr>
              <w:pStyle w:val="TAH"/>
              <w:rPr>
                <w:bCs/>
              </w:rPr>
            </w:pPr>
            <w:r w:rsidRPr="00E6516F">
              <w:rPr>
                <w:bCs/>
              </w:rPr>
              <w:t>Information Element</w:t>
            </w:r>
          </w:p>
        </w:tc>
        <w:tc>
          <w:tcPr>
            <w:tcW w:w="2127" w:type="dxa"/>
          </w:tcPr>
          <w:p w14:paraId="087ABF51"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680A461D" w14:textId="77777777" w:rsidR="0071087C" w:rsidRPr="00E6516F" w:rsidRDefault="0071087C" w:rsidP="00174677">
            <w:pPr>
              <w:pStyle w:val="TAH"/>
              <w:rPr>
                <w:bCs/>
              </w:rPr>
            </w:pPr>
            <w:r w:rsidRPr="00E6516F">
              <w:rPr>
                <w:bCs/>
              </w:rPr>
              <w:t>Comment</w:t>
            </w:r>
          </w:p>
        </w:tc>
        <w:tc>
          <w:tcPr>
            <w:tcW w:w="1419" w:type="dxa"/>
          </w:tcPr>
          <w:p w14:paraId="6D30AF82" w14:textId="77777777" w:rsidR="0071087C" w:rsidRPr="00E6516F" w:rsidRDefault="0071087C" w:rsidP="00174677">
            <w:pPr>
              <w:pStyle w:val="TAH"/>
              <w:rPr>
                <w:bCs/>
              </w:rPr>
            </w:pPr>
            <w:r w:rsidRPr="00E6516F">
              <w:rPr>
                <w:bCs/>
              </w:rPr>
              <w:t>Reference</w:t>
            </w:r>
          </w:p>
        </w:tc>
        <w:tc>
          <w:tcPr>
            <w:tcW w:w="1135" w:type="dxa"/>
          </w:tcPr>
          <w:p w14:paraId="7FC9FA6B" w14:textId="77777777" w:rsidR="0071087C" w:rsidRPr="00E6516F" w:rsidRDefault="0071087C" w:rsidP="00174677">
            <w:pPr>
              <w:pStyle w:val="TAH"/>
              <w:rPr>
                <w:bCs/>
              </w:rPr>
            </w:pPr>
            <w:r w:rsidRPr="00E6516F">
              <w:rPr>
                <w:bCs/>
              </w:rPr>
              <w:t>Condition</w:t>
            </w:r>
          </w:p>
        </w:tc>
      </w:tr>
      <w:tr w:rsidR="0071087C" w:rsidRPr="00E6516F" w14:paraId="3AB1F604" w14:textId="77777777" w:rsidTr="004312E8">
        <w:tc>
          <w:tcPr>
            <w:tcW w:w="2836" w:type="dxa"/>
          </w:tcPr>
          <w:p w14:paraId="10E4788D" w14:textId="77777777" w:rsidR="0071087C" w:rsidRPr="00E6516F" w:rsidRDefault="0071087C" w:rsidP="00174677">
            <w:pPr>
              <w:pStyle w:val="TAL"/>
              <w:rPr>
                <w:b/>
                <w:bCs/>
              </w:rPr>
            </w:pPr>
            <w:r w:rsidRPr="00E6516F">
              <w:rPr>
                <w:rFonts w:cs="Arial"/>
                <w:b/>
                <w:bCs/>
                <w:szCs w:val="18"/>
              </w:rPr>
              <w:t>Content-Type</w:t>
            </w:r>
          </w:p>
        </w:tc>
        <w:tc>
          <w:tcPr>
            <w:tcW w:w="2127" w:type="dxa"/>
          </w:tcPr>
          <w:p w14:paraId="27F16FFF" w14:textId="77777777" w:rsidR="0071087C" w:rsidRPr="00E6516F" w:rsidRDefault="0071087C" w:rsidP="00174677">
            <w:pPr>
              <w:pStyle w:val="TAL"/>
            </w:pPr>
          </w:p>
        </w:tc>
        <w:tc>
          <w:tcPr>
            <w:tcW w:w="2127" w:type="dxa"/>
            <w:tcBorders>
              <w:top w:val="single" w:sz="4" w:space="0" w:color="auto"/>
              <w:bottom w:val="single" w:sz="4" w:space="0" w:color="auto"/>
            </w:tcBorders>
          </w:tcPr>
          <w:p w14:paraId="74625B02" w14:textId="77777777" w:rsidR="0071087C" w:rsidRPr="00E6516F" w:rsidRDefault="0071087C" w:rsidP="00174677">
            <w:pPr>
              <w:pStyle w:val="TAL"/>
            </w:pPr>
          </w:p>
        </w:tc>
        <w:tc>
          <w:tcPr>
            <w:tcW w:w="1419" w:type="dxa"/>
          </w:tcPr>
          <w:p w14:paraId="7C4A3F9A" w14:textId="77777777" w:rsidR="0071087C" w:rsidRPr="00E6516F" w:rsidRDefault="0071087C" w:rsidP="00174677">
            <w:pPr>
              <w:pStyle w:val="TAL"/>
            </w:pPr>
          </w:p>
        </w:tc>
        <w:tc>
          <w:tcPr>
            <w:tcW w:w="1135" w:type="dxa"/>
            <w:vAlign w:val="bottom"/>
          </w:tcPr>
          <w:p w14:paraId="4776FC18" w14:textId="77777777" w:rsidR="0071087C" w:rsidRPr="00E6516F" w:rsidRDefault="0071087C" w:rsidP="00174677">
            <w:pPr>
              <w:pStyle w:val="TAL"/>
            </w:pPr>
          </w:p>
        </w:tc>
      </w:tr>
      <w:tr w:rsidR="0071087C" w:rsidRPr="00E6516F" w14:paraId="47A35662" w14:textId="77777777" w:rsidTr="004312E8">
        <w:tc>
          <w:tcPr>
            <w:tcW w:w="2836" w:type="dxa"/>
          </w:tcPr>
          <w:p w14:paraId="5837D45D" w14:textId="77777777" w:rsidR="0071087C" w:rsidRPr="00E6516F" w:rsidRDefault="0071087C" w:rsidP="00174677">
            <w:pPr>
              <w:pStyle w:val="TAL"/>
              <w:rPr>
                <w:b/>
                <w:bCs/>
              </w:rPr>
            </w:pPr>
            <w:r w:rsidRPr="00E6516F">
              <w:rPr>
                <w:rFonts w:cs="Arial"/>
                <w:b/>
                <w:bCs/>
                <w:szCs w:val="18"/>
              </w:rPr>
              <w:t xml:space="preserve">  </w:t>
            </w:r>
            <w:r w:rsidRPr="00E6516F">
              <w:rPr>
                <w:rFonts w:cs="Arial"/>
                <w:szCs w:val="18"/>
              </w:rPr>
              <w:t>value</w:t>
            </w:r>
          </w:p>
        </w:tc>
        <w:tc>
          <w:tcPr>
            <w:tcW w:w="2127" w:type="dxa"/>
          </w:tcPr>
          <w:p w14:paraId="70DAD69D" w14:textId="77777777" w:rsidR="0071087C" w:rsidRPr="00E6516F" w:rsidRDefault="0071087C" w:rsidP="00174677">
            <w:pPr>
              <w:pStyle w:val="TAL"/>
            </w:pPr>
            <w:r w:rsidRPr="00E6516F">
              <w:t>"application/sdp"</w:t>
            </w:r>
          </w:p>
        </w:tc>
        <w:tc>
          <w:tcPr>
            <w:tcW w:w="2127" w:type="dxa"/>
            <w:tcBorders>
              <w:top w:val="single" w:sz="4" w:space="0" w:color="auto"/>
              <w:bottom w:val="single" w:sz="4" w:space="0" w:color="auto"/>
            </w:tcBorders>
          </w:tcPr>
          <w:p w14:paraId="16683548" w14:textId="77777777" w:rsidR="0071087C" w:rsidRPr="00E6516F" w:rsidRDefault="0071087C" w:rsidP="00174677">
            <w:pPr>
              <w:pStyle w:val="TAL"/>
            </w:pPr>
          </w:p>
        </w:tc>
        <w:tc>
          <w:tcPr>
            <w:tcW w:w="1419" w:type="dxa"/>
          </w:tcPr>
          <w:p w14:paraId="36D0C287" w14:textId="77777777" w:rsidR="0071087C" w:rsidRPr="00E6516F" w:rsidRDefault="0071087C" w:rsidP="00174677">
            <w:pPr>
              <w:pStyle w:val="TAL"/>
            </w:pPr>
          </w:p>
        </w:tc>
        <w:tc>
          <w:tcPr>
            <w:tcW w:w="1135" w:type="dxa"/>
            <w:vAlign w:val="bottom"/>
          </w:tcPr>
          <w:p w14:paraId="01C397CD" w14:textId="77777777" w:rsidR="0071087C" w:rsidRPr="00E6516F" w:rsidRDefault="0071087C" w:rsidP="00174677">
            <w:pPr>
              <w:pStyle w:val="TAL"/>
            </w:pPr>
          </w:p>
        </w:tc>
      </w:tr>
      <w:tr w:rsidR="0071087C" w:rsidRPr="00E6516F" w14:paraId="523E4C14" w14:textId="77777777" w:rsidTr="00174677">
        <w:tc>
          <w:tcPr>
            <w:tcW w:w="2836" w:type="dxa"/>
            <w:vAlign w:val="center"/>
          </w:tcPr>
          <w:p w14:paraId="6035CF4F" w14:textId="77777777" w:rsidR="0071087C" w:rsidRPr="00E6516F" w:rsidRDefault="0071087C" w:rsidP="00174677">
            <w:pPr>
              <w:pStyle w:val="TAL"/>
              <w:rPr>
                <w:rFonts w:cs="Arial"/>
                <w:b/>
                <w:bCs/>
                <w:szCs w:val="18"/>
              </w:rPr>
            </w:pPr>
            <w:r w:rsidRPr="00E6516F">
              <w:rPr>
                <w:b/>
                <w:bCs/>
              </w:rPr>
              <w:t>Message-body</w:t>
            </w:r>
          </w:p>
        </w:tc>
        <w:tc>
          <w:tcPr>
            <w:tcW w:w="2127" w:type="dxa"/>
          </w:tcPr>
          <w:p w14:paraId="0B5EF526" w14:textId="77777777" w:rsidR="0071087C" w:rsidRPr="00E6516F" w:rsidRDefault="0071087C" w:rsidP="00174677">
            <w:pPr>
              <w:pStyle w:val="TAL"/>
            </w:pPr>
          </w:p>
        </w:tc>
        <w:tc>
          <w:tcPr>
            <w:tcW w:w="2127" w:type="dxa"/>
            <w:tcBorders>
              <w:top w:val="single" w:sz="4" w:space="0" w:color="auto"/>
              <w:bottom w:val="single" w:sz="4" w:space="0" w:color="auto"/>
            </w:tcBorders>
          </w:tcPr>
          <w:p w14:paraId="54EF786A" w14:textId="77777777" w:rsidR="0071087C" w:rsidRPr="00E6516F" w:rsidRDefault="0071087C" w:rsidP="00174677">
            <w:pPr>
              <w:pStyle w:val="TAL"/>
            </w:pPr>
          </w:p>
        </w:tc>
        <w:tc>
          <w:tcPr>
            <w:tcW w:w="1419" w:type="dxa"/>
          </w:tcPr>
          <w:p w14:paraId="01EB4A89" w14:textId="77777777" w:rsidR="0071087C" w:rsidRPr="00E6516F" w:rsidRDefault="0071087C" w:rsidP="00174677">
            <w:pPr>
              <w:pStyle w:val="TAL"/>
            </w:pPr>
          </w:p>
        </w:tc>
        <w:tc>
          <w:tcPr>
            <w:tcW w:w="1135" w:type="dxa"/>
            <w:vAlign w:val="bottom"/>
          </w:tcPr>
          <w:p w14:paraId="3A971CF2" w14:textId="77777777" w:rsidR="0071087C" w:rsidRPr="00E6516F" w:rsidRDefault="0071087C" w:rsidP="00174677">
            <w:pPr>
              <w:pStyle w:val="TAL"/>
            </w:pPr>
          </w:p>
        </w:tc>
      </w:tr>
      <w:tr w:rsidR="0071087C" w:rsidRPr="00E6516F" w14:paraId="273F8D29" w14:textId="77777777" w:rsidTr="004312E8">
        <w:tc>
          <w:tcPr>
            <w:tcW w:w="2836" w:type="dxa"/>
          </w:tcPr>
          <w:p w14:paraId="3AF975C8" w14:textId="77777777" w:rsidR="0071087C" w:rsidRPr="00E6516F" w:rsidRDefault="0071087C" w:rsidP="00174677">
            <w:pPr>
              <w:pStyle w:val="TAL"/>
              <w:rPr>
                <w:b/>
                <w:bCs/>
              </w:rPr>
            </w:pPr>
            <w:r w:rsidRPr="00E6516F">
              <w:t xml:space="preserve">  SDP message</w:t>
            </w:r>
          </w:p>
        </w:tc>
        <w:tc>
          <w:tcPr>
            <w:tcW w:w="2127" w:type="dxa"/>
          </w:tcPr>
          <w:p w14:paraId="0F283D52" w14:textId="77777777" w:rsidR="0071087C" w:rsidRPr="00E6516F" w:rsidRDefault="0071087C" w:rsidP="00174677">
            <w:pPr>
              <w:pStyle w:val="TAL"/>
            </w:pPr>
            <w:r w:rsidRPr="00E6516F">
              <w:t>As described in Table 6.2.10.3.3-5</w:t>
            </w:r>
          </w:p>
        </w:tc>
        <w:tc>
          <w:tcPr>
            <w:tcW w:w="2127" w:type="dxa"/>
            <w:tcBorders>
              <w:top w:val="single" w:sz="4" w:space="0" w:color="auto"/>
              <w:bottom w:val="single" w:sz="4" w:space="0" w:color="auto"/>
            </w:tcBorders>
          </w:tcPr>
          <w:p w14:paraId="15C52718" w14:textId="77777777" w:rsidR="0071087C" w:rsidRPr="00E6516F" w:rsidRDefault="0071087C" w:rsidP="00174677">
            <w:pPr>
              <w:pStyle w:val="TAL"/>
            </w:pPr>
          </w:p>
        </w:tc>
        <w:tc>
          <w:tcPr>
            <w:tcW w:w="1419" w:type="dxa"/>
          </w:tcPr>
          <w:p w14:paraId="47796EF4" w14:textId="77777777" w:rsidR="0071087C" w:rsidRPr="00E6516F" w:rsidRDefault="0071087C" w:rsidP="00174677">
            <w:pPr>
              <w:pStyle w:val="TAL"/>
            </w:pPr>
          </w:p>
        </w:tc>
        <w:tc>
          <w:tcPr>
            <w:tcW w:w="1135" w:type="dxa"/>
            <w:vAlign w:val="bottom"/>
          </w:tcPr>
          <w:p w14:paraId="18A25911" w14:textId="77777777" w:rsidR="0071087C" w:rsidRPr="00E6516F" w:rsidRDefault="0071087C" w:rsidP="00174677">
            <w:pPr>
              <w:pStyle w:val="TAL"/>
            </w:pPr>
          </w:p>
        </w:tc>
      </w:tr>
    </w:tbl>
    <w:p w14:paraId="3A8105AE" w14:textId="77777777" w:rsidR="0071087C" w:rsidRPr="00E6516F" w:rsidRDefault="0071087C" w:rsidP="0071087C"/>
    <w:p w14:paraId="02C3BA15" w14:textId="77777777" w:rsidR="0071087C" w:rsidRPr="00E6516F" w:rsidRDefault="0071087C" w:rsidP="0071087C">
      <w:pPr>
        <w:pStyle w:val="TH"/>
      </w:pPr>
      <w:r w:rsidRPr="00E6516F">
        <w:t>Table 6.2.10.3.3-5: SDP for SIP 200 (OK) (Table 6.2.10.3.3-4)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3CF371E1" w14:textId="77777777" w:rsidTr="00174677">
        <w:trPr>
          <w:cantSplit/>
        </w:trPr>
        <w:tc>
          <w:tcPr>
            <w:tcW w:w="9644" w:type="dxa"/>
          </w:tcPr>
          <w:p w14:paraId="29C67140"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5.5.3.1.1-3, condition MCDATA_FD, SDP_ANSWER</w:t>
            </w:r>
          </w:p>
        </w:tc>
      </w:tr>
    </w:tbl>
    <w:p w14:paraId="52545D46" w14:textId="77777777" w:rsidR="0071087C" w:rsidRPr="00E6516F" w:rsidRDefault="0071087C" w:rsidP="0071087C"/>
    <w:p w14:paraId="098B20CC" w14:textId="1F436250" w:rsidR="0071087C" w:rsidRPr="00E6516F" w:rsidRDefault="0071087C" w:rsidP="0071087C">
      <w:pPr>
        <w:pStyle w:val="TH"/>
      </w:pPr>
      <w:r w:rsidRPr="00E6516F">
        <w:t>Table 6.2.10.3.3-6: MSRP SEND (step 6, Table 6.2.10.3.2-1;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7B4BB948" w14:textId="77777777" w:rsidTr="00174677">
        <w:trPr>
          <w:cantSplit/>
        </w:trPr>
        <w:tc>
          <w:tcPr>
            <w:tcW w:w="9644" w:type="dxa"/>
            <w:gridSpan w:val="5"/>
          </w:tcPr>
          <w:p w14:paraId="3975E7D5"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5.5.12.1.2-1</w:t>
            </w:r>
          </w:p>
        </w:tc>
      </w:tr>
      <w:tr w:rsidR="0071087C" w:rsidRPr="00E6516F" w14:paraId="15EC67C7" w14:textId="77777777" w:rsidTr="00174677">
        <w:tc>
          <w:tcPr>
            <w:tcW w:w="2836" w:type="dxa"/>
          </w:tcPr>
          <w:p w14:paraId="230FF65F" w14:textId="77777777" w:rsidR="0071087C" w:rsidRPr="00E6516F" w:rsidRDefault="0071087C" w:rsidP="00174677">
            <w:pPr>
              <w:pStyle w:val="TAH"/>
              <w:rPr>
                <w:bCs/>
              </w:rPr>
            </w:pPr>
            <w:r w:rsidRPr="00E6516F">
              <w:rPr>
                <w:bCs/>
              </w:rPr>
              <w:t>Information Element</w:t>
            </w:r>
          </w:p>
        </w:tc>
        <w:tc>
          <w:tcPr>
            <w:tcW w:w="2127" w:type="dxa"/>
          </w:tcPr>
          <w:p w14:paraId="366B4DB0"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4D903519" w14:textId="77777777" w:rsidR="0071087C" w:rsidRPr="00E6516F" w:rsidRDefault="0071087C" w:rsidP="00174677">
            <w:pPr>
              <w:pStyle w:val="TAH"/>
              <w:rPr>
                <w:bCs/>
              </w:rPr>
            </w:pPr>
            <w:r w:rsidRPr="00E6516F">
              <w:rPr>
                <w:bCs/>
              </w:rPr>
              <w:t>Comment</w:t>
            </w:r>
          </w:p>
        </w:tc>
        <w:tc>
          <w:tcPr>
            <w:tcW w:w="1419" w:type="dxa"/>
          </w:tcPr>
          <w:p w14:paraId="3051E9F5" w14:textId="77777777" w:rsidR="0071087C" w:rsidRPr="00E6516F" w:rsidRDefault="0071087C" w:rsidP="00174677">
            <w:pPr>
              <w:pStyle w:val="TAH"/>
              <w:rPr>
                <w:bCs/>
              </w:rPr>
            </w:pPr>
            <w:r w:rsidRPr="00E6516F">
              <w:rPr>
                <w:bCs/>
              </w:rPr>
              <w:t>Reference</w:t>
            </w:r>
          </w:p>
        </w:tc>
        <w:tc>
          <w:tcPr>
            <w:tcW w:w="1135" w:type="dxa"/>
          </w:tcPr>
          <w:p w14:paraId="518928BB" w14:textId="77777777" w:rsidR="0071087C" w:rsidRPr="00E6516F" w:rsidRDefault="0071087C" w:rsidP="00174677">
            <w:pPr>
              <w:pStyle w:val="TAH"/>
              <w:rPr>
                <w:bCs/>
              </w:rPr>
            </w:pPr>
            <w:r w:rsidRPr="00E6516F">
              <w:rPr>
                <w:bCs/>
              </w:rPr>
              <w:t>Condition</w:t>
            </w:r>
          </w:p>
        </w:tc>
      </w:tr>
      <w:tr w:rsidR="0071087C" w:rsidRPr="00E6516F" w14:paraId="16180A96" w14:textId="77777777" w:rsidTr="00174677">
        <w:tc>
          <w:tcPr>
            <w:tcW w:w="2836" w:type="dxa"/>
          </w:tcPr>
          <w:p w14:paraId="2955E89A" w14:textId="77777777" w:rsidR="0071087C" w:rsidRPr="00E6516F" w:rsidRDefault="0071087C" w:rsidP="00174677">
            <w:pPr>
              <w:pStyle w:val="TAL"/>
              <w:rPr>
                <w:b/>
                <w:bCs/>
              </w:rPr>
            </w:pPr>
            <w:r w:rsidRPr="00E6516F">
              <w:rPr>
                <w:b/>
                <w:bCs/>
              </w:rPr>
              <w:t>Content-Type</w:t>
            </w:r>
          </w:p>
        </w:tc>
        <w:tc>
          <w:tcPr>
            <w:tcW w:w="2127" w:type="dxa"/>
          </w:tcPr>
          <w:p w14:paraId="5FC93555" w14:textId="77777777" w:rsidR="0071087C" w:rsidRPr="00E6516F" w:rsidRDefault="0071087C" w:rsidP="00174677">
            <w:pPr>
              <w:pStyle w:val="TAL"/>
            </w:pPr>
          </w:p>
        </w:tc>
        <w:tc>
          <w:tcPr>
            <w:tcW w:w="2127" w:type="dxa"/>
            <w:tcBorders>
              <w:top w:val="single" w:sz="4" w:space="0" w:color="auto"/>
              <w:bottom w:val="single" w:sz="4" w:space="0" w:color="auto"/>
            </w:tcBorders>
          </w:tcPr>
          <w:p w14:paraId="450FF278" w14:textId="77777777" w:rsidR="0071087C" w:rsidRPr="00E6516F" w:rsidRDefault="0071087C" w:rsidP="00174677">
            <w:pPr>
              <w:pStyle w:val="TAL"/>
              <w:rPr>
                <w:bCs/>
              </w:rPr>
            </w:pPr>
          </w:p>
        </w:tc>
        <w:tc>
          <w:tcPr>
            <w:tcW w:w="1419" w:type="dxa"/>
          </w:tcPr>
          <w:p w14:paraId="0FD5B159" w14:textId="77777777" w:rsidR="0071087C" w:rsidRPr="00E6516F" w:rsidRDefault="0071087C" w:rsidP="00174677">
            <w:pPr>
              <w:pStyle w:val="TAL"/>
            </w:pPr>
          </w:p>
        </w:tc>
        <w:tc>
          <w:tcPr>
            <w:tcW w:w="1135" w:type="dxa"/>
          </w:tcPr>
          <w:p w14:paraId="14016F50" w14:textId="77777777" w:rsidR="0071087C" w:rsidRPr="00E6516F" w:rsidRDefault="0071087C" w:rsidP="00174677">
            <w:pPr>
              <w:pStyle w:val="TAL"/>
            </w:pPr>
          </w:p>
        </w:tc>
      </w:tr>
      <w:tr w:rsidR="0071087C" w:rsidRPr="00E6516F" w14:paraId="575C0F3D" w14:textId="77777777" w:rsidTr="00174677">
        <w:tc>
          <w:tcPr>
            <w:tcW w:w="2836" w:type="dxa"/>
          </w:tcPr>
          <w:p w14:paraId="335ACAA6" w14:textId="77777777" w:rsidR="0071087C" w:rsidRPr="00E6516F" w:rsidRDefault="0071087C" w:rsidP="00174677">
            <w:pPr>
              <w:pStyle w:val="TAL"/>
              <w:rPr>
                <w:b/>
                <w:bCs/>
              </w:rPr>
            </w:pPr>
            <w:r w:rsidRPr="00E6516F">
              <w:t xml:space="preserve">  media-type</w:t>
            </w:r>
          </w:p>
        </w:tc>
        <w:tc>
          <w:tcPr>
            <w:tcW w:w="2127" w:type="dxa"/>
          </w:tcPr>
          <w:p w14:paraId="3D1D17F3" w14:textId="77777777" w:rsidR="0071087C" w:rsidRPr="00E6516F" w:rsidRDefault="0071087C" w:rsidP="00174677">
            <w:pPr>
              <w:pStyle w:val="TAL"/>
            </w:pPr>
            <w:r w:rsidRPr="00E6516F">
              <w:rPr>
                <w:iCs/>
              </w:rPr>
              <w:t>"application/vnd.3gpp.mcdata-file"</w:t>
            </w:r>
          </w:p>
        </w:tc>
        <w:tc>
          <w:tcPr>
            <w:tcW w:w="2127" w:type="dxa"/>
            <w:tcBorders>
              <w:top w:val="single" w:sz="4" w:space="0" w:color="auto"/>
              <w:bottom w:val="single" w:sz="4" w:space="0" w:color="auto"/>
            </w:tcBorders>
          </w:tcPr>
          <w:p w14:paraId="202C905C" w14:textId="77777777" w:rsidR="0071087C" w:rsidRPr="00E6516F" w:rsidRDefault="0071087C" w:rsidP="00174677">
            <w:pPr>
              <w:pStyle w:val="TAL"/>
              <w:rPr>
                <w:bCs/>
              </w:rPr>
            </w:pPr>
          </w:p>
        </w:tc>
        <w:tc>
          <w:tcPr>
            <w:tcW w:w="1419" w:type="dxa"/>
          </w:tcPr>
          <w:p w14:paraId="68AACD0C" w14:textId="77777777" w:rsidR="0071087C" w:rsidRPr="00E6516F" w:rsidRDefault="0071087C" w:rsidP="00174677">
            <w:pPr>
              <w:pStyle w:val="TAL"/>
            </w:pPr>
          </w:p>
        </w:tc>
        <w:tc>
          <w:tcPr>
            <w:tcW w:w="1135" w:type="dxa"/>
          </w:tcPr>
          <w:p w14:paraId="7B8924F7" w14:textId="77777777" w:rsidR="0071087C" w:rsidRPr="00E6516F" w:rsidRDefault="0071087C" w:rsidP="00174677">
            <w:pPr>
              <w:pStyle w:val="TAL"/>
            </w:pPr>
          </w:p>
        </w:tc>
      </w:tr>
      <w:tr w:rsidR="0071087C" w:rsidRPr="00E6516F" w14:paraId="2BDEBC03" w14:textId="77777777" w:rsidTr="00174677">
        <w:tc>
          <w:tcPr>
            <w:tcW w:w="2836" w:type="dxa"/>
          </w:tcPr>
          <w:p w14:paraId="01C18C94" w14:textId="77777777" w:rsidR="0071087C" w:rsidRPr="00E6516F" w:rsidRDefault="0071087C" w:rsidP="00174677">
            <w:pPr>
              <w:pStyle w:val="TAL"/>
              <w:rPr>
                <w:b/>
                <w:bCs/>
              </w:rPr>
            </w:pPr>
            <w:r w:rsidRPr="00E6516F">
              <w:rPr>
                <w:b/>
                <w:bCs/>
              </w:rPr>
              <w:t>data</w:t>
            </w:r>
          </w:p>
        </w:tc>
        <w:tc>
          <w:tcPr>
            <w:tcW w:w="2127" w:type="dxa"/>
          </w:tcPr>
          <w:p w14:paraId="793AAF14" w14:textId="77777777" w:rsidR="0071087C" w:rsidRPr="00E6516F" w:rsidRDefault="0071087C" w:rsidP="00174677">
            <w:pPr>
              <w:pStyle w:val="TAL"/>
            </w:pPr>
            <w:r w:rsidRPr="00E6516F">
              <w:rPr>
                <w:iCs/>
              </w:rPr>
              <w:t>As specified in table 6.2.10.3.3-8</w:t>
            </w:r>
          </w:p>
        </w:tc>
        <w:tc>
          <w:tcPr>
            <w:tcW w:w="2127" w:type="dxa"/>
            <w:tcBorders>
              <w:top w:val="single" w:sz="4" w:space="0" w:color="auto"/>
              <w:bottom w:val="single" w:sz="4" w:space="0" w:color="auto"/>
            </w:tcBorders>
          </w:tcPr>
          <w:p w14:paraId="5B5B7DA4" w14:textId="77777777" w:rsidR="0071087C" w:rsidRPr="00E6516F" w:rsidRDefault="0071087C" w:rsidP="00174677">
            <w:pPr>
              <w:pStyle w:val="TAL"/>
              <w:rPr>
                <w:bCs/>
              </w:rPr>
            </w:pPr>
          </w:p>
        </w:tc>
        <w:tc>
          <w:tcPr>
            <w:tcW w:w="1419" w:type="dxa"/>
          </w:tcPr>
          <w:p w14:paraId="5FEFD238" w14:textId="77777777" w:rsidR="0071087C" w:rsidRPr="00E6516F" w:rsidRDefault="0071087C" w:rsidP="00174677">
            <w:pPr>
              <w:pStyle w:val="TAL"/>
            </w:pPr>
          </w:p>
        </w:tc>
        <w:tc>
          <w:tcPr>
            <w:tcW w:w="1135" w:type="dxa"/>
          </w:tcPr>
          <w:p w14:paraId="0E609FCA" w14:textId="77777777" w:rsidR="0071087C" w:rsidRPr="00E6516F" w:rsidRDefault="0071087C" w:rsidP="00174677">
            <w:pPr>
              <w:pStyle w:val="TAL"/>
            </w:pPr>
          </w:p>
        </w:tc>
      </w:tr>
    </w:tbl>
    <w:p w14:paraId="54D968EA" w14:textId="77777777" w:rsidR="0071087C" w:rsidRPr="00E6516F" w:rsidRDefault="0071087C" w:rsidP="0071087C"/>
    <w:p w14:paraId="339AC4D5" w14:textId="08828FB6" w:rsidR="0071087C" w:rsidRPr="00E6516F" w:rsidRDefault="0071087C" w:rsidP="0071087C">
      <w:pPr>
        <w:pStyle w:val="TH"/>
      </w:pPr>
      <w:r w:rsidRPr="00E6516F">
        <w:t>Table 6.2.10.3.3-7: Void</w:t>
      </w:r>
    </w:p>
    <w:p w14:paraId="108908A0" w14:textId="77777777" w:rsidR="00B93CA2" w:rsidRPr="00E6516F" w:rsidRDefault="00B93CA2" w:rsidP="00B93CA2"/>
    <w:p w14:paraId="60D06856" w14:textId="13CFEA7F" w:rsidR="0071087C" w:rsidRPr="00E6516F" w:rsidRDefault="0071087C" w:rsidP="0071087C">
      <w:pPr>
        <w:pStyle w:val="TH"/>
      </w:pPr>
      <w:r w:rsidRPr="00E6516F">
        <w:t>Table 6.2.10.3.3-8: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3D8B0C2E" w14:textId="77777777" w:rsidTr="004312E8">
        <w:trPr>
          <w:cantSplit/>
        </w:trPr>
        <w:tc>
          <w:tcPr>
            <w:tcW w:w="9645" w:type="dxa"/>
            <w:tcBorders>
              <w:top w:val="single" w:sz="4" w:space="0" w:color="auto"/>
              <w:left w:val="single" w:sz="4" w:space="0" w:color="auto"/>
              <w:bottom w:val="single" w:sz="4" w:space="0" w:color="auto"/>
              <w:right w:val="single" w:sz="4" w:space="0" w:color="auto"/>
            </w:tcBorders>
            <w:hideMark/>
          </w:tcPr>
          <w:p w14:paraId="363F82D6"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5.5.3.10-2, condition PROTECTED_FILE, PCK</w:t>
            </w:r>
          </w:p>
        </w:tc>
      </w:tr>
    </w:tbl>
    <w:p w14:paraId="46F28DA2" w14:textId="77777777" w:rsidR="0071087C" w:rsidRPr="00E6516F" w:rsidRDefault="0071087C" w:rsidP="0071087C"/>
    <w:p w14:paraId="62306168" w14:textId="77777777" w:rsidR="0071087C" w:rsidRPr="00E6516F" w:rsidRDefault="0071087C" w:rsidP="0071087C">
      <w:pPr>
        <w:pStyle w:val="TH"/>
      </w:pPr>
      <w:r w:rsidRPr="00E6516F">
        <w:t>Table 6.2.10.3.3-9: SIP BYE (step 8, Table 6.2.10.3.2-1;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5E664095" w14:textId="77777777" w:rsidTr="00174677">
        <w:trPr>
          <w:cantSplit/>
        </w:trPr>
        <w:tc>
          <w:tcPr>
            <w:tcW w:w="9644" w:type="dxa"/>
            <w:gridSpan w:val="5"/>
          </w:tcPr>
          <w:p w14:paraId="7515BFA6"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r w:rsidR="0071087C" w:rsidRPr="00E6516F" w14:paraId="6509F9EA" w14:textId="77777777" w:rsidTr="00174677">
        <w:tc>
          <w:tcPr>
            <w:tcW w:w="2836" w:type="dxa"/>
          </w:tcPr>
          <w:p w14:paraId="13C888F2" w14:textId="77777777" w:rsidR="0071087C" w:rsidRPr="00E6516F" w:rsidRDefault="0071087C" w:rsidP="00174677">
            <w:pPr>
              <w:pStyle w:val="TAH"/>
              <w:rPr>
                <w:bCs/>
              </w:rPr>
            </w:pPr>
            <w:r w:rsidRPr="00E6516F">
              <w:rPr>
                <w:bCs/>
              </w:rPr>
              <w:t>Information Element</w:t>
            </w:r>
          </w:p>
        </w:tc>
        <w:tc>
          <w:tcPr>
            <w:tcW w:w="2127" w:type="dxa"/>
          </w:tcPr>
          <w:p w14:paraId="0F3A6636"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4E6FE53B" w14:textId="77777777" w:rsidR="0071087C" w:rsidRPr="00E6516F" w:rsidRDefault="0071087C" w:rsidP="00174677">
            <w:pPr>
              <w:pStyle w:val="TAH"/>
              <w:rPr>
                <w:bCs/>
              </w:rPr>
            </w:pPr>
            <w:r w:rsidRPr="00E6516F">
              <w:rPr>
                <w:bCs/>
              </w:rPr>
              <w:t>Comment</w:t>
            </w:r>
          </w:p>
        </w:tc>
        <w:tc>
          <w:tcPr>
            <w:tcW w:w="1419" w:type="dxa"/>
          </w:tcPr>
          <w:p w14:paraId="35B9EA71" w14:textId="77777777" w:rsidR="0071087C" w:rsidRPr="00E6516F" w:rsidRDefault="0071087C" w:rsidP="00174677">
            <w:pPr>
              <w:pStyle w:val="TAH"/>
              <w:rPr>
                <w:bCs/>
              </w:rPr>
            </w:pPr>
            <w:r w:rsidRPr="00E6516F">
              <w:rPr>
                <w:bCs/>
              </w:rPr>
              <w:t>Reference</w:t>
            </w:r>
          </w:p>
        </w:tc>
        <w:tc>
          <w:tcPr>
            <w:tcW w:w="1135" w:type="dxa"/>
          </w:tcPr>
          <w:p w14:paraId="3863BB01" w14:textId="77777777" w:rsidR="0071087C" w:rsidRPr="00E6516F" w:rsidRDefault="0071087C" w:rsidP="00174677">
            <w:pPr>
              <w:pStyle w:val="TAH"/>
              <w:rPr>
                <w:bCs/>
              </w:rPr>
            </w:pPr>
            <w:r w:rsidRPr="00E6516F">
              <w:rPr>
                <w:bCs/>
              </w:rPr>
              <w:t>Condition</w:t>
            </w:r>
          </w:p>
        </w:tc>
      </w:tr>
      <w:tr w:rsidR="0071087C" w:rsidRPr="00E6516F" w14:paraId="0009D8C3" w14:textId="77777777" w:rsidTr="00174677">
        <w:tc>
          <w:tcPr>
            <w:tcW w:w="2836" w:type="dxa"/>
            <w:vAlign w:val="center"/>
          </w:tcPr>
          <w:p w14:paraId="22A92179" w14:textId="77777777" w:rsidR="0071087C" w:rsidRPr="00E6516F" w:rsidRDefault="0071087C" w:rsidP="00174677">
            <w:pPr>
              <w:pStyle w:val="TAL"/>
              <w:tabs>
                <w:tab w:val="left" w:pos="480"/>
              </w:tabs>
              <w:rPr>
                <w:rFonts w:cs="Arial"/>
                <w:b/>
                <w:szCs w:val="18"/>
              </w:rPr>
            </w:pPr>
            <w:r w:rsidRPr="00E6516F">
              <w:rPr>
                <w:b/>
                <w:bCs/>
              </w:rPr>
              <w:t>Reason</w:t>
            </w:r>
          </w:p>
        </w:tc>
        <w:tc>
          <w:tcPr>
            <w:tcW w:w="2127" w:type="dxa"/>
          </w:tcPr>
          <w:p w14:paraId="4D75D4C1" w14:textId="77777777" w:rsidR="0071087C" w:rsidRPr="00E6516F" w:rsidRDefault="0071087C" w:rsidP="00174677">
            <w:pPr>
              <w:pStyle w:val="TAL"/>
            </w:pPr>
          </w:p>
        </w:tc>
        <w:tc>
          <w:tcPr>
            <w:tcW w:w="2127" w:type="dxa"/>
            <w:tcBorders>
              <w:top w:val="single" w:sz="4" w:space="0" w:color="auto"/>
              <w:bottom w:val="single" w:sz="4" w:space="0" w:color="auto"/>
            </w:tcBorders>
          </w:tcPr>
          <w:p w14:paraId="3C6FD9FD" w14:textId="77777777" w:rsidR="0071087C" w:rsidRPr="00E6516F" w:rsidRDefault="0071087C" w:rsidP="00174677">
            <w:pPr>
              <w:pStyle w:val="TAL"/>
            </w:pPr>
          </w:p>
        </w:tc>
        <w:tc>
          <w:tcPr>
            <w:tcW w:w="1419" w:type="dxa"/>
          </w:tcPr>
          <w:p w14:paraId="2A0A8BA3" w14:textId="77777777" w:rsidR="0071087C" w:rsidRPr="00E6516F" w:rsidRDefault="0071087C" w:rsidP="00174677">
            <w:pPr>
              <w:pStyle w:val="TAL"/>
            </w:pPr>
          </w:p>
        </w:tc>
        <w:tc>
          <w:tcPr>
            <w:tcW w:w="1135" w:type="dxa"/>
            <w:vAlign w:val="bottom"/>
          </w:tcPr>
          <w:p w14:paraId="719BC60D" w14:textId="77777777" w:rsidR="0071087C" w:rsidRPr="00E6516F" w:rsidRDefault="0071087C" w:rsidP="00174677">
            <w:pPr>
              <w:pStyle w:val="TAL"/>
            </w:pPr>
          </w:p>
        </w:tc>
      </w:tr>
      <w:tr w:rsidR="0071087C" w:rsidRPr="00E6516F" w14:paraId="7124D9D9" w14:textId="77777777" w:rsidTr="00174677">
        <w:tc>
          <w:tcPr>
            <w:tcW w:w="2836" w:type="dxa"/>
            <w:vAlign w:val="center"/>
          </w:tcPr>
          <w:p w14:paraId="14CD6405" w14:textId="77777777" w:rsidR="0071087C" w:rsidRPr="00E6516F" w:rsidRDefault="0071087C" w:rsidP="00174677">
            <w:pPr>
              <w:pStyle w:val="TAL"/>
              <w:rPr>
                <w:rFonts w:cs="Arial"/>
                <w:b/>
                <w:bCs/>
                <w:szCs w:val="18"/>
              </w:rPr>
            </w:pPr>
            <w:r w:rsidRPr="00E6516F">
              <w:t xml:space="preserve">  reason-value</w:t>
            </w:r>
          </w:p>
        </w:tc>
        <w:tc>
          <w:tcPr>
            <w:tcW w:w="2127" w:type="dxa"/>
            <w:vAlign w:val="center"/>
          </w:tcPr>
          <w:p w14:paraId="2682C99E" w14:textId="77777777" w:rsidR="0071087C" w:rsidRPr="00E6516F" w:rsidRDefault="0071087C" w:rsidP="00174677">
            <w:pPr>
              <w:pStyle w:val="TAL"/>
            </w:pPr>
            <w:r w:rsidRPr="00E6516F">
              <w:t>"SIP"</w:t>
            </w:r>
          </w:p>
        </w:tc>
        <w:tc>
          <w:tcPr>
            <w:tcW w:w="2127" w:type="dxa"/>
            <w:tcBorders>
              <w:top w:val="single" w:sz="4" w:space="0" w:color="auto"/>
              <w:bottom w:val="single" w:sz="4" w:space="0" w:color="auto"/>
            </w:tcBorders>
          </w:tcPr>
          <w:p w14:paraId="027D8392" w14:textId="77777777" w:rsidR="0071087C" w:rsidRPr="00E6516F" w:rsidRDefault="0071087C" w:rsidP="00174677">
            <w:pPr>
              <w:pStyle w:val="TAL"/>
            </w:pPr>
          </w:p>
        </w:tc>
        <w:tc>
          <w:tcPr>
            <w:tcW w:w="1419" w:type="dxa"/>
          </w:tcPr>
          <w:p w14:paraId="242D18C9" w14:textId="77777777" w:rsidR="0071087C" w:rsidRPr="00E6516F" w:rsidRDefault="0071087C" w:rsidP="00174677">
            <w:pPr>
              <w:pStyle w:val="TAL"/>
            </w:pPr>
          </w:p>
        </w:tc>
        <w:tc>
          <w:tcPr>
            <w:tcW w:w="1135" w:type="dxa"/>
          </w:tcPr>
          <w:p w14:paraId="711C98F5" w14:textId="77777777" w:rsidR="0071087C" w:rsidRPr="00E6516F" w:rsidRDefault="0071087C" w:rsidP="00174677">
            <w:pPr>
              <w:pStyle w:val="TAL"/>
            </w:pPr>
          </w:p>
        </w:tc>
      </w:tr>
      <w:tr w:rsidR="0071087C" w:rsidRPr="00E6516F" w14:paraId="4EA5E595" w14:textId="77777777" w:rsidTr="00174677">
        <w:tc>
          <w:tcPr>
            <w:tcW w:w="2836" w:type="dxa"/>
            <w:vAlign w:val="center"/>
          </w:tcPr>
          <w:p w14:paraId="2DC65AEF" w14:textId="77777777" w:rsidR="0071087C" w:rsidRPr="00E6516F" w:rsidRDefault="0071087C" w:rsidP="00174677">
            <w:pPr>
              <w:pStyle w:val="TAL"/>
              <w:rPr>
                <w:rFonts w:cs="Arial"/>
                <w:bCs/>
                <w:szCs w:val="18"/>
              </w:rPr>
            </w:pPr>
            <w:r w:rsidRPr="00E6516F">
              <w:t xml:space="preserve">  protocol-cause</w:t>
            </w:r>
          </w:p>
        </w:tc>
        <w:tc>
          <w:tcPr>
            <w:tcW w:w="2127" w:type="dxa"/>
            <w:vAlign w:val="center"/>
          </w:tcPr>
          <w:p w14:paraId="2D9B5B77" w14:textId="77777777" w:rsidR="0071087C" w:rsidRPr="00E6516F" w:rsidRDefault="0071087C" w:rsidP="00174677">
            <w:pPr>
              <w:pStyle w:val="TAL"/>
            </w:pPr>
            <w:r w:rsidRPr="00E6516F">
              <w:t>"cause="200""</w:t>
            </w:r>
          </w:p>
        </w:tc>
        <w:tc>
          <w:tcPr>
            <w:tcW w:w="2127" w:type="dxa"/>
            <w:tcBorders>
              <w:top w:val="single" w:sz="4" w:space="0" w:color="auto"/>
              <w:bottom w:val="single" w:sz="4" w:space="0" w:color="auto"/>
            </w:tcBorders>
          </w:tcPr>
          <w:p w14:paraId="3C10B980" w14:textId="77777777" w:rsidR="0071087C" w:rsidRPr="00E6516F" w:rsidRDefault="0071087C" w:rsidP="00174677">
            <w:pPr>
              <w:pStyle w:val="TAL"/>
            </w:pPr>
          </w:p>
        </w:tc>
        <w:tc>
          <w:tcPr>
            <w:tcW w:w="1419" w:type="dxa"/>
          </w:tcPr>
          <w:p w14:paraId="68A93219" w14:textId="77777777" w:rsidR="0071087C" w:rsidRPr="00E6516F" w:rsidRDefault="0071087C" w:rsidP="00174677">
            <w:pPr>
              <w:pStyle w:val="TAL"/>
            </w:pPr>
          </w:p>
        </w:tc>
        <w:tc>
          <w:tcPr>
            <w:tcW w:w="1135" w:type="dxa"/>
          </w:tcPr>
          <w:p w14:paraId="3DF3D7AD" w14:textId="77777777" w:rsidR="0071087C" w:rsidRPr="00E6516F" w:rsidRDefault="0071087C" w:rsidP="00174677">
            <w:pPr>
              <w:pStyle w:val="TAL"/>
            </w:pPr>
          </w:p>
        </w:tc>
      </w:tr>
      <w:tr w:rsidR="0071087C" w:rsidRPr="00E6516F" w14:paraId="220C1A9E" w14:textId="77777777" w:rsidTr="00174677">
        <w:tc>
          <w:tcPr>
            <w:tcW w:w="2836" w:type="dxa"/>
            <w:vAlign w:val="center"/>
          </w:tcPr>
          <w:p w14:paraId="4D6567E2" w14:textId="77777777" w:rsidR="0071087C" w:rsidRPr="00E6516F" w:rsidRDefault="0071087C" w:rsidP="00174677">
            <w:pPr>
              <w:pStyle w:val="TAL"/>
              <w:rPr>
                <w:rFonts w:cs="Arial"/>
                <w:bCs/>
                <w:szCs w:val="18"/>
              </w:rPr>
            </w:pPr>
            <w:r w:rsidRPr="00E6516F">
              <w:t xml:space="preserve">  reason-text</w:t>
            </w:r>
          </w:p>
        </w:tc>
        <w:tc>
          <w:tcPr>
            <w:tcW w:w="2127" w:type="dxa"/>
            <w:vAlign w:val="center"/>
          </w:tcPr>
          <w:p w14:paraId="464F3260" w14:textId="77777777" w:rsidR="0071087C" w:rsidRPr="00E6516F" w:rsidRDefault="0071087C" w:rsidP="00174677">
            <w:pPr>
              <w:pStyle w:val="TAL"/>
            </w:pPr>
            <w:r w:rsidRPr="00E6516F">
              <w:t>"text="transmission succeeded""</w:t>
            </w:r>
          </w:p>
        </w:tc>
        <w:tc>
          <w:tcPr>
            <w:tcW w:w="2127" w:type="dxa"/>
            <w:tcBorders>
              <w:top w:val="single" w:sz="4" w:space="0" w:color="auto"/>
              <w:bottom w:val="single" w:sz="4" w:space="0" w:color="auto"/>
            </w:tcBorders>
          </w:tcPr>
          <w:p w14:paraId="674C6E94" w14:textId="77777777" w:rsidR="0071087C" w:rsidRPr="00E6516F" w:rsidRDefault="0071087C" w:rsidP="00174677">
            <w:pPr>
              <w:pStyle w:val="TAL"/>
            </w:pPr>
          </w:p>
        </w:tc>
        <w:tc>
          <w:tcPr>
            <w:tcW w:w="1419" w:type="dxa"/>
          </w:tcPr>
          <w:p w14:paraId="7A3B1E92" w14:textId="77777777" w:rsidR="0071087C" w:rsidRPr="00E6516F" w:rsidRDefault="0071087C" w:rsidP="00174677">
            <w:pPr>
              <w:pStyle w:val="TAL"/>
            </w:pPr>
          </w:p>
        </w:tc>
        <w:tc>
          <w:tcPr>
            <w:tcW w:w="1135" w:type="dxa"/>
          </w:tcPr>
          <w:p w14:paraId="4910BC14" w14:textId="77777777" w:rsidR="0071087C" w:rsidRPr="00E6516F" w:rsidRDefault="0071087C" w:rsidP="00174677">
            <w:pPr>
              <w:pStyle w:val="TAL"/>
            </w:pPr>
          </w:p>
        </w:tc>
      </w:tr>
    </w:tbl>
    <w:p w14:paraId="4565E096" w14:textId="77777777" w:rsidR="0071087C" w:rsidRPr="00E6516F" w:rsidRDefault="0071087C" w:rsidP="0071087C"/>
    <w:p w14:paraId="7065B561" w14:textId="2A63D883" w:rsidR="0071087C" w:rsidRPr="00E6516F" w:rsidRDefault="0071087C" w:rsidP="0071087C">
      <w:pPr>
        <w:pStyle w:val="TH"/>
      </w:pPr>
      <w:r w:rsidRPr="00E6516F">
        <w:t>Table 6.2.10.3.3-10: Void</w:t>
      </w:r>
    </w:p>
    <w:p w14:paraId="0A8105A5" w14:textId="77777777" w:rsidR="00B93CA2" w:rsidRPr="00E6516F" w:rsidRDefault="00B93CA2" w:rsidP="00B93CA2"/>
    <w:p w14:paraId="503488E9" w14:textId="72DD2155" w:rsidR="0071087C" w:rsidRPr="00E6516F" w:rsidRDefault="0071087C" w:rsidP="0071087C">
      <w:pPr>
        <w:pStyle w:val="TH"/>
      </w:pPr>
      <w:r w:rsidRPr="00E6516F">
        <w:t>Table 6.2.10.3.3-11: SIP MESSAGE (step 11, Table 6.2.2.3.2-1;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4FF87786"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0A754583" w14:textId="77777777" w:rsidR="0071087C" w:rsidRPr="00E6516F" w:rsidRDefault="0071087C" w:rsidP="00174677">
            <w:pPr>
              <w:pStyle w:val="TAL"/>
            </w:pPr>
            <w:r w:rsidRPr="00E6516F">
              <w:t>Derivation Path: TS 36.579-1 [2], Table 5.5.2.7.1-1, condition MCDATA_FD, RESOURCE_LISTS, MCDATA_SIGNALLING</w:t>
            </w:r>
          </w:p>
        </w:tc>
      </w:tr>
      <w:tr w:rsidR="0071087C" w:rsidRPr="00E6516F" w14:paraId="06D77403"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623C812D"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347E8D"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66E7D3F1"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66BAB3E4"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23942EE3" w14:textId="77777777" w:rsidR="0071087C" w:rsidRPr="00E6516F" w:rsidRDefault="0071087C" w:rsidP="00174677">
            <w:pPr>
              <w:pStyle w:val="TAH"/>
            </w:pPr>
            <w:r w:rsidRPr="00E6516F">
              <w:t>Condition</w:t>
            </w:r>
          </w:p>
        </w:tc>
      </w:tr>
      <w:tr w:rsidR="0071087C" w:rsidRPr="00E6516F" w14:paraId="4D6F6984"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53603734"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D32A5A7"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0B09B064"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DC0B310"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4A23246" w14:textId="77777777" w:rsidR="0071087C" w:rsidRPr="00E6516F" w:rsidRDefault="0071087C" w:rsidP="00174677">
            <w:pPr>
              <w:pStyle w:val="TAL"/>
            </w:pPr>
          </w:p>
        </w:tc>
      </w:tr>
      <w:tr w:rsidR="0071087C" w:rsidRPr="00E6516F" w14:paraId="10E5C706"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462FCEBC"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31ADDB6" w14:textId="77777777" w:rsidR="0071087C" w:rsidRPr="00E6516F" w:rsidRDefault="0071087C" w:rsidP="00174677">
            <w:pPr>
              <w:pStyle w:val="TAL"/>
            </w:pPr>
            <w:r w:rsidRPr="00E6516F">
              <w:t>not present</w:t>
            </w:r>
          </w:p>
        </w:tc>
        <w:tc>
          <w:tcPr>
            <w:tcW w:w="2127" w:type="dxa"/>
            <w:tcBorders>
              <w:top w:val="single" w:sz="4" w:space="0" w:color="auto"/>
              <w:left w:val="single" w:sz="4" w:space="0" w:color="auto"/>
              <w:bottom w:val="single" w:sz="4" w:space="0" w:color="auto"/>
              <w:right w:val="single" w:sz="4" w:space="0" w:color="auto"/>
            </w:tcBorders>
          </w:tcPr>
          <w:p w14:paraId="28B859AC"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4354EB0F"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CA748B" w14:textId="77777777" w:rsidR="0071087C" w:rsidRPr="00E6516F" w:rsidRDefault="0071087C" w:rsidP="00174677">
            <w:pPr>
              <w:pStyle w:val="TAL"/>
            </w:pPr>
          </w:p>
        </w:tc>
      </w:tr>
      <w:tr w:rsidR="0071087C" w:rsidRPr="00E6516F" w14:paraId="429B1B53" w14:textId="77777777" w:rsidTr="004312E8">
        <w:tc>
          <w:tcPr>
            <w:tcW w:w="2837" w:type="dxa"/>
            <w:vAlign w:val="center"/>
          </w:tcPr>
          <w:p w14:paraId="5A10F271" w14:textId="77777777" w:rsidR="0071087C" w:rsidRPr="00E6516F" w:rsidRDefault="0071087C" w:rsidP="00174677">
            <w:pPr>
              <w:pStyle w:val="TAL"/>
              <w:rPr>
                <w:b/>
                <w:bCs/>
              </w:rPr>
            </w:pPr>
            <w:r w:rsidRPr="00E6516F">
              <w:t xml:space="preserve">  MIME body part</w:t>
            </w:r>
          </w:p>
        </w:tc>
        <w:tc>
          <w:tcPr>
            <w:tcW w:w="2127" w:type="dxa"/>
          </w:tcPr>
          <w:p w14:paraId="5731BAE8" w14:textId="77777777" w:rsidR="0071087C" w:rsidRPr="00E6516F" w:rsidRDefault="0071087C" w:rsidP="00174677">
            <w:pPr>
              <w:pStyle w:val="TAL"/>
            </w:pPr>
          </w:p>
        </w:tc>
        <w:tc>
          <w:tcPr>
            <w:tcW w:w="2127" w:type="dxa"/>
            <w:tcBorders>
              <w:bottom w:val="single" w:sz="4" w:space="0" w:color="auto"/>
            </w:tcBorders>
          </w:tcPr>
          <w:p w14:paraId="29DC38AA"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0769832"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B95FBF" w14:textId="77777777" w:rsidR="0071087C" w:rsidRPr="00E6516F" w:rsidRDefault="0071087C" w:rsidP="00174677">
            <w:pPr>
              <w:pStyle w:val="TAL"/>
            </w:pPr>
          </w:p>
        </w:tc>
      </w:tr>
      <w:tr w:rsidR="0071087C" w:rsidRPr="00E6516F" w14:paraId="27C846B2" w14:textId="77777777" w:rsidTr="004312E8">
        <w:tc>
          <w:tcPr>
            <w:tcW w:w="2837" w:type="dxa"/>
          </w:tcPr>
          <w:p w14:paraId="53740489" w14:textId="77777777" w:rsidR="0071087C" w:rsidRPr="00E6516F" w:rsidRDefault="0071087C" w:rsidP="00174677">
            <w:pPr>
              <w:pStyle w:val="TAL"/>
              <w:rPr>
                <w:b/>
                <w:bCs/>
              </w:rPr>
            </w:pPr>
            <w:r w:rsidRPr="00E6516F">
              <w:t xml:space="preserve">    MIME-part-body</w:t>
            </w:r>
          </w:p>
        </w:tc>
        <w:tc>
          <w:tcPr>
            <w:tcW w:w="2127" w:type="dxa"/>
          </w:tcPr>
          <w:p w14:paraId="24DEDD41" w14:textId="77777777" w:rsidR="0071087C" w:rsidRPr="00E6516F" w:rsidRDefault="0071087C" w:rsidP="00174677">
            <w:pPr>
              <w:pStyle w:val="TAL"/>
            </w:pPr>
            <w:r w:rsidRPr="00E6516F">
              <w:t>SDS NOTIFICATION as described in Table 6.2.10.3.3-12</w:t>
            </w:r>
          </w:p>
        </w:tc>
        <w:tc>
          <w:tcPr>
            <w:tcW w:w="2127" w:type="dxa"/>
            <w:tcBorders>
              <w:bottom w:val="single" w:sz="4" w:space="0" w:color="auto"/>
            </w:tcBorders>
          </w:tcPr>
          <w:p w14:paraId="14DAC628"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7F0A135"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5653C54" w14:textId="77777777" w:rsidR="0071087C" w:rsidRPr="00E6516F" w:rsidRDefault="0071087C" w:rsidP="00174677">
            <w:pPr>
              <w:pStyle w:val="TAL"/>
            </w:pPr>
          </w:p>
        </w:tc>
      </w:tr>
    </w:tbl>
    <w:p w14:paraId="2898AA21" w14:textId="77777777" w:rsidR="0071087C" w:rsidRPr="00E6516F" w:rsidRDefault="0071087C" w:rsidP="0071087C"/>
    <w:p w14:paraId="03C3697E" w14:textId="77777777" w:rsidR="0071087C" w:rsidRPr="00E6516F" w:rsidRDefault="0071087C" w:rsidP="0071087C">
      <w:pPr>
        <w:pStyle w:val="TH"/>
      </w:pPr>
      <w:r w:rsidRPr="00E6516F">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33D9CF5B"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7AB2AE68" w14:textId="77777777" w:rsidR="0071087C" w:rsidRPr="00E6516F" w:rsidRDefault="0071087C" w:rsidP="00174677">
            <w:pPr>
              <w:pStyle w:val="TAL"/>
            </w:pPr>
            <w:r w:rsidRPr="00E6516F">
              <w:t>Derivation Path: TS 36.579-1 [2], Table 5.5.3.8.7-1, condition FD_COMPLETED</w:t>
            </w:r>
          </w:p>
        </w:tc>
      </w:tr>
    </w:tbl>
    <w:p w14:paraId="56D8AB38" w14:textId="77777777" w:rsidR="0071087C" w:rsidRPr="00E6516F" w:rsidRDefault="0071087C" w:rsidP="0071087C"/>
    <w:p w14:paraId="512D7AB4" w14:textId="77777777" w:rsidR="0071087C" w:rsidRPr="00E6516F" w:rsidRDefault="0071087C" w:rsidP="0071087C">
      <w:pPr>
        <w:pStyle w:val="Heading3"/>
      </w:pPr>
      <w:bookmarkStart w:id="1116" w:name="_Toc42507368"/>
      <w:bookmarkStart w:id="1117" w:name="_Toc52307899"/>
      <w:bookmarkStart w:id="1118" w:name="_Toc52782463"/>
      <w:bookmarkStart w:id="1119" w:name="_Toc52783074"/>
      <w:bookmarkStart w:id="1120" w:name="_Toc59042943"/>
      <w:bookmarkStart w:id="1121" w:name="_Toc75459160"/>
      <w:bookmarkStart w:id="1122" w:name="_Toc90630600"/>
      <w:bookmarkStart w:id="1123" w:name="_Toc100778807"/>
      <w:bookmarkStart w:id="1124" w:name="_Toc101286138"/>
      <w:bookmarkStart w:id="1125" w:name="_Toc106817724"/>
      <w:bookmarkStart w:id="1126" w:name="_Toc106817849"/>
      <w:r w:rsidRPr="00E6516F">
        <w:t>6.2.11</w:t>
      </w:r>
      <w:r w:rsidRPr="00E6516F">
        <w:tab/>
        <w:t>On-network / File Distribution (FD) / FD Using Media Plane / Group Standalone FD / Client Originated (CO)</w:t>
      </w:r>
      <w:bookmarkEnd w:id="1098"/>
      <w:bookmarkEnd w:id="1099"/>
      <w:bookmarkEnd w:id="1116"/>
      <w:bookmarkEnd w:id="1117"/>
      <w:bookmarkEnd w:id="1118"/>
      <w:bookmarkEnd w:id="1119"/>
      <w:bookmarkEnd w:id="1120"/>
      <w:bookmarkEnd w:id="1121"/>
      <w:bookmarkEnd w:id="1122"/>
      <w:bookmarkEnd w:id="1123"/>
      <w:bookmarkEnd w:id="1124"/>
      <w:bookmarkEnd w:id="1125"/>
      <w:bookmarkEnd w:id="1126"/>
    </w:p>
    <w:p w14:paraId="58C932CA" w14:textId="77777777" w:rsidR="0071087C" w:rsidRPr="00E6516F" w:rsidRDefault="0071087C" w:rsidP="0071087C">
      <w:pPr>
        <w:pStyle w:val="H6"/>
      </w:pPr>
      <w:bookmarkStart w:id="1127" w:name="_Toc52782464"/>
      <w:bookmarkStart w:id="1128" w:name="_Toc52783075"/>
      <w:bookmarkStart w:id="1129" w:name="_Toc59042944"/>
      <w:bookmarkStart w:id="1130" w:name="_Toc522499822"/>
      <w:bookmarkStart w:id="1131" w:name="_Toc25610675"/>
      <w:r w:rsidRPr="00E6516F">
        <w:t>6.2.11.1</w:t>
      </w:r>
      <w:r w:rsidRPr="00E6516F">
        <w:tab/>
        <w:t>Test Purpose (TP)</w:t>
      </w:r>
      <w:bookmarkEnd w:id="1127"/>
      <w:bookmarkEnd w:id="1128"/>
      <w:bookmarkEnd w:id="1129"/>
    </w:p>
    <w:p w14:paraId="39AE62B3" w14:textId="77777777" w:rsidR="0071087C" w:rsidRPr="00E6516F" w:rsidRDefault="0071087C" w:rsidP="0071087C">
      <w:pPr>
        <w:pStyle w:val="H6"/>
      </w:pPr>
      <w:r w:rsidRPr="00E6516F">
        <w:t>(1)</w:t>
      </w:r>
    </w:p>
    <w:p w14:paraId="720D3568"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7FC6C273"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071EB6BC"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using the media plane}</w:t>
      </w:r>
    </w:p>
    <w:p w14:paraId="4054EEA3"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request to establish an MSRP connection via a SIP INVITE message </w:t>
      </w:r>
      <w:r w:rsidRPr="00E6516F">
        <w:rPr>
          <w:b/>
          <w:noProof w:val="0"/>
        </w:rPr>
        <w:t>and</w:t>
      </w:r>
      <w:r w:rsidRPr="00E6516F">
        <w:rPr>
          <w:noProof w:val="0"/>
        </w:rPr>
        <w:t xml:space="preserve"> then responds to the SIP 200 (OK) message with a SIP ACK message }</w:t>
      </w:r>
    </w:p>
    <w:p w14:paraId="1553C0BA" w14:textId="77777777" w:rsidR="0071087C" w:rsidRPr="00E6516F" w:rsidRDefault="0071087C" w:rsidP="0071087C">
      <w:pPr>
        <w:pStyle w:val="PL"/>
        <w:rPr>
          <w:noProof w:val="0"/>
        </w:rPr>
      </w:pPr>
      <w:r w:rsidRPr="00E6516F">
        <w:rPr>
          <w:noProof w:val="0"/>
        </w:rPr>
        <w:t xml:space="preserve">            }</w:t>
      </w:r>
    </w:p>
    <w:p w14:paraId="49156D6C" w14:textId="77777777" w:rsidR="0071087C" w:rsidRPr="00E6516F" w:rsidRDefault="0071087C" w:rsidP="0071087C">
      <w:pPr>
        <w:pStyle w:val="PL"/>
        <w:rPr>
          <w:noProof w:val="0"/>
        </w:rPr>
      </w:pPr>
    </w:p>
    <w:p w14:paraId="56139782" w14:textId="77777777" w:rsidR="0071087C" w:rsidRPr="00E6516F" w:rsidRDefault="0071087C" w:rsidP="0071087C">
      <w:pPr>
        <w:pStyle w:val="H6"/>
      </w:pPr>
      <w:r w:rsidRPr="00E6516F">
        <w:t>(2)</w:t>
      </w:r>
    </w:p>
    <w:p w14:paraId="48A836CF"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requested the establishment of a MSRP connection }</w:t>
      </w:r>
    </w:p>
    <w:p w14:paraId="784B8235"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03CF1163"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200 (OK) message with the a=setup attribute set to "passive"  from the SS (MCDATA server) }</w:t>
      </w:r>
    </w:p>
    <w:p w14:paraId="39DAA642"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blank MSRP SEND message to bind the MSRP connection </w:t>
      </w:r>
      <w:r w:rsidRPr="00E6516F">
        <w:rPr>
          <w:b/>
          <w:noProof w:val="0"/>
        </w:rPr>
        <w:t>and</w:t>
      </w:r>
      <w:r w:rsidRPr="00E6516F">
        <w:rPr>
          <w:noProof w:val="0"/>
        </w:rPr>
        <w:t xml:space="preserve"> then sends the group standalone FD message via a MSRP SEND message }</w:t>
      </w:r>
    </w:p>
    <w:p w14:paraId="1428FAA9" w14:textId="77777777" w:rsidR="0071087C" w:rsidRPr="00E6516F" w:rsidRDefault="0071087C" w:rsidP="0071087C">
      <w:pPr>
        <w:pStyle w:val="PL"/>
        <w:rPr>
          <w:noProof w:val="0"/>
        </w:rPr>
      </w:pPr>
      <w:r w:rsidRPr="00E6516F">
        <w:rPr>
          <w:noProof w:val="0"/>
        </w:rPr>
        <w:t xml:space="preserve">            }</w:t>
      </w:r>
    </w:p>
    <w:p w14:paraId="0324E038" w14:textId="77777777" w:rsidR="0071087C" w:rsidRPr="00E6516F" w:rsidRDefault="0071087C" w:rsidP="0071087C">
      <w:pPr>
        <w:pStyle w:val="PL"/>
        <w:rPr>
          <w:noProof w:val="0"/>
        </w:rPr>
      </w:pPr>
    </w:p>
    <w:p w14:paraId="38BA6803" w14:textId="77777777" w:rsidR="0071087C" w:rsidRPr="00E6516F" w:rsidRDefault="0071087C" w:rsidP="0071087C">
      <w:pPr>
        <w:pStyle w:val="H6"/>
      </w:pPr>
      <w:r w:rsidRPr="00E6516F">
        <w:t>(3)</w:t>
      </w:r>
    </w:p>
    <w:p w14:paraId="62350040"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 group standalone FD message using the media plane }</w:t>
      </w:r>
    </w:p>
    <w:p w14:paraId="26577AD5"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05100038"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MSRP 200 (OK) message in response to the last MSRP SEND message indicating that the standalone FD message has been successfully transferred }</w:t>
      </w:r>
    </w:p>
    <w:p w14:paraId="51E518B8"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SIP BYE message }</w:t>
      </w:r>
    </w:p>
    <w:p w14:paraId="5CF22368" w14:textId="77777777" w:rsidR="0071087C" w:rsidRPr="00E6516F" w:rsidRDefault="0071087C" w:rsidP="0071087C">
      <w:pPr>
        <w:pStyle w:val="PL"/>
        <w:rPr>
          <w:noProof w:val="0"/>
        </w:rPr>
      </w:pPr>
      <w:r w:rsidRPr="00E6516F">
        <w:rPr>
          <w:noProof w:val="0"/>
        </w:rPr>
        <w:t xml:space="preserve">            }</w:t>
      </w:r>
    </w:p>
    <w:p w14:paraId="50454172" w14:textId="77777777" w:rsidR="0071087C" w:rsidRPr="00E6516F" w:rsidRDefault="0071087C" w:rsidP="0071087C">
      <w:pPr>
        <w:pStyle w:val="PL"/>
        <w:rPr>
          <w:noProof w:val="0"/>
        </w:rPr>
      </w:pPr>
    </w:p>
    <w:p w14:paraId="0BEC8523" w14:textId="77777777" w:rsidR="0071087C" w:rsidRPr="00E6516F" w:rsidRDefault="0071087C" w:rsidP="0071087C">
      <w:pPr>
        <w:pStyle w:val="H6"/>
      </w:pPr>
      <w:r w:rsidRPr="00E6516F">
        <w:t>(4)</w:t>
      </w:r>
    </w:p>
    <w:p w14:paraId="0BBC5793"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 group standalone FD message using the media plane with a disposition of "</w:t>
      </w:r>
      <w:r w:rsidRPr="00E6516F">
        <w:rPr>
          <w:noProof w:val="0"/>
          <w:lang w:eastAsia="ko-KR"/>
        </w:rPr>
        <w:t>FILE DOWNLOAD COMPLETED UPDATE</w:t>
      </w:r>
      <w:r w:rsidRPr="00E6516F">
        <w:rPr>
          <w:noProof w:val="0"/>
        </w:rPr>
        <w:t>" }</w:t>
      </w:r>
    </w:p>
    <w:p w14:paraId="53785D4C"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4B9FFD9B"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disposition response via a SIP MESSAGE message from the SS (MCDATA Server }</w:t>
      </w:r>
    </w:p>
    <w:p w14:paraId="53D10AB5"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by sending a SIP 200 (OK) message </w:t>
      </w:r>
      <w:r w:rsidRPr="00E6516F">
        <w:rPr>
          <w:b/>
          <w:noProof w:val="0"/>
        </w:rPr>
        <w:t>and</w:t>
      </w:r>
      <w:r w:rsidRPr="00E6516F">
        <w:rPr>
          <w:noProof w:val="0"/>
        </w:rPr>
        <w:t xml:space="preserve"> delivers the notification to the MCDATA User }</w:t>
      </w:r>
    </w:p>
    <w:p w14:paraId="1594B512" w14:textId="77777777" w:rsidR="0071087C" w:rsidRPr="00E6516F" w:rsidRDefault="0071087C" w:rsidP="0071087C">
      <w:pPr>
        <w:pStyle w:val="PL"/>
        <w:rPr>
          <w:noProof w:val="0"/>
        </w:rPr>
      </w:pPr>
      <w:r w:rsidRPr="00E6516F">
        <w:rPr>
          <w:noProof w:val="0"/>
        </w:rPr>
        <w:t xml:space="preserve">            }</w:t>
      </w:r>
    </w:p>
    <w:p w14:paraId="04F33BEC" w14:textId="77777777" w:rsidR="0071087C" w:rsidRPr="00E6516F" w:rsidRDefault="0071087C" w:rsidP="0071087C">
      <w:pPr>
        <w:pStyle w:val="PL"/>
        <w:rPr>
          <w:noProof w:val="0"/>
        </w:rPr>
      </w:pPr>
    </w:p>
    <w:p w14:paraId="024E920C" w14:textId="77777777" w:rsidR="0071087C" w:rsidRPr="00E6516F" w:rsidRDefault="0071087C" w:rsidP="0071087C">
      <w:pPr>
        <w:pStyle w:val="H6"/>
      </w:pPr>
      <w:bookmarkStart w:id="1132" w:name="_Toc52782465"/>
      <w:bookmarkStart w:id="1133" w:name="_Toc52783076"/>
      <w:bookmarkStart w:id="1134" w:name="_Toc59042945"/>
      <w:r w:rsidRPr="00E6516F">
        <w:t>6.2.11.2</w:t>
      </w:r>
      <w:r w:rsidRPr="00E6516F">
        <w:tab/>
        <w:t>Conformance requirements</w:t>
      </w:r>
      <w:bookmarkEnd w:id="1132"/>
      <w:bookmarkEnd w:id="1133"/>
      <w:bookmarkEnd w:id="1134"/>
    </w:p>
    <w:p w14:paraId="1B458A83" w14:textId="77777777" w:rsidR="0071087C" w:rsidRPr="00E6516F" w:rsidRDefault="0071087C" w:rsidP="0071087C">
      <w:r w:rsidRPr="00E6516F">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5DF8740" w14:textId="77777777" w:rsidR="0071087C" w:rsidRPr="00E6516F" w:rsidRDefault="0071087C" w:rsidP="0071087C">
      <w:r w:rsidRPr="00E6516F">
        <w:t>[TS 24.282, clause 10.2.5.2.3]</w:t>
      </w:r>
    </w:p>
    <w:p w14:paraId="7B5493EA" w14:textId="77777777" w:rsidR="0071087C" w:rsidRPr="00E6516F" w:rsidRDefault="0071087C" w:rsidP="0071087C">
      <w:r w:rsidRPr="00E6516F">
        <w:t>The MCData client shall generate a SIP INVITE request in accordance with 3GPP TS 24.229 [5] with the clarifications given below.</w:t>
      </w:r>
    </w:p>
    <w:p w14:paraId="76BB66E6" w14:textId="77777777" w:rsidR="0071087C" w:rsidRPr="00E6516F" w:rsidRDefault="0071087C" w:rsidP="0071087C">
      <w:r w:rsidRPr="00E6516F">
        <w:t>The MCData client:</w:t>
      </w:r>
    </w:p>
    <w:p w14:paraId="0E677F2B" w14:textId="77777777" w:rsidR="0071087C" w:rsidRPr="00E6516F" w:rsidRDefault="0071087C" w:rsidP="0071087C">
      <w:pPr>
        <w:pStyle w:val="B10"/>
      </w:pPr>
      <w:r w:rsidRPr="00E6516F">
        <w:t>1)</w:t>
      </w:r>
      <w:r w:rsidRPr="00E6516F">
        <w:tab/>
        <w:t xml:space="preserve">shall include the g.3gpp.mcdata.fd media feature tag and the </w:t>
      </w:r>
      <w:r w:rsidRPr="00E6516F">
        <w:rPr>
          <w:lang w:eastAsia="ko-KR"/>
        </w:rPr>
        <w:t xml:space="preserve">g.3gpp.icsi-ref media feature tag with the value of "urn:urn-7:3gpp-service.ims.icsi.mcdata.fd" </w:t>
      </w:r>
      <w:r w:rsidRPr="00E6516F">
        <w:t xml:space="preserve">in the Contact header field of the SIP </w:t>
      </w:r>
      <w:r w:rsidRPr="00E6516F">
        <w:rPr>
          <w:lang w:eastAsia="zh-CN"/>
        </w:rPr>
        <w:t>INVITE</w:t>
      </w:r>
      <w:r w:rsidRPr="00E6516F">
        <w:t xml:space="preserve"> request according to IETF RFC 3840 [16];</w:t>
      </w:r>
    </w:p>
    <w:p w14:paraId="3386409B" w14:textId="77777777" w:rsidR="0071087C" w:rsidRPr="00E6516F" w:rsidRDefault="0071087C" w:rsidP="0071087C">
      <w:pPr>
        <w:pStyle w:val="B10"/>
      </w:pPr>
      <w:r w:rsidRPr="00E6516F">
        <w:t>2)</w:t>
      </w:r>
      <w:r w:rsidRPr="00E6516F">
        <w:tab/>
        <w:t>shall include an Accept-Contact header field containing the g.3gpp.mcdata.fd media feature tag along with the "require" and "explicit" header field parameters according to IETF RFC 3841 [8];</w:t>
      </w:r>
    </w:p>
    <w:p w14:paraId="406945B0" w14:textId="77777777" w:rsidR="0071087C" w:rsidRPr="00E6516F" w:rsidRDefault="0071087C" w:rsidP="0071087C">
      <w:pPr>
        <w:pStyle w:val="B10"/>
      </w:pPr>
      <w:r w:rsidRPr="00E6516F">
        <w:t>3)</w:t>
      </w:r>
      <w:r w:rsidRPr="00E6516F">
        <w:tab/>
        <w:t xml:space="preserve">shall include an Accept-Contact header field with the </w:t>
      </w:r>
      <w:r w:rsidRPr="00E6516F">
        <w:rPr>
          <w:rFonts w:eastAsia="SimSun"/>
          <w:lang w:eastAsia="zh-CN"/>
        </w:rPr>
        <w:t>g.3gpp.icsi-ref</w:t>
      </w:r>
      <w:r w:rsidRPr="00E6516F">
        <w:t xml:space="preserve"> media feature tag containing the value of "urn:urn-7:3gpp-service.ims.icsi.mcdata.fd" along with the "require" and "explicit" header field parameters according to IETF RFC 3841 [8];</w:t>
      </w:r>
    </w:p>
    <w:p w14:paraId="21A34070" w14:textId="77777777" w:rsidR="0071087C" w:rsidRPr="00E6516F" w:rsidRDefault="0071087C" w:rsidP="0071087C">
      <w:pPr>
        <w:pStyle w:val="B10"/>
      </w:pPr>
      <w:r w:rsidRPr="00E6516F">
        <w:t>4)</w:t>
      </w:r>
      <w:r w:rsidRPr="00E6516F">
        <w:tab/>
        <w:t>shall include the ICSI value "urn:urn-7:3gpp-service.ims.icsi.mcdata.fd"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INVITE request;</w:t>
      </w:r>
    </w:p>
    <w:p w14:paraId="0EEBD7D1" w14:textId="77777777" w:rsidR="0071087C" w:rsidRPr="00E6516F" w:rsidRDefault="0071087C" w:rsidP="0071087C">
      <w:pPr>
        <w:pStyle w:val="B10"/>
      </w:pPr>
      <w:r w:rsidRPr="00E6516F">
        <w:t>5)</w:t>
      </w:r>
      <w:r w:rsidRPr="00E6516F">
        <w:tab/>
        <w:t>should include the "timer" option tag in the Supported header field;</w:t>
      </w:r>
    </w:p>
    <w:p w14:paraId="08C31936" w14:textId="77777777" w:rsidR="0071087C" w:rsidRPr="00E6516F" w:rsidRDefault="0071087C" w:rsidP="0071087C">
      <w:pPr>
        <w:pStyle w:val="B10"/>
      </w:pPr>
      <w:r w:rsidRPr="00E6516F">
        <w:t>6)</w:t>
      </w:r>
      <w:r w:rsidRPr="00E6516F">
        <w:tab/>
        <w:t>should include the Session-Expires header field according to IETF RFC 4028 [38]. It is recommended that the "refresher" header field parameter is omitted. If included, the "refresher" header field parameter shall be set to "uac";</w:t>
      </w:r>
    </w:p>
    <w:p w14:paraId="3FAAED81" w14:textId="77777777" w:rsidR="0071087C" w:rsidRPr="00E6516F" w:rsidRDefault="0071087C" w:rsidP="0071087C">
      <w:pPr>
        <w:pStyle w:val="B10"/>
      </w:pPr>
      <w:r w:rsidRPr="00E6516F">
        <w:t>7)</w:t>
      </w:r>
      <w:r w:rsidRPr="00E6516F">
        <w:tab/>
        <w:t>shall generate and contain an application/vnd.3gpp.mcdata-signalling MIME body with the FD SIGNALLING PAYLOAD as described in subclause 6.2.2.3;</w:t>
      </w:r>
    </w:p>
    <w:p w14:paraId="1B66533E" w14:textId="77777777" w:rsidR="0071087C" w:rsidRPr="00E6516F" w:rsidRDefault="0071087C" w:rsidP="0071087C">
      <w:pPr>
        <w:pStyle w:val="B10"/>
      </w:pPr>
      <w:r w:rsidRPr="00E6516F">
        <w:t>8)</w:t>
      </w:r>
      <w:r w:rsidRPr="00E6516F">
        <w:tab/>
        <w:t>if a one-to-one file distribution is requested:</w:t>
      </w:r>
    </w:p>
    <w:p w14:paraId="3F944226" w14:textId="77777777" w:rsidR="0071087C" w:rsidRPr="00E6516F" w:rsidRDefault="0071087C" w:rsidP="0071087C">
      <w:pPr>
        <w:pStyle w:val="B2"/>
        <w:rPr>
          <w:lang w:eastAsia="ko-KR"/>
        </w:rPr>
      </w:pPr>
      <w:r w:rsidRPr="00E6516F">
        <w:rPr>
          <w:lang w:eastAsia="ko-KR"/>
        </w:rPr>
        <w:t>a)</w:t>
      </w:r>
      <w:r w:rsidRPr="00E6516F">
        <w:rPr>
          <w:lang w:eastAsia="ko-KR"/>
        </w:rPr>
        <w:tab/>
        <w:t>shall insert in the SIP INVITE request a MIME resource-lists body with the MCData ID of the invited MCData user, according to rules and procedures of IETF RFC 5366 [18]; and</w:t>
      </w:r>
    </w:p>
    <w:p w14:paraId="35BA705D" w14:textId="77777777" w:rsidR="0071087C" w:rsidRPr="00E6516F" w:rsidRDefault="0071087C" w:rsidP="0071087C">
      <w:pPr>
        <w:pStyle w:val="B2"/>
      </w:pPr>
      <w:r w:rsidRPr="00E6516F">
        <w:t>b)</w:t>
      </w:r>
      <w:r w:rsidRPr="00E6516F">
        <w:tab/>
        <w:t>shall contain an application/vnd.3gpp.mcdata-info+xml MIME body with the &lt;mcdatainfo&gt; element containing the &lt;mcdata-Params&gt; element with:</w:t>
      </w:r>
    </w:p>
    <w:p w14:paraId="4C758157" w14:textId="77777777" w:rsidR="0071087C" w:rsidRPr="00E6516F" w:rsidRDefault="0071087C" w:rsidP="0071087C">
      <w:pPr>
        <w:pStyle w:val="B3"/>
      </w:pPr>
      <w:r w:rsidRPr="00E6516F">
        <w:t>i)</w:t>
      </w:r>
      <w:r w:rsidRPr="00E6516F">
        <w:tab/>
        <w:t>the &lt;request-type&gt; element set to a value of "one-to-one-fd";</w:t>
      </w:r>
    </w:p>
    <w:p w14:paraId="52EFD37A" w14:textId="77777777" w:rsidR="0071087C" w:rsidRPr="00E6516F" w:rsidRDefault="0071087C" w:rsidP="0071087C">
      <w:pPr>
        <w:pStyle w:val="B2"/>
        <w:rPr>
          <w:lang w:eastAsia="ko-KR"/>
        </w:rPr>
      </w:pPr>
      <w:r w:rsidRPr="00E6516F">
        <w:rPr>
          <w:lang w:eastAsia="ko-KR"/>
        </w:rPr>
        <w:t>c)</w:t>
      </w:r>
      <w:r w:rsidRPr="00E6516F">
        <w:rPr>
          <w:lang w:eastAsia="ko-KR"/>
        </w:rPr>
        <w:tab/>
        <w:t>if an end-to-end security context needs to be established</w:t>
      </w:r>
      <w:r w:rsidRPr="00E6516F">
        <w:t xml:space="preserve"> and the security context does not exist or if the existing security context has expired,</w:t>
      </w:r>
      <w:r w:rsidRPr="00E6516F">
        <w:rPr>
          <w:lang w:eastAsia="ko-KR"/>
        </w:rPr>
        <w:t xml:space="preserve"> then:</w:t>
      </w:r>
    </w:p>
    <w:p w14:paraId="5590C63C" w14:textId="77777777" w:rsidR="0071087C" w:rsidRPr="00E6516F" w:rsidRDefault="0071087C" w:rsidP="0071087C">
      <w:pPr>
        <w:pStyle w:val="B3"/>
      </w:pPr>
      <w:r w:rsidRPr="00E6516F">
        <w:t>i)</w:t>
      </w:r>
      <w:r w:rsidRPr="00E6516F">
        <w:tab/>
        <w:t>if necessary, shall instruct the key management client to request keying material from the key management server as described in 3GPP TS 33.180 [26];</w:t>
      </w:r>
    </w:p>
    <w:p w14:paraId="2E11E09D" w14:textId="77777777" w:rsidR="0071087C" w:rsidRPr="00E6516F" w:rsidRDefault="0071087C" w:rsidP="0071087C">
      <w:pPr>
        <w:pStyle w:val="B3"/>
      </w:pPr>
      <w:r w:rsidRPr="00E6516F">
        <w:t>ii)</w:t>
      </w:r>
      <w:r w:rsidRPr="00E6516F">
        <w:tab/>
        <w:t>shall use the keying material to generate a PCK as described in 3GPP TS 33.180 [26];</w:t>
      </w:r>
    </w:p>
    <w:p w14:paraId="7EE2A153" w14:textId="77777777" w:rsidR="0071087C" w:rsidRPr="00E6516F" w:rsidRDefault="0071087C" w:rsidP="0071087C">
      <w:pPr>
        <w:pStyle w:val="B3"/>
      </w:pPr>
      <w:r w:rsidRPr="00E6516F">
        <w:t>iii)</w:t>
      </w:r>
      <w:r w:rsidRPr="00E6516F">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753F97E" w14:textId="77777777" w:rsidR="0071087C" w:rsidRPr="00E6516F" w:rsidRDefault="0071087C" w:rsidP="0071087C">
      <w:pPr>
        <w:pStyle w:val="B3"/>
      </w:pPr>
      <w:r w:rsidRPr="00E6516F">
        <w:t>iv)</w:t>
      </w:r>
      <w:r w:rsidRPr="00E6516F">
        <w:tab/>
        <w:t>shall encrypt the PCK to a UID associated to the MCData client using the MCData ID of the invited user and a time related parameter as described in 3GPP TS 33.180 [26];</w:t>
      </w:r>
    </w:p>
    <w:p w14:paraId="4B9738DB" w14:textId="77777777" w:rsidR="0071087C" w:rsidRPr="00E6516F" w:rsidRDefault="0071087C" w:rsidP="0071087C">
      <w:pPr>
        <w:pStyle w:val="B3"/>
      </w:pPr>
      <w:r w:rsidRPr="00E6516F">
        <w:t>v)</w:t>
      </w:r>
      <w:r w:rsidRPr="00E6516F">
        <w:tab/>
        <w:t>shall generate a MIKEY-SAKKE I_MESSAGE using the encapsulated PCK and PCK-ID as specified in 3GPP TS 33.180 [26]; and</w:t>
      </w:r>
    </w:p>
    <w:p w14:paraId="036CFA7C" w14:textId="77777777" w:rsidR="0071087C" w:rsidRPr="00E6516F" w:rsidRDefault="0071087C" w:rsidP="0071087C">
      <w:pPr>
        <w:pStyle w:val="B3"/>
      </w:pPr>
      <w:r w:rsidRPr="00E6516F">
        <w:t>vi)</w:t>
      </w:r>
      <w:r w:rsidRPr="00E6516F">
        <w:tab/>
        <w:t>shall add the MCData ID of the originating MCData to the initiator field (IDRi) of the I_MESSAGE as described in 3GPP TS 33.180 [26]; and</w:t>
      </w:r>
    </w:p>
    <w:p w14:paraId="06D2211F" w14:textId="77777777" w:rsidR="0071087C" w:rsidRPr="00E6516F" w:rsidRDefault="0071087C" w:rsidP="0071087C">
      <w:pPr>
        <w:pStyle w:val="B3"/>
      </w:pPr>
      <w:r w:rsidRPr="00E6516F">
        <w:t>vii)</w:t>
      </w:r>
      <w:r w:rsidRPr="00E6516F">
        <w:tab/>
        <w:t>shall sign the MIKEY-SAKKE I_MESSAGE using the originating MCData user's signing key provided in the keying material together with a time related parameter, and add this to the MIKEY-SAKKE payload, as described in 3GPP TS 33.180 [26];</w:t>
      </w:r>
    </w:p>
    <w:p w14:paraId="464D4CF9" w14:textId="77777777" w:rsidR="0071087C" w:rsidRPr="00E6516F" w:rsidRDefault="0071087C" w:rsidP="0071087C">
      <w:pPr>
        <w:pStyle w:val="B10"/>
      </w:pPr>
      <w:r w:rsidRPr="00E6516F">
        <w:t>9)</w:t>
      </w:r>
      <w:r w:rsidRPr="00E6516F">
        <w:tab/>
        <w:t xml:space="preserve">if a group file distribution is requested: </w:t>
      </w:r>
    </w:p>
    <w:p w14:paraId="1E8EB477" w14:textId="77777777" w:rsidR="0071087C" w:rsidRPr="00E6516F" w:rsidRDefault="0071087C" w:rsidP="0071087C">
      <w:pPr>
        <w:pStyle w:val="B2"/>
      </w:pPr>
      <w:r w:rsidRPr="00E6516F">
        <w:t>a)</w:t>
      </w:r>
      <w:r w:rsidRPr="00E6516F">
        <w:tab/>
        <w:t>if the "/</w:t>
      </w:r>
      <w:r w:rsidRPr="00E6516F">
        <w:rPr>
          <w:i/>
          <w:iCs/>
        </w:rPr>
        <w:t>&lt;x&gt;</w:t>
      </w:r>
      <w:r w:rsidRPr="00E6516F">
        <w:t xml:space="preserve">/&lt;x&gt;/Common/MCData/AllowedFD" </w:t>
      </w:r>
      <w:r w:rsidRPr="00E6516F">
        <w:rPr>
          <w:lang w:eastAsia="ko-KR"/>
        </w:rPr>
        <w:t>leaf node</w:t>
      </w:r>
      <w:r w:rsidRPr="00E6516F">
        <w:t xml:space="preserve"> present in the group document of the requested MCData group, configured on the group management client as specified in </w:t>
      </w:r>
      <w:r w:rsidRPr="00E6516F">
        <w:rPr>
          <w:rFonts w:eastAsia="Gulim"/>
          <w:lang w:eastAsia="ko-KR"/>
        </w:rPr>
        <w:t xml:space="preserve">3GPP TS 24.483 [42] is set to "false", </w:t>
      </w:r>
      <w:r w:rsidRPr="00E6516F">
        <w:t>shall reject the request for FD and not continue with the rest of the steps in this subclause; and</w:t>
      </w:r>
    </w:p>
    <w:p w14:paraId="63AE020F" w14:textId="77777777" w:rsidR="0071087C" w:rsidRPr="00E6516F" w:rsidRDefault="0071087C" w:rsidP="0071087C">
      <w:pPr>
        <w:pStyle w:val="B2"/>
      </w:pPr>
      <w:r w:rsidRPr="00E6516F">
        <w:t>b)</w:t>
      </w:r>
      <w:r w:rsidRPr="00E6516F">
        <w:tab/>
        <w:t>shall contain in an application/vnd.3gpp.mcdata-info+xml MIME body with the &lt;mcdatainfo&gt; element containing the &lt;mcdata-Params&gt; element with:</w:t>
      </w:r>
    </w:p>
    <w:p w14:paraId="2591E892" w14:textId="77777777" w:rsidR="0071087C" w:rsidRPr="00E6516F" w:rsidRDefault="0071087C" w:rsidP="0071087C">
      <w:pPr>
        <w:pStyle w:val="B3"/>
      </w:pPr>
      <w:r w:rsidRPr="00E6516F">
        <w:t>i)</w:t>
      </w:r>
      <w:r w:rsidRPr="00E6516F">
        <w:tab/>
        <w:t>the &lt;request-type&gt; element set to a value of "group-fd";</w:t>
      </w:r>
    </w:p>
    <w:p w14:paraId="6993EAD3" w14:textId="77777777" w:rsidR="0071087C" w:rsidRPr="00E6516F" w:rsidRDefault="0071087C" w:rsidP="0071087C">
      <w:pPr>
        <w:pStyle w:val="B3"/>
      </w:pPr>
      <w:r w:rsidRPr="00E6516F">
        <w:t>ii)</w:t>
      </w:r>
      <w:r w:rsidRPr="00E6516F">
        <w:tab/>
        <w:t>the &lt;mcdata-request-uri&gt; element set to the MCData group identity; and</w:t>
      </w:r>
    </w:p>
    <w:p w14:paraId="6AA48CEC" w14:textId="77777777" w:rsidR="0071087C" w:rsidRPr="00E6516F" w:rsidRDefault="0071087C" w:rsidP="0071087C">
      <w:pPr>
        <w:pStyle w:val="B3"/>
      </w:pPr>
      <w:r w:rsidRPr="00E6516F">
        <w:t>iii)</w:t>
      </w:r>
      <w:r w:rsidRPr="00E6516F">
        <w:tab/>
        <w:t>the &lt;mcdata-client-id&gt; element set to the MCData client ID of the originating MCData client;</w:t>
      </w:r>
    </w:p>
    <w:p w14:paraId="45BF25A2" w14:textId="77777777" w:rsidR="0071087C" w:rsidRPr="00E6516F" w:rsidRDefault="0071087C" w:rsidP="0071087C">
      <w:pPr>
        <w:pStyle w:val="NO"/>
      </w:pPr>
      <w:r w:rsidRPr="00E6516F">
        <w:t>NOTE 1:</w:t>
      </w:r>
      <w:r w:rsidRPr="00E6516F">
        <w:tab/>
        <w:t>The MCData client does not include the MCData ID of the originating MCData user in the body, as this will be inserted into the body of the SIP INVITE request that is sent from the originating participating MCData function.</w:t>
      </w:r>
    </w:p>
    <w:p w14:paraId="511380E8" w14:textId="77777777" w:rsidR="0071087C" w:rsidRPr="00E6516F" w:rsidRDefault="0071087C" w:rsidP="0071087C">
      <w:pPr>
        <w:pStyle w:val="B10"/>
      </w:pPr>
      <w:r w:rsidRPr="00E6516F">
        <w:t>10)</w:t>
      </w:r>
      <w:r w:rsidRPr="00E6516F">
        <w:tab/>
        <w:t>shall set the Request-URI of the SIP INVITE request to the public service identity identifying the participating MCData function serving the MCData user;</w:t>
      </w:r>
    </w:p>
    <w:p w14:paraId="744521F0" w14:textId="77777777" w:rsidR="0071087C" w:rsidRPr="00E6516F" w:rsidRDefault="0071087C" w:rsidP="0071087C">
      <w:pPr>
        <w:pStyle w:val="NO"/>
      </w:pPr>
      <w:r w:rsidRPr="00E6516F">
        <w:t>NOTE 2:</w:t>
      </w:r>
      <w:r w:rsidRPr="00E6516F">
        <w:tab/>
        <w:t>The MCData client is configured with public service identity identifying the participating MCData function serving the MCData user.</w:t>
      </w:r>
    </w:p>
    <w:p w14:paraId="1B33F657" w14:textId="77777777" w:rsidR="0071087C" w:rsidRPr="00E6516F" w:rsidRDefault="0071087C" w:rsidP="0071087C">
      <w:pPr>
        <w:pStyle w:val="B10"/>
      </w:pPr>
      <w:r w:rsidRPr="00E6516F">
        <w:t>11)</w:t>
      </w:r>
      <w:r w:rsidRPr="00E6516F">
        <w:tab/>
        <w:t>may include a P-Preferred-Identity header field in the SIP INVITE request containing a public user identity as specified in 3GPP TS 24.229 [5];</w:t>
      </w:r>
    </w:p>
    <w:p w14:paraId="337E2EB7" w14:textId="77777777" w:rsidR="0071087C" w:rsidRPr="00E6516F" w:rsidRDefault="0071087C" w:rsidP="0071087C">
      <w:pPr>
        <w:pStyle w:val="B10"/>
      </w:pPr>
      <w:r w:rsidRPr="00E6516F">
        <w:t>12)</w:t>
      </w:r>
      <w:r w:rsidRPr="00E6516F">
        <w:tab/>
        <w:t>shall include an SDP offer according to 3GPP TS 24.229 [5] with the clarifications given in subclause 10.2.5.2.1; and</w:t>
      </w:r>
    </w:p>
    <w:p w14:paraId="0AD2E46C" w14:textId="77777777" w:rsidR="0071087C" w:rsidRPr="00E6516F" w:rsidRDefault="0071087C" w:rsidP="0071087C">
      <w:pPr>
        <w:pStyle w:val="B10"/>
      </w:pPr>
      <w:r w:rsidRPr="00E6516F">
        <w:t>13)</w:t>
      </w:r>
      <w:r w:rsidRPr="00E6516F">
        <w:tab/>
        <w:t>shall send the SIP INVITE request towards the MCData server according to 3GPP TS 24.229 [5].</w:t>
      </w:r>
    </w:p>
    <w:p w14:paraId="5791B0B7" w14:textId="77777777" w:rsidR="0071087C" w:rsidRPr="00E6516F" w:rsidRDefault="0071087C" w:rsidP="0071087C">
      <w:r w:rsidRPr="00E6516F">
        <w:t>On receipt of a SIP 2xx response to the SIP INVITE request, the MCData client:</w:t>
      </w:r>
    </w:p>
    <w:p w14:paraId="0B354023" w14:textId="77777777" w:rsidR="0071087C" w:rsidRPr="00E6516F" w:rsidRDefault="0071087C" w:rsidP="0071087C">
      <w:pPr>
        <w:pStyle w:val="B10"/>
      </w:pPr>
      <w:r w:rsidRPr="00E6516F">
        <w:t>1)</w:t>
      </w:r>
      <w:r w:rsidRPr="00E6516F">
        <w:tab/>
        <w:t xml:space="preserve">shall send a SIP ACK request as specified in 3GPP TS 24.229 [5]; </w:t>
      </w:r>
    </w:p>
    <w:p w14:paraId="14EA4886" w14:textId="77777777" w:rsidR="0071087C" w:rsidRPr="00E6516F" w:rsidRDefault="0071087C" w:rsidP="0071087C">
      <w:pPr>
        <w:pStyle w:val="B10"/>
      </w:pPr>
      <w:r w:rsidRPr="00E6516F">
        <w:t>2)</w:t>
      </w:r>
      <w:r w:rsidRPr="00E6516F">
        <w:tab/>
        <w:t>shall start the SIP Session timer according to rules and procedures of IETF RFC 4028 [38]; and</w:t>
      </w:r>
    </w:p>
    <w:p w14:paraId="7AECECEE" w14:textId="77777777" w:rsidR="0071087C" w:rsidRPr="00E6516F" w:rsidRDefault="0071087C" w:rsidP="0071087C">
      <w:pPr>
        <w:pStyle w:val="B10"/>
      </w:pPr>
      <w:r w:rsidRPr="00E6516F">
        <w:t>3)</w:t>
      </w:r>
      <w:r w:rsidRPr="00E6516F">
        <w:tab/>
        <w:t>shall interact with the media plane as specified in 3GPP TS 24.582 [15] subclause 10.2.5.1.1..</w:t>
      </w:r>
    </w:p>
    <w:p w14:paraId="6E4A65C3" w14:textId="77777777" w:rsidR="0071087C" w:rsidRPr="00E6516F" w:rsidRDefault="0071087C" w:rsidP="0071087C">
      <w:r w:rsidRPr="00E6516F">
        <w:t>[TS 24.282, clause 6.2.2.3]</w:t>
      </w:r>
    </w:p>
    <w:p w14:paraId="372EDB0F" w14:textId="77777777" w:rsidR="0071087C" w:rsidRPr="00E6516F" w:rsidRDefault="0071087C" w:rsidP="0071087C">
      <w:r w:rsidRPr="00E6516F">
        <w:t>In order to generate an FD message, the MCData client:</w:t>
      </w:r>
    </w:p>
    <w:p w14:paraId="1B96939C" w14:textId="77777777" w:rsidR="0071087C" w:rsidRPr="00E6516F" w:rsidRDefault="0071087C" w:rsidP="0071087C">
      <w:pPr>
        <w:pStyle w:val="B10"/>
      </w:pPr>
      <w:r w:rsidRPr="00E6516F">
        <w:t>1)</w:t>
      </w:r>
      <w:r w:rsidRPr="00E6516F">
        <w:tab/>
        <w:t>shall generate an FD SIGNALLING PAYLOAD message as specified in subclause 15.1.3; and</w:t>
      </w:r>
    </w:p>
    <w:p w14:paraId="7AA9943F" w14:textId="77777777" w:rsidR="0071087C" w:rsidRPr="00E6516F" w:rsidRDefault="0071087C" w:rsidP="0071087C">
      <w:pPr>
        <w:pStyle w:val="B10"/>
      </w:pPr>
      <w:r w:rsidRPr="00E6516F">
        <w:t>2)</w:t>
      </w:r>
      <w:r w:rsidRPr="00E6516F">
        <w:tab/>
        <w:t>shall include in the SIP request, the FD SIGNALLING PAYLOAD message in an application/vnd.3gpp.mcdata-signalling MIME body as specified in subclause E.1.</w:t>
      </w:r>
    </w:p>
    <w:p w14:paraId="56A92727" w14:textId="77777777" w:rsidR="0071087C" w:rsidRPr="00E6516F" w:rsidRDefault="0071087C" w:rsidP="0071087C">
      <w:r w:rsidRPr="00E6516F">
        <w:t>When generating an FD SIGNALLING PAYLOAD message as specified in subclause 15.1.3, the MCData client:</w:t>
      </w:r>
    </w:p>
    <w:p w14:paraId="324FDD28" w14:textId="77777777" w:rsidR="0071087C" w:rsidRPr="00E6516F" w:rsidRDefault="0071087C" w:rsidP="0071087C">
      <w:pPr>
        <w:pStyle w:val="B10"/>
      </w:pPr>
      <w:r w:rsidRPr="00E6516F">
        <w:t>1)</w:t>
      </w:r>
      <w:r w:rsidRPr="00E6516F">
        <w:tab/>
        <w:t>shall set the Date and time IE to the current time as specified in subclause 15.2.8;</w:t>
      </w:r>
    </w:p>
    <w:p w14:paraId="3CE42724" w14:textId="77777777" w:rsidR="0071087C" w:rsidRPr="00E6516F" w:rsidRDefault="0071087C" w:rsidP="0071087C">
      <w:pPr>
        <w:pStyle w:val="B10"/>
      </w:pPr>
      <w:r w:rsidRPr="00E6516F">
        <w:t>2)</w:t>
      </w:r>
      <w:r w:rsidRPr="00E6516F">
        <w:tab/>
        <w:t>if the filestarts a new conversation, shall set the Conversation ID IE to a newly generated Conversation ID value as specified in subclause 15.2.9;</w:t>
      </w:r>
    </w:p>
    <w:p w14:paraId="17BE613A" w14:textId="77777777" w:rsidR="0071087C" w:rsidRPr="00E6516F" w:rsidRDefault="0071087C" w:rsidP="0071087C">
      <w:pPr>
        <w:pStyle w:val="B10"/>
      </w:pPr>
      <w:r w:rsidRPr="00E6516F">
        <w:t>3)</w:t>
      </w:r>
      <w:r w:rsidRPr="00E6516F">
        <w:tab/>
        <w:t>if the file continues an existing conversation, shall set the Conversation ID IE to the Conversation ID value of the existing conversation as specified in subclause 15.2.9;</w:t>
      </w:r>
    </w:p>
    <w:p w14:paraId="7DA4BD0B" w14:textId="77777777" w:rsidR="0071087C" w:rsidRPr="00E6516F" w:rsidRDefault="0071087C" w:rsidP="0071087C">
      <w:pPr>
        <w:pStyle w:val="B10"/>
      </w:pPr>
      <w:r w:rsidRPr="00E6516F">
        <w:t>4)</w:t>
      </w:r>
      <w:r w:rsidRPr="00E6516F">
        <w:tab/>
        <w:t>shall set the Message ID IE to a newly generated Message ID value as specified in subclause 15.2.10;</w:t>
      </w:r>
    </w:p>
    <w:p w14:paraId="33F53A12" w14:textId="77777777" w:rsidR="0071087C" w:rsidRPr="00E6516F" w:rsidRDefault="0071087C" w:rsidP="0071087C">
      <w:pPr>
        <w:pStyle w:val="B10"/>
      </w:pPr>
      <w:r w:rsidRPr="00E6516F">
        <w:t>5)</w:t>
      </w:r>
      <w:r w:rsidRPr="00E6516F">
        <w:tab/>
        <w:t>if the files in reply to a previously received SDS message or file, shall include the InReplyTo message ID IE with the Message ID value in the previously received SDS message or file;</w:t>
      </w:r>
    </w:p>
    <w:p w14:paraId="61C18DBE" w14:textId="77777777" w:rsidR="0071087C" w:rsidRPr="00E6516F" w:rsidRDefault="0071087C" w:rsidP="0071087C">
      <w:pPr>
        <w:pStyle w:val="B10"/>
      </w:pPr>
      <w:r w:rsidRPr="00E6516F">
        <w:t>6)</w:t>
      </w:r>
      <w:r w:rsidRPr="00E6516F">
        <w:tab/>
        <w:t>if the file is for user consumption, shall not include an Application ID IE as specified in subclause 15.2.7;</w:t>
      </w:r>
    </w:p>
    <w:p w14:paraId="59679D9F" w14:textId="77777777" w:rsidR="0071087C" w:rsidRPr="00E6516F" w:rsidRDefault="0071087C" w:rsidP="0071087C">
      <w:pPr>
        <w:pStyle w:val="B10"/>
      </w:pPr>
      <w:r w:rsidRPr="00E6516F">
        <w:t>7)</w:t>
      </w:r>
      <w:r w:rsidRPr="00E6516F">
        <w:tab/>
        <w:t>if the file is intended for an application on the terminating MCData client, shall include an Application ID IE with an Application ID value representing the intended application as specified in subclause 15.2.7;</w:t>
      </w:r>
    </w:p>
    <w:p w14:paraId="7716B04E" w14:textId="77777777" w:rsidR="0071087C" w:rsidRPr="00E6516F" w:rsidRDefault="0071087C" w:rsidP="0071087C">
      <w:pPr>
        <w:pStyle w:val="NO"/>
      </w:pPr>
      <w:r w:rsidRPr="00E6516F">
        <w:t>NOTE:</w:t>
      </w:r>
      <w:r w:rsidRPr="00E6516F">
        <w:tab/>
        <w:t>The value chosen for the Application ID value is decided by the mission critical organisation.</w:t>
      </w:r>
    </w:p>
    <w:p w14:paraId="3C768E7B" w14:textId="77777777" w:rsidR="0071087C" w:rsidRPr="00E6516F" w:rsidRDefault="0071087C" w:rsidP="0071087C">
      <w:pPr>
        <w:pStyle w:val="B10"/>
      </w:pPr>
      <w:r w:rsidRPr="00E6516F">
        <w:t>8)</w:t>
      </w:r>
      <w:r w:rsidRPr="00E6516F">
        <w:tab/>
        <w:t>if a file download complete notification is required shall include a FD disposition request type IE set to "</w:t>
      </w:r>
      <w:r w:rsidRPr="00E6516F">
        <w:rPr>
          <w:lang w:eastAsia="ko-KR"/>
        </w:rPr>
        <w:t>FILE DOWNLOAD COMPLETED UPDATE</w:t>
      </w:r>
      <w:r w:rsidRPr="00E6516F">
        <w:t>" as specified in subclause 15.2.4; and</w:t>
      </w:r>
    </w:p>
    <w:p w14:paraId="2B44DF20" w14:textId="77777777" w:rsidR="0071087C" w:rsidRPr="00E6516F" w:rsidRDefault="0071087C" w:rsidP="0071087C">
      <w:pPr>
        <w:pStyle w:val="B10"/>
      </w:pPr>
      <w:r w:rsidRPr="00E6516F">
        <w:t>9)</w:t>
      </w:r>
      <w:r w:rsidRPr="00E6516F">
        <w:tab/>
        <w:t>shall include and set the Mandatory download IE to "MANDATORY DOWNLOAD" as described in subclause 15.2.16.</w:t>
      </w:r>
    </w:p>
    <w:p w14:paraId="0C308B52" w14:textId="77777777" w:rsidR="0071087C" w:rsidRPr="00E6516F" w:rsidRDefault="0071087C" w:rsidP="0071087C">
      <w:r w:rsidRPr="00E6516F">
        <w:t>[TS 24.282, clause 12.2.1.2]</w:t>
      </w:r>
    </w:p>
    <w:p w14:paraId="3D5D8136" w14:textId="77777777" w:rsidR="0071087C" w:rsidRPr="00E6516F" w:rsidRDefault="0071087C" w:rsidP="0071087C">
      <w:pPr>
        <w:rPr>
          <w:rFonts w:eastAsia="SimSun"/>
        </w:rPr>
      </w:pPr>
      <w:r w:rsidRPr="00E6516F">
        <w:rPr>
          <w:rFonts w:eastAsia="SimSun"/>
        </w:rPr>
        <w:t>Upon receipt of a:</w:t>
      </w:r>
    </w:p>
    <w:p w14:paraId="4732C5D7" w14:textId="77777777" w:rsidR="0071087C" w:rsidRPr="00E6516F" w:rsidRDefault="0071087C" w:rsidP="0071087C">
      <w:pPr>
        <w:pStyle w:val="B10"/>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01DC9F0D" w14:textId="77777777" w:rsidR="0071087C" w:rsidRPr="00E6516F" w:rsidRDefault="0071087C" w:rsidP="0071087C">
      <w:pPr>
        <w:pStyle w:val="B10"/>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07CE7651" w14:textId="77777777" w:rsidR="0071087C" w:rsidRPr="00E6516F" w:rsidRDefault="0071087C" w:rsidP="0071087C">
      <w:pPr>
        <w:rPr>
          <w:rFonts w:eastAsia="SimSun"/>
        </w:rPr>
      </w:pPr>
      <w:r w:rsidRPr="00E6516F">
        <w:rPr>
          <w:rFonts w:eastAsia="SimSun"/>
        </w:rPr>
        <w:t>the MCData client:</w:t>
      </w:r>
    </w:p>
    <w:p w14:paraId="169DA493"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38BF46C7"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1D0B1168" w14:textId="77777777" w:rsidR="0071087C" w:rsidRPr="00E6516F" w:rsidRDefault="0071087C" w:rsidP="0071087C">
      <w:r w:rsidRPr="00E6516F">
        <w:t>[TS 24.582, clause 6.1.1.2.1]</w:t>
      </w:r>
    </w:p>
    <w:p w14:paraId="4CA77B20" w14:textId="77777777" w:rsidR="0071087C" w:rsidRPr="00E6516F" w:rsidRDefault="0071087C" w:rsidP="0071087C">
      <w:r w:rsidRPr="00E6516F">
        <w:t>Upon receiving an indication to establish MSRP connection for standalone SDS using media plane as the originating client, the MCData client:</w:t>
      </w:r>
    </w:p>
    <w:p w14:paraId="502B6B3E" w14:textId="77777777" w:rsidR="0071087C" w:rsidRPr="00E6516F" w:rsidRDefault="0071087C" w:rsidP="0071087C">
      <w:pPr>
        <w:pStyle w:val="B10"/>
      </w:pPr>
      <w:r w:rsidRPr="00E6516F">
        <w:t>1.</w:t>
      </w:r>
      <w:r w:rsidRPr="00E6516F">
        <w:tab/>
        <w:t>shall act as an MSRP client according to IETF RFC 6135 [12];</w:t>
      </w:r>
    </w:p>
    <w:p w14:paraId="2CBE0397" w14:textId="77777777" w:rsidR="0071087C" w:rsidRPr="00E6516F" w:rsidRDefault="0071087C" w:rsidP="0071087C">
      <w:pPr>
        <w:pStyle w:val="B10"/>
      </w:pPr>
      <w:r w:rsidRPr="00E6516F">
        <w:t>2.</w:t>
      </w:r>
      <w:r w:rsidRPr="00E6516F">
        <w:tab/>
        <w:t>shall act according to IETF RFC 6135 [12], as:</w:t>
      </w:r>
    </w:p>
    <w:p w14:paraId="109C7812" w14:textId="77777777" w:rsidR="0071087C" w:rsidRPr="00E6516F" w:rsidRDefault="0071087C" w:rsidP="0071087C">
      <w:pPr>
        <w:pStyle w:val="B2"/>
      </w:pPr>
      <w:r w:rsidRPr="00E6516F">
        <w:t>a.</w:t>
      </w:r>
      <w:r w:rsidRPr="00E6516F">
        <w:tab/>
        <w:t>an "active" endpoint, if a=setup attribute in the received SDP answer is set to "passive"; and</w:t>
      </w:r>
    </w:p>
    <w:p w14:paraId="5DB71790" w14:textId="77777777" w:rsidR="0071087C" w:rsidRPr="00E6516F" w:rsidRDefault="0071087C" w:rsidP="0071087C">
      <w:pPr>
        <w:pStyle w:val="B2"/>
      </w:pPr>
      <w:r w:rsidRPr="00E6516F">
        <w:t>b.</w:t>
      </w:r>
      <w:r w:rsidRPr="00E6516F">
        <w:tab/>
        <w:t>an "passive" endpoint, if a=setup attribute in the received SDP answer is set to "active";</w:t>
      </w:r>
    </w:p>
    <w:p w14:paraId="540FE506" w14:textId="77777777" w:rsidR="0071087C" w:rsidRPr="00E6516F" w:rsidRDefault="0071087C" w:rsidP="0071087C">
      <w:pPr>
        <w:pStyle w:val="B10"/>
      </w:pPr>
      <w:r w:rsidRPr="00E6516F">
        <w:t>3.</w:t>
      </w:r>
      <w:r w:rsidRPr="00E6516F">
        <w:tab/>
        <w:t>shall establish the MSRP connection according to the MSRP connection parameters in the SDP answer received in the SIP 200 (OK) response according to IETF RFC 4975 [11]; and</w:t>
      </w:r>
    </w:p>
    <w:p w14:paraId="00D1FEBC" w14:textId="77777777" w:rsidR="0071087C" w:rsidRPr="00E6516F" w:rsidRDefault="0071087C" w:rsidP="0071087C">
      <w:pPr>
        <w:pStyle w:val="B10"/>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132626D3"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On receiving MSRP 200 (OK) response to the first MSRP SEND request, the MCData client:</w:t>
      </w:r>
    </w:p>
    <w:p w14:paraId="39AC2CCB" w14:textId="77777777" w:rsidR="0071087C" w:rsidRPr="00E6516F" w:rsidRDefault="0071087C" w:rsidP="0071087C">
      <w:pPr>
        <w:pStyle w:val="B10"/>
        <w:rPr>
          <w:rFonts w:eastAsia="Calibri"/>
        </w:rPr>
      </w:pPr>
      <w:r w:rsidRPr="00E6516F">
        <w:rPr>
          <w:rFonts w:eastAsia="Calibri"/>
        </w:rPr>
        <w:t>1.</w:t>
      </w:r>
      <w:r w:rsidRPr="00E6516F">
        <w:rPr>
          <w:rFonts w:eastAsia="Calibri"/>
        </w:rPr>
        <w:tab/>
        <w:t>shall generate a SDS SIGNALLING PAYLOAD as specified in subclause 6.1.1.2.2;</w:t>
      </w:r>
    </w:p>
    <w:p w14:paraId="1D3F394F" w14:textId="77777777" w:rsidR="0071087C" w:rsidRPr="00E6516F" w:rsidRDefault="0071087C" w:rsidP="0071087C">
      <w:pPr>
        <w:pStyle w:val="B10"/>
        <w:rPr>
          <w:rFonts w:eastAsia="Calibri"/>
        </w:rPr>
      </w:pPr>
      <w:r w:rsidRPr="00E6516F">
        <w:rPr>
          <w:rFonts w:eastAsia="Calibri"/>
        </w:rPr>
        <w:t>2.</w:t>
      </w:r>
      <w:r w:rsidRPr="00E6516F">
        <w:rPr>
          <w:rFonts w:eastAsia="Calibri"/>
        </w:rPr>
        <w:tab/>
        <w:t>shall generate a SDS DATA PAYLOAD as specified in subclause 6.1.1.2.3;</w:t>
      </w:r>
    </w:p>
    <w:p w14:paraId="1D86477F" w14:textId="77777777" w:rsidR="0071087C" w:rsidRPr="00E6516F" w:rsidRDefault="0071087C" w:rsidP="0071087C">
      <w:pPr>
        <w:pStyle w:val="B10"/>
        <w:rPr>
          <w:rFonts w:eastAsia="Calibri"/>
        </w:rPr>
      </w:pPr>
      <w:r w:rsidRPr="00E6516F">
        <w:rPr>
          <w:rFonts w:eastAsia="Calibri"/>
        </w:rPr>
        <w:t>3.</w:t>
      </w:r>
      <w:r w:rsidRPr="00E6516F">
        <w:rPr>
          <w:rFonts w:eastAsia="Calibri"/>
        </w:rPr>
        <w:tab/>
        <w:t>shall include the SDS SIGNALLING PAYLOAD and SDS DATA PAYLOAD in an MSRP SEND request as specified in subclause 6.1.1.2.4; and</w:t>
      </w:r>
    </w:p>
    <w:p w14:paraId="437184AA" w14:textId="77777777" w:rsidR="0071087C" w:rsidRPr="00E6516F" w:rsidRDefault="0071087C" w:rsidP="0071087C">
      <w:pPr>
        <w:pStyle w:val="B10"/>
        <w:rPr>
          <w:rFonts w:eastAsia="Calibri"/>
        </w:rPr>
      </w:pPr>
      <w:r w:rsidRPr="00E6516F">
        <w:rPr>
          <w:rFonts w:eastAsia="Calibri"/>
        </w:rPr>
        <w:t>4.</w:t>
      </w:r>
      <w:r w:rsidRPr="00E6516F">
        <w:rPr>
          <w:rFonts w:eastAsia="Calibri"/>
        </w:rPr>
        <w:tab/>
        <w:t>shall send the MSRP SEND request on the established MSRP connection.</w:t>
      </w:r>
    </w:p>
    <w:p w14:paraId="74FB4A11" w14:textId="77777777" w:rsidR="0071087C" w:rsidRPr="00E6516F" w:rsidRDefault="0071087C" w:rsidP="0071087C">
      <w:pPr>
        <w:pStyle w:val="NO"/>
        <w:rPr>
          <w:rFonts w:eastAsia="Calibri"/>
        </w:rPr>
      </w:pPr>
      <w:r w:rsidRPr="00E6516F">
        <w:rPr>
          <w:rFonts w:eastAsia="Calibri"/>
        </w:rPr>
        <w:t>NOTE:</w:t>
      </w:r>
      <w:r w:rsidRPr="00E6516F">
        <w:rPr>
          <w:rFonts w:eastAsia="Calibri"/>
        </w:rPr>
        <w:tab/>
        <w:t>MSRP chunking, if needed, may affect the number of "Content Type" lines in each MSRP SEND message conveying a chunk, as also specified in subclause 6.1.1.2.4.</w:t>
      </w:r>
    </w:p>
    <w:p w14:paraId="675565FC" w14:textId="77777777" w:rsidR="0071087C" w:rsidRPr="00E6516F" w:rsidRDefault="0071087C" w:rsidP="0071087C">
      <w:r w:rsidRPr="00E6516F">
        <w:t>If MSRP chunking is not used then on receipt of a 200 (OK) response, the MCData client shall terminate the SIP session as specified in 3GPP TS 24.282 [8].</w:t>
      </w:r>
    </w:p>
    <w:p w14:paraId="52365F78" w14:textId="77777777" w:rsidR="0071087C" w:rsidRPr="00E6516F" w:rsidRDefault="0071087C" w:rsidP="0071087C">
      <w:r w:rsidRPr="00E6516F">
        <w:t>If MSRP chunking is used, the MCData client:</w:t>
      </w:r>
    </w:p>
    <w:p w14:paraId="0AF96027" w14:textId="77777777" w:rsidR="0071087C" w:rsidRPr="00E6516F" w:rsidRDefault="0071087C" w:rsidP="0071087C">
      <w:pPr>
        <w:pStyle w:val="B10"/>
      </w:pPr>
      <w:r w:rsidRPr="00E6516F">
        <w:t>1.</w:t>
      </w:r>
      <w:r w:rsidRPr="00E6516F">
        <w:tab/>
        <w:t>shall send further MSRP SEND requests as necessary;</w:t>
      </w:r>
    </w:p>
    <w:p w14:paraId="1BEA7EAE" w14:textId="77777777" w:rsidR="0071087C" w:rsidRPr="00E6516F" w:rsidRDefault="0071087C" w:rsidP="0071087C">
      <w:pPr>
        <w:pStyle w:val="B10"/>
      </w:pPr>
      <w:r w:rsidRPr="00E6516F">
        <w:t>2.</w:t>
      </w:r>
      <w:r w:rsidRPr="00E6516F">
        <w:tab/>
        <w:t>shall wait for a 200 (OK) response to each MSRP SEND request sent; and</w:t>
      </w:r>
    </w:p>
    <w:p w14:paraId="0E0A89C5" w14:textId="77777777" w:rsidR="0071087C" w:rsidRPr="00E6516F" w:rsidRDefault="0071087C" w:rsidP="0071087C">
      <w:pPr>
        <w:pStyle w:val="B10"/>
      </w:pPr>
      <w:r w:rsidRPr="00E6516F">
        <w:t>3.</w:t>
      </w:r>
      <w:r w:rsidRPr="00E6516F">
        <w:tab/>
        <w:t>on receipt of the last 200 (OK) response shall terminate the SIP session as specified in 3GPP TS 24.282 [8].</w:t>
      </w:r>
    </w:p>
    <w:p w14:paraId="4553F2A7"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 xml:space="preserve">On receiving a non-200 MSRP response to the MSRP SEND request the MCData client shall </w:t>
      </w:r>
      <w:r w:rsidRPr="00E6516F">
        <w:t xml:space="preserve">handle the error as specified in IETF RFC 4975 [11]. </w:t>
      </w:r>
      <w:r w:rsidRPr="00E6516F">
        <w:rPr>
          <w:rFonts w:ascii="TimesNewRoman" w:eastAsia="Calibri" w:hAnsi="TimesNewRoman" w:cs="TimesNewRoman"/>
        </w:rPr>
        <w:t>To terminate the MSRP session, the MCData client:</w:t>
      </w:r>
    </w:p>
    <w:p w14:paraId="4090D153" w14:textId="77777777" w:rsidR="0071087C" w:rsidRPr="00E6516F" w:rsidRDefault="0071087C" w:rsidP="0071087C">
      <w:pPr>
        <w:pStyle w:val="B10"/>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0EBB4322" w14:textId="77777777" w:rsidR="0071087C" w:rsidRPr="00E6516F" w:rsidRDefault="0071087C" w:rsidP="0071087C">
      <w:pPr>
        <w:pStyle w:val="B10"/>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SDS message could not be sent; and</w:t>
      </w:r>
    </w:p>
    <w:p w14:paraId="410B2AFF" w14:textId="77777777" w:rsidR="0071087C" w:rsidRPr="00E6516F" w:rsidRDefault="0071087C" w:rsidP="0071087C">
      <w:pPr>
        <w:pStyle w:val="B10"/>
        <w:rPr>
          <w:rFonts w:ascii="TimesNewRoman" w:eastAsia="Calibri" w:hAnsi="TimesNewRoman" w:cs="TimesNewRoman"/>
        </w:rPr>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647D4297"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On receiving an indication to terminate the session from the signalling plane, the MCData client:</w:t>
      </w:r>
    </w:p>
    <w:p w14:paraId="34707F69" w14:textId="77777777" w:rsidR="0071087C" w:rsidRPr="00E6516F" w:rsidRDefault="0071087C" w:rsidP="0071087C">
      <w:pPr>
        <w:pStyle w:val="B10"/>
      </w:pPr>
      <w:r w:rsidRPr="00E6516F">
        <w:rPr>
          <w:rFonts w:ascii="TimesNewRoman" w:eastAsia="Calibri" w:hAnsi="TimesNewRoman" w:cs="TimesNewRoman"/>
        </w:rPr>
        <w:t>1.</w:t>
      </w:r>
      <w:r w:rsidRPr="00E6516F">
        <w:rPr>
          <w:rFonts w:ascii="TimesNewRoman" w:eastAsia="Calibri" w:hAnsi="TimesNewRoman" w:cs="TimesNewRoman"/>
        </w:rPr>
        <w:tab/>
        <w:t xml:space="preserve">if there are further MSRP chunks to send, shall abort transmission of these further MSRP chunks and may indicate to MCData user </w:t>
      </w:r>
      <w:r w:rsidRPr="00E6516F">
        <w:t>that the SDS message could not be sent.</w:t>
      </w:r>
    </w:p>
    <w:p w14:paraId="5AD4AFD7" w14:textId="77777777" w:rsidR="0071087C" w:rsidRPr="00E6516F" w:rsidRDefault="0071087C" w:rsidP="0071087C">
      <w:r w:rsidRPr="00E6516F">
        <w:t>[TS 24.582, clause 7.1.2.1]</w:t>
      </w:r>
    </w:p>
    <w:p w14:paraId="2C6ABCFF" w14:textId="77777777" w:rsidR="0071087C" w:rsidRPr="00E6516F" w:rsidRDefault="0071087C" w:rsidP="0071087C">
      <w:r w:rsidRPr="00E6516F">
        <w:t>Upon receiving an indication to establish MSRP connection for file distribution as the originating client, the MCData client:</w:t>
      </w:r>
    </w:p>
    <w:p w14:paraId="15E16013" w14:textId="77777777" w:rsidR="0071087C" w:rsidRPr="00E6516F" w:rsidRDefault="0071087C" w:rsidP="0071087C">
      <w:pPr>
        <w:pStyle w:val="B10"/>
      </w:pPr>
      <w:r w:rsidRPr="00E6516F">
        <w:t>1.</w:t>
      </w:r>
      <w:r w:rsidRPr="00E6516F">
        <w:tab/>
        <w:t>shall act as an MSRP client according to IETF RFC 6135 [12];</w:t>
      </w:r>
    </w:p>
    <w:p w14:paraId="022F7FCA" w14:textId="77777777" w:rsidR="0071087C" w:rsidRPr="00E6516F" w:rsidRDefault="0071087C" w:rsidP="0071087C">
      <w:pPr>
        <w:pStyle w:val="B10"/>
      </w:pPr>
      <w:r w:rsidRPr="00E6516F">
        <w:t>2.</w:t>
      </w:r>
      <w:r w:rsidRPr="00E6516F">
        <w:tab/>
        <w:t>shall act according to IETF RFC 6135 [12], as:</w:t>
      </w:r>
    </w:p>
    <w:p w14:paraId="73461569" w14:textId="77777777" w:rsidR="0071087C" w:rsidRPr="00E6516F" w:rsidRDefault="0071087C" w:rsidP="0071087C">
      <w:pPr>
        <w:pStyle w:val="B2"/>
      </w:pPr>
      <w:r w:rsidRPr="00E6516F">
        <w:t>a.</w:t>
      </w:r>
      <w:r w:rsidRPr="00E6516F">
        <w:tab/>
        <w:t>an "active" endpoint, if a=setup attribute in the received SDP answer is set to "passive"; and</w:t>
      </w:r>
    </w:p>
    <w:p w14:paraId="62B063B7" w14:textId="77777777" w:rsidR="0071087C" w:rsidRPr="00E6516F" w:rsidRDefault="0071087C" w:rsidP="0071087C">
      <w:pPr>
        <w:pStyle w:val="B2"/>
      </w:pPr>
      <w:r w:rsidRPr="00E6516F">
        <w:t>b.</w:t>
      </w:r>
      <w:r w:rsidRPr="00E6516F">
        <w:tab/>
        <w:t>an "passive" endpoint, if a=setup attribute in the received SDP answer is set to "active";</w:t>
      </w:r>
    </w:p>
    <w:p w14:paraId="23EE5D17" w14:textId="77777777" w:rsidR="0071087C" w:rsidRPr="00E6516F" w:rsidRDefault="0071087C" w:rsidP="0071087C">
      <w:pPr>
        <w:pStyle w:val="B10"/>
      </w:pPr>
      <w:r w:rsidRPr="00E6516F">
        <w:t>3.</w:t>
      </w:r>
      <w:r w:rsidRPr="00E6516F">
        <w:tab/>
        <w:t>shall establish the MSRP connection according to the MSRP connection parameters in the SDP answer received in the SIP 200 (OK) response according to IETF RFC 4975 [11]; and</w:t>
      </w:r>
    </w:p>
    <w:p w14:paraId="0A760DA1" w14:textId="77777777" w:rsidR="0071087C" w:rsidRPr="00E6516F" w:rsidRDefault="0071087C" w:rsidP="0071087C">
      <w:pPr>
        <w:pStyle w:val="B10"/>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6DF59DE5" w14:textId="77777777" w:rsidR="0071087C" w:rsidRPr="00E6516F" w:rsidRDefault="0071087C" w:rsidP="0071087C">
      <w:pPr>
        <w:rPr>
          <w:rFonts w:ascii="TimesNewRoman" w:eastAsia="Calibri" w:hAnsi="TimesNewRoman" w:cs="TimesNewRoman"/>
        </w:rPr>
      </w:pPr>
      <w:r w:rsidRPr="00E6516F">
        <w:rPr>
          <w:rFonts w:ascii="TimesNewRoman" w:eastAsia="Calibri" w:hAnsi="TimesNewRoman" w:cs="TimesNewRoman"/>
        </w:rPr>
        <w:t xml:space="preserve">On receiving MSRP 200 </w:t>
      </w:r>
      <w:r w:rsidRPr="00E6516F">
        <w:t xml:space="preserve">(OK) </w:t>
      </w:r>
      <w:r w:rsidRPr="00E6516F">
        <w:rPr>
          <w:rFonts w:ascii="TimesNewRoman" w:eastAsia="Calibri" w:hAnsi="TimesNewRoman" w:cs="TimesNewRoman"/>
        </w:rPr>
        <w:t xml:space="preserve">response to the first MSRP SEND request, the MCData client can send the file. </w:t>
      </w:r>
      <w:r w:rsidRPr="00E6516F">
        <w:rPr>
          <w:rFonts w:eastAsia="Calibri"/>
        </w:rPr>
        <w:t>To send the file, the MCData client:</w:t>
      </w:r>
    </w:p>
    <w:p w14:paraId="02B7542E" w14:textId="77777777" w:rsidR="0071087C" w:rsidRPr="00E6516F" w:rsidRDefault="0071087C" w:rsidP="0071087C">
      <w:pPr>
        <w:pStyle w:val="B10"/>
      </w:pPr>
      <w:r w:rsidRPr="00E6516F">
        <w:t>1.</w:t>
      </w:r>
      <w:r w:rsidRPr="00E6516F">
        <w:tab/>
        <w:t>shall generate MSRP SEND for file distribution request according to IETF RFC 4975 [11]. When generating an MSRP SEND, the MCData client:</w:t>
      </w:r>
    </w:p>
    <w:p w14:paraId="4E251119" w14:textId="77777777" w:rsidR="0071087C" w:rsidRPr="00E6516F" w:rsidRDefault="0071087C" w:rsidP="0071087C">
      <w:pPr>
        <w:pStyle w:val="B2"/>
      </w:pPr>
      <w:r w:rsidRPr="00E6516F">
        <w:t>a.</w:t>
      </w:r>
      <w:r w:rsidRPr="00E6516F">
        <w:tab/>
        <w:t>shall set To-Path header according to the MSRP URI(s) received in the answer SDP;</w:t>
      </w:r>
    </w:p>
    <w:p w14:paraId="7F0DC240" w14:textId="77777777" w:rsidR="0071087C" w:rsidRPr="00E6516F" w:rsidRDefault="0071087C" w:rsidP="0071087C">
      <w:pPr>
        <w:pStyle w:val="B2"/>
      </w:pPr>
      <w:r w:rsidRPr="00E6516F">
        <w:t>b.</w:t>
      </w:r>
      <w:r w:rsidRPr="00E6516F">
        <w:tab/>
      </w:r>
      <w:r w:rsidRPr="00E6516F">
        <w:rPr>
          <w:rFonts w:eastAsia="Calibri"/>
        </w:rPr>
        <w:t>shall set the first content type as Content-Type = "</w:t>
      </w:r>
      <w:r w:rsidRPr="00E6516F">
        <w:t>application/vnd.3gpp.mcdata-file</w:t>
      </w:r>
      <w:r w:rsidRPr="00E6516F">
        <w:rPr>
          <w:rFonts w:eastAsia="Calibri"/>
        </w:rPr>
        <w:t>"</w:t>
      </w:r>
      <w:r w:rsidRPr="00E6516F">
        <w:t>; and</w:t>
      </w:r>
    </w:p>
    <w:p w14:paraId="4DE1FDBF" w14:textId="77777777" w:rsidR="0071087C" w:rsidRPr="00E6516F" w:rsidRDefault="0071087C" w:rsidP="0071087C">
      <w:pPr>
        <w:pStyle w:val="B2"/>
      </w:pPr>
      <w:r w:rsidRPr="00E6516F">
        <w:t>c.</w:t>
      </w:r>
      <w:r w:rsidRPr="00E6516F">
        <w:tab/>
      </w:r>
      <w:r w:rsidRPr="00E6516F">
        <w:rPr>
          <w:rFonts w:ascii="TimesNewRoman" w:eastAsia="Calibri" w:hAnsi="TimesNewRoman" w:cs="TimesNewRoman"/>
        </w:rPr>
        <w:t>shall set the body of the MSRP SEND request with MSRP payload. MSRP payload is set to the file or part of the file</w:t>
      </w:r>
      <w:r w:rsidRPr="00E6516F">
        <w:t>.</w:t>
      </w:r>
    </w:p>
    <w:p w14:paraId="71D062D3" w14:textId="77777777" w:rsidR="0071087C" w:rsidRPr="00E6516F" w:rsidRDefault="0071087C" w:rsidP="0071087C">
      <w:pPr>
        <w:pStyle w:val="B10"/>
      </w:pPr>
      <w:r w:rsidRPr="00E6516F">
        <w:t>2.</w:t>
      </w:r>
      <w:r w:rsidRPr="00E6516F">
        <w:tab/>
        <w:t>shall send the MSRP SEND request(s) on the established MSRP connection.</w:t>
      </w:r>
    </w:p>
    <w:p w14:paraId="626C1BB5" w14:textId="77777777" w:rsidR="0071087C" w:rsidRPr="00E6516F" w:rsidRDefault="0071087C" w:rsidP="0071087C">
      <w:r w:rsidRPr="00E6516F">
        <w:t>If MSRP chunking is used, the MCData client:</w:t>
      </w:r>
    </w:p>
    <w:p w14:paraId="686FCDB0" w14:textId="77777777" w:rsidR="0071087C" w:rsidRPr="00E6516F" w:rsidRDefault="0071087C" w:rsidP="0071087C">
      <w:pPr>
        <w:pStyle w:val="B10"/>
      </w:pPr>
      <w:r w:rsidRPr="00E6516F">
        <w:t>1.</w:t>
      </w:r>
      <w:r w:rsidRPr="00E6516F">
        <w:tab/>
        <w:t>shall send further MSRP SEND requests containing the file as necessary;</w:t>
      </w:r>
    </w:p>
    <w:p w14:paraId="2432B819" w14:textId="77777777" w:rsidR="0071087C" w:rsidRPr="00E6516F" w:rsidRDefault="0071087C" w:rsidP="0071087C">
      <w:pPr>
        <w:pStyle w:val="B10"/>
      </w:pPr>
      <w:r w:rsidRPr="00E6516F">
        <w:t>2.</w:t>
      </w:r>
      <w:r w:rsidRPr="00E6516F">
        <w:tab/>
        <w:t>shall wait for a 200 (OK) response to each MSRP SEND request sent; and</w:t>
      </w:r>
    </w:p>
    <w:p w14:paraId="48CD64C8" w14:textId="77777777" w:rsidR="0071087C" w:rsidRPr="00E6516F" w:rsidRDefault="0071087C" w:rsidP="0071087C">
      <w:pPr>
        <w:pStyle w:val="B10"/>
      </w:pPr>
      <w:r w:rsidRPr="00E6516F">
        <w:t>3.</w:t>
      </w:r>
      <w:r w:rsidRPr="00E6516F">
        <w:tab/>
        <w:t>on receipt of the last 200 (OK) response shall terminate the SIP session as specified in 3GPP TS 24.282 [8].</w:t>
      </w:r>
    </w:p>
    <w:p w14:paraId="0AA0345C" w14:textId="77777777" w:rsidR="0071087C" w:rsidRPr="00E6516F" w:rsidRDefault="0071087C" w:rsidP="0071087C">
      <w:pPr>
        <w:rPr>
          <w:rFonts w:eastAsia="Calibri"/>
        </w:rPr>
      </w:pPr>
      <w:r w:rsidRPr="00E6516F">
        <w:rPr>
          <w:rFonts w:ascii="TimesNewRoman" w:eastAsia="Calibri" w:hAnsi="TimesNewRoman" w:cs="TimesNewRoman"/>
        </w:rPr>
        <w:t xml:space="preserve">On receiving a non-200 MSRP response to the MSRP SEND request the MCData client shall </w:t>
      </w:r>
      <w:r w:rsidRPr="00E6516F">
        <w:t>handle the error as specified in IETF RFC 4975 [11].</w:t>
      </w:r>
      <w:r w:rsidRPr="00E6516F">
        <w:rPr>
          <w:rFonts w:ascii="TimesNewRoman" w:eastAsia="Calibri" w:hAnsi="TimesNewRoman" w:cs="TimesNewRoman"/>
        </w:rPr>
        <w:t xml:space="preserve"> To terminate the MSRP session, the MCData client:</w:t>
      </w:r>
    </w:p>
    <w:p w14:paraId="3F056FE2" w14:textId="77777777" w:rsidR="0071087C" w:rsidRPr="00E6516F" w:rsidRDefault="0071087C" w:rsidP="0071087C">
      <w:pPr>
        <w:pStyle w:val="B10"/>
        <w:rPr>
          <w:rFonts w:ascii="TimesNewRoman" w:eastAsia="Calibri" w:hAnsi="TimesNewRoman" w:cs="TimesNewRoman"/>
        </w:rPr>
      </w:pPr>
      <w:r w:rsidRPr="00E6516F">
        <w:rPr>
          <w:rFonts w:ascii="TimesNewRoman" w:eastAsia="Calibri" w:hAnsi="TimesNewRoman" w:cs="TimesNewRoman"/>
        </w:rPr>
        <w:t>1.</w:t>
      </w:r>
      <w:r w:rsidRPr="00E6516F">
        <w:rPr>
          <w:rFonts w:ascii="TimesNewRoman" w:eastAsia="Calibri" w:hAnsi="TimesNewRoman" w:cs="TimesNewRoman"/>
        </w:rPr>
        <w:tab/>
        <w:t>if there are further MSRP chunks to send, shall abort transmission of these further MSRP chunks;</w:t>
      </w:r>
    </w:p>
    <w:p w14:paraId="4EA20F5C" w14:textId="77777777" w:rsidR="0071087C" w:rsidRPr="00E6516F" w:rsidRDefault="0071087C" w:rsidP="0071087C">
      <w:pPr>
        <w:pStyle w:val="B10"/>
      </w:pPr>
      <w:r w:rsidRPr="00E6516F">
        <w:rPr>
          <w:rFonts w:ascii="TimesNewRoman" w:eastAsia="Calibri" w:hAnsi="TimesNewRoman" w:cs="TimesNewRoman"/>
        </w:rPr>
        <w:t>2.</w:t>
      </w:r>
      <w:r w:rsidRPr="00E6516F">
        <w:rPr>
          <w:rFonts w:ascii="TimesNewRoman" w:eastAsia="Calibri" w:hAnsi="TimesNewRoman" w:cs="TimesNewRoman"/>
        </w:rPr>
        <w:tab/>
        <w:t xml:space="preserve">shall indicate to MCData user </w:t>
      </w:r>
      <w:r w:rsidRPr="00E6516F">
        <w:t>that the file could not be distributed; and</w:t>
      </w:r>
    </w:p>
    <w:p w14:paraId="3A342998" w14:textId="77777777" w:rsidR="0071087C" w:rsidRPr="00E6516F" w:rsidRDefault="0071087C" w:rsidP="0071087C">
      <w:pPr>
        <w:pStyle w:val="B10"/>
      </w:pPr>
      <w:r w:rsidRPr="00E6516F">
        <w:rPr>
          <w:rFonts w:ascii="TimesNewRoman" w:eastAsia="Calibri" w:hAnsi="TimesNewRoman" w:cs="TimesNewRoman"/>
        </w:rPr>
        <w:t>3.</w:t>
      </w:r>
      <w:r w:rsidRPr="00E6516F">
        <w:rPr>
          <w:rFonts w:ascii="TimesNewRoman" w:eastAsia="Calibri" w:hAnsi="TimesNewRoman" w:cs="TimesNewRoman"/>
        </w:rPr>
        <w:tab/>
        <w:t>shall terminate the SIP session</w:t>
      </w:r>
      <w:r w:rsidRPr="00E6516F">
        <w:t xml:space="preserve"> as specified in 3GPP TS 24.282 [8].</w:t>
      </w:r>
    </w:p>
    <w:p w14:paraId="7E2C78A4" w14:textId="77777777" w:rsidR="0071087C" w:rsidRPr="00E6516F" w:rsidRDefault="0071087C" w:rsidP="0071087C">
      <w:pPr>
        <w:pStyle w:val="H6"/>
      </w:pPr>
      <w:bookmarkStart w:id="1135" w:name="_Toc52782466"/>
      <w:bookmarkStart w:id="1136" w:name="_Toc52783077"/>
      <w:bookmarkStart w:id="1137" w:name="_Toc59042946"/>
      <w:r w:rsidRPr="00E6516F">
        <w:t>6.2.11.3</w:t>
      </w:r>
      <w:r w:rsidRPr="00E6516F">
        <w:tab/>
        <w:t>Test description</w:t>
      </w:r>
      <w:bookmarkEnd w:id="1135"/>
      <w:bookmarkEnd w:id="1136"/>
      <w:bookmarkEnd w:id="1137"/>
    </w:p>
    <w:p w14:paraId="0B1D3646" w14:textId="77777777" w:rsidR="0071087C" w:rsidRPr="00E6516F" w:rsidRDefault="0071087C" w:rsidP="0071087C">
      <w:pPr>
        <w:pStyle w:val="H6"/>
      </w:pPr>
      <w:bookmarkStart w:id="1138" w:name="_Toc52782467"/>
      <w:bookmarkStart w:id="1139" w:name="_Toc52783078"/>
      <w:bookmarkStart w:id="1140" w:name="_Toc59042947"/>
      <w:r w:rsidRPr="00E6516F">
        <w:t>6.2.11.3.1</w:t>
      </w:r>
      <w:r w:rsidRPr="00E6516F">
        <w:tab/>
        <w:t>Pre-test conditions</w:t>
      </w:r>
      <w:bookmarkEnd w:id="1138"/>
      <w:bookmarkEnd w:id="1139"/>
      <w:bookmarkEnd w:id="1140"/>
    </w:p>
    <w:p w14:paraId="7AB7D74B" w14:textId="77777777" w:rsidR="0071087C" w:rsidRPr="00E6516F" w:rsidRDefault="0071087C" w:rsidP="0071087C">
      <w:pPr>
        <w:pStyle w:val="H6"/>
      </w:pPr>
      <w:r w:rsidRPr="00E6516F">
        <w:t>System Simulator:</w:t>
      </w:r>
    </w:p>
    <w:p w14:paraId="79CB5D77" w14:textId="77777777" w:rsidR="0071087C" w:rsidRPr="00E6516F" w:rsidRDefault="0071087C" w:rsidP="0071087C">
      <w:pPr>
        <w:pStyle w:val="B10"/>
      </w:pPr>
      <w:r w:rsidRPr="00E6516F">
        <w:t>-</w:t>
      </w:r>
      <w:r w:rsidRPr="00E6516F">
        <w:tab/>
        <w:t>SS (MCDATA Server)</w:t>
      </w:r>
    </w:p>
    <w:p w14:paraId="09CD9CF0"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00A5CA9" w14:textId="77777777" w:rsidR="0071087C" w:rsidRPr="00E6516F" w:rsidRDefault="0071087C" w:rsidP="0071087C">
      <w:pPr>
        <w:pStyle w:val="H6"/>
      </w:pPr>
      <w:r w:rsidRPr="00E6516F">
        <w:t>IUT:</w:t>
      </w:r>
    </w:p>
    <w:p w14:paraId="18917F16" w14:textId="77777777" w:rsidR="0071087C" w:rsidRPr="00E6516F" w:rsidRDefault="0071087C" w:rsidP="0071087C">
      <w:pPr>
        <w:pStyle w:val="B10"/>
      </w:pPr>
      <w:r w:rsidRPr="00E6516F">
        <w:t>-</w:t>
      </w:r>
      <w:r w:rsidRPr="00E6516F">
        <w:tab/>
        <w:t>UE (MCDATA Client)</w:t>
      </w:r>
    </w:p>
    <w:p w14:paraId="20C5319B" w14:textId="77777777" w:rsidR="0071087C" w:rsidRPr="00E6516F" w:rsidRDefault="0071087C" w:rsidP="0071087C">
      <w:pPr>
        <w:pStyle w:val="B10"/>
      </w:pPr>
      <w:r w:rsidRPr="00E6516F">
        <w:t>-</w:t>
      </w:r>
      <w:r w:rsidRPr="00E6516F">
        <w:tab/>
        <w:t>The test USIM set as defined in TS 36.579-1 [2], subclause 5.5.10 is inserted.</w:t>
      </w:r>
    </w:p>
    <w:p w14:paraId="480CCD24" w14:textId="77777777" w:rsidR="0071087C" w:rsidRPr="00E6516F" w:rsidRDefault="0071087C" w:rsidP="0071087C">
      <w:pPr>
        <w:pStyle w:val="B10"/>
      </w:pPr>
      <w:r w:rsidRPr="00E6516F">
        <w:t>-</w:t>
      </w:r>
      <w:r w:rsidRPr="00E6516F">
        <w:tab/>
        <w:t>Test File 1 for CO FD as specified in annex A.2.1 is available at the UE for upload.</w:t>
      </w:r>
    </w:p>
    <w:p w14:paraId="7F6DC932" w14:textId="77777777" w:rsidR="0071087C" w:rsidRPr="00E6516F" w:rsidRDefault="0071087C" w:rsidP="0071087C">
      <w:pPr>
        <w:pStyle w:val="H6"/>
      </w:pPr>
      <w:r w:rsidRPr="00E6516F">
        <w:t>Preamble:</w:t>
      </w:r>
    </w:p>
    <w:p w14:paraId="31CC852A"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0E1D7BCB"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1C22E4ED" w14:textId="77777777" w:rsidR="0071087C" w:rsidRPr="00E6516F" w:rsidRDefault="0071087C" w:rsidP="0071087C">
      <w:pPr>
        <w:pStyle w:val="B10"/>
      </w:pPr>
      <w:r w:rsidRPr="00E6516F">
        <w:t>-</w:t>
      </w:r>
      <w:r w:rsidRPr="00E6516F">
        <w:tab/>
        <w:t>UE States at the end of the preamble</w:t>
      </w:r>
    </w:p>
    <w:p w14:paraId="01B52B32" w14:textId="77777777" w:rsidR="0071087C" w:rsidRPr="00E6516F" w:rsidRDefault="0071087C" w:rsidP="0071087C">
      <w:pPr>
        <w:pStyle w:val="B2"/>
      </w:pPr>
      <w:r w:rsidRPr="00E6516F">
        <w:t>-</w:t>
      </w:r>
      <w:r w:rsidRPr="00E6516F">
        <w:tab/>
        <w:t>The UE is in E-UTRA Registered, Idle Mode state.</w:t>
      </w:r>
    </w:p>
    <w:p w14:paraId="1E46E180"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2045B828" w14:textId="77777777" w:rsidR="0071087C" w:rsidRPr="00E6516F" w:rsidRDefault="0071087C" w:rsidP="0071087C">
      <w:pPr>
        <w:pStyle w:val="H6"/>
      </w:pPr>
      <w:bookmarkStart w:id="1141" w:name="_Toc52782468"/>
      <w:bookmarkStart w:id="1142" w:name="_Toc52783079"/>
      <w:bookmarkStart w:id="1143" w:name="_Toc59042948"/>
      <w:r w:rsidRPr="00E6516F">
        <w:t>6.2.11.3.2</w:t>
      </w:r>
      <w:r w:rsidRPr="00E6516F">
        <w:tab/>
        <w:t>Test procedure sequence</w:t>
      </w:r>
      <w:bookmarkEnd w:id="1141"/>
      <w:bookmarkEnd w:id="1142"/>
      <w:bookmarkEnd w:id="1143"/>
    </w:p>
    <w:p w14:paraId="2DB69A0B" w14:textId="77777777" w:rsidR="0071087C" w:rsidRPr="00E6516F" w:rsidRDefault="0071087C" w:rsidP="0071087C">
      <w:pPr>
        <w:pStyle w:val="TH"/>
      </w:pPr>
      <w:r w:rsidRPr="00E6516F">
        <w:t>Table 6.2.11.3.2-1: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E6516F" w14:paraId="212DA35E" w14:textId="77777777" w:rsidTr="00174677">
        <w:tc>
          <w:tcPr>
            <w:tcW w:w="648" w:type="dxa"/>
            <w:tcBorders>
              <w:bottom w:val="nil"/>
            </w:tcBorders>
          </w:tcPr>
          <w:p w14:paraId="514064B9" w14:textId="77777777" w:rsidR="0071087C" w:rsidRPr="00E6516F" w:rsidRDefault="0071087C" w:rsidP="00174677">
            <w:pPr>
              <w:pStyle w:val="TAH"/>
            </w:pPr>
            <w:bookmarkStart w:id="1144" w:name="_Hlk39585766"/>
            <w:r w:rsidRPr="00E6516F">
              <w:t>St</w:t>
            </w:r>
          </w:p>
        </w:tc>
        <w:tc>
          <w:tcPr>
            <w:tcW w:w="3969" w:type="dxa"/>
            <w:tcBorders>
              <w:bottom w:val="nil"/>
            </w:tcBorders>
          </w:tcPr>
          <w:p w14:paraId="2E64E70C" w14:textId="77777777" w:rsidR="0071087C" w:rsidRPr="00E6516F" w:rsidRDefault="0071087C" w:rsidP="00174677">
            <w:pPr>
              <w:pStyle w:val="TAH"/>
            </w:pPr>
            <w:r w:rsidRPr="00E6516F">
              <w:t>Procedure</w:t>
            </w:r>
          </w:p>
        </w:tc>
        <w:tc>
          <w:tcPr>
            <w:tcW w:w="3686" w:type="dxa"/>
            <w:gridSpan w:val="2"/>
          </w:tcPr>
          <w:p w14:paraId="70008907" w14:textId="77777777" w:rsidR="0071087C" w:rsidRPr="00E6516F" w:rsidRDefault="0071087C" w:rsidP="00174677">
            <w:pPr>
              <w:pStyle w:val="TAH"/>
            </w:pPr>
            <w:r w:rsidRPr="00E6516F">
              <w:t>Message Sequence</w:t>
            </w:r>
          </w:p>
        </w:tc>
        <w:tc>
          <w:tcPr>
            <w:tcW w:w="567" w:type="dxa"/>
            <w:tcBorders>
              <w:bottom w:val="nil"/>
            </w:tcBorders>
          </w:tcPr>
          <w:p w14:paraId="5F95D14B" w14:textId="77777777" w:rsidR="0071087C" w:rsidRPr="00E6516F" w:rsidRDefault="0071087C" w:rsidP="00174677">
            <w:pPr>
              <w:pStyle w:val="TAH"/>
            </w:pPr>
            <w:r w:rsidRPr="00E6516F">
              <w:t>TP</w:t>
            </w:r>
          </w:p>
        </w:tc>
        <w:tc>
          <w:tcPr>
            <w:tcW w:w="892" w:type="dxa"/>
            <w:tcBorders>
              <w:bottom w:val="nil"/>
            </w:tcBorders>
          </w:tcPr>
          <w:p w14:paraId="118B1EEA" w14:textId="77777777" w:rsidR="0071087C" w:rsidRPr="00E6516F" w:rsidRDefault="0071087C" w:rsidP="00174677">
            <w:pPr>
              <w:pStyle w:val="TAH"/>
            </w:pPr>
            <w:r w:rsidRPr="00E6516F">
              <w:t>Verdict</w:t>
            </w:r>
          </w:p>
        </w:tc>
      </w:tr>
      <w:tr w:rsidR="0071087C" w:rsidRPr="00E6516F" w14:paraId="76BBF09E" w14:textId="77777777" w:rsidTr="00174677">
        <w:tc>
          <w:tcPr>
            <w:tcW w:w="648" w:type="dxa"/>
            <w:tcBorders>
              <w:top w:val="nil"/>
            </w:tcBorders>
          </w:tcPr>
          <w:p w14:paraId="6EE11501" w14:textId="77777777" w:rsidR="0071087C" w:rsidRPr="00E6516F" w:rsidRDefault="0071087C" w:rsidP="00174677">
            <w:pPr>
              <w:pStyle w:val="TAH"/>
            </w:pPr>
          </w:p>
        </w:tc>
        <w:tc>
          <w:tcPr>
            <w:tcW w:w="3969" w:type="dxa"/>
            <w:tcBorders>
              <w:top w:val="nil"/>
            </w:tcBorders>
          </w:tcPr>
          <w:p w14:paraId="4BEFA89F" w14:textId="77777777" w:rsidR="0071087C" w:rsidRPr="00E6516F" w:rsidRDefault="0071087C" w:rsidP="00174677">
            <w:pPr>
              <w:pStyle w:val="TAH"/>
            </w:pPr>
          </w:p>
        </w:tc>
        <w:tc>
          <w:tcPr>
            <w:tcW w:w="709" w:type="dxa"/>
          </w:tcPr>
          <w:p w14:paraId="4424ACE9" w14:textId="77777777" w:rsidR="0071087C" w:rsidRPr="00E6516F" w:rsidRDefault="0071087C" w:rsidP="00174677">
            <w:pPr>
              <w:pStyle w:val="TAH"/>
            </w:pPr>
            <w:r w:rsidRPr="00E6516F">
              <w:t>U - S</w:t>
            </w:r>
          </w:p>
        </w:tc>
        <w:tc>
          <w:tcPr>
            <w:tcW w:w="2977" w:type="dxa"/>
          </w:tcPr>
          <w:p w14:paraId="4E0A359E" w14:textId="77777777" w:rsidR="0071087C" w:rsidRPr="00E6516F" w:rsidRDefault="0071087C" w:rsidP="00174677">
            <w:pPr>
              <w:pStyle w:val="TAH"/>
            </w:pPr>
            <w:r w:rsidRPr="00E6516F">
              <w:t>Message</w:t>
            </w:r>
          </w:p>
        </w:tc>
        <w:tc>
          <w:tcPr>
            <w:tcW w:w="567" w:type="dxa"/>
            <w:tcBorders>
              <w:top w:val="nil"/>
            </w:tcBorders>
          </w:tcPr>
          <w:p w14:paraId="78B7D978" w14:textId="77777777" w:rsidR="0071087C" w:rsidRPr="00E6516F" w:rsidRDefault="0071087C" w:rsidP="00174677">
            <w:pPr>
              <w:pStyle w:val="TAH"/>
            </w:pPr>
          </w:p>
        </w:tc>
        <w:tc>
          <w:tcPr>
            <w:tcW w:w="892" w:type="dxa"/>
            <w:tcBorders>
              <w:top w:val="nil"/>
            </w:tcBorders>
          </w:tcPr>
          <w:p w14:paraId="401EC016" w14:textId="77777777" w:rsidR="0071087C" w:rsidRPr="00E6516F" w:rsidRDefault="0071087C" w:rsidP="00174677">
            <w:pPr>
              <w:pStyle w:val="TAH"/>
            </w:pPr>
          </w:p>
        </w:tc>
      </w:tr>
      <w:bookmarkEnd w:id="1144"/>
      <w:tr w:rsidR="0071087C" w:rsidRPr="00E6516F" w14:paraId="6E686198" w14:textId="77777777" w:rsidTr="00174677">
        <w:tc>
          <w:tcPr>
            <w:tcW w:w="648" w:type="dxa"/>
            <w:shd w:val="clear" w:color="auto" w:fill="auto"/>
          </w:tcPr>
          <w:p w14:paraId="37C9E9E0" w14:textId="77777777" w:rsidR="0071087C" w:rsidRPr="00E6516F" w:rsidRDefault="0071087C" w:rsidP="00174677">
            <w:pPr>
              <w:pStyle w:val="TAC"/>
            </w:pPr>
            <w:r w:rsidRPr="00E6516F">
              <w:t>1</w:t>
            </w:r>
          </w:p>
        </w:tc>
        <w:tc>
          <w:tcPr>
            <w:tcW w:w="3969" w:type="dxa"/>
            <w:shd w:val="clear" w:color="auto" w:fill="auto"/>
          </w:tcPr>
          <w:p w14:paraId="581DFADC" w14:textId="77777777" w:rsidR="0071087C" w:rsidRPr="00E6516F" w:rsidRDefault="0071087C" w:rsidP="00174677">
            <w:pPr>
              <w:pStyle w:val="TAL"/>
            </w:pPr>
            <w:r w:rsidRPr="00E6516F">
              <w:t>Make the MCDATA User request to send test file 1 for CO group FD over media plane with disposition notification type "FILE DOWNLOAD COMPLETED UPDATE".</w:t>
            </w:r>
          </w:p>
          <w:p w14:paraId="112DA483" w14:textId="77777777" w:rsidR="0071087C" w:rsidRPr="00E6516F" w:rsidRDefault="0071087C" w:rsidP="00174677">
            <w:pPr>
              <w:pStyle w:val="TAL"/>
            </w:pPr>
            <w:r w:rsidRPr="00E6516F">
              <w:t>(NOTE 1, NOTE 2)</w:t>
            </w:r>
          </w:p>
        </w:tc>
        <w:tc>
          <w:tcPr>
            <w:tcW w:w="709" w:type="dxa"/>
            <w:shd w:val="clear" w:color="auto" w:fill="auto"/>
          </w:tcPr>
          <w:p w14:paraId="1F0D0039" w14:textId="77777777" w:rsidR="0071087C" w:rsidRPr="00E6516F" w:rsidRDefault="0071087C" w:rsidP="00174677">
            <w:pPr>
              <w:pStyle w:val="TAC"/>
            </w:pPr>
            <w:r w:rsidRPr="00E6516F">
              <w:t>-</w:t>
            </w:r>
          </w:p>
        </w:tc>
        <w:tc>
          <w:tcPr>
            <w:tcW w:w="2977" w:type="dxa"/>
            <w:shd w:val="clear" w:color="auto" w:fill="auto"/>
          </w:tcPr>
          <w:p w14:paraId="50CE3AE3" w14:textId="77777777" w:rsidR="0071087C" w:rsidRPr="00E6516F" w:rsidRDefault="0071087C" w:rsidP="00174677">
            <w:pPr>
              <w:pStyle w:val="TAL"/>
            </w:pPr>
            <w:r w:rsidRPr="00E6516F">
              <w:t>-</w:t>
            </w:r>
          </w:p>
        </w:tc>
        <w:tc>
          <w:tcPr>
            <w:tcW w:w="567" w:type="dxa"/>
            <w:shd w:val="clear" w:color="auto" w:fill="auto"/>
          </w:tcPr>
          <w:p w14:paraId="12B5E871" w14:textId="77777777" w:rsidR="0071087C" w:rsidRPr="00E6516F" w:rsidRDefault="0071087C" w:rsidP="00174677">
            <w:pPr>
              <w:pStyle w:val="TAC"/>
            </w:pPr>
            <w:r w:rsidRPr="00E6516F">
              <w:t>-</w:t>
            </w:r>
          </w:p>
        </w:tc>
        <w:tc>
          <w:tcPr>
            <w:tcW w:w="892" w:type="dxa"/>
            <w:shd w:val="clear" w:color="auto" w:fill="auto"/>
          </w:tcPr>
          <w:p w14:paraId="67A2DF96" w14:textId="77777777" w:rsidR="0071087C" w:rsidRPr="00E6516F" w:rsidRDefault="0071087C" w:rsidP="00174677">
            <w:pPr>
              <w:pStyle w:val="TAC"/>
            </w:pPr>
            <w:r w:rsidRPr="00E6516F">
              <w:t>-</w:t>
            </w:r>
          </w:p>
        </w:tc>
      </w:tr>
      <w:tr w:rsidR="0071087C" w:rsidRPr="00E6516F" w:rsidDel="00B378E4" w14:paraId="2CD91AE2" w14:textId="77777777" w:rsidTr="00174677">
        <w:tc>
          <w:tcPr>
            <w:tcW w:w="648" w:type="dxa"/>
            <w:shd w:val="clear" w:color="auto" w:fill="auto"/>
          </w:tcPr>
          <w:p w14:paraId="2C4D37CC" w14:textId="77777777" w:rsidR="0071087C" w:rsidRPr="00E6516F" w:rsidDel="00B378E4" w:rsidRDefault="0071087C" w:rsidP="00174677">
            <w:pPr>
              <w:pStyle w:val="TAC"/>
              <w:rPr>
                <w:rFonts w:cs="Arial"/>
              </w:rPr>
            </w:pPr>
            <w:r w:rsidRPr="00E6516F">
              <w:t>2</w:t>
            </w:r>
          </w:p>
        </w:tc>
        <w:tc>
          <w:tcPr>
            <w:tcW w:w="3969" w:type="dxa"/>
            <w:shd w:val="clear" w:color="auto" w:fill="auto"/>
          </w:tcPr>
          <w:p w14:paraId="29626560" w14:textId="77777777" w:rsidR="0071087C" w:rsidRPr="00E6516F" w:rsidDel="00B378E4" w:rsidRDefault="0071087C" w:rsidP="00174677">
            <w:pPr>
              <w:pStyle w:val="TAL"/>
            </w:pPr>
            <w:r w:rsidRPr="00E6516F">
              <w:t xml:space="preserve">Check: Does the UE (MCData Client) perform the procedure for </w:t>
            </w:r>
            <w:r w:rsidRPr="00E6516F">
              <w:rPr>
                <w:b/>
                <w:bCs/>
              </w:rPr>
              <w:t xml:space="preserve">CO MCData Call Establishment </w:t>
            </w:r>
            <w:r w:rsidRPr="00E6516F">
              <w:t>specified in TS 36.579-1 [2] Table 5.3C.2.3-1?</w:t>
            </w:r>
          </w:p>
        </w:tc>
        <w:tc>
          <w:tcPr>
            <w:tcW w:w="709" w:type="dxa"/>
            <w:shd w:val="clear" w:color="auto" w:fill="auto"/>
          </w:tcPr>
          <w:p w14:paraId="3ED7ECAA" w14:textId="77777777" w:rsidR="0071087C" w:rsidRPr="00E6516F" w:rsidDel="00B378E4" w:rsidRDefault="0071087C" w:rsidP="00174677">
            <w:pPr>
              <w:pStyle w:val="TAC"/>
            </w:pPr>
            <w:r w:rsidRPr="00E6516F">
              <w:t>-</w:t>
            </w:r>
          </w:p>
        </w:tc>
        <w:tc>
          <w:tcPr>
            <w:tcW w:w="2977" w:type="dxa"/>
            <w:shd w:val="clear" w:color="auto" w:fill="auto"/>
          </w:tcPr>
          <w:p w14:paraId="7C9F18F6" w14:textId="77777777" w:rsidR="0071087C" w:rsidRPr="00E6516F" w:rsidDel="00B378E4" w:rsidRDefault="0071087C" w:rsidP="00174677">
            <w:pPr>
              <w:pStyle w:val="TAL"/>
            </w:pPr>
            <w:r w:rsidRPr="00E6516F">
              <w:t>-</w:t>
            </w:r>
          </w:p>
        </w:tc>
        <w:tc>
          <w:tcPr>
            <w:tcW w:w="567" w:type="dxa"/>
            <w:shd w:val="clear" w:color="auto" w:fill="auto"/>
          </w:tcPr>
          <w:p w14:paraId="7E8D8216" w14:textId="77777777" w:rsidR="0071087C" w:rsidRPr="00E6516F" w:rsidDel="00B378E4" w:rsidRDefault="0071087C" w:rsidP="00174677">
            <w:pPr>
              <w:pStyle w:val="TAC"/>
            </w:pPr>
            <w:r w:rsidRPr="00E6516F">
              <w:t>1,2</w:t>
            </w:r>
          </w:p>
        </w:tc>
        <w:tc>
          <w:tcPr>
            <w:tcW w:w="892" w:type="dxa"/>
            <w:shd w:val="clear" w:color="auto" w:fill="auto"/>
          </w:tcPr>
          <w:p w14:paraId="15C4756A" w14:textId="77777777" w:rsidR="0071087C" w:rsidRPr="00E6516F" w:rsidDel="00B378E4" w:rsidRDefault="0071087C" w:rsidP="00174677">
            <w:pPr>
              <w:pStyle w:val="TAC"/>
            </w:pPr>
            <w:r w:rsidRPr="00E6516F">
              <w:t>P</w:t>
            </w:r>
          </w:p>
        </w:tc>
      </w:tr>
      <w:tr w:rsidR="0071087C" w:rsidRPr="00E6516F" w:rsidDel="00B378E4" w14:paraId="1F0BB3D3" w14:textId="77777777" w:rsidTr="00174677">
        <w:tc>
          <w:tcPr>
            <w:tcW w:w="648" w:type="dxa"/>
            <w:shd w:val="clear" w:color="auto" w:fill="auto"/>
          </w:tcPr>
          <w:p w14:paraId="1FE90C7F" w14:textId="77777777" w:rsidR="0071087C" w:rsidRPr="00E6516F" w:rsidDel="00B378E4" w:rsidRDefault="0071087C" w:rsidP="00174677">
            <w:pPr>
              <w:pStyle w:val="TAC"/>
              <w:rPr>
                <w:rFonts w:cs="Arial"/>
              </w:rPr>
            </w:pPr>
            <w:r w:rsidRPr="00E6516F">
              <w:t>3-6</w:t>
            </w:r>
          </w:p>
        </w:tc>
        <w:tc>
          <w:tcPr>
            <w:tcW w:w="3969" w:type="dxa"/>
            <w:shd w:val="clear" w:color="auto" w:fill="auto"/>
          </w:tcPr>
          <w:p w14:paraId="4A91270C" w14:textId="77777777" w:rsidR="0071087C" w:rsidRPr="00E6516F" w:rsidDel="00B378E4" w:rsidRDefault="0071087C" w:rsidP="00174677">
            <w:pPr>
              <w:pStyle w:val="TAL"/>
            </w:pPr>
            <w:r w:rsidRPr="00E6516F">
              <w:t>Void</w:t>
            </w:r>
          </w:p>
        </w:tc>
        <w:tc>
          <w:tcPr>
            <w:tcW w:w="709" w:type="dxa"/>
            <w:shd w:val="clear" w:color="auto" w:fill="auto"/>
          </w:tcPr>
          <w:p w14:paraId="3D93D911" w14:textId="77777777" w:rsidR="0071087C" w:rsidRPr="00E6516F" w:rsidDel="00B378E4" w:rsidRDefault="0071087C" w:rsidP="00174677">
            <w:pPr>
              <w:pStyle w:val="TAC"/>
            </w:pPr>
            <w:r w:rsidRPr="00E6516F">
              <w:t>-</w:t>
            </w:r>
          </w:p>
        </w:tc>
        <w:tc>
          <w:tcPr>
            <w:tcW w:w="2977" w:type="dxa"/>
            <w:shd w:val="clear" w:color="auto" w:fill="auto"/>
          </w:tcPr>
          <w:p w14:paraId="6BFB359E" w14:textId="77777777" w:rsidR="0071087C" w:rsidRPr="00E6516F" w:rsidDel="00B378E4" w:rsidRDefault="0071087C" w:rsidP="00174677">
            <w:pPr>
              <w:pStyle w:val="TAL"/>
            </w:pPr>
            <w:r w:rsidRPr="00E6516F">
              <w:t>-</w:t>
            </w:r>
          </w:p>
        </w:tc>
        <w:tc>
          <w:tcPr>
            <w:tcW w:w="567" w:type="dxa"/>
            <w:shd w:val="clear" w:color="auto" w:fill="auto"/>
          </w:tcPr>
          <w:p w14:paraId="1F44E370" w14:textId="77777777" w:rsidR="0071087C" w:rsidRPr="00E6516F" w:rsidDel="00B378E4" w:rsidRDefault="0071087C" w:rsidP="00174677">
            <w:pPr>
              <w:pStyle w:val="TAC"/>
            </w:pPr>
            <w:r w:rsidRPr="00E6516F">
              <w:t>-</w:t>
            </w:r>
          </w:p>
        </w:tc>
        <w:tc>
          <w:tcPr>
            <w:tcW w:w="892" w:type="dxa"/>
            <w:shd w:val="clear" w:color="auto" w:fill="auto"/>
          </w:tcPr>
          <w:p w14:paraId="30D60F0A" w14:textId="77777777" w:rsidR="0071087C" w:rsidRPr="00E6516F" w:rsidDel="00B378E4" w:rsidRDefault="0071087C" w:rsidP="00174677">
            <w:pPr>
              <w:pStyle w:val="TAC"/>
            </w:pPr>
            <w:r w:rsidRPr="00E6516F">
              <w:t>-</w:t>
            </w:r>
          </w:p>
        </w:tc>
      </w:tr>
      <w:tr w:rsidR="0071087C" w:rsidRPr="00E6516F" w14:paraId="145E8448" w14:textId="77777777" w:rsidTr="00174677">
        <w:tc>
          <w:tcPr>
            <w:tcW w:w="648" w:type="dxa"/>
            <w:shd w:val="clear" w:color="auto" w:fill="auto"/>
          </w:tcPr>
          <w:p w14:paraId="6B6A7B01" w14:textId="77777777" w:rsidR="0071087C" w:rsidRPr="00E6516F" w:rsidRDefault="0071087C" w:rsidP="00174677">
            <w:pPr>
              <w:pStyle w:val="TAC"/>
              <w:rPr>
                <w:rFonts w:cs="Arial"/>
              </w:rPr>
            </w:pPr>
            <w:r w:rsidRPr="00E6516F">
              <w:t>7</w:t>
            </w:r>
          </w:p>
        </w:tc>
        <w:tc>
          <w:tcPr>
            <w:tcW w:w="3969" w:type="dxa"/>
            <w:shd w:val="clear" w:color="auto" w:fill="auto"/>
          </w:tcPr>
          <w:p w14:paraId="6EFDCB5F" w14:textId="77777777" w:rsidR="0071087C" w:rsidRPr="00E6516F" w:rsidRDefault="0071087C" w:rsidP="00174677">
            <w:pPr>
              <w:pStyle w:val="TAL"/>
            </w:pPr>
            <w:r w:rsidRPr="00E6516F">
              <w:t xml:space="preserve">Check: Does the UE (MCData Client) perform the procedure for </w:t>
            </w:r>
            <w:r w:rsidRPr="00E6516F">
              <w:rPr>
                <w:b/>
                <w:bCs/>
              </w:rPr>
              <w:t>CO MSRP message transfer</w:t>
            </w:r>
            <w:r w:rsidRPr="00E6516F">
              <w:t xml:space="preserve"> specified in TS 36.579-1 [2] Table 5.3C.4.3-1 </w:t>
            </w:r>
            <w:r w:rsidRPr="00E6516F">
              <w:rPr>
                <w:b/>
                <w:bCs/>
              </w:rPr>
              <w:t>to send an FD message containing test file 1 for CO FD</w:t>
            </w:r>
            <w:r w:rsidRPr="00E6516F">
              <w:t>?</w:t>
            </w:r>
          </w:p>
        </w:tc>
        <w:tc>
          <w:tcPr>
            <w:tcW w:w="709" w:type="dxa"/>
            <w:shd w:val="clear" w:color="auto" w:fill="auto"/>
          </w:tcPr>
          <w:p w14:paraId="196FFF03" w14:textId="77777777" w:rsidR="0071087C" w:rsidRPr="00E6516F" w:rsidRDefault="0071087C" w:rsidP="00174677">
            <w:pPr>
              <w:pStyle w:val="TAC"/>
              <w:rPr>
                <w:szCs w:val="18"/>
              </w:rPr>
            </w:pPr>
            <w:r w:rsidRPr="00E6516F">
              <w:t>-</w:t>
            </w:r>
          </w:p>
        </w:tc>
        <w:tc>
          <w:tcPr>
            <w:tcW w:w="2977" w:type="dxa"/>
            <w:shd w:val="clear" w:color="auto" w:fill="auto"/>
          </w:tcPr>
          <w:p w14:paraId="7896E789" w14:textId="77777777" w:rsidR="0071087C" w:rsidRPr="00E6516F" w:rsidRDefault="0071087C" w:rsidP="00174677">
            <w:pPr>
              <w:pStyle w:val="TAL"/>
            </w:pPr>
            <w:r w:rsidRPr="00E6516F">
              <w:t>-</w:t>
            </w:r>
          </w:p>
        </w:tc>
        <w:tc>
          <w:tcPr>
            <w:tcW w:w="567" w:type="dxa"/>
            <w:shd w:val="clear" w:color="auto" w:fill="auto"/>
          </w:tcPr>
          <w:p w14:paraId="503D5D9E" w14:textId="77777777" w:rsidR="0071087C" w:rsidRPr="00E6516F" w:rsidRDefault="0071087C" w:rsidP="00174677">
            <w:pPr>
              <w:pStyle w:val="TAC"/>
            </w:pPr>
            <w:r w:rsidRPr="00E6516F">
              <w:t>2</w:t>
            </w:r>
          </w:p>
        </w:tc>
        <w:tc>
          <w:tcPr>
            <w:tcW w:w="892" w:type="dxa"/>
            <w:shd w:val="clear" w:color="auto" w:fill="auto"/>
          </w:tcPr>
          <w:p w14:paraId="5D3D5123" w14:textId="77777777" w:rsidR="0071087C" w:rsidRPr="00E6516F" w:rsidRDefault="0071087C" w:rsidP="00174677">
            <w:pPr>
              <w:pStyle w:val="TAC"/>
            </w:pPr>
            <w:r w:rsidRPr="00E6516F">
              <w:t>P</w:t>
            </w:r>
          </w:p>
        </w:tc>
      </w:tr>
      <w:tr w:rsidR="0071087C" w:rsidRPr="00E6516F" w14:paraId="39DD785D" w14:textId="77777777" w:rsidTr="00174677">
        <w:tc>
          <w:tcPr>
            <w:tcW w:w="649" w:type="dxa"/>
            <w:shd w:val="clear" w:color="auto" w:fill="auto"/>
          </w:tcPr>
          <w:p w14:paraId="09058C76" w14:textId="77777777" w:rsidR="0071087C" w:rsidRPr="00E6516F" w:rsidRDefault="0071087C" w:rsidP="00174677">
            <w:pPr>
              <w:pStyle w:val="TAC"/>
            </w:pPr>
            <w:r w:rsidRPr="00E6516F">
              <w:t>7A</w:t>
            </w:r>
          </w:p>
        </w:tc>
        <w:tc>
          <w:tcPr>
            <w:tcW w:w="3970" w:type="dxa"/>
            <w:shd w:val="clear" w:color="auto" w:fill="auto"/>
          </w:tcPr>
          <w:p w14:paraId="34EA373A" w14:textId="77777777" w:rsidR="0071087C" w:rsidRPr="00E6516F" w:rsidRDefault="0071087C" w:rsidP="00174677">
            <w:pPr>
              <w:pStyle w:val="TAL"/>
            </w:pPr>
            <w:r w:rsidRPr="00E6516F">
              <w:t>Check: Is the content of the transferred file the same as specified in annex A.2.1?</w:t>
            </w:r>
          </w:p>
        </w:tc>
        <w:tc>
          <w:tcPr>
            <w:tcW w:w="709" w:type="dxa"/>
            <w:shd w:val="clear" w:color="auto" w:fill="auto"/>
          </w:tcPr>
          <w:p w14:paraId="185573EE" w14:textId="77777777" w:rsidR="0071087C" w:rsidRPr="00E6516F" w:rsidRDefault="0071087C" w:rsidP="00174677">
            <w:pPr>
              <w:pStyle w:val="TAC"/>
            </w:pPr>
            <w:r w:rsidRPr="00E6516F">
              <w:t>-</w:t>
            </w:r>
          </w:p>
        </w:tc>
        <w:tc>
          <w:tcPr>
            <w:tcW w:w="2978" w:type="dxa"/>
            <w:shd w:val="clear" w:color="auto" w:fill="auto"/>
          </w:tcPr>
          <w:p w14:paraId="214D2C5B" w14:textId="77777777" w:rsidR="0071087C" w:rsidRPr="00E6516F" w:rsidRDefault="0071087C" w:rsidP="00174677">
            <w:pPr>
              <w:pStyle w:val="TAL"/>
            </w:pPr>
            <w:r w:rsidRPr="00E6516F">
              <w:t>-</w:t>
            </w:r>
          </w:p>
        </w:tc>
        <w:tc>
          <w:tcPr>
            <w:tcW w:w="567" w:type="dxa"/>
            <w:shd w:val="clear" w:color="auto" w:fill="auto"/>
          </w:tcPr>
          <w:p w14:paraId="28AB700F" w14:textId="77777777" w:rsidR="0071087C" w:rsidRPr="00E6516F" w:rsidRDefault="0071087C" w:rsidP="00174677">
            <w:pPr>
              <w:pStyle w:val="TAC"/>
            </w:pPr>
            <w:r w:rsidRPr="00E6516F">
              <w:t>2</w:t>
            </w:r>
          </w:p>
        </w:tc>
        <w:tc>
          <w:tcPr>
            <w:tcW w:w="892" w:type="dxa"/>
            <w:shd w:val="clear" w:color="auto" w:fill="auto"/>
          </w:tcPr>
          <w:p w14:paraId="53F6B07C" w14:textId="77777777" w:rsidR="0071087C" w:rsidRPr="00E6516F" w:rsidRDefault="0071087C" w:rsidP="00174677">
            <w:pPr>
              <w:pStyle w:val="TAC"/>
            </w:pPr>
            <w:r w:rsidRPr="00E6516F">
              <w:t>P</w:t>
            </w:r>
          </w:p>
        </w:tc>
      </w:tr>
      <w:tr w:rsidR="0071087C" w:rsidRPr="00E6516F" w:rsidDel="00B378E4" w14:paraId="24E39CD1" w14:textId="77777777" w:rsidTr="00174677">
        <w:tc>
          <w:tcPr>
            <w:tcW w:w="648" w:type="dxa"/>
            <w:shd w:val="clear" w:color="auto" w:fill="auto"/>
          </w:tcPr>
          <w:p w14:paraId="184C2173" w14:textId="77777777" w:rsidR="0071087C" w:rsidRPr="00E6516F" w:rsidDel="00B378E4" w:rsidRDefault="0071087C" w:rsidP="00174677">
            <w:pPr>
              <w:pStyle w:val="TAC"/>
            </w:pPr>
            <w:r w:rsidRPr="00E6516F">
              <w:rPr>
                <w:rFonts w:cs="Arial"/>
              </w:rPr>
              <w:t>8</w:t>
            </w:r>
          </w:p>
        </w:tc>
        <w:tc>
          <w:tcPr>
            <w:tcW w:w="3969" w:type="dxa"/>
            <w:shd w:val="clear" w:color="auto" w:fill="auto"/>
          </w:tcPr>
          <w:p w14:paraId="3BABFD43" w14:textId="77777777" w:rsidR="0071087C" w:rsidRPr="00E6516F" w:rsidDel="00B378E4" w:rsidRDefault="0071087C" w:rsidP="00174677">
            <w:pPr>
              <w:pStyle w:val="TAL"/>
            </w:pPr>
            <w:r w:rsidRPr="00E6516F">
              <w:t xml:space="preserve">Check: Does the UE (MCData Client) perform the procedure for </w:t>
            </w:r>
            <w:r w:rsidRPr="00E6516F">
              <w:rPr>
                <w:b/>
                <w:bCs/>
              </w:rPr>
              <w:t>CO MCData call release</w:t>
            </w:r>
            <w:r w:rsidRPr="00E6516F">
              <w:t xml:space="preserve"> specified in TS 36.579-1 [2] Table 5.3C.6.3-1?</w:t>
            </w:r>
          </w:p>
        </w:tc>
        <w:tc>
          <w:tcPr>
            <w:tcW w:w="709" w:type="dxa"/>
            <w:shd w:val="clear" w:color="auto" w:fill="auto"/>
          </w:tcPr>
          <w:p w14:paraId="501FCDED" w14:textId="77777777" w:rsidR="0071087C" w:rsidRPr="00E6516F" w:rsidDel="00B378E4" w:rsidRDefault="0071087C" w:rsidP="00174677">
            <w:pPr>
              <w:pStyle w:val="TAC"/>
            </w:pPr>
            <w:r w:rsidRPr="00E6516F">
              <w:t>-</w:t>
            </w:r>
          </w:p>
        </w:tc>
        <w:tc>
          <w:tcPr>
            <w:tcW w:w="2977" w:type="dxa"/>
            <w:shd w:val="clear" w:color="auto" w:fill="auto"/>
          </w:tcPr>
          <w:p w14:paraId="6F2BEE16" w14:textId="77777777" w:rsidR="0071087C" w:rsidRPr="00E6516F" w:rsidDel="00B378E4" w:rsidRDefault="0071087C" w:rsidP="00174677">
            <w:pPr>
              <w:pStyle w:val="TAL"/>
            </w:pPr>
            <w:r w:rsidRPr="00E6516F">
              <w:t>-</w:t>
            </w:r>
          </w:p>
        </w:tc>
        <w:tc>
          <w:tcPr>
            <w:tcW w:w="567" w:type="dxa"/>
            <w:shd w:val="clear" w:color="auto" w:fill="auto"/>
          </w:tcPr>
          <w:p w14:paraId="0359BEE7" w14:textId="77777777" w:rsidR="0071087C" w:rsidRPr="00E6516F" w:rsidDel="00B378E4" w:rsidRDefault="0071087C" w:rsidP="00174677">
            <w:pPr>
              <w:pStyle w:val="TAC"/>
            </w:pPr>
            <w:r w:rsidRPr="00E6516F">
              <w:t>3</w:t>
            </w:r>
          </w:p>
        </w:tc>
        <w:tc>
          <w:tcPr>
            <w:tcW w:w="892" w:type="dxa"/>
            <w:shd w:val="clear" w:color="auto" w:fill="auto"/>
          </w:tcPr>
          <w:p w14:paraId="24FD4F9A" w14:textId="77777777" w:rsidR="0071087C" w:rsidRPr="00E6516F" w:rsidDel="00B378E4" w:rsidRDefault="0071087C" w:rsidP="00174677">
            <w:pPr>
              <w:pStyle w:val="TAC"/>
            </w:pPr>
            <w:r w:rsidRPr="00E6516F">
              <w:t>P</w:t>
            </w:r>
          </w:p>
        </w:tc>
      </w:tr>
      <w:tr w:rsidR="0071087C" w:rsidRPr="00E6516F" w:rsidDel="00B378E4" w14:paraId="2A7B97F9" w14:textId="77777777" w:rsidTr="00174677">
        <w:tc>
          <w:tcPr>
            <w:tcW w:w="648" w:type="dxa"/>
            <w:shd w:val="clear" w:color="auto" w:fill="auto"/>
          </w:tcPr>
          <w:p w14:paraId="4B03B78C" w14:textId="77777777" w:rsidR="0071087C" w:rsidRPr="00E6516F" w:rsidDel="00B378E4" w:rsidRDefault="0071087C" w:rsidP="00174677">
            <w:pPr>
              <w:pStyle w:val="TAC"/>
            </w:pPr>
            <w:r w:rsidRPr="00E6516F">
              <w:rPr>
                <w:rFonts w:cs="Arial"/>
              </w:rPr>
              <w:t>9</w:t>
            </w:r>
          </w:p>
        </w:tc>
        <w:tc>
          <w:tcPr>
            <w:tcW w:w="3969" w:type="dxa"/>
            <w:shd w:val="clear" w:color="auto" w:fill="auto"/>
          </w:tcPr>
          <w:p w14:paraId="68A5437C" w14:textId="77777777" w:rsidR="0071087C" w:rsidRPr="00E6516F" w:rsidDel="00B378E4" w:rsidRDefault="0071087C" w:rsidP="00174677">
            <w:pPr>
              <w:pStyle w:val="TAL"/>
            </w:pPr>
            <w:r w:rsidRPr="00E6516F">
              <w:t>Void</w:t>
            </w:r>
          </w:p>
        </w:tc>
        <w:tc>
          <w:tcPr>
            <w:tcW w:w="709" w:type="dxa"/>
            <w:shd w:val="clear" w:color="auto" w:fill="auto"/>
          </w:tcPr>
          <w:p w14:paraId="271ACCC8" w14:textId="77777777" w:rsidR="0071087C" w:rsidRPr="00E6516F" w:rsidDel="00B378E4" w:rsidRDefault="0071087C" w:rsidP="00174677">
            <w:pPr>
              <w:pStyle w:val="TAC"/>
            </w:pPr>
            <w:r w:rsidRPr="00E6516F">
              <w:rPr>
                <w:szCs w:val="18"/>
              </w:rPr>
              <w:t>-</w:t>
            </w:r>
          </w:p>
        </w:tc>
        <w:tc>
          <w:tcPr>
            <w:tcW w:w="2977" w:type="dxa"/>
            <w:shd w:val="clear" w:color="auto" w:fill="auto"/>
          </w:tcPr>
          <w:p w14:paraId="4A2EDB3D" w14:textId="77777777" w:rsidR="0071087C" w:rsidRPr="00E6516F" w:rsidDel="00B378E4" w:rsidRDefault="0071087C" w:rsidP="00174677">
            <w:pPr>
              <w:pStyle w:val="TAL"/>
            </w:pPr>
            <w:r w:rsidRPr="00E6516F">
              <w:t>-</w:t>
            </w:r>
          </w:p>
        </w:tc>
        <w:tc>
          <w:tcPr>
            <w:tcW w:w="567" w:type="dxa"/>
            <w:shd w:val="clear" w:color="auto" w:fill="auto"/>
          </w:tcPr>
          <w:p w14:paraId="029D910D" w14:textId="77777777" w:rsidR="0071087C" w:rsidRPr="00E6516F" w:rsidDel="00B378E4" w:rsidRDefault="0071087C" w:rsidP="00174677">
            <w:pPr>
              <w:pStyle w:val="TAC"/>
            </w:pPr>
            <w:r w:rsidRPr="00E6516F">
              <w:t>-</w:t>
            </w:r>
          </w:p>
        </w:tc>
        <w:tc>
          <w:tcPr>
            <w:tcW w:w="892" w:type="dxa"/>
            <w:shd w:val="clear" w:color="auto" w:fill="auto"/>
          </w:tcPr>
          <w:p w14:paraId="71D243AF" w14:textId="77777777" w:rsidR="0071087C" w:rsidRPr="00E6516F" w:rsidDel="00B378E4" w:rsidRDefault="0071087C" w:rsidP="00174677">
            <w:pPr>
              <w:pStyle w:val="TAC"/>
            </w:pPr>
            <w:r w:rsidRPr="00E6516F">
              <w:t>-</w:t>
            </w:r>
          </w:p>
        </w:tc>
      </w:tr>
      <w:tr w:rsidR="0071087C" w:rsidRPr="00E6516F" w:rsidDel="00B378E4" w14:paraId="4F88AFC2" w14:textId="77777777" w:rsidTr="004312E8">
        <w:tc>
          <w:tcPr>
            <w:tcW w:w="648" w:type="dxa"/>
            <w:shd w:val="clear" w:color="auto" w:fill="auto"/>
          </w:tcPr>
          <w:p w14:paraId="04FA0337" w14:textId="77777777" w:rsidR="0071087C" w:rsidRPr="00E6516F" w:rsidDel="00B378E4" w:rsidRDefault="0071087C" w:rsidP="00174677">
            <w:pPr>
              <w:pStyle w:val="TAC"/>
            </w:pPr>
            <w:r w:rsidRPr="00E6516F">
              <w:t>10</w:t>
            </w:r>
          </w:p>
        </w:tc>
        <w:tc>
          <w:tcPr>
            <w:tcW w:w="3969" w:type="dxa"/>
            <w:shd w:val="clear" w:color="auto" w:fill="auto"/>
          </w:tcPr>
          <w:p w14:paraId="0659FD98" w14:textId="77777777" w:rsidR="0071087C" w:rsidRPr="00E6516F" w:rsidDel="00B378E4"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the disposition notification</w:t>
            </w:r>
            <w:r w:rsidRPr="00E6516F">
              <w:t xml:space="preserve"> for the FD message sent at step 7?</w:t>
            </w:r>
          </w:p>
        </w:tc>
        <w:tc>
          <w:tcPr>
            <w:tcW w:w="709" w:type="dxa"/>
            <w:shd w:val="clear" w:color="auto" w:fill="auto"/>
          </w:tcPr>
          <w:p w14:paraId="456274EE" w14:textId="77777777" w:rsidR="0071087C" w:rsidRPr="00E6516F" w:rsidDel="00B378E4" w:rsidRDefault="0071087C" w:rsidP="00174677">
            <w:pPr>
              <w:pStyle w:val="TAC"/>
              <w:rPr>
                <w:szCs w:val="18"/>
              </w:rPr>
            </w:pPr>
          </w:p>
        </w:tc>
        <w:tc>
          <w:tcPr>
            <w:tcW w:w="2977" w:type="dxa"/>
            <w:shd w:val="clear" w:color="auto" w:fill="auto"/>
          </w:tcPr>
          <w:p w14:paraId="6D2C9797" w14:textId="77777777" w:rsidR="0071087C" w:rsidRPr="00E6516F" w:rsidDel="00B378E4" w:rsidRDefault="0071087C" w:rsidP="00174677">
            <w:pPr>
              <w:pStyle w:val="TAL"/>
            </w:pPr>
          </w:p>
        </w:tc>
        <w:tc>
          <w:tcPr>
            <w:tcW w:w="567" w:type="dxa"/>
            <w:shd w:val="clear" w:color="auto" w:fill="auto"/>
          </w:tcPr>
          <w:p w14:paraId="62C0607B" w14:textId="77777777" w:rsidR="0071087C" w:rsidRPr="00E6516F" w:rsidDel="00B378E4" w:rsidRDefault="0071087C" w:rsidP="00174677">
            <w:pPr>
              <w:pStyle w:val="TAC"/>
            </w:pPr>
          </w:p>
        </w:tc>
        <w:tc>
          <w:tcPr>
            <w:tcW w:w="892" w:type="dxa"/>
            <w:shd w:val="clear" w:color="auto" w:fill="auto"/>
          </w:tcPr>
          <w:p w14:paraId="09424CCB" w14:textId="77777777" w:rsidR="0071087C" w:rsidRPr="00E6516F" w:rsidDel="00B378E4" w:rsidRDefault="0071087C" w:rsidP="00174677">
            <w:pPr>
              <w:pStyle w:val="TAC"/>
            </w:pPr>
          </w:p>
        </w:tc>
      </w:tr>
      <w:tr w:rsidR="0071087C" w:rsidRPr="00E6516F" w:rsidDel="00B378E4" w14:paraId="7312A6B7" w14:textId="77777777" w:rsidTr="004312E8">
        <w:tc>
          <w:tcPr>
            <w:tcW w:w="648" w:type="dxa"/>
            <w:shd w:val="clear" w:color="auto" w:fill="auto"/>
          </w:tcPr>
          <w:p w14:paraId="49CB7F2A" w14:textId="77777777" w:rsidR="0071087C" w:rsidRPr="00E6516F" w:rsidDel="00B378E4" w:rsidRDefault="0071087C" w:rsidP="00174677">
            <w:pPr>
              <w:pStyle w:val="TAC"/>
            </w:pPr>
            <w:r w:rsidRPr="00E6516F">
              <w:rPr>
                <w:rFonts w:cs="Arial"/>
              </w:rPr>
              <w:t>11</w:t>
            </w:r>
          </w:p>
        </w:tc>
        <w:tc>
          <w:tcPr>
            <w:tcW w:w="3969" w:type="dxa"/>
            <w:shd w:val="clear" w:color="auto" w:fill="auto"/>
          </w:tcPr>
          <w:p w14:paraId="1EDA585C" w14:textId="77777777" w:rsidR="0071087C" w:rsidRPr="00E6516F" w:rsidDel="00B378E4" w:rsidRDefault="0071087C" w:rsidP="00174677">
            <w:pPr>
              <w:pStyle w:val="TAL"/>
            </w:pPr>
            <w:r w:rsidRPr="00E6516F">
              <w:t>Void</w:t>
            </w:r>
          </w:p>
        </w:tc>
        <w:tc>
          <w:tcPr>
            <w:tcW w:w="709" w:type="dxa"/>
            <w:shd w:val="clear" w:color="auto" w:fill="auto"/>
          </w:tcPr>
          <w:p w14:paraId="397C7CB1" w14:textId="77777777" w:rsidR="0071087C" w:rsidRPr="00E6516F" w:rsidDel="00B378E4" w:rsidRDefault="0071087C" w:rsidP="00174677">
            <w:pPr>
              <w:pStyle w:val="TAC"/>
              <w:rPr>
                <w:szCs w:val="18"/>
              </w:rPr>
            </w:pPr>
            <w:r w:rsidRPr="00E6516F">
              <w:rPr>
                <w:szCs w:val="18"/>
              </w:rPr>
              <w:t>-</w:t>
            </w:r>
          </w:p>
        </w:tc>
        <w:tc>
          <w:tcPr>
            <w:tcW w:w="2977" w:type="dxa"/>
            <w:shd w:val="clear" w:color="auto" w:fill="auto"/>
          </w:tcPr>
          <w:p w14:paraId="77C85FC6" w14:textId="77777777" w:rsidR="0071087C" w:rsidRPr="00E6516F" w:rsidDel="00B378E4" w:rsidRDefault="0071087C" w:rsidP="00174677">
            <w:pPr>
              <w:pStyle w:val="TAL"/>
            </w:pPr>
            <w:r w:rsidRPr="00E6516F">
              <w:t>-</w:t>
            </w:r>
          </w:p>
        </w:tc>
        <w:tc>
          <w:tcPr>
            <w:tcW w:w="567" w:type="dxa"/>
            <w:shd w:val="clear" w:color="auto" w:fill="auto"/>
          </w:tcPr>
          <w:p w14:paraId="5D0F2816" w14:textId="77777777" w:rsidR="0071087C" w:rsidRPr="00E6516F" w:rsidDel="00B378E4" w:rsidRDefault="0071087C" w:rsidP="00174677">
            <w:pPr>
              <w:pStyle w:val="TAC"/>
            </w:pPr>
            <w:r w:rsidRPr="00E6516F">
              <w:t>-</w:t>
            </w:r>
          </w:p>
        </w:tc>
        <w:tc>
          <w:tcPr>
            <w:tcW w:w="892" w:type="dxa"/>
            <w:shd w:val="clear" w:color="auto" w:fill="auto"/>
          </w:tcPr>
          <w:p w14:paraId="2981C942" w14:textId="77777777" w:rsidR="0071087C" w:rsidRPr="00E6516F" w:rsidDel="00B378E4" w:rsidRDefault="0071087C" w:rsidP="00174677">
            <w:pPr>
              <w:pStyle w:val="TAC"/>
            </w:pPr>
            <w:r w:rsidRPr="00E6516F">
              <w:t>-</w:t>
            </w:r>
          </w:p>
        </w:tc>
      </w:tr>
      <w:tr w:rsidR="0071087C" w:rsidRPr="00E6516F" w14:paraId="1467468A" w14:textId="77777777" w:rsidTr="00174677">
        <w:tc>
          <w:tcPr>
            <w:tcW w:w="648" w:type="dxa"/>
            <w:shd w:val="clear" w:color="auto" w:fill="auto"/>
          </w:tcPr>
          <w:p w14:paraId="03227294" w14:textId="77777777" w:rsidR="0071087C" w:rsidRPr="00E6516F" w:rsidRDefault="0071087C" w:rsidP="00174677">
            <w:pPr>
              <w:pStyle w:val="TAC"/>
            </w:pPr>
            <w:r w:rsidRPr="00E6516F">
              <w:t>12</w:t>
            </w:r>
          </w:p>
        </w:tc>
        <w:tc>
          <w:tcPr>
            <w:tcW w:w="3969" w:type="dxa"/>
            <w:shd w:val="clear" w:color="auto" w:fill="auto"/>
          </w:tcPr>
          <w:p w14:paraId="5B9244A5"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the MCDATA User?</w:t>
            </w:r>
          </w:p>
          <w:p w14:paraId="2E4C172E" w14:textId="7A8F1428" w:rsidR="0071087C" w:rsidRPr="00E6516F" w:rsidRDefault="0071087C" w:rsidP="00174677">
            <w:pPr>
              <w:pStyle w:val="TAL"/>
            </w:pPr>
            <w:r w:rsidRPr="00E6516F">
              <w:rPr>
                <w:lang w:eastAsia="ko-KR"/>
              </w:rPr>
              <w:t>(NOTE 1)</w:t>
            </w:r>
          </w:p>
        </w:tc>
        <w:tc>
          <w:tcPr>
            <w:tcW w:w="709" w:type="dxa"/>
            <w:shd w:val="clear" w:color="auto" w:fill="auto"/>
          </w:tcPr>
          <w:p w14:paraId="38220A44" w14:textId="77777777" w:rsidR="0071087C" w:rsidRPr="00E6516F" w:rsidRDefault="0071087C" w:rsidP="00174677">
            <w:pPr>
              <w:pStyle w:val="TAC"/>
              <w:rPr>
                <w:szCs w:val="18"/>
              </w:rPr>
            </w:pPr>
            <w:r w:rsidRPr="00E6516F">
              <w:t>-</w:t>
            </w:r>
          </w:p>
        </w:tc>
        <w:tc>
          <w:tcPr>
            <w:tcW w:w="2977" w:type="dxa"/>
            <w:shd w:val="clear" w:color="auto" w:fill="auto"/>
          </w:tcPr>
          <w:p w14:paraId="0CF0A248" w14:textId="77777777" w:rsidR="0071087C" w:rsidRPr="00E6516F" w:rsidRDefault="0071087C" w:rsidP="00174677">
            <w:pPr>
              <w:pStyle w:val="TAL"/>
            </w:pPr>
            <w:r w:rsidRPr="00E6516F">
              <w:t>-</w:t>
            </w:r>
          </w:p>
        </w:tc>
        <w:tc>
          <w:tcPr>
            <w:tcW w:w="567" w:type="dxa"/>
            <w:shd w:val="clear" w:color="auto" w:fill="auto"/>
          </w:tcPr>
          <w:p w14:paraId="068E53E4" w14:textId="77777777" w:rsidR="0071087C" w:rsidRPr="00E6516F" w:rsidRDefault="0071087C" w:rsidP="00174677">
            <w:pPr>
              <w:pStyle w:val="TAC"/>
            </w:pPr>
            <w:r w:rsidRPr="00E6516F">
              <w:t>4</w:t>
            </w:r>
          </w:p>
        </w:tc>
        <w:tc>
          <w:tcPr>
            <w:tcW w:w="892" w:type="dxa"/>
            <w:shd w:val="clear" w:color="auto" w:fill="auto"/>
          </w:tcPr>
          <w:p w14:paraId="1D34F9FE" w14:textId="77777777" w:rsidR="0071087C" w:rsidRPr="00E6516F" w:rsidRDefault="0071087C" w:rsidP="00174677">
            <w:pPr>
              <w:pStyle w:val="TAC"/>
            </w:pPr>
            <w:r w:rsidRPr="00E6516F">
              <w:t>P</w:t>
            </w:r>
          </w:p>
        </w:tc>
      </w:tr>
      <w:tr w:rsidR="0071087C" w:rsidRPr="00E6516F" w14:paraId="05A0FCAA" w14:textId="77777777" w:rsidTr="00174677">
        <w:tc>
          <w:tcPr>
            <w:tcW w:w="9762" w:type="dxa"/>
            <w:gridSpan w:val="6"/>
            <w:shd w:val="clear" w:color="auto" w:fill="auto"/>
          </w:tcPr>
          <w:p w14:paraId="5909D7A0" w14:textId="77777777" w:rsidR="0071087C" w:rsidRPr="00E6516F" w:rsidRDefault="0071087C" w:rsidP="00174677">
            <w:pPr>
              <w:pStyle w:val="TAN"/>
            </w:pPr>
            <w:r w:rsidRPr="00E6516F">
              <w:t>NOTE 1:</w:t>
            </w:r>
            <w:r w:rsidRPr="00E6516F">
              <w:tab/>
              <w:t>This is expected to be done via a suitable implementation dependent MMI.</w:t>
            </w:r>
          </w:p>
          <w:p w14:paraId="69A1F781" w14:textId="77777777" w:rsidR="0071087C" w:rsidRPr="00E6516F" w:rsidRDefault="0071087C" w:rsidP="004312E8">
            <w:pPr>
              <w:pStyle w:val="TAN"/>
            </w:pPr>
            <w:r w:rsidRPr="00E6516F">
              <w:t>NOTE 2:</w:t>
            </w:r>
            <w:r w:rsidRPr="00E6516F">
              <w:tab/>
              <w:t>Test file 1 for CO FD as specified in annex A.2.1.</w:t>
            </w:r>
          </w:p>
        </w:tc>
      </w:tr>
    </w:tbl>
    <w:p w14:paraId="0C09AF59" w14:textId="77777777" w:rsidR="0071087C" w:rsidRPr="00E6516F" w:rsidRDefault="0071087C" w:rsidP="0071087C"/>
    <w:p w14:paraId="6A98958A" w14:textId="77777777" w:rsidR="0071087C" w:rsidRPr="00E6516F" w:rsidRDefault="0071087C" w:rsidP="0071087C">
      <w:pPr>
        <w:pStyle w:val="H6"/>
      </w:pPr>
      <w:bookmarkStart w:id="1145" w:name="_Toc52782469"/>
      <w:bookmarkStart w:id="1146" w:name="_Toc52783080"/>
      <w:bookmarkStart w:id="1147" w:name="_Toc59042949"/>
      <w:r w:rsidRPr="00E6516F">
        <w:t>6.2.11.3.3</w:t>
      </w:r>
      <w:r w:rsidRPr="00E6516F">
        <w:tab/>
        <w:t>Specific message contents</w:t>
      </w:r>
      <w:bookmarkEnd w:id="1145"/>
      <w:bookmarkEnd w:id="1146"/>
      <w:bookmarkEnd w:id="1147"/>
    </w:p>
    <w:p w14:paraId="7AADAF6A" w14:textId="77777777" w:rsidR="0071087C" w:rsidRPr="00E6516F" w:rsidRDefault="0071087C" w:rsidP="0071087C">
      <w:pPr>
        <w:pStyle w:val="TH"/>
      </w:pPr>
      <w:r w:rsidRPr="00E6516F">
        <w:t>Table 6.2.11.3.3-1: SIP INVITE (step 2, Table 6.2.11.3.2-1;</w:t>
      </w:r>
      <w:r w:rsidRPr="00E6516F">
        <w:br/>
        <w:t>step 2, TS 36.579-1 [2] Table 5.3C.2.3-1)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585C9FF9" w14:textId="77777777" w:rsidTr="00174677">
        <w:trPr>
          <w:cantSplit/>
        </w:trPr>
        <w:tc>
          <w:tcPr>
            <w:tcW w:w="9639" w:type="dxa"/>
            <w:gridSpan w:val="5"/>
          </w:tcPr>
          <w:p w14:paraId="742F5F01" w14:textId="77777777" w:rsidR="0071087C" w:rsidRPr="00E6516F" w:rsidRDefault="0071087C" w:rsidP="00174677">
            <w:pPr>
              <w:pStyle w:val="TAL"/>
              <w:rPr>
                <w:rFonts w:cs="Arial"/>
                <w:szCs w:val="18"/>
              </w:rPr>
            </w:pPr>
            <w:r w:rsidRPr="00E6516F">
              <w:rPr>
                <w:rFonts w:cs="Arial"/>
                <w:szCs w:val="18"/>
              </w:rPr>
              <w:t>Derivation Path: TS 36.579-1 [2], Table 5.5.2.5.1-1, condition MCDATA_FD</w:t>
            </w:r>
          </w:p>
        </w:tc>
      </w:tr>
      <w:tr w:rsidR="0071087C" w:rsidRPr="00E6516F" w14:paraId="7F9936F2" w14:textId="77777777" w:rsidTr="00174677">
        <w:tc>
          <w:tcPr>
            <w:tcW w:w="2835" w:type="dxa"/>
          </w:tcPr>
          <w:p w14:paraId="747201F9" w14:textId="77777777" w:rsidR="0071087C" w:rsidRPr="00E6516F" w:rsidRDefault="0071087C" w:rsidP="00174677">
            <w:pPr>
              <w:pStyle w:val="TAH"/>
              <w:rPr>
                <w:bCs/>
              </w:rPr>
            </w:pPr>
            <w:bookmarkStart w:id="1148" w:name="_Hlk94122268"/>
            <w:r w:rsidRPr="00E6516F">
              <w:rPr>
                <w:bCs/>
              </w:rPr>
              <w:t>Information Element</w:t>
            </w:r>
          </w:p>
        </w:tc>
        <w:tc>
          <w:tcPr>
            <w:tcW w:w="2126" w:type="dxa"/>
          </w:tcPr>
          <w:p w14:paraId="54C2AA96"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4B172385" w14:textId="77777777" w:rsidR="0071087C" w:rsidRPr="00E6516F" w:rsidRDefault="0071087C" w:rsidP="00174677">
            <w:pPr>
              <w:pStyle w:val="TAH"/>
              <w:rPr>
                <w:bCs/>
              </w:rPr>
            </w:pPr>
            <w:r w:rsidRPr="00E6516F">
              <w:rPr>
                <w:bCs/>
              </w:rPr>
              <w:t>Comment</w:t>
            </w:r>
          </w:p>
        </w:tc>
        <w:tc>
          <w:tcPr>
            <w:tcW w:w="1418" w:type="dxa"/>
          </w:tcPr>
          <w:p w14:paraId="51BA75CA" w14:textId="77777777" w:rsidR="0071087C" w:rsidRPr="00E6516F" w:rsidRDefault="0071087C" w:rsidP="00174677">
            <w:pPr>
              <w:pStyle w:val="TAH"/>
              <w:rPr>
                <w:bCs/>
              </w:rPr>
            </w:pPr>
            <w:r w:rsidRPr="00E6516F">
              <w:rPr>
                <w:bCs/>
              </w:rPr>
              <w:t>Reference</w:t>
            </w:r>
          </w:p>
        </w:tc>
        <w:tc>
          <w:tcPr>
            <w:tcW w:w="1134" w:type="dxa"/>
          </w:tcPr>
          <w:p w14:paraId="7945A35E" w14:textId="77777777" w:rsidR="0071087C" w:rsidRPr="00E6516F" w:rsidRDefault="0071087C" w:rsidP="00174677">
            <w:pPr>
              <w:pStyle w:val="TAH"/>
              <w:rPr>
                <w:bCs/>
              </w:rPr>
            </w:pPr>
            <w:r w:rsidRPr="00E6516F">
              <w:rPr>
                <w:bCs/>
              </w:rPr>
              <w:t>Condition</w:t>
            </w:r>
          </w:p>
        </w:tc>
      </w:tr>
      <w:bookmarkEnd w:id="1148"/>
      <w:tr w:rsidR="0071087C" w:rsidRPr="00E6516F" w14:paraId="1EAC5E01" w14:textId="77777777" w:rsidTr="00174677">
        <w:tc>
          <w:tcPr>
            <w:tcW w:w="2835" w:type="dxa"/>
            <w:vAlign w:val="center"/>
          </w:tcPr>
          <w:p w14:paraId="47781D88" w14:textId="77777777" w:rsidR="0071087C" w:rsidRPr="00E6516F" w:rsidRDefault="0071087C" w:rsidP="00174677">
            <w:pPr>
              <w:pStyle w:val="TAL"/>
              <w:rPr>
                <w:b/>
                <w:bCs/>
              </w:rPr>
            </w:pPr>
            <w:r w:rsidRPr="00E6516F">
              <w:rPr>
                <w:b/>
                <w:bCs/>
              </w:rPr>
              <w:t>Message-body</w:t>
            </w:r>
          </w:p>
        </w:tc>
        <w:tc>
          <w:tcPr>
            <w:tcW w:w="2126" w:type="dxa"/>
          </w:tcPr>
          <w:p w14:paraId="6611D57A" w14:textId="77777777" w:rsidR="0071087C" w:rsidRPr="00E6516F" w:rsidRDefault="0071087C" w:rsidP="00174677">
            <w:pPr>
              <w:pStyle w:val="TAL"/>
            </w:pPr>
          </w:p>
        </w:tc>
        <w:tc>
          <w:tcPr>
            <w:tcW w:w="2126" w:type="dxa"/>
            <w:tcBorders>
              <w:bottom w:val="single" w:sz="4" w:space="0" w:color="auto"/>
            </w:tcBorders>
          </w:tcPr>
          <w:p w14:paraId="553798D0" w14:textId="77777777" w:rsidR="0071087C" w:rsidRPr="00E6516F" w:rsidRDefault="0071087C" w:rsidP="00174677">
            <w:pPr>
              <w:pStyle w:val="TAL"/>
            </w:pPr>
          </w:p>
        </w:tc>
        <w:tc>
          <w:tcPr>
            <w:tcW w:w="1418" w:type="dxa"/>
          </w:tcPr>
          <w:p w14:paraId="50EE4831" w14:textId="77777777" w:rsidR="0071087C" w:rsidRPr="00E6516F" w:rsidRDefault="0071087C" w:rsidP="00174677">
            <w:pPr>
              <w:pStyle w:val="TAL"/>
            </w:pPr>
          </w:p>
        </w:tc>
        <w:tc>
          <w:tcPr>
            <w:tcW w:w="1134" w:type="dxa"/>
            <w:vAlign w:val="bottom"/>
          </w:tcPr>
          <w:p w14:paraId="60545777" w14:textId="77777777" w:rsidR="0071087C" w:rsidRPr="00E6516F" w:rsidRDefault="0071087C" w:rsidP="00174677">
            <w:pPr>
              <w:pStyle w:val="TAL"/>
            </w:pPr>
          </w:p>
        </w:tc>
      </w:tr>
      <w:tr w:rsidR="0071087C" w:rsidRPr="00E6516F" w14:paraId="5DBE8D16" w14:textId="77777777" w:rsidTr="00174677">
        <w:tc>
          <w:tcPr>
            <w:tcW w:w="2835" w:type="dxa"/>
            <w:vAlign w:val="center"/>
          </w:tcPr>
          <w:p w14:paraId="559F03CF" w14:textId="77777777" w:rsidR="0071087C" w:rsidRPr="00E6516F" w:rsidRDefault="0071087C" w:rsidP="00174677">
            <w:pPr>
              <w:pStyle w:val="TAL"/>
            </w:pPr>
            <w:r w:rsidRPr="00E6516F">
              <w:t xml:space="preserve">  MIME body part</w:t>
            </w:r>
          </w:p>
        </w:tc>
        <w:tc>
          <w:tcPr>
            <w:tcW w:w="2126" w:type="dxa"/>
            <w:vAlign w:val="center"/>
          </w:tcPr>
          <w:p w14:paraId="506205EC" w14:textId="77777777" w:rsidR="0071087C" w:rsidRPr="00E6516F" w:rsidRDefault="0071087C" w:rsidP="00174677">
            <w:pPr>
              <w:pStyle w:val="TAL"/>
            </w:pPr>
          </w:p>
        </w:tc>
        <w:tc>
          <w:tcPr>
            <w:tcW w:w="2126" w:type="dxa"/>
            <w:tcBorders>
              <w:bottom w:val="single" w:sz="4" w:space="0" w:color="auto"/>
            </w:tcBorders>
          </w:tcPr>
          <w:p w14:paraId="5B8A13E3" w14:textId="5E0532D9" w:rsidR="0071087C" w:rsidRPr="00E6516F" w:rsidRDefault="0071087C" w:rsidP="00174677">
            <w:pPr>
              <w:pStyle w:val="TAL"/>
            </w:pPr>
            <w:r w:rsidRPr="00E6516F">
              <w:rPr>
                <w:b/>
                <w:bCs/>
              </w:rPr>
              <w:t>SDP message</w:t>
            </w:r>
          </w:p>
        </w:tc>
        <w:tc>
          <w:tcPr>
            <w:tcW w:w="1418" w:type="dxa"/>
          </w:tcPr>
          <w:p w14:paraId="5B29CD8B" w14:textId="77777777" w:rsidR="0071087C" w:rsidRPr="00E6516F" w:rsidRDefault="0071087C" w:rsidP="00174677">
            <w:pPr>
              <w:pStyle w:val="TAL"/>
            </w:pPr>
          </w:p>
        </w:tc>
        <w:tc>
          <w:tcPr>
            <w:tcW w:w="1134" w:type="dxa"/>
          </w:tcPr>
          <w:p w14:paraId="6DBF44C8" w14:textId="77777777" w:rsidR="0071087C" w:rsidRPr="00E6516F" w:rsidRDefault="0071087C" w:rsidP="00174677">
            <w:pPr>
              <w:pStyle w:val="TAL"/>
            </w:pPr>
          </w:p>
        </w:tc>
      </w:tr>
      <w:tr w:rsidR="0071087C" w:rsidRPr="00E6516F" w14:paraId="52D14B8D" w14:textId="77777777" w:rsidTr="00174677">
        <w:tc>
          <w:tcPr>
            <w:tcW w:w="2835" w:type="dxa"/>
          </w:tcPr>
          <w:p w14:paraId="72377C80" w14:textId="77777777" w:rsidR="0071087C" w:rsidRPr="00E6516F" w:rsidRDefault="0071087C" w:rsidP="00174677">
            <w:pPr>
              <w:pStyle w:val="TAL"/>
            </w:pPr>
            <w:r w:rsidRPr="00E6516F">
              <w:t xml:space="preserve">    MIME-part-body</w:t>
            </w:r>
          </w:p>
        </w:tc>
        <w:tc>
          <w:tcPr>
            <w:tcW w:w="2126" w:type="dxa"/>
          </w:tcPr>
          <w:p w14:paraId="55B02FD6" w14:textId="2E31ED89" w:rsidR="0071087C" w:rsidRPr="00E6516F" w:rsidRDefault="0071087C" w:rsidP="00174677">
            <w:pPr>
              <w:pStyle w:val="TAL"/>
              <w:rPr>
                <w:iCs/>
              </w:rPr>
            </w:pPr>
            <w:r w:rsidRPr="00E6516F">
              <w:t>SDP message as described in Table 6.2.11.3.3-2</w:t>
            </w:r>
          </w:p>
        </w:tc>
        <w:tc>
          <w:tcPr>
            <w:tcW w:w="2126" w:type="dxa"/>
            <w:tcBorders>
              <w:bottom w:val="single" w:sz="4" w:space="0" w:color="auto"/>
            </w:tcBorders>
          </w:tcPr>
          <w:p w14:paraId="63280FF6" w14:textId="77777777" w:rsidR="0071087C" w:rsidRPr="00E6516F" w:rsidRDefault="0071087C" w:rsidP="00174677">
            <w:pPr>
              <w:pStyle w:val="TAL"/>
            </w:pPr>
          </w:p>
        </w:tc>
        <w:tc>
          <w:tcPr>
            <w:tcW w:w="1418" w:type="dxa"/>
          </w:tcPr>
          <w:p w14:paraId="12F94DCD" w14:textId="77777777" w:rsidR="0071087C" w:rsidRPr="00E6516F" w:rsidRDefault="0071087C" w:rsidP="00174677">
            <w:pPr>
              <w:pStyle w:val="TAL"/>
            </w:pPr>
          </w:p>
        </w:tc>
        <w:tc>
          <w:tcPr>
            <w:tcW w:w="1134" w:type="dxa"/>
          </w:tcPr>
          <w:p w14:paraId="012A6780" w14:textId="77777777" w:rsidR="0071087C" w:rsidRPr="00E6516F" w:rsidRDefault="0071087C" w:rsidP="00174677">
            <w:pPr>
              <w:pStyle w:val="TAL"/>
            </w:pPr>
          </w:p>
        </w:tc>
      </w:tr>
      <w:tr w:rsidR="0071087C" w:rsidRPr="00E6516F" w14:paraId="5DB9997A" w14:textId="77777777" w:rsidTr="00174677">
        <w:tc>
          <w:tcPr>
            <w:tcW w:w="2835" w:type="dxa"/>
            <w:vAlign w:val="center"/>
          </w:tcPr>
          <w:p w14:paraId="424C46F3" w14:textId="77777777" w:rsidR="0071087C" w:rsidRPr="00E6516F" w:rsidRDefault="0071087C" w:rsidP="00174677">
            <w:pPr>
              <w:pStyle w:val="TAL"/>
            </w:pPr>
            <w:r w:rsidRPr="00E6516F">
              <w:t xml:space="preserve">  MIME body part</w:t>
            </w:r>
          </w:p>
        </w:tc>
        <w:tc>
          <w:tcPr>
            <w:tcW w:w="2126" w:type="dxa"/>
            <w:vAlign w:val="center"/>
          </w:tcPr>
          <w:p w14:paraId="034ABEB5" w14:textId="77777777" w:rsidR="0071087C" w:rsidRPr="00E6516F" w:rsidRDefault="0071087C" w:rsidP="00174677">
            <w:pPr>
              <w:pStyle w:val="TAL"/>
            </w:pPr>
          </w:p>
        </w:tc>
        <w:tc>
          <w:tcPr>
            <w:tcW w:w="2126" w:type="dxa"/>
            <w:tcBorders>
              <w:bottom w:val="single" w:sz="4" w:space="0" w:color="auto"/>
            </w:tcBorders>
          </w:tcPr>
          <w:p w14:paraId="6582E4D7" w14:textId="4C72682D" w:rsidR="0071087C" w:rsidRPr="00E6516F" w:rsidRDefault="0071087C" w:rsidP="00174677">
            <w:pPr>
              <w:pStyle w:val="TAL"/>
            </w:pPr>
            <w:r w:rsidRPr="00E6516F">
              <w:rPr>
                <w:b/>
                <w:bCs/>
              </w:rPr>
              <w:t>MCData-Info</w:t>
            </w:r>
          </w:p>
        </w:tc>
        <w:tc>
          <w:tcPr>
            <w:tcW w:w="1418" w:type="dxa"/>
          </w:tcPr>
          <w:p w14:paraId="69920A0F" w14:textId="77777777" w:rsidR="0071087C" w:rsidRPr="00E6516F" w:rsidRDefault="0071087C" w:rsidP="00174677">
            <w:pPr>
              <w:pStyle w:val="TAL"/>
            </w:pPr>
          </w:p>
        </w:tc>
        <w:tc>
          <w:tcPr>
            <w:tcW w:w="1134" w:type="dxa"/>
          </w:tcPr>
          <w:p w14:paraId="2298DF42" w14:textId="77777777" w:rsidR="0071087C" w:rsidRPr="00E6516F" w:rsidRDefault="0071087C" w:rsidP="00174677">
            <w:pPr>
              <w:pStyle w:val="TAL"/>
            </w:pPr>
          </w:p>
        </w:tc>
      </w:tr>
      <w:tr w:rsidR="0071087C" w:rsidRPr="00E6516F" w14:paraId="0EA79B92" w14:textId="77777777" w:rsidTr="00174677">
        <w:tc>
          <w:tcPr>
            <w:tcW w:w="2835" w:type="dxa"/>
          </w:tcPr>
          <w:p w14:paraId="3441C77F" w14:textId="77777777" w:rsidR="0071087C" w:rsidRPr="00E6516F" w:rsidRDefault="0071087C" w:rsidP="00174677">
            <w:pPr>
              <w:pStyle w:val="TAL"/>
            </w:pPr>
            <w:r w:rsidRPr="00E6516F">
              <w:t xml:space="preserve">    MIME-part-body</w:t>
            </w:r>
          </w:p>
        </w:tc>
        <w:tc>
          <w:tcPr>
            <w:tcW w:w="2126" w:type="dxa"/>
          </w:tcPr>
          <w:p w14:paraId="5A8F155F" w14:textId="5C136428" w:rsidR="0071087C" w:rsidRPr="00E6516F" w:rsidRDefault="0071087C" w:rsidP="00174677">
            <w:pPr>
              <w:pStyle w:val="TAL"/>
              <w:rPr>
                <w:iCs/>
              </w:rPr>
            </w:pPr>
            <w:r w:rsidRPr="00E6516F">
              <w:t>MCData-Info as described in Table 6.2.11.3.3-3</w:t>
            </w:r>
          </w:p>
        </w:tc>
        <w:tc>
          <w:tcPr>
            <w:tcW w:w="2126" w:type="dxa"/>
            <w:tcBorders>
              <w:bottom w:val="single" w:sz="4" w:space="0" w:color="auto"/>
            </w:tcBorders>
          </w:tcPr>
          <w:p w14:paraId="3E33CD3B" w14:textId="77777777" w:rsidR="0071087C" w:rsidRPr="00E6516F" w:rsidRDefault="0071087C" w:rsidP="00174677">
            <w:pPr>
              <w:pStyle w:val="TAL"/>
            </w:pPr>
          </w:p>
        </w:tc>
        <w:tc>
          <w:tcPr>
            <w:tcW w:w="1418" w:type="dxa"/>
          </w:tcPr>
          <w:p w14:paraId="6455239A" w14:textId="77777777" w:rsidR="0071087C" w:rsidRPr="00E6516F" w:rsidRDefault="0071087C" w:rsidP="00174677">
            <w:pPr>
              <w:pStyle w:val="TAL"/>
            </w:pPr>
          </w:p>
        </w:tc>
        <w:tc>
          <w:tcPr>
            <w:tcW w:w="1134" w:type="dxa"/>
          </w:tcPr>
          <w:p w14:paraId="3143BC9D" w14:textId="77777777" w:rsidR="0071087C" w:rsidRPr="00E6516F" w:rsidRDefault="0071087C" w:rsidP="00174677">
            <w:pPr>
              <w:pStyle w:val="TAL"/>
            </w:pPr>
          </w:p>
        </w:tc>
      </w:tr>
      <w:tr w:rsidR="0071087C" w:rsidRPr="00E6516F" w14:paraId="0595F056" w14:textId="77777777" w:rsidTr="00174677">
        <w:tc>
          <w:tcPr>
            <w:tcW w:w="2835" w:type="dxa"/>
            <w:vAlign w:val="center"/>
          </w:tcPr>
          <w:p w14:paraId="4F07DCEC" w14:textId="77777777" w:rsidR="0071087C" w:rsidRPr="00E6516F" w:rsidRDefault="0071087C" w:rsidP="00174677">
            <w:pPr>
              <w:pStyle w:val="TAL"/>
            </w:pPr>
            <w:r w:rsidRPr="00E6516F">
              <w:t xml:space="preserve">  MIME body part</w:t>
            </w:r>
          </w:p>
        </w:tc>
        <w:tc>
          <w:tcPr>
            <w:tcW w:w="2126" w:type="dxa"/>
            <w:vAlign w:val="center"/>
          </w:tcPr>
          <w:p w14:paraId="7BB31C01" w14:textId="77777777" w:rsidR="0071087C" w:rsidRPr="00E6516F" w:rsidRDefault="0071087C" w:rsidP="00174677">
            <w:pPr>
              <w:pStyle w:val="TAL"/>
            </w:pPr>
          </w:p>
        </w:tc>
        <w:tc>
          <w:tcPr>
            <w:tcW w:w="2126" w:type="dxa"/>
            <w:tcBorders>
              <w:bottom w:val="single" w:sz="4" w:space="0" w:color="auto"/>
            </w:tcBorders>
          </w:tcPr>
          <w:p w14:paraId="21463D23" w14:textId="6EF63C41" w:rsidR="0071087C" w:rsidRPr="00E6516F" w:rsidRDefault="0071087C" w:rsidP="00174677">
            <w:pPr>
              <w:pStyle w:val="TAL"/>
            </w:pPr>
            <w:r w:rsidRPr="00E6516F">
              <w:rPr>
                <w:b/>
                <w:bCs/>
              </w:rPr>
              <w:t>MCData Data signalling message</w:t>
            </w:r>
          </w:p>
        </w:tc>
        <w:tc>
          <w:tcPr>
            <w:tcW w:w="1418" w:type="dxa"/>
          </w:tcPr>
          <w:p w14:paraId="1EA43B69" w14:textId="77777777" w:rsidR="0071087C" w:rsidRPr="00E6516F" w:rsidRDefault="0071087C" w:rsidP="00174677">
            <w:pPr>
              <w:pStyle w:val="TAL"/>
            </w:pPr>
          </w:p>
        </w:tc>
        <w:tc>
          <w:tcPr>
            <w:tcW w:w="1134" w:type="dxa"/>
          </w:tcPr>
          <w:p w14:paraId="1D8800DD" w14:textId="77777777" w:rsidR="0071087C" w:rsidRPr="00E6516F" w:rsidRDefault="0071087C" w:rsidP="00174677">
            <w:pPr>
              <w:pStyle w:val="TAL"/>
            </w:pPr>
          </w:p>
        </w:tc>
      </w:tr>
      <w:tr w:rsidR="0071087C" w:rsidRPr="00E6516F" w14:paraId="7944334E" w14:textId="77777777" w:rsidTr="00174677">
        <w:tc>
          <w:tcPr>
            <w:tcW w:w="2835" w:type="dxa"/>
            <w:vAlign w:val="center"/>
          </w:tcPr>
          <w:p w14:paraId="6431C2BF" w14:textId="77777777" w:rsidR="0071087C" w:rsidRPr="00E6516F" w:rsidRDefault="0071087C" w:rsidP="00174677">
            <w:pPr>
              <w:pStyle w:val="TAL"/>
            </w:pPr>
            <w:r w:rsidRPr="00E6516F">
              <w:t xml:space="preserve">    MIME-part-headers</w:t>
            </w:r>
          </w:p>
        </w:tc>
        <w:tc>
          <w:tcPr>
            <w:tcW w:w="2126" w:type="dxa"/>
          </w:tcPr>
          <w:p w14:paraId="6408F95E" w14:textId="77777777" w:rsidR="0071087C" w:rsidRPr="00E6516F" w:rsidRDefault="0071087C" w:rsidP="00174677">
            <w:pPr>
              <w:pStyle w:val="TAL"/>
            </w:pPr>
          </w:p>
        </w:tc>
        <w:tc>
          <w:tcPr>
            <w:tcW w:w="2126" w:type="dxa"/>
            <w:tcBorders>
              <w:bottom w:val="single" w:sz="4" w:space="0" w:color="auto"/>
            </w:tcBorders>
          </w:tcPr>
          <w:p w14:paraId="47537F23" w14:textId="77777777" w:rsidR="0071087C" w:rsidRPr="00E6516F" w:rsidRDefault="0071087C" w:rsidP="00174677">
            <w:pPr>
              <w:pStyle w:val="TAL"/>
            </w:pPr>
          </w:p>
        </w:tc>
        <w:tc>
          <w:tcPr>
            <w:tcW w:w="1418" w:type="dxa"/>
          </w:tcPr>
          <w:p w14:paraId="69414272" w14:textId="77777777" w:rsidR="0071087C" w:rsidRPr="00E6516F" w:rsidRDefault="0071087C" w:rsidP="00174677">
            <w:pPr>
              <w:pStyle w:val="TAL"/>
            </w:pPr>
          </w:p>
        </w:tc>
        <w:tc>
          <w:tcPr>
            <w:tcW w:w="1134" w:type="dxa"/>
            <w:vAlign w:val="bottom"/>
          </w:tcPr>
          <w:p w14:paraId="079EFC5D" w14:textId="77777777" w:rsidR="0071087C" w:rsidRPr="00E6516F" w:rsidRDefault="0071087C" w:rsidP="00174677">
            <w:pPr>
              <w:pStyle w:val="TAL"/>
            </w:pPr>
          </w:p>
        </w:tc>
      </w:tr>
      <w:tr w:rsidR="0071087C" w:rsidRPr="00E6516F" w14:paraId="52119E21" w14:textId="77777777" w:rsidTr="00174677">
        <w:tc>
          <w:tcPr>
            <w:tcW w:w="2835" w:type="dxa"/>
            <w:vAlign w:val="center"/>
          </w:tcPr>
          <w:p w14:paraId="48712807" w14:textId="77777777" w:rsidR="0071087C" w:rsidRPr="00E6516F" w:rsidRDefault="0071087C" w:rsidP="00174677">
            <w:pPr>
              <w:pStyle w:val="TAL"/>
            </w:pPr>
            <w:r w:rsidRPr="00E6516F">
              <w:t xml:space="preserve">      MIME-Content-Type</w:t>
            </w:r>
          </w:p>
        </w:tc>
        <w:tc>
          <w:tcPr>
            <w:tcW w:w="2126" w:type="dxa"/>
          </w:tcPr>
          <w:p w14:paraId="38197593" w14:textId="77777777" w:rsidR="0071087C" w:rsidRPr="00E6516F" w:rsidRDefault="0071087C" w:rsidP="00174677">
            <w:pPr>
              <w:pStyle w:val="TAL"/>
            </w:pPr>
            <w:r w:rsidRPr="00E6516F">
              <w:t>"application/vnd.3gpp.mcdata-signalling"</w:t>
            </w:r>
          </w:p>
        </w:tc>
        <w:tc>
          <w:tcPr>
            <w:tcW w:w="2126" w:type="dxa"/>
            <w:tcBorders>
              <w:bottom w:val="single" w:sz="4" w:space="0" w:color="auto"/>
            </w:tcBorders>
          </w:tcPr>
          <w:p w14:paraId="43C06ADC" w14:textId="77777777" w:rsidR="0071087C" w:rsidRPr="00E6516F" w:rsidRDefault="0071087C" w:rsidP="00174677">
            <w:pPr>
              <w:pStyle w:val="TAL"/>
            </w:pPr>
          </w:p>
        </w:tc>
        <w:tc>
          <w:tcPr>
            <w:tcW w:w="1418" w:type="dxa"/>
          </w:tcPr>
          <w:p w14:paraId="47D04753" w14:textId="77777777" w:rsidR="0071087C" w:rsidRPr="00E6516F" w:rsidRDefault="0071087C" w:rsidP="00174677">
            <w:pPr>
              <w:pStyle w:val="TAL"/>
            </w:pPr>
          </w:p>
        </w:tc>
        <w:tc>
          <w:tcPr>
            <w:tcW w:w="1134" w:type="dxa"/>
            <w:vAlign w:val="bottom"/>
          </w:tcPr>
          <w:p w14:paraId="1C4D06FB" w14:textId="77777777" w:rsidR="0071087C" w:rsidRPr="00E6516F" w:rsidRDefault="0071087C" w:rsidP="00174677">
            <w:pPr>
              <w:pStyle w:val="TAL"/>
            </w:pPr>
          </w:p>
        </w:tc>
      </w:tr>
      <w:tr w:rsidR="0071087C" w:rsidRPr="00E6516F" w14:paraId="4E49F79F" w14:textId="77777777" w:rsidTr="004312E8">
        <w:tc>
          <w:tcPr>
            <w:tcW w:w="2835" w:type="dxa"/>
          </w:tcPr>
          <w:p w14:paraId="08EC34C1" w14:textId="77777777" w:rsidR="0071087C" w:rsidRPr="00E6516F" w:rsidRDefault="0071087C" w:rsidP="00174677">
            <w:pPr>
              <w:pStyle w:val="TAL"/>
            </w:pPr>
            <w:r w:rsidRPr="00E6516F">
              <w:t xml:space="preserve">    MIME-part-body</w:t>
            </w:r>
          </w:p>
        </w:tc>
        <w:tc>
          <w:tcPr>
            <w:tcW w:w="2126" w:type="dxa"/>
          </w:tcPr>
          <w:p w14:paraId="68B07EA4" w14:textId="77777777" w:rsidR="0071087C" w:rsidRPr="00E6516F" w:rsidRDefault="0071087C" w:rsidP="00174677">
            <w:pPr>
              <w:pStyle w:val="TAL"/>
            </w:pPr>
            <w:r w:rsidRPr="00E6516F">
              <w:t>MCData Protected Payload Message containing FD SIGNALLING PAYLOAD as described in Table 6.2.11.3.3-3A</w:t>
            </w:r>
          </w:p>
        </w:tc>
        <w:tc>
          <w:tcPr>
            <w:tcW w:w="2126" w:type="dxa"/>
            <w:tcBorders>
              <w:bottom w:val="single" w:sz="4" w:space="0" w:color="auto"/>
            </w:tcBorders>
          </w:tcPr>
          <w:p w14:paraId="55F75210" w14:textId="77777777" w:rsidR="0071087C" w:rsidRPr="00E6516F" w:rsidRDefault="0071087C" w:rsidP="00174677">
            <w:pPr>
              <w:pStyle w:val="TAL"/>
            </w:pPr>
          </w:p>
        </w:tc>
        <w:tc>
          <w:tcPr>
            <w:tcW w:w="1418" w:type="dxa"/>
          </w:tcPr>
          <w:p w14:paraId="0C140CA7" w14:textId="77777777" w:rsidR="0071087C" w:rsidRPr="00E6516F" w:rsidRDefault="0071087C" w:rsidP="00174677">
            <w:pPr>
              <w:pStyle w:val="TAL"/>
            </w:pPr>
          </w:p>
        </w:tc>
        <w:tc>
          <w:tcPr>
            <w:tcW w:w="1134" w:type="dxa"/>
            <w:vAlign w:val="bottom"/>
          </w:tcPr>
          <w:p w14:paraId="7836182A" w14:textId="77777777" w:rsidR="0071087C" w:rsidRPr="00E6516F" w:rsidRDefault="0071087C" w:rsidP="00174677">
            <w:pPr>
              <w:pStyle w:val="TAL"/>
            </w:pPr>
          </w:p>
        </w:tc>
      </w:tr>
    </w:tbl>
    <w:p w14:paraId="420B9A0B" w14:textId="77777777" w:rsidR="0071087C" w:rsidRPr="00E6516F" w:rsidRDefault="0071087C" w:rsidP="0071087C"/>
    <w:p w14:paraId="522164CC" w14:textId="77777777" w:rsidR="0071087C" w:rsidRPr="00E6516F" w:rsidRDefault="0071087C" w:rsidP="0071087C">
      <w:pPr>
        <w:pStyle w:val="TH"/>
      </w:pPr>
      <w:r w:rsidRPr="00E6516F">
        <w:t>Table 6.2.11.3.3-2: SDP for SIP INVITE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2BEFF2EC" w14:textId="77777777" w:rsidTr="00174677">
        <w:trPr>
          <w:cantSplit/>
        </w:trPr>
        <w:tc>
          <w:tcPr>
            <w:tcW w:w="9639" w:type="dxa"/>
          </w:tcPr>
          <w:p w14:paraId="6624C6EA" w14:textId="5E31072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5.5.3.1.1-3</w:t>
            </w:r>
            <w:r w:rsidRPr="00E6516F">
              <w:rPr>
                <w:rFonts w:cs="Arial"/>
                <w:szCs w:val="18"/>
              </w:rPr>
              <w:t>, condition MCDATA_FD, SDP_OFFER</w:t>
            </w:r>
          </w:p>
        </w:tc>
      </w:tr>
    </w:tbl>
    <w:p w14:paraId="60EE054B" w14:textId="77777777" w:rsidR="0071087C" w:rsidRPr="00E6516F" w:rsidRDefault="0071087C" w:rsidP="0071087C"/>
    <w:p w14:paraId="264DE77D" w14:textId="77777777" w:rsidR="0071087C" w:rsidRPr="00E6516F" w:rsidRDefault="0071087C" w:rsidP="0071087C">
      <w:pPr>
        <w:pStyle w:val="TH"/>
      </w:pPr>
      <w:r w:rsidRPr="00E6516F">
        <w:t>Table 6.2.11.3.3-3: MCDATA-Info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118EB506" w14:textId="77777777" w:rsidTr="00174677">
        <w:trPr>
          <w:cantSplit/>
        </w:trPr>
        <w:tc>
          <w:tcPr>
            <w:tcW w:w="9639" w:type="dxa"/>
            <w:gridSpan w:val="5"/>
          </w:tcPr>
          <w:p w14:paraId="15B666B4"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5.5.3.2.1-3, condition MCD_grp</w:t>
            </w:r>
          </w:p>
        </w:tc>
      </w:tr>
      <w:tr w:rsidR="0071087C" w:rsidRPr="00E6516F" w14:paraId="579B1BE0" w14:textId="77777777" w:rsidTr="00174677">
        <w:tc>
          <w:tcPr>
            <w:tcW w:w="2835" w:type="dxa"/>
          </w:tcPr>
          <w:p w14:paraId="2AC37269" w14:textId="77777777" w:rsidR="0071087C" w:rsidRPr="00E6516F" w:rsidRDefault="0071087C" w:rsidP="00174677">
            <w:pPr>
              <w:pStyle w:val="TAH"/>
              <w:rPr>
                <w:bCs/>
              </w:rPr>
            </w:pPr>
            <w:r w:rsidRPr="00E6516F">
              <w:rPr>
                <w:bCs/>
              </w:rPr>
              <w:t>Information Element</w:t>
            </w:r>
          </w:p>
        </w:tc>
        <w:tc>
          <w:tcPr>
            <w:tcW w:w="2126" w:type="dxa"/>
          </w:tcPr>
          <w:p w14:paraId="2708E7B5"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1BADE21F" w14:textId="77777777" w:rsidR="0071087C" w:rsidRPr="00E6516F" w:rsidRDefault="0071087C" w:rsidP="00174677">
            <w:pPr>
              <w:pStyle w:val="TAH"/>
              <w:rPr>
                <w:bCs/>
              </w:rPr>
            </w:pPr>
            <w:r w:rsidRPr="00E6516F">
              <w:rPr>
                <w:bCs/>
              </w:rPr>
              <w:t>Comment</w:t>
            </w:r>
          </w:p>
        </w:tc>
        <w:tc>
          <w:tcPr>
            <w:tcW w:w="1418" w:type="dxa"/>
          </w:tcPr>
          <w:p w14:paraId="78C89128" w14:textId="77777777" w:rsidR="0071087C" w:rsidRPr="00E6516F" w:rsidRDefault="0071087C" w:rsidP="00174677">
            <w:pPr>
              <w:pStyle w:val="TAH"/>
              <w:rPr>
                <w:bCs/>
              </w:rPr>
            </w:pPr>
            <w:r w:rsidRPr="00E6516F">
              <w:rPr>
                <w:bCs/>
              </w:rPr>
              <w:t>Reference</w:t>
            </w:r>
          </w:p>
        </w:tc>
        <w:tc>
          <w:tcPr>
            <w:tcW w:w="1134" w:type="dxa"/>
          </w:tcPr>
          <w:p w14:paraId="417599D3" w14:textId="77777777" w:rsidR="0071087C" w:rsidRPr="00E6516F" w:rsidRDefault="0071087C" w:rsidP="00174677">
            <w:pPr>
              <w:pStyle w:val="TAH"/>
              <w:rPr>
                <w:bCs/>
              </w:rPr>
            </w:pPr>
            <w:r w:rsidRPr="00E6516F">
              <w:rPr>
                <w:bCs/>
              </w:rPr>
              <w:t>Condition</w:t>
            </w:r>
          </w:p>
        </w:tc>
      </w:tr>
      <w:tr w:rsidR="0071087C" w:rsidRPr="00E6516F" w14:paraId="72402768" w14:textId="77777777" w:rsidTr="00174677">
        <w:tc>
          <w:tcPr>
            <w:tcW w:w="2835" w:type="dxa"/>
          </w:tcPr>
          <w:p w14:paraId="7489539D" w14:textId="77777777" w:rsidR="0071087C" w:rsidRPr="00E6516F" w:rsidRDefault="0071087C" w:rsidP="00174677">
            <w:pPr>
              <w:pStyle w:val="TAL"/>
              <w:rPr>
                <w:rFonts w:cs="Arial"/>
                <w:szCs w:val="18"/>
              </w:rPr>
            </w:pPr>
            <w:r w:rsidRPr="00E6516F">
              <w:t>mcdata-info</w:t>
            </w:r>
          </w:p>
        </w:tc>
        <w:tc>
          <w:tcPr>
            <w:tcW w:w="2126" w:type="dxa"/>
          </w:tcPr>
          <w:p w14:paraId="535995CF" w14:textId="77777777" w:rsidR="0071087C" w:rsidRPr="00E6516F" w:rsidRDefault="0071087C" w:rsidP="00174677">
            <w:pPr>
              <w:pStyle w:val="TAL"/>
            </w:pPr>
          </w:p>
        </w:tc>
        <w:tc>
          <w:tcPr>
            <w:tcW w:w="2126" w:type="dxa"/>
            <w:tcBorders>
              <w:bottom w:val="single" w:sz="4" w:space="0" w:color="auto"/>
            </w:tcBorders>
          </w:tcPr>
          <w:p w14:paraId="2ED51612" w14:textId="77777777" w:rsidR="0071087C" w:rsidRPr="00E6516F" w:rsidRDefault="0071087C" w:rsidP="00174677">
            <w:pPr>
              <w:pStyle w:val="TAL"/>
            </w:pPr>
          </w:p>
        </w:tc>
        <w:tc>
          <w:tcPr>
            <w:tcW w:w="1418" w:type="dxa"/>
          </w:tcPr>
          <w:p w14:paraId="3FBC6B48" w14:textId="77777777" w:rsidR="0071087C" w:rsidRPr="00E6516F" w:rsidRDefault="0071087C" w:rsidP="00174677">
            <w:pPr>
              <w:pStyle w:val="TAL"/>
            </w:pPr>
          </w:p>
        </w:tc>
        <w:tc>
          <w:tcPr>
            <w:tcW w:w="1134" w:type="dxa"/>
          </w:tcPr>
          <w:p w14:paraId="3A6C9295" w14:textId="77777777" w:rsidR="0071087C" w:rsidRPr="00E6516F" w:rsidRDefault="0071087C" w:rsidP="00174677">
            <w:pPr>
              <w:pStyle w:val="TAL"/>
            </w:pPr>
          </w:p>
        </w:tc>
      </w:tr>
      <w:tr w:rsidR="0071087C" w:rsidRPr="00E6516F" w14:paraId="7B20F4B2" w14:textId="77777777" w:rsidTr="00174677">
        <w:tc>
          <w:tcPr>
            <w:tcW w:w="2835" w:type="dxa"/>
          </w:tcPr>
          <w:p w14:paraId="2234B359" w14:textId="77777777" w:rsidR="0071087C" w:rsidRPr="00E6516F" w:rsidRDefault="0071087C" w:rsidP="00174677">
            <w:pPr>
              <w:pStyle w:val="TAL"/>
              <w:rPr>
                <w:rFonts w:cs="Arial"/>
                <w:szCs w:val="18"/>
              </w:rPr>
            </w:pPr>
            <w:r w:rsidRPr="00E6516F">
              <w:t xml:space="preserve">  mcdata-Params</w:t>
            </w:r>
          </w:p>
        </w:tc>
        <w:tc>
          <w:tcPr>
            <w:tcW w:w="2126" w:type="dxa"/>
          </w:tcPr>
          <w:p w14:paraId="5AD12CD4" w14:textId="77777777" w:rsidR="0071087C" w:rsidRPr="00E6516F" w:rsidRDefault="0071087C" w:rsidP="00174677">
            <w:pPr>
              <w:pStyle w:val="TAL"/>
            </w:pPr>
          </w:p>
        </w:tc>
        <w:tc>
          <w:tcPr>
            <w:tcW w:w="2126" w:type="dxa"/>
            <w:tcBorders>
              <w:bottom w:val="single" w:sz="4" w:space="0" w:color="auto"/>
            </w:tcBorders>
          </w:tcPr>
          <w:p w14:paraId="25B1B681" w14:textId="77777777" w:rsidR="0071087C" w:rsidRPr="00E6516F" w:rsidRDefault="0071087C" w:rsidP="00174677">
            <w:pPr>
              <w:pStyle w:val="TAL"/>
            </w:pPr>
          </w:p>
        </w:tc>
        <w:tc>
          <w:tcPr>
            <w:tcW w:w="1418" w:type="dxa"/>
          </w:tcPr>
          <w:p w14:paraId="2DB34583" w14:textId="77777777" w:rsidR="0071087C" w:rsidRPr="00E6516F" w:rsidRDefault="0071087C" w:rsidP="00174677">
            <w:pPr>
              <w:pStyle w:val="TAL"/>
            </w:pPr>
          </w:p>
        </w:tc>
        <w:tc>
          <w:tcPr>
            <w:tcW w:w="1134" w:type="dxa"/>
          </w:tcPr>
          <w:p w14:paraId="517E737A" w14:textId="77777777" w:rsidR="0071087C" w:rsidRPr="00E6516F" w:rsidRDefault="0071087C" w:rsidP="00174677">
            <w:pPr>
              <w:pStyle w:val="TAL"/>
            </w:pPr>
          </w:p>
        </w:tc>
      </w:tr>
      <w:tr w:rsidR="0071087C" w:rsidRPr="00E6516F" w14:paraId="4843B509" w14:textId="77777777" w:rsidTr="00174677">
        <w:tc>
          <w:tcPr>
            <w:tcW w:w="2835" w:type="dxa"/>
          </w:tcPr>
          <w:p w14:paraId="3A5847A7" w14:textId="77777777" w:rsidR="0071087C" w:rsidRPr="00E6516F" w:rsidRDefault="0071087C" w:rsidP="00174677">
            <w:pPr>
              <w:pStyle w:val="TAL"/>
              <w:rPr>
                <w:rFonts w:cs="Arial"/>
                <w:szCs w:val="18"/>
              </w:rPr>
            </w:pPr>
            <w:r w:rsidRPr="00E6516F">
              <w:t xml:space="preserve">    request-type</w:t>
            </w:r>
          </w:p>
        </w:tc>
        <w:tc>
          <w:tcPr>
            <w:tcW w:w="2126" w:type="dxa"/>
          </w:tcPr>
          <w:p w14:paraId="67C1963A" w14:textId="77777777" w:rsidR="0071087C" w:rsidRPr="00E6516F" w:rsidRDefault="0071087C" w:rsidP="00174677">
            <w:pPr>
              <w:pStyle w:val="TAL"/>
              <w:rPr>
                <w:lang w:eastAsia="ko-KR"/>
              </w:rPr>
            </w:pPr>
            <w:r w:rsidRPr="00E6516F">
              <w:rPr>
                <w:lang w:eastAsia="ko-KR"/>
              </w:rPr>
              <w:t>"group-fd"</w:t>
            </w:r>
          </w:p>
        </w:tc>
        <w:tc>
          <w:tcPr>
            <w:tcW w:w="2126" w:type="dxa"/>
            <w:tcBorders>
              <w:bottom w:val="single" w:sz="4" w:space="0" w:color="auto"/>
            </w:tcBorders>
          </w:tcPr>
          <w:p w14:paraId="08AD10A1" w14:textId="77777777" w:rsidR="0071087C" w:rsidRPr="00E6516F" w:rsidRDefault="0071087C" w:rsidP="00174677">
            <w:pPr>
              <w:pStyle w:val="TAL"/>
            </w:pPr>
          </w:p>
        </w:tc>
        <w:tc>
          <w:tcPr>
            <w:tcW w:w="1418" w:type="dxa"/>
          </w:tcPr>
          <w:p w14:paraId="7263B6FE" w14:textId="77777777" w:rsidR="0071087C" w:rsidRPr="00E6516F" w:rsidRDefault="0071087C" w:rsidP="00174677">
            <w:pPr>
              <w:pStyle w:val="TAL"/>
            </w:pPr>
          </w:p>
        </w:tc>
        <w:tc>
          <w:tcPr>
            <w:tcW w:w="1134" w:type="dxa"/>
          </w:tcPr>
          <w:p w14:paraId="76702B8D" w14:textId="77777777" w:rsidR="0071087C" w:rsidRPr="00E6516F" w:rsidRDefault="0071087C" w:rsidP="00174677">
            <w:pPr>
              <w:pStyle w:val="TAL"/>
            </w:pPr>
          </w:p>
        </w:tc>
      </w:tr>
    </w:tbl>
    <w:p w14:paraId="6884FB00" w14:textId="77777777" w:rsidR="0071087C" w:rsidRPr="00E6516F" w:rsidRDefault="0071087C" w:rsidP="0071087C"/>
    <w:p w14:paraId="509E1BF2" w14:textId="77777777" w:rsidR="0071087C" w:rsidRPr="00E6516F" w:rsidRDefault="0071087C" w:rsidP="0071087C">
      <w:pPr>
        <w:pStyle w:val="TH"/>
      </w:pPr>
      <w:r w:rsidRPr="00E6516F">
        <w:t>Table 6.2.11.3.3-3A: FD SIGNALLING PAYLOAD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71FCB2CC" w14:textId="77777777" w:rsidTr="00174677">
        <w:trPr>
          <w:cantSplit/>
        </w:trPr>
        <w:tc>
          <w:tcPr>
            <w:tcW w:w="9639" w:type="dxa"/>
          </w:tcPr>
          <w:p w14:paraId="5CA2F0CC" w14:textId="77777777" w:rsidR="0071087C" w:rsidRPr="00E6516F" w:rsidRDefault="0071087C" w:rsidP="00174677">
            <w:pPr>
              <w:pStyle w:val="TAL"/>
            </w:pPr>
            <w:r w:rsidRPr="00E6516F">
              <w:t>Derivation Path: TS 36.579-1 [2], Table 5.5.3.8.5-1, condition FD_MSRP</w:t>
            </w:r>
          </w:p>
        </w:tc>
      </w:tr>
    </w:tbl>
    <w:p w14:paraId="06644382" w14:textId="77777777" w:rsidR="0071087C" w:rsidRPr="00E6516F" w:rsidRDefault="0071087C" w:rsidP="0071087C"/>
    <w:p w14:paraId="4F7E8E65" w14:textId="7C10376E" w:rsidR="0071087C" w:rsidRPr="00E6516F" w:rsidRDefault="0071087C" w:rsidP="0071087C">
      <w:pPr>
        <w:pStyle w:val="TH"/>
      </w:pPr>
      <w:r w:rsidRPr="00E6516F">
        <w:t>Table 6.2.11.3.3-4: SIP 200 (OK) (step 2, Table 6.2.11.3.2-1;</w:t>
      </w:r>
      <w:r w:rsidRPr="00E6516F">
        <w:br/>
        <w:t>step 4, TS 36.579-1 [2] Table 5.3C.2.3-1)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66156684" w14:textId="77777777" w:rsidTr="00174677">
        <w:trPr>
          <w:cantSplit/>
        </w:trPr>
        <w:tc>
          <w:tcPr>
            <w:tcW w:w="9644" w:type="dxa"/>
            <w:gridSpan w:val="5"/>
          </w:tcPr>
          <w:p w14:paraId="45298D10" w14:textId="152B7C43" w:rsidR="0071087C" w:rsidRPr="00E6516F" w:rsidRDefault="0071087C" w:rsidP="00174677">
            <w:pPr>
              <w:pStyle w:val="TAL"/>
              <w:rPr>
                <w:rFonts w:cs="Arial"/>
                <w:szCs w:val="18"/>
              </w:rPr>
            </w:pPr>
            <w:r w:rsidRPr="00E6516F">
              <w:rPr>
                <w:rFonts w:cs="Arial"/>
                <w:szCs w:val="18"/>
              </w:rPr>
              <w:t>Derivation Path: TS 36.579-1 [2], Table 5.5.2.17.1.2-1, condition INVITE-RSP</w:t>
            </w:r>
          </w:p>
        </w:tc>
      </w:tr>
      <w:tr w:rsidR="0071087C" w:rsidRPr="00E6516F" w14:paraId="7F18DB2C" w14:textId="77777777" w:rsidTr="00174677">
        <w:tc>
          <w:tcPr>
            <w:tcW w:w="2836" w:type="dxa"/>
          </w:tcPr>
          <w:p w14:paraId="5E0ACFA3" w14:textId="77777777" w:rsidR="0071087C" w:rsidRPr="00E6516F" w:rsidRDefault="0071087C" w:rsidP="00174677">
            <w:pPr>
              <w:pStyle w:val="TAH"/>
              <w:rPr>
                <w:bCs/>
              </w:rPr>
            </w:pPr>
            <w:r w:rsidRPr="00E6516F">
              <w:rPr>
                <w:bCs/>
              </w:rPr>
              <w:t>Information Element</w:t>
            </w:r>
          </w:p>
        </w:tc>
        <w:tc>
          <w:tcPr>
            <w:tcW w:w="2127" w:type="dxa"/>
          </w:tcPr>
          <w:p w14:paraId="5FCC7974"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425C3DCB" w14:textId="77777777" w:rsidR="0071087C" w:rsidRPr="00E6516F" w:rsidRDefault="0071087C" w:rsidP="00174677">
            <w:pPr>
              <w:pStyle w:val="TAH"/>
              <w:rPr>
                <w:bCs/>
              </w:rPr>
            </w:pPr>
            <w:r w:rsidRPr="00E6516F">
              <w:rPr>
                <w:bCs/>
              </w:rPr>
              <w:t>Comment</w:t>
            </w:r>
          </w:p>
        </w:tc>
        <w:tc>
          <w:tcPr>
            <w:tcW w:w="1419" w:type="dxa"/>
          </w:tcPr>
          <w:p w14:paraId="67BB68BD" w14:textId="77777777" w:rsidR="0071087C" w:rsidRPr="00E6516F" w:rsidRDefault="0071087C" w:rsidP="00174677">
            <w:pPr>
              <w:pStyle w:val="TAH"/>
              <w:rPr>
                <w:bCs/>
              </w:rPr>
            </w:pPr>
            <w:r w:rsidRPr="00E6516F">
              <w:rPr>
                <w:bCs/>
              </w:rPr>
              <w:t>Reference</w:t>
            </w:r>
          </w:p>
        </w:tc>
        <w:tc>
          <w:tcPr>
            <w:tcW w:w="1135" w:type="dxa"/>
          </w:tcPr>
          <w:p w14:paraId="1BAE0C41" w14:textId="77777777" w:rsidR="0071087C" w:rsidRPr="00E6516F" w:rsidRDefault="0071087C" w:rsidP="00174677">
            <w:pPr>
              <w:pStyle w:val="TAH"/>
              <w:rPr>
                <w:bCs/>
              </w:rPr>
            </w:pPr>
            <w:r w:rsidRPr="00E6516F">
              <w:rPr>
                <w:bCs/>
              </w:rPr>
              <w:t>Condition</w:t>
            </w:r>
          </w:p>
        </w:tc>
      </w:tr>
      <w:tr w:rsidR="0071087C" w:rsidRPr="00E6516F" w14:paraId="6E913726" w14:textId="77777777" w:rsidTr="00174677">
        <w:tc>
          <w:tcPr>
            <w:tcW w:w="2836" w:type="dxa"/>
            <w:vAlign w:val="center"/>
          </w:tcPr>
          <w:p w14:paraId="1A850C32" w14:textId="77777777" w:rsidR="0071087C" w:rsidRPr="00E6516F" w:rsidRDefault="0071087C" w:rsidP="00174677">
            <w:pPr>
              <w:pStyle w:val="TAL"/>
              <w:rPr>
                <w:rFonts w:cs="Arial"/>
                <w:b/>
                <w:bCs/>
                <w:szCs w:val="18"/>
              </w:rPr>
            </w:pPr>
            <w:r w:rsidRPr="00E6516F">
              <w:rPr>
                <w:b/>
                <w:bCs/>
              </w:rPr>
              <w:t>Message-body</w:t>
            </w:r>
          </w:p>
        </w:tc>
        <w:tc>
          <w:tcPr>
            <w:tcW w:w="2127" w:type="dxa"/>
          </w:tcPr>
          <w:p w14:paraId="7D318E63" w14:textId="77777777" w:rsidR="0071087C" w:rsidRPr="00E6516F" w:rsidRDefault="0071087C" w:rsidP="00174677">
            <w:pPr>
              <w:pStyle w:val="TAL"/>
            </w:pPr>
          </w:p>
        </w:tc>
        <w:tc>
          <w:tcPr>
            <w:tcW w:w="2127" w:type="dxa"/>
            <w:tcBorders>
              <w:top w:val="single" w:sz="4" w:space="0" w:color="auto"/>
              <w:bottom w:val="single" w:sz="4" w:space="0" w:color="auto"/>
            </w:tcBorders>
          </w:tcPr>
          <w:p w14:paraId="71305CF4" w14:textId="77777777" w:rsidR="0071087C" w:rsidRPr="00E6516F" w:rsidRDefault="0071087C" w:rsidP="00174677">
            <w:pPr>
              <w:pStyle w:val="TAL"/>
            </w:pPr>
          </w:p>
        </w:tc>
        <w:tc>
          <w:tcPr>
            <w:tcW w:w="1419" w:type="dxa"/>
          </w:tcPr>
          <w:p w14:paraId="676AF98B" w14:textId="77777777" w:rsidR="0071087C" w:rsidRPr="00E6516F" w:rsidRDefault="0071087C" w:rsidP="00174677">
            <w:pPr>
              <w:pStyle w:val="TAL"/>
            </w:pPr>
          </w:p>
        </w:tc>
        <w:tc>
          <w:tcPr>
            <w:tcW w:w="1135" w:type="dxa"/>
            <w:vAlign w:val="bottom"/>
          </w:tcPr>
          <w:p w14:paraId="0DF441E9" w14:textId="77777777" w:rsidR="0071087C" w:rsidRPr="00E6516F" w:rsidRDefault="0071087C" w:rsidP="00174677">
            <w:pPr>
              <w:pStyle w:val="TAL"/>
            </w:pPr>
          </w:p>
        </w:tc>
      </w:tr>
      <w:tr w:rsidR="0071087C" w:rsidRPr="00E6516F" w14:paraId="6E7DED53" w14:textId="77777777" w:rsidTr="004312E8">
        <w:tc>
          <w:tcPr>
            <w:tcW w:w="2836" w:type="dxa"/>
          </w:tcPr>
          <w:p w14:paraId="53FD8CC9" w14:textId="77777777" w:rsidR="0071087C" w:rsidRPr="00E6516F" w:rsidRDefault="0071087C" w:rsidP="00174677">
            <w:pPr>
              <w:pStyle w:val="TAL"/>
              <w:rPr>
                <w:b/>
                <w:bCs/>
              </w:rPr>
            </w:pPr>
            <w:r w:rsidRPr="00E6516F">
              <w:t xml:space="preserve">  SDP message</w:t>
            </w:r>
          </w:p>
        </w:tc>
        <w:tc>
          <w:tcPr>
            <w:tcW w:w="2127" w:type="dxa"/>
          </w:tcPr>
          <w:p w14:paraId="410EEF15" w14:textId="77777777" w:rsidR="0071087C" w:rsidRPr="00E6516F" w:rsidRDefault="0071087C" w:rsidP="00174677">
            <w:pPr>
              <w:pStyle w:val="TAL"/>
            </w:pPr>
            <w:r w:rsidRPr="00E6516F">
              <w:t>As described in Table 6.2.11.3.3-5</w:t>
            </w:r>
          </w:p>
        </w:tc>
        <w:tc>
          <w:tcPr>
            <w:tcW w:w="2127" w:type="dxa"/>
            <w:tcBorders>
              <w:top w:val="single" w:sz="4" w:space="0" w:color="auto"/>
              <w:bottom w:val="single" w:sz="4" w:space="0" w:color="auto"/>
            </w:tcBorders>
          </w:tcPr>
          <w:p w14:paraId="74F6E054" w14:textId="77777777" w:rsidR="0071087C" w:rsidRPr="00E6516F" w:rsidRDefault="0071087C" w:rsidP="00174677">
            <w:pPr>
              <w:pStyle w:val="TAL"/>
            </w:pPr>
          </w:p>
        </w:tc>
        <w:tc>
          <w:tcPr>
            <w:tcW w:w="1419" w:type="dxa"/>
          </w:tcPr>
          <w:p w14:paraId="3E08DF57" w14:textId="77777777" w:rsidR="0071087C" w:rsidRPr="00E6516F" w:rsidRDefault="0071087C" w:rsidP="00174677">
            <w:pPr>
              <w:pStyle w:val="TAL"/>
            </w:pPr>
          </w:p>
        </w:tc>
        <w:tc>
          <w:tcPr>
            <w:tcW w:w="1135" w:type="dxa"/>
            <w:vAlign w:val="bottom"/>
          </w:tcPr>
          <w:p w14:paraId="756CEAF0" w14:textId="77777777" w:rsidR="0071087C" w:rsidRPr="00E6516F" w:rsidRDefault="0071087C" w:rsidP="00174677">
            <w:pPr>
              <w:pStyle w:val="TAL"/>
            </w:pPr>
          </w:p>
        </w:tc>
      </w:tr>
    </w:tbl>
    <w:p w14:paraId="12257CE9" w14:textId="77777777" w:rsidR="0071087C" w:rsidRPr="00E6516F" w:rsidRDefault="0071087C" w:rsidP="0071087C"/>
    <w:p w14:paraId="4335AEC4" w14:textId="77777777" w:rsidR="0071087C" w:rsidRPr="00E6516F" w:rsidRDefault="0071087C" w:rsidP="0071087C">
      <w:pPr>
        <w:pStyle w:val="TH"/>
      </w:pPr>
      <w:r w:rsidRPr="00E6516F">
        <w:t>Table 6.2.11.3.3-5: SDP for SIP 200 (OK) (Table 6.2.11.3.3-4)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76BEA76F" w14:textId="77777777" w:rsidTr="00174677">
        <w:trPr>
          <w:cantSplit/>
        </w:trPr>
        <w:tc>
          <w:tcPr>
            <w:tcW w:w="9644" w:type="dxa"/>
          </w:tcPr>
          <w:p w14:paraId="7D7E70E9"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5.5.3.1.2-3, condition MCDATA_SDS, SDP_ANSWER</w:t>
            </w:r>
          </w:p>
        </w:tc>
      </w:tr>
    </w:tbl>
    <w:p w14:paraId="0A6DFB02" w14:textId="77777777" w:rsidR="0071087C" w:rsidRPr="00E6516F" w:rsidRDefault="0071087C" w:rsidP="0071087C"/>
    <w:p w14:paraId="3843448F" w14:textId="404ACF36" w:rsidR="0071087C" w:rsidRPr="00E6516F" w:rsidRDefault="0071087C" w:rsidP="0071087C">
      <w:pPr>
        <w:pStyle w:val="TH"/>
      </w:pPr>
      <w:r w:rsidRPr="00E6516F">
        <w:t>Table 6.2.11.3.3-6: MSRP SEND (step 7, Table 6.2.11.3.2-1;</w:t>
      </w:r>
      <w:r w:rsidRPr="00E6516F">
        <w:br/>
        <w:t>step 1, TS 36.579-1 [2] Table 5.3C.4.3-1)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1C9DE38B" w14:textId="77777777" w:rsidTr="00174677">
        <w:trPr>
          <w:cantSplit/>
        </w:trPr>
        <w:tc>
          <w:tcPr>
            <w:tcW w:w="9644" w:type="dxa"/>
            <w:gridSpan w:val="5"/>
          </w:tcPr>
          <w:p w14:paraId="07A9EAB5"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5.5.12.1-1</w:t>
            </w:r>
          </w:p>
        </w:tc>
      </w:tr>
      <w:tr w:rsidR="0071087C" w:rsidRPr="00E6516F" w14:paraId="549F2882" w14:textId="77777777" w:rsidTr="00174677">
        <w:tc>
          <w:tcPr>
            <w:tcW w:w="2836" w:type="dxa"/>
          </w:tcPr>
          <w:p w14:paraId="702F1167" w14:textId="77777777" w:rsidR="0071087C" w:rsidRPr="00E6516F" w:rsidRDefault="0071087C" w:rsidP="00174677">
            <w:pPr>
              <w:pStyle w:val="TAH"/>
              <w:rPr>
                <w:bCs/>
              </w:rPr>
            </w:pPr>
            <w:r w:rsidRPr="00E6516F">
              <w:rPr>
                <w:bCs/>
              </w:rPr>
              <w:t>Information Element</w:t>
            </w:r>
          </w:p>
        </w:tc>
        <w:tc>
          <w:tcPr>
            <w:tcW w:w="2127" w:type="dxa"/>
          </w:tcPr>
          <w:p w14:paraId="58BB8850"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2D69547B" w14:textId="77777777" w:rsidR="0071087C" w:rsidRPr="00E6516F" w:rsidRDefault="0071087C" w:rsidP="00174677">
            <w:pPr>
              <w:pStyle w:val="TAH"/>
              <w:rPr>
                <w:bCs/>
              </w:rPr>
            </w:pPr>
            <w:r w:rsidRPr="00E6516F">
              <w:rPr>
                <w:bCs/>
              </w:rPr>
              <w:t>Comment</w:t>
            </w:r>
          </w:p>
        </w:tc>
        <w:tc>
          <w:tcPr>
            <w:tcW w:w="1419" w:type="dxa"/>
          </w:tcPr>
          <w:p w14:paraId="3CDAD058" w14:textId="77777777" w:rsidR="0071087C" w:rsidRPr="00E6516F" w:rsidRDefault="0071087C" w:rsidP="00174677">
            <w:pPr>
              <w:pStyle w:val="TAH"/>
              <w:rPr>
                <w:bCs/>
              </w:rPr>
            </w:pPr>
            <w:r w:rsidRPr="00E6516F">
              <w:rPr>
                <w:bCs/>
              </w:rPr>
              <w:t>Reference</w:t>
            </w:r>
          </w:p>
        </w:tc>
        <w:tc>
          <w:tcPr>
            <w:tcW w:w="1135" w:type="dxa"/>
          </w:tcPr>
          <w:p w14:paraId="31779BC2" w14:textId="77777777" w:rsidR="0071087C" w:rsidRPr="00E6516F" w:rsidRDefault="0071087C" w:rsidP="00174677">
            <w:pPr>
              <w:pStyle w:val="TAH"/>
              <w:rPr>
                <w:bCs/>
              </w:rPr>
            </w:pPr>
            <w:r w:rsidRPr="00E6516F">
              <w:rPr>
                <w:bCs/>
              </w:rPr>
              <w:t>Condition</w:t>
            </w:r>
          </w:p>
        </w:tc>
      </w:tr>
      <w:tr w:rsidR="0071087C" w:rsidRPr="00E6516F" w14:paraId="05E6DCDF" w14:textId="77777777" w:rsidTr="00174677">
        <w:tc>
          <w:tcPr>
            <w:tcW w:w="2836" w:type="dxa"/>
          </w:tcPr>
          <w:p w14:paraId="78E1E48E" w14:textId="77777777" w:rsidR="0071087C" w:rsidRPr="00E6516F" w:rsidRDefault="0071087C" w:rsidP="00174677">
            <w:pPr>
              <w:pStyle w:val="TAL"/>
              <w:rPr>
                <w:b/>
                <w:bCs/>
              </w:rPr>
            </w:pPr>
            <w:r w:rsidRPr="00E6516F">
              <w:rPr>
                <w:b/>
                <w:bCs/>
              </w:rPr>
              <w:t>Content-Type</w:t>
            </w:r>
          </w:p>
        </w:tc>
        <w:tc>
          <w:tcPr>
            <w:tcW w:w="2127" w:type="dxa"/>
          </w:tcPr>
          <w:p w14:paraId="0D0A19EB" w14:textId="77777777" w:rsidR="0071087C" w:rsidRPr="00E6516F" w:rsidRDefault="0071087C" w:rsidP="00174677">
            <w:pPr>
              <w:pStyle w:val="TAL"/>
            </w:pPr>
          </w:p>
        </w:tc>
        <w:tc>
          <w:tcPr>
            <w:tcW w:w="2127" w:type="dxa"/>
            <w:tcBorders>
              <w:top w:val="single" w:sz="4" w:space="0" w:color="auto"/>
              <w:bottom w:val="single" w:sz="4" w:space="0" w:color="auto"/>
            </w:tcBorders>
          </w:tcPr>
          <w:p w14:paraId="57910970" w14:textId="77777777" w:rsidR="0071087C" w:rsidRPr="00E6516F" w:rsidRDefault="0071087C" w:rsidP="00174677">
            <w:pPr>
              <w:pStyle w:val="TAL"/>
              <w:rPr>
                <w:bCs/>
              </w:rPr>
            </w:pPr>
          </w:p>
        </w:tc>
        <w:tc>
          <w:tcPr>
            <w:tcW w:w="1419" w:type="dxa"/>
          </w:tcPr>
          <w:p w14:paraId="7223E8F3" w14:textId="77777777" w:rsidR="0071087C" w:rsidRPr="00E6516F" w:rsidRDefault="0071087C" w:rsidP="00174677">
            <w:pPr>
              <w:pStyle w:val="TAL"/>
            </w:pPr>
          </w:p>
        </w:tc>
        <w:tc>
          <w:tcPr>
            <w:tcW w:w="1135" w:type="dxa"/>
          </w:tcPr>
          <w:p w14:paraId="66AC9541" w14:textId="77777777" w:rsidR="0071087C" w:rsidRPr="00E6516F" w:rsidRDefault="0071087C" w:rsidP="00174677">
            <w:pPr>
              <w:pStyle w:val="TAL"/>
            </w:pPr>
          </w:p>
        </w:tc>
      </w:tr>
      <w:tr w:rsidR="0071087C" w:rsidRPr="00E6516F" w14:paraId="22E4F683" w14:textId="77777777" w:rsidTr="00174677">
        <w:tc>
          <w:tcPr>
            <w:tcW w:w="2836" w:type="dxa"/>
          </w:tcPr>
          <w:p w14:paraId="04B40CF7" w14:textId="77777777" w:rsidR="0071087C" w:rsidRPr="00E6516F" w:rsidRDefault="0071087C" w:rsidP="00174677">
            <w:pPr>
              <w:pStyle w:val="TAL"/>
              <w:rPr>
                <w:b/>
                <w:bCs/>
              </w:rPr>
            </w:pPr>
            <w:r w:rsidRPr="00E6516F">
              <w:t xml:space="preserve">  media-type</w:t>
            </w:r>
          </w:p>
        </w:tc>
        <w:tc>
          <w:tcPr>
            <w:tcW w:w="2127" w:type="dxa"/>
          </w:tcPr>
          <w:p w14:paraId="0A620AD1" w14:textId="77777777" w:rsidR="0071087C" w:rsidRPr="00E6516F" w:rsidRDefault="0071087C" w:rsidP="00174677">
            <w:pPr>
              <w:pStyle w:val="TAL"/>
            </w:pPr>
            <w:r w:rsidRPr="00E6516F">
              <w:rPr>
                <w:iCs/>
              </w:rPr>
              <w:t>"application/vnd.3gpp.mcdata-file"</w:t>
            </w:r>
          </w:p>
        </w:tc>
        <w:tc>
          <w:tcPr>
            <w:tcW w:w="2127" w:type="dxa"/>
            <w:tcBorders>
              <w:top w:val="single" w:sz="4" w:space="0" w:color="auto"/>
              <w:bottom w:val="single" w:sz="4" w:space="0" w:color="auto"/>
            </w:tcBorders>
          </w:tcPr>
          <w:p w14:paraId="6E45B868" w14:textId="77777777" w:rsidR="0071087C" w:rsidRPr="00E6516F" w:rsidRDefault="0071087C" w:rsidP="00174677">
            <w:pPr>
              <w:pStyle w:val="TAL"/>
              <w:rPr>
                <w:bCs/>
              </w:rPr>
            </w:pPr>
          </w:p>
        </w:tc>
        <w:tc>
          <w:tcPr>
            <w:tcW w:w="1419" w:type="dxa"/>
          </w:tcPr>
          <w:p w14:paraId="03C06EBD" w14:textId="77777777" w:rsidR="0071087C" w:rsidRPr="00E6516F" w:rsidRDefault="0071087C" w:rsidP="00174677">
            <w:pPr>
              <w:pStyle w:val="TAL"/>
            </w:pPr>
          </w:p>
        </w:tc>
        <w:tc>
          <w:tcPr>
            <w:tcW w:w="1135" w:type="dxa"/>
          </w:tcPr>
          <w:p w14:paraId="0864ED01" w14:textId="77777777" w:rsidR="0071087C" w:rsidRPr="00E6516F" w:rsidRDefault="0071087C" w:rsidP="00174677">
            <w:pPr>
              <w:pStyle w:val="TAL"/>
            </w:pPr>
          </w:p>
        </w:tc>
      </w:tr>
      <w:tr w:rsidR="0071087C" w:rsidRPr="00E6516F" w14:paraId="262936E3" w14:textId="77777777" w:rsidTr="00174677">
        <w:tc>
          <w:tcPr>
            <w:tcW w:w="2836" w:type="dxa"/>
          </w:tcPr>
          <w:p w14:paraId="44D1CD71" w14:textId="77777777" w:rsidR="0071087C" w:rsidRPr="00E6516F" w:rsidRDefault="0071087C" w:rsidP="00174677">
            <w:pPr>
              <w:pStyle w:val="TAL"/>
              <w:rPr>
                <w:b/>
                <w:bCs/>
              </w:rPr>
            </w:pPr>
            <w:r w:rsidRPr="00E6516F">
              <w:rPr>
                <w:b/>
                <w:bCs/>
              </w:rPr>
              <w:t>data</w:t>
            </w:r>
          </w:p>
        </w:tc>
        <w:tc>
          <w:tcPr>
            <w:tcW w:w="2127" w:type="dxa"/>
          </w:tcPr>
          <w:p w14:paraId="3FC33753" w14:textId="77777777" w:rsidR="0071087C" w:rsidRPr="00E6516F" w:rsidRDefault="0071087C" w:rsidP="00174677">
            <w:pPr>
              <w:pStyle w:val="TAL"/>
            </w:pPr>
            <w:r w:rsidRPr="00E6516F">
              <w:rPr>
                <w:iCs/>
              </w:rPr>
              <w:t>As specified in table 6.2.11.3.3-7</w:t>
            </w:r>
          </w:p>
        </w:tc>
        <w:tc>
          <w:tcPr>
            <w:tcW w:w="2127" w:type="dxa"/>
            <w:tcBorders>
              <w:top w:val="single" w:sz="4" w:space="0" w:color="auto"/>
              <w:bottom w:val="single" w:sz="4" w:space="0" w:color="auto"/>
            </w:tcBorders>
          </w:tcPr>
          <w:p w14:paraId="3F2E4BBC" w14:textId="77777777" w:rsidR="0071087C" w:rsidRPr="00E6516F" w:rsidRDefault="0071087C" w:rsidP="00174677">
            <w:pPr>
              <w:pStyle w:val="TAL"/>
              <w:rPr>
                <w:bCs/>
              </w:rPr>
            </w:pPr>
          </w:p>
        </w:tc>
        <w:tc>
          <w:tcPr>
            <w:tcW w:w="1419" w:type="dxa"/>
          </w:tcPr>
          <w:p w14:paraId="6E1C4A4E" w14:textId="77777777" w:rsidR="0071087C" w:rsidRPr="00E6516F" w:rsidRDefault="0071087C" w:rsidP="00174677">
            <w:pPr>
              <w:pStyle w:val="TAL"/>
            </w:pPr>
          </w:p>
        </w:tc>
        <w:tc>
          <w:tcPr>
            <w:tcW w:w="1135" w:type="dxa"/>
          </w:tcPr>
          <w:p w14:paraId="4E5B7876" w14:textId="77777777" w:rsidR="0071087C" w:rsidRPr="00E6516F" w:rsidRDefault="0071087C" w:rsidP="00174677">
            <w:pPr>
              <w:pStyle w:val="TAL"/>
            </w:pPr>
          </w:p>
        </w:tc>
      </w:tr>
    </w:tbl>
    <w:p w14:paraId="133D6024" w14:textId="77777777" w:rsidR="0071087C" w:rsidRPr="00E6516F" w:rsidRDefault="0071087C" w:rsidP="0071087C"/>
    <w:p w14:paraId="349DF868" w14:textId="10FC1F4A" w:rsidR="0071087C" w:rsidRPr="00E6516F" w:rsidRDefault="0071087C" w:rsidP="0071087C">
      <w:pPr>
        <w:pStyle w:val="TH"/>
      </w:pPr>
      <w:r w:rsidRPr="00E6516F">
        <w:t>Table 6.2.11.3.3-7: MCData Protected Payload Message (Table 6.2.11.3.3-6)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21C2B696" w14:textId="77777777" w:rsidTr="00174677">
        <w:trPr>
          <w:cantSplit/>
        </w:trPr>
        <w:tc>
          <w:tcPr>
            <w:tcW w:w="9644" w:type="dxa"/>
          </w:tcPr>
          <w:p w14:paraId="2B4F7185" w14:textId="77777777" w:rsidR="0071087C" w:rsidRPr="00E6516F" w:rsidRDefault="0071087C" w:rsidP="00174677">
            <w:pPr>
              <w:pStyle w:val="TAL"/>
              <w:rPr>
                <w:rFonts w:cs="Arial"/>
                <w:szCs w:val="18"/>
              </w:rPr>
            </w:pPr>
            <w:r w:rsidRPr="00E6516F">
              <w:rPr>
                <w:rFonts w:cs="Arial"/>
                <w:szCs w:val="18"/>
              </w:rPr>
              <w:t>Derivation Path: TS 36.579-1 [2], Table 5.5.3.10-1, condition PROTECTED_FILE, GMK</w:t>
            </w:r>
          </w:p>
        </w:tc>
      </w:tr>
    </w:tbl>
    <w:p w14:paraId="0CC0F855" w14:textId="77777777" w:rsidR="0071087C" w:rsidRPr="00E6516F" w:rsidRDefault="0071087C" w:rsidP="0071087C"/>
    <w:p w14:paraId="62037C24" w14:textId="77777777" w:rsidR="0071087C" w:rsidRPr="00E6516F" w:rsidRDefault="0071087C" w:rsidP="004312E8">
      <w:pPr>
        <w:pStyle w:val="TH"/>
      </w:pPr>
      <w:r w:rsidRPr="00E6516F">
        <w:t>Table 6.2.11.3.3-8..9: Void</w:t>
      </w:r>
    </w:p>
    <w:p w14:paraId="7A6670E0" w14:textId="77777777" w:rsidR="00B93CA2" w:rsidRPr="00E6516F" w:rsidRDefault="00B93CA2" w:rsidP="00B93CA2"/>
    <w:p w14:paraId="16C1CC95" w14:textId="5C2DA470" w:rsidR="0071087C" w:rsidRPr="00E6516F" w:rsidRDefault="0071087C" w:rsidP="0071087C">
      <w:pPr>
        <w:pStyle w:val="TH"/>
      </w:pPr>
      <w:r w:rsidRPr="00E6516F">
        <w:t>Table 6.2.11.3.3-10: SIP BYE (step 8, Table 6.2.11.3.2-1;</w:t>
      </w:r>
      <w:r w:rsidRPr="00E6516F">
        <w:br/>
        <w:t>step 1, TS 36.579-1 [2] Table 5.3C.6.3-1)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536FB7A8" w14:textId="77777777" w:rsidTr="00174677">
        <w:trPr>
          <w:cantSplit/>
        </w:trPr>
        <w:tc>
          <w:tcPr>
            <w:tcW w:w="9644" w:type="dxa"/>
            <w:gridSpan w:val="5"/>
          </w:tcPr>
          <w:p w14:paraId="23D23CB5"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5.5.2.2.1-1</w:t>
            </w:r>
            <w:r w:rsidRPr="00E6516F">
              <w:rPr>
                <w:rFonts w:cs="Arial"/>
                <w:szCs w:val="18"/>
              </w:rPr>
              <w:t>, condition MO_CALL</w:t>
            </w:r>
          </w:p>
        </w:tc>
      </w:tr>
      <w:tr w:rsidR="0071087C" w:rsidRPr="00E6516F" w14:paraId="00798791" w14:textId="77777777" w:rsidTr="00174677">
        <w:tc>
          <w:tcPr>
            <w:tcW w:w="2836" w:type="dxa"/>
          </w:tcPr>
          <w:p w14:paraId="7FE581F1" w14:textId="77777777" w:rsidR="0071087C" w:rsidRPr="00E6516F" w:rsidRDefault="0071087C" w:rsidP="00174677">
            <w:pPr>
              <w:pStyle w:val="TAH"/>
              <w:rPr>
                <w:bCs/>
              </w:rPr>
            </w:pPr>
            <w:r w:rsidRPr="00E6516F">
              <w:rPr>
                <w:bCs/>
              </w:rPr>
              <w:t>Information Element</w:t>
            </w:r>
          </w:p>
        </w:tc>
        <w:tc>
          <w:tcPr>
            <w:tcW w:w="2127" w:type="dxa"/>
          </w:tcPr>
          <w:p w14:paraId="22B6F98E"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609091ED" w14:textId="77777777" w:rsidR="0071087C" w:rsidRPr="00E6516F" w:rsidRDefault="0071087C" w:rsidP="00174677">
            <w:pPr>
              <w:pStyle w:val="TAH"/>
              <w:rPr>
                <w:bCs/>
              </w:rPr>
            </w:pPr>
            <w:r w:rsidRPr="00E6516F">
              <w:rPr>
                <w:bCs/>
              </w:rPr>
              <w:t>Comment</w:t>
            </w:r>
          </w:p>
        </w:tc>
        <w:tc>
          <w:tcPr>
            <w:tcW w:w="1419" w:type="dxa"/>
          </w:tcPr>
          <w:p w14:paraId="253B2D08" w14:textId="77777777" w:rsidR="0071087C" w:rsidRPr="00E6516F" w:rsidRDefault="0071087C" w:rsidP="00174677">
            <w:pPr>
              <w:pStyle w:val="TAH"/>
              <w:rPr>
                <w:bCs/>
              </w:rPr>
            </w:pPr>
            <w:r w:rsidRPr="00E6516F">
              <w:rPr>
                <w:bCs/>
              </w:rPr>
              <w:t>Reference</w:t>
            </w:r>
          </w:p>
        </w:tc>
        <w:tc>
          <w:tcPr>
            <w:tcW w:w="1135" w:type="dxa"/>
          </w:tcPr>
          <w:p w14:paraId="6A3B5004" w14:textId="77777777" w:rsidR="0071087C" w:rsidRPr="00E6516F" w:rsidRDefault="0071087C" w:rsidP="00174677">
            <w:pPr>
              <w:pStyle w:val="TAH"/>
              <w:rPr>
                <w:bCs/>
              </w:rPr>
            </w:pPr>
            <w:r w:rsidRPr="00E6516F">
              <w:rPr>
                <w:bCs/>
              </w:rPr>
              <w:t>Condition</w:t>
            </w:r>
          </w:p>
        </w:tc>
      </w:tr>
      <w:tr w:rsidR="0071087C" w:rsidRPr="00E6516F" w14:paraId="2DE91150" w14:textId="77777777" w:rsidTr="00174677">
        <w:tc>
          <w:tcPr>
            <w:tcW w:w="2836" w:type="dxa"/>
            <w:vAlign w:val="center"/>
          </w:tcPr>
          <w:p w14:paraId="1C5BE9EC" w14:textId="77777777" w:rsidR="0071087C" w:rsidRPr="00E6516F" w:rsidRDefault="0071087C" w:rsidP="00174677">
            <w:pPr>
              <w:pStyle w:val="TAL"/>
              <w:tabs>
                <w:tab w:val="left" w:pos="480"/>
              </w:tabs>
              <w:rPr>
                <w:rFonts w:cs="Arial"/>
                <w:b/>
                <w:szCs w:val="18"/>
              </w:rPr>
            </w:pPr>
            <w:r w:rsidRPr="00E6516F">
              <w:rPr>
                <w:b/>
                <w:bCs/>
              </w:rPr>
              <w:t>Reason</w:t>
            </w:r>
          </w:p>
        </w:tc>
        <w:tc>
          <w:tcPr>
            <w:tcW w:w="2127" w:type="dxa"/>
          </w:tcPr>
          <w:p w14:paraId="0D29D1F0" w14:textId="77777777" w:rsidR="0071087C" w:rsidRPr="00E6516F" w:rsidRDefault="0071087C" w:rsidP="00174677">
            <w:pPr>
              <w:pStyle w:val="TAL"/>
            </w:pPr>
          </w:p>
        </w:tc>
        <w:tc>
          <w:tcPr>
            <w:tcW w:w="2127" w:type="dxa"/>
            <w:tcBorders>
              <w:top w:val="single" w:sz="4" w:space="0" w:color="auto"/>
              <w:bottom w:val="single" w:sz="4" w:space="0" w:color="auto"/>
            </w:tcBorders>
          </w:tcPr>
          <w:p w14:paraId="18679771" w14:textId="77777777" w:rsidR="0071087C" w:rsidRPr="00E6516F" w:rsidRDefault="0071087C" w:rsidP="00174677">
            <w:pPr>
              <w:pStyle w:val="TAL"/>
            </w:pPr>
          </w:p>
        </w:tc>
        <w:tc>
          <w:tcPr>
            <w:tcW w:w="1419" w:type="dxa"/>
          </w:tcPr>
          <w:p w14:paraId="592986D1" w14:textId="689F18C1" w:rsidR="0071087C" w:rsidRPr="00E6516F" w:rsidRDefault="0071087C" w:rsidP="00174677">
            <w:pPr>
              <w:pStyle w:val="TAL"/>
            </w:pPr>
            <w:r w:rsidRPr="00E6516F">
              <w:t>RFC 3326 [125]</w:t>
            </w:r>
          </w:p>
        </w:tc>
        <w:tc>
          <w:tcPr>
            <w:tcW w:w="1135" w:type="dxa"/>
            <w:vAlign w:val="bottom"/>
          </w:tcPr>
          <w:p w14:paraId="2925E5AE" w14:textId="77777777" w:rsidR="0071087C" w:rsidRPr="00E6516F" w:rsidRDefault="0071087C" w:rsidP="00174677">
            <w:pPr>
              <w:pStyle w:val="TAL"/>
            </w:pPr>
          </w:p>
        </w:tc>
      </w:tr>
      <w:tr w:rsidR="0071087C" w:rsidRPr="00E6516F" w14:paraId="2987C10B" w14:textId="77777777" w:rsidTr="00174677">
        <w:tc>
          <w:tcPr>
            <w:tcW w:w="2836" w:type="dxa"/>
            <w:vAlign w:val="center"/>
          </w:tcPr>
          <w:p w14:paraId="614A0061" w14:textId="77777777" w:rsidR="0071087C" w:rsidRPr="00E6516F" w:rsidRDefault="0071087C" w:rsidP="00174677">
            <w:pPr>
              <w:pStyle w:val="TAL"/>
              <w:rPr>
                <w:rFonts w:cs="Arial"/>
                <w:b/>
                <w:bCs/>
                <w:szCs w:val="18"/>
              </w:rPr>
            </w:pPr>
            <w:r w:rsidRPr="00E6516F">
              <w:t xml:space="preserve">  reason-value</w:t>
            </w:r>
          </w:p>
        </w:tc>
        <w:tc>
          <w:tcPr>
            <w:tcW w:w="2127" w:type="dxa"/>
            <w:vAlign w:val="center"/>
          </w:tcPr>
          <w:p w14:paraId="6EFD6CAA" w14:textId="77777777" w:rsidR="0071087C" w:rsidRPr="00E6516F" w:rsidRDefault="0071087C" w:rsidP="00174677">
            <w:pPr>
              <w:pStyle w:val="TAL"/>
            </w:pPr>
            <w:r w:rsidRPr="00E6516F">
              <w:t>"SIP"</w:t>
            </w:r>
          </w:p>
        </w:tc>
        <w:tc>
          <w:tcPr>
            <w:tcW w:w="2127" w:type="dxa"/>
            <w:tcBorders>
              <w:top w:val="single" w:sz="4" w:space="0" w:color="auto"/>
              <w:bottom w:val="single" w:sz="4" w:space="0" w:color="auto"/>
            </w:tcBorders>
          </w:tcPr>
          <w:p w14:paraId="0B3EB763" w14:textId="77777777" w:rsidR="0071087C" w:rsidRPr="00E6516F" w:rsidRDefault="0071087C" w:rsidP="00174677">
            <w:pPr>
              <w:pStyle w:val="TAL"/>
            </w:pPr>
          </w:p>
        </w:tc>
        <w:tc>
          <w:tcPr>
            <w:tcW w:w="1419" w:type="dxa"/>
          </w:tcPr>
          <w:p w14:paraId="000E0DBC" w14:textId="77777777" w:rsidR="0071087C" w:rsidRPr="00E6516F" w:rsidRDefault="0071087C" w:rsidP="00174677">
            <w:pPr>
              <w:pStyle w:val="TAL"/>
            </w:pPr>
          </w:p>
        </w:tc>
        <w:tc>
          <w:tcPr>
            <w:tcW w:w="1135" w:type="dxa"/>
          </w:tcPr>
          <w:p w14:paraId="3631A4B0" w14:textId="77777777" w:rsidR="0071087C" w:rsidRPr="00E6516F" w:rsidRDefault="0071087C" w:rsidP="00174677">
            <w:pPr>
              <w:pStyle w:val="TAL"/>
            </w:pPr>
          </w:p>
        </w:tc>
      </w:tr>
      <w:tr w:rsidR="0071087C" w:rsidRPr="00E6516F" w14:paraId="4A96C765" w14:textId="77777777" w:rsidTr="00174677">
        <w:tc>
          <w:tcPr>
            <w:tcW w:w="2836" w:type="dxa"/>
            <w:vAlign w:val="center"/>
          </w:tcPr>
          <w:p w14:paraId="58058096" w14:textId="77777777" w:rsidR="0071087C" w:rsidRPr="00E6516F" w:rsidRDefault="0071087C" w:rsidP="00174677">
            <w:pPr>
              <w:pStyle w:val="TAL"/>
              <w:rPr>
                <w:rFonts w:cs="Arial"/>
                <w:bCs/>
                <w:szCs w:val="18"/>
              </w:rPr>
            </w:pPr>
            <w:r w:rsidRPr="00E6516F">
              <w:t xml:space="preserve">  protocol-cause</w:t>
            </w:r>
          </w:p>
        </w:tc>
        <w:tc>
          <w:tcPr>
            <w:tcW w:w="2127" w:type="dxa"/>
            <w:vAlign w:val="center"/>
          </w:tcPr>
          <w:p w14:paraId="6622E02B" w14:textId="77777777" w:rsidR="0071087C" w:rsidRPr="00E6516F" w:rsidRDefault="0071087C" w:rsidP="00174677">
            <w:pPr>
              <w:pStyle w:val="TAL"/>
            </w:pPr>
            <w:r w:rsidRPr="00E6516F">
              <w:t>"cause="200""</w:t>
            </w:r>
          </w:p>
        </w:tc>
        <w:tc>
          <w:tcPr>
            <w:tcW w:w="2127" w:type="dxa"/>
            <w:tcBorders>
              <w:top w:val="single" w:sz="4" w:space="0" w:color="auto"/>
              <w:bottom w:val="single" w:sz="4" w:space="0" w:color="auto"/>
            </w:tcBorders>
          </w:tcPr>
          <w:p w14:paraId="62FEBE1E" w14:textId="77777777" w:rsidR="0071087C" w:rsidRPr="00E6516F" w:rsidRDefault="0071087C" w:rsidP="00174677">
            <w:pPr>
              <w:pStyle w:val="TAL"/>
            </w:pPr>
          </w:p>
        </w:tc>
        <w:tc>
          <w:tcPr>
            <w:tcW w:w="1419" w:type="dxa"/>
          </w:tcPr>
          <w:p w14:paraId="61D05F56" w14:textId="77777777" w:rsidR="0071087C" w:rsidRPr="00E6516F" w:rsidRDefault="0071087C" w:rsidP="00174677">
            <w:pPr>
              <w:pStyle w:val="TAL"/>
            </w:pPr>
          </w:p>
        </w:tc>
        <w:tc>
          <w:tcPr>
            <w:tcW w:w="1135" w:type="dxa"/>
          </w:tcPr>
          <w:p w14:paraId="11E6494D" w14:textId="77777777" w:rsidR="0071087C" w:rsidRPr="00E6516F" w:rsidRDefault="0071087C" w:rsidP="00174677">
            <w:pPr>
              <w:pStyle w:val="TAL"/>
            </w:pPr>
          </w:p>
        </w:tc>
      </w:tr>
      <w:tr w:rsidR="0071087C" w:rsidRPr="00E6516F" w14:paraId="342ED374" w14:textId="77777777" w:rsidTr="00174677">
        <w:tc>
          <w:tcPr>
            <w:tcW w:w="2836" w:type="dxa"/>
            <w:vAlign w:val="center"/>
          </w:tcPr>
          <w:p w14:paraId="156C3EEB" w14:textId="77777777" w:rsidR="0071087C" w:rsidRPr="00E6516F" w:rsidRDefault="0071087C" w:rsidP="00174677">
            <w:pPr>
              <w:pStyle w:val="TAL"/>
              <w:rPr>
                <w:rFonts w:cs="Arial"/>
                <w:bCs/>
                <w:szCs w:val="18"/>
              </w:rPr>
            </w:pPr>
            <w:r w:rsidRPr="00E6516F">
              <w:t xml:space="preserve">  reason-text</w:t>
            </w:r>
          </w:p>
        </w:tc>
        <w:tc>
          <w:tcPr>
            <w:tcW w:w="2127" w:type="dxa"/>
            <w:vAlign w:val="center"/>
          </w:tcPr>
          <w:p w14:paraId="74B66CF3" w14:textId="77777777" w:rsidR="0071087C" w:rsidRPr="00E6516F" w:rsidRDefault="0071087C" w:rsidP="00174677">
            <w:pPr>
              <w:pStyle w:val="TAL"/>
            </w:pPr>
            <w:r w:rsidRPr="00E6516F">
              <w:t>"text="transmission succeeded""</w:t>
            </w:r>
          </w:p>
        </w:tc>
        <w:tc>
          <w:tcPr>
            <w:tcW w:w="2127" w:type="dxa"/>
            <w:tcBorders>
              <w:top w:val="single" w:sz="4" w:space="0" w:color="auto"/>
              <w:bottom w:val="single" w:sz="4" w:space="0" w:color="auto"/>
            </w:tcBorders>
          </w:tcPr>
          <w:p w14:paraId="157E8D3B" w14:textId="77777777" w:rsidR="0071087C" w:rsidRPr="00E6516F" w:rsidRDefault="0071087C" w:rsidP="00174677">
            <w:pPr>
              <w:pStyle w:val="TAL"/>
            </w:pPr>
          </w:p>
        </w:tc>
        <w:tc>
          <w:tcPr>
            <w:tcW w:w="1419" w:type="dxa"/>
          </w:tcPr>
          <w:p w14:paraId="32FCDA17" w14:textId="77777777" w:rsidR="0071087C" w:rsidRPr="00E6516F" w:rsidRDefault="0071087C" w:rsidP="00174677">
            <w:pPr>
              <w:pStyle w:val="TAL"/>
            </w:pPr>
          </w:p>
        </w:tc>
        <w:tc>
          <w:tcPr>
            <w:tcW w:w="1135" w:type="dxa"/>
          </w:tcPr>
          <w:p w14:paraId="29476D0A" w14:textId="77777777" w:rsidR="0071087C" w:rsidRPr="00E6516F" w:rsidRDefault="0071087C" w:rsidP="00174677">
            <w:pPr>
              <w:pStyle w:val="TAL"/>
            </w:pPr>
          </w:p>
        </w:tc>
      </w:tr>
    </w:tbl>
    <w:p w14:paraId="0372D32C" w14:textId="77777777" w:rsidR="0071087C" w:rsidRPr="00E6516F" w:rsidRDefault="0071087C" w:rsidP="0071087C"/>
    <w:p w14:paraId="671C0424" w14:textId="3A8598C7" w:rsidR="0071087C" w:rsidRPr="00E6516F" w:rsidRDefault="0071087C" w:rsidP="0071087C">
      <w:pPr>
        <w:pStyle w:val="TH"/>
      </w:pPr>
      <w:r w:rsidRPr="00E6516F">
        <w:t>Table 6.2.11.3.3-11: Void</w:t>
      </w:r>
    </w:p>
    <w:p w14:paraId="23068CBB" w14:textId="77777777" w:rsidR="00B93CA2" w:rsidRPr="00E6516F" w:rsidRDefault="00B93CA2" w:rsidP="00B93CA2"/>
    <w:p w14:paraId="408E463B" w14:textId="5E0A321B" w:rsidR="0071087C" w:rsidRPr="00E6516F" w:rsidRDefault="0071087C" w:rsidP="0071087C">
      <w:pPr>
        <w:pStyle w:val="TH"/>
      </w:pPr>
      <w:r w:rsidRPr="00E6516F">
        <w:t>Table 6.2.11.3.3-13: SIP MESSAGE (step 10, Table 6.2.11.3.2-1;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1E006DD6"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2D2921BF" w14:textId="77777777" w:rsidR="0071087C" w:rsidRPr="00E6516F" w:rsidRDefault="0071087C" w:rsidP="00174677">
            <w:pPr>
              <w:pStyle w:val="TAL"/>
              <w:rPr>
                <w:rFonts w:cs="Arial"/>
                <w:szCs w:val="18"/>
              </w:rPr>
            </w:pPr>
            <w:r w:rsidRPr="00E6516F">
              <w:rPr>
                <w:rFonts w:cs="Arial"/>
                <w:szCs w:val="18"/>
              </w:rPr>
              <w:t>Derivation Path: TS 36.579-1 [2], Table 5.5.2.7.2-1, condition MCDATA_FD, MCDATA_SIGNALLING</w:t>
            </w:r>
          </w:p>
        </w:tc>
      </w:tr>
      <w:tr w:rsidR="0071087C" w:rsidRPr="00E6516F" w14:paraId="0FB0CED2"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00F7C407"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27F0B9"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34ABB2E"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4FBAE13"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651EAFE" w14:textId="77777777" w:rsidR="0071087C" w:rsidRPr="00E6516F" w:rsidRDefault="0071087C" w:rsidP="00174677">
            <w:pPr>
              <w:pStyle w:val="TAH"/>
              <w:rPr>
                <w:bCs/>
              </w:rPr>
            </w:pPr>
            <w:r w:rsidRPr="00E6516F">
              <w:rPr>
                <w:bCs/>
              </w:rPr>
              <w:t>Condition</w:t>
            </w:r>
          </w:p>
        </w:tc>
      </w:tr>
      <w:tr w:rsidR="0071087C" w:rsidRPr="00E6516F" w14:paraId="77FD0B71"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2CF6D2F4"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407AEDD"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05CC0E0F"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0440AA7"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D595ACB" w14:textId="77777777" w:rsidR="0071087C" w:rsidRPr="00E6516F" w:rsidRDefault="0071087C" w:rsidP="00174677">
            <w:pPr>
              <w:pStyle w:val="TAL"/>
            </w:pPr>
          </w:p>
        </w:tc>
      </w:tr>
      <w:tr w:rsidR="0071087C" w:rsidRPr="00E6516F" w14:paraId="516D043B" w14:textId="77777777" w:rsidTr="004312E8">
        <w:tc>
          <w:tcPr>
            <w:tcW w:w="2837" w:type="dxa"/>
            <w:vAlign w:val="center"/>
          </w:tcPr>
          <w:p w14:paraId="41ACD347" w14:textId="77777777" w:rsidR="0071087C" w:rsidRPr="00E6516F" w:rsidRDefault="0071087C" w:rsidP="00174677">
            <w:pPr>
              <w:pStyle w:val="TAL"/>
              <w:rPr>
                <w:b/>
                <w:bCs/>
              </w:rPr>
            </w:pPr>
            <w:r w:rsidRPr="00E6516F">
              <w:t xml:space="preserve">  MIME body part</w:t>
            </w:r>
          </w:p>
        </w:tc>
        <w:tc>
          <w:tcPr>
            <w:tcW w:w="2127" w:type="dxa"/>
            <w:vAlign w:val="center"/>
          </w:tcPr>
          <w:p w14:paraId="1E3233EB" w14:textId="77777777" w:rsidR="0071087C" w:rsidRPr="00E6516F" w:rsidRDefault="0071087C" w:rsidP="00174677">
            <w:pPr>
              <w:pStyle w:val="TAL"/>
            </w:pPr>
          </w:p>
        </w:tc>
        <w:tc>
          <w:tcPr>
            <w:tcW w:w="2127" w:type="dxa"/>
            <w:tcBorders>
              <w:bottom w:val="single" w:sz="4" w:space="0" w:color="auto"/>
            </w:tcBorders>
          </w:tcPr>
          <w:p w14:paraId="06FE9225"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6F394BC3"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41C6C22" w14:textId="77777777" w:rsidR="0071087C" w:rsidRPr="00E6516F" w:rsidRDefault="0071087C" w:rsidP="00174677">
            <w:pPr>
              <w:pStyle w:val="TAL"/>
            </w:pPr>
          </w:p>
        </w:tc>
      </w:tr>
      <w:tr w:rsidR="0071087C" w:rsidRPr="00E6516F" w14:paraId="231504B0" w14:textId="77777777" w:rsidTr="004312E8">
        <w:tc>
          <w:tcPr>
            <w:tcW w:w="2837" w:type="dxa"/>
          </w:tcPr>
          <w:p w14:paraId="5E4827E5" w14:textId="77777777" w:rsidR="0071087C" w:rsidRPr="00E6516F" w:rsidRDefault="0071087C" w:rsidP="00174677">
            <w:pPr>
              <w:pStyle w:val="TAL"/>
              <w:rPr>
                <w:b/>
                <w:bCs/>
              </w:rPr>
            </w:pPr>
            <w:r w:rsidRPr="00E6516F">
              <w:t xml:space="preserve">    MIME-part-body</w:t>
            </w:r>
          </w:p>
        </w:tc>
        <w:tc>
          <w:tcPr>
            <w:tcW w:w="2127" w:type="dxa"/>
          </w:tcPr>
          <w:p w14:paraId="112F5B94" w14:textId="77777777" w:rsidR="0071087C" w:rsidRPr="00E6516F" w:rsidRDefault="0071087C" w:rsidP="00174677">
            <w:pPr>
              <w:pStyle w:val="TAL"/>
            </w:pPr>
            <w:r w:rsidRPr="00E6516F">
              <w:t>As described in Table 6.2.11.3.3-14</w:t>
            </w:r>
          </w:p>
        </w:tc>
        <w:tc>
          <w:tcPr>
            <w:tcW w:w="2127" w:type="dxa"/>
            <w:tcBorders>
              <w:bottom w:val="single" w:sz="4" w:space="0" w:color="auto"/>
            </w:tcBorders>
          </w:tcPr>
          <w:p w14:paraId="60D8F902"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ED59D10"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3F758C2" w14:textId="77777777" w:rsidR="0071087C" w:rsidRPr="00E6516F" w:rsidRDefault="0071087C" w:rsidP="00174677">
            <w:pPr>
              <w:pStyle w:val="TAL"/>
            </w:pPr>
          </w:p>
        </w:tc>
      </w:tr>
      <w:tr w:rsidR="0071087C" w:rsidRPr="00E6516F" w14:paraId="72C4B715" w14:textId="77777777" w:rsidTr="004312E8">
        <w:tc>
          <w:tcPr>
            <w:tcW w:w="2837" w:type="dxa"/>
            <w:vAlign w:val="center"/>
          </w:tcPr>
          <w:p w14:paraId="7861913A" w14:textId="77777777" w:rsidR="0071087C" w:rsidRPr="00E6516F" w:rsidRDefault="0071087C" w:rsidP="00174677">
            <w:pPr>
              <w:pStyle w:val="TAL"/>
              <w:rPr>
                <w:b/>
                <w:bCs/>
              </w:rPr>
            </w:pPr>
            <w:r w:rsidRPr="00E6516F">
              <w:t xml:space="preserve">  MIME body part</w:t>
            </w:r>
          </w:p>
        </w:tc>
        <w:tc>
          <w:tcPr>
            <w:tcW w:w="2127" w:type="dxa"/>
            <w:vAlign w:val="center"/>
          </w:tcPr>
          <w:p w14:paraId="520D4E3D" w14:textId="77777777" w:rsidR="0071087C" w:rsidRPr="00E6516F" w:rsidRDefault="0071087C" w:rsidP="00174677">
            <w:pPr>
              <w:pStyle w:val="TAL"/>
            </w:pPr>
          </w:p>
        </w:tc>
        <w:tc>
          <w:tcPr>
            <w:tcW w:w="2127" w:type="dxa"/>
          </w:tcPr>
          <w:p w14:paraId="637F50DA"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64D9B1B"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A442178" w14:textId="77777777" w:rsidR="0071087C" w:rsidRPr="00E6516F" w:rsidRDefault="0071087C" w:rsidP="00174677">
            <w:pPr>
              <w:pStyle w:val="TAL"/>
            </w:pPr>
          </w:p>
        </w:tc>
      </w:tr>
      <w:tr w:rsidR="0071087C" w:rsidRPr="00E6516F" w14:paraId="2107F45C" w14:textId="77777777" w:rsidTr="004312E8">
        <w:tc>
          <w:tcPr>
            <w:tcW w:w="2837" w:type="dxa"/>
          </w:tcPr>
          <w:p w14:paraId="7FB08D32" w14:textId="77777777" w:rsidR="0071087C" w:rsidRPr="00E6516F" w:rsidRDefault="0071087C" w:rsidP="00174677">
            <w:pPr>
              <w:pStyle w:val="TAL"/>
              <w:rPr>
                <w:b/>
                <w:bCs/>
              </w:rPr>
            </w:pPr>
            <w:r w:rsidRPr="00E6516F">
              <w:t xml:space="preserve">    MIME-part-body</w:t>
            </w:r>
          </w:p>
        </w:tc>
        <w:tc>
          <w:tcPr>
            <w:tcW w:w="2127" w:type="dxa"/>
          </w:tcPr>
          <w:p w14:paraId="3325BF03" w14:textId="77777777" w:rsidR="0071087C" w:rsidRPr="00E6516F" w:rsidRDefault="0071087C" w:rsidP="00174677">
            <w:pPr>
              <w:pStyle w:val="TAL"/>
            </w:pPr>
            <w:r w:rsidRPr="00E6516F">
              <w:t>MCData Protected Payload Message containing FD NOTIFICATION as described in Table 6.2.11.3.3-15</w:t>
            </w:r>
          </w:p>
        </w:tc>
        <w:tc>
          <w:tcPr>
            <w:tcW w:w="2127" w:type="dxa"/>
          </w:tcPr>
          <w:p w14:paraId="4A1D95B4"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C04FC65"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6539F03" w14:textId="77777777" w:rsidR="0071087C" w:rsidRPr="00E6516F" w:rsidRDefault="0071087C" w:rsidP="00174677">
            <w:pPr>
              <w:pStyle w:val="TAL"/>
            </w:pPr>
          </w:p>
        </w:tc>
      </w:tr>
    </w:tbl>
    <w:p w14:paraId="45C384FB" w14:textId="77777777" w:rsidR="0071087C" w:rsidRPr="00E6516F" w:rsidRDefault="0071087C" w:rsidP="0071087C"/>
    <w:p w14:paraId="78D167DF" w14:textId="77777777" w:rsidR="0071087C" w:rsidRPr="00E6516F" w:rsidRDefault="0071087C" w:rsidP="0071087C">
      <w:pPr>
        <w:pStyle w:val="TH"/>
      </w:pPr>
      <w:r w:rsidRPr="00E6516F">
        <w:t>Table 6.2.11.3.3-14: MCDATA-Info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2E31A32E"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48ADC49"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5.5.3.2.2-3</w:t>
            </w:r>
          </w:p>
        </w:tc>
      </w:tr>
      <w:tr w:rsidR="0071087C" w:rsidRPr="00E6516F" w14:paraId="0BE46FB1"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14DDA34"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B8C319"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21777D"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FF1D558"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B927022" w14:textId="77777777" w:rsidR="0071087C" w:rsidRPr="00E6516F" w:rsidRDefault="0071087C" w:rsidP="00174677">
            <w:pPr>
              <w:pStyle w:val="TAH"/>
              <w:rPr>
                <w:bCs/>
              </w:rPr>
            </w:pPr>
            <w:r w:rsidRPr="00E6516F">
              <w:rPr>
                <w:bCs/>
              </w:rPr>
              <w:t>Condition</w:t>
            </w:r>
          </w:p>
        </w:tc>
      </w:tr>
      <w:tr w:rsidR="0071087C" w:rsidRPr="00E6516F" w14:paraId="5BC4A6CC"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559D9AA3" w14:textId="77777777" w:rsidR="0071087C" w:rsidRPr="00E6516F" w:rsidRDefault="0071087C" w:rsidP="00174677">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1A42480B"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7BD285E4"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66768FF"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833F180" w14:textId="77777777" w:rsidR="0071087C" w:rsidRPr="00E6516F" w:rsidRDefault="0071087C" w:rsidP="00174677">
            <w:pPr>
              <w:pStyle w:val="TAL"/>
            </w:pPr>
          </w:p>
        </w:tc>
      </w:tr>
      <w:tr w:rsidR="0071087C" w:rsidRPr="00E6516F" w14:paraId="4EE4AA07"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23FBE26" w14:textId="77777777" w:rsidR="0071087C" w:rsidRPr="00E6516F" w:rsidRDefault="0071087C" w:rsidP="00174677">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26E69B6"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0DA1D8B"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AAC40B5"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D3B16C1" w14:textId="77777777" w:rsidR="0071087C" w:rsidRPr="00E6516F" w:rsidRDefault="0071087C" w:rsidP="00174677">
            <w:pPr>
              <w:pStyle w:val="TAL"/>
            </w:pPr>
          </w:p>
        </w:tc>
      </w:tr>
      <w:tr w:rsidR="0071087C" w:rsidRPr="00E6516F" w14:paraId="2318B5A2" w14:textId="77777777" w:rsidTr="004312E8">
        <w:tc>
          <w:tcPr>
            <w:tcW w:w="2837" w:type="dxa"/>
          </w:tcPr>
          <w:p w14:paraId="355BA60F" w14:textId="77777777" w:rsidR="0071087C" w:rsidRPr="00E6516F" w:rsidRDefault="0071087C" w:rsidP="00174677">
            <w:pPr>
              <w:pStyle w:val="TAL"/>
            </w:pPr>
            <w:r w:rsidRPr="00E6516F">
              <w:t xml:space="preserve">    mcdata-calling-group-id</w:t>
            </w:r>
          </w:p>
        </w:tc>
        <w:tc>
          <w:tcPr>
            <w:tcW w:w="2127" w:type="dxa"/>
          </w:tcPr>
          <w:p w14:paraId="17FE6D49" w14:textId="77777777" w:rsidR="0071087C" w:rsidRPr="00E6516F" w:rsidRDefault="0071087C" w:rsidP="00174677">
            <w:pPr>
              <w:pStyle w:val="TAL"/>
            </w:pPr>
            <w:r w:rsidRPr="00E6516F">
              <w:rPr>
                <w:lang w:eastAsia="ko-KR"/>
              </w:rPr>
              <w:t>Encrypted &lt;mcdata-calling-group-id&gt; with mcdataURI set to px_MCData_Group_A_ID</w:t>
            </w:r>
          </w:p>
        </w:tc>
        <w:tc>
          <w:tcPr>
            <w:tcW w:w="2127" w:type="dxa"/>
            <w:tcBorders>
              <w:top w:val="single" w:sz="4" w:space="0" w:color="auto"/>
              <w:bottom w:val="single" w:sz="4" w:space="0" w:color="auto"/>
            </w:tcBorders>
          </w:tcPr>
          <w:p w14:paraId="16B34936" w14:textId="77777777" w:rsidR="0071087C" w:rsidRPr="00E6516F" w:rsidRDefault="0071087C" w:rsidP="00174677">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770C5F3A"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30AE2045" w14:textId="77777777" w:rsidR="0071087C" w:rsidRPr="00E6516F" w:rsidRDefault="0071087C" w:rsidP="00174677">
            <w:pPr>
              <w:pStyle w:val="TAL"/>
            </w:pPr>
          </w:p>
        </w:tc>
      </w:tr>
    </w:tbl>
    <w:p w14:paraId="73AA5EB9" w14:textId="77777777" w:rsidR="0071087C" w:rsidRPr="00E6516F" w:rsidRDefault="0071087C" w:rsidP="0071087C"/>
    <w:p w14:paraId="6A00DAFC" w14:textId="77777777" w:rsidR="0071087C" w:rsidRPr="00E6516F" w:rsidRDefault="0071087C" w:rsidP="0071087C">
      <w:pPr>
        <w:pStyle w:val="TH"/>
      </w:pPr>
      <w:r w:rsidRPr="00E6516F">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079113C5" w14:textId="77777777" w:rsidTr="00174677">
        <w:trPr>
          <w:cantSplit/>
        </w:trPr>
        <w:tc>
          <w:tcPr>
            <w:tcW w:w="9645" w:type="dxa"/>
            <w:tcBorders>
              <w:top w:val="single" w:sz="4" w:space="0" w:color="auto"/>
              <w:left w:val="single" w:sz="4" w:space="0" w:color="auto"/>
              <w:bottom w:val="single" w:sz="4" w:space="0" w:color="auto"/>
              <w:right w:val="single" w:sz="4" w:space="0" w:color="auto"/>
            </w:tcBorders>
          </w:tcPr>
          <w:p w14:paraId="3DDDF872" w14:textId="77777777" w:rsidR="0071087C" w:rsidRPr="00E6516F" w:rsidRDefault="0071087C" w:rsidP="00174677">
            <w:pPr>
              <w:pStyle w:val="TAL"/>
              <w:rPr>
                <w:rFonts w:cs="Arial"/>
                <w:szCs w:val="18"/>
              </w:rPr>
            </w:pPr>
            <w:r w:rsidRPr="00E6516F">
              <w:rPr>
                <w:rFonts w:cs="Arial"/>
                <w:szCs w:val="18"/>
              </w:rPr>
              <w:t>Derivation Path: TS 36.579-1 [2], Table 5.5.3.8.8-1, condition FD_COMPLETED</w:t>
            </w:r>
          </w:p>
        </w:tc>
      </w:tr>
    </w:tbl>
    <w:p w14:paraId="04CC1C94" w14:textId="77777777" w:rsidR="0071087C" w:rsidRPr="00E6516F" w:rsidRDefault="0071087C" w:rsidP="0071087C"/>
    <w:p w14:paraId="25711410" w14:textId="3242DD04" w:rsidR="0071087C" w:rsidRPr="00E6516F" w:rsidRDefault="0071087C" w:rsidP="0071087C">
      <w:pPr>
        <w:pStyle w:val="TH"/>
      </w:pPr>
      <w:r w:rsidRPr="00E6516F">
        <w:t>Table 6.2.11.3.3-16: Void</w:t>
      </w:r>
    </w:p>
    <w:p w14:paraId="1E022110" w14:textId="77777777" w:rsidR="0071087C" w:rsidRPr="00E6516F" w:rsidRDefault="0071087C" w:rsidP="0071087C"/>
    <w:p w14:paraId="52BB16BD" w14:textId="77777777" w:rsidR="0071087C" w:rsidRPr="00E6516F" w:rsidRDefault="0071087C" w:rsidP="0071087C">
      <w:pPr>
        <w:pStyle w:val="Heading3"/>
      </w:pPr>
      <w:bookmarkStart w:id="1149" w:name="_Toc42507369"/>
      <w:bookmarkStart w:id="1150" w:name="_Toc52307900"/>
      <w:bookmarkStart w:id="1151" w:name="_Toc52782470"/>
      <w:bookmarkStart w:id="1152" w:name="_Toc52783081"/>
      <w:bookmarkStart w:id="1153" w:name="_Toc59042950"/>
      <w:bookmarkStart w:id="1154" w:name="_Toc75459161"/>
      <w:bookmarkStart w:id="1155" w:name="_Toc90630601"/>
      <w:bookmarkStart w:id="1156" w:name="_Toc100778808"/>
      <w:bookmarkStart w:id="1157" w:name="_Toc101286139"/>
      <w:bookmarkStart w:id="1158" w:name="_Toc106817725"/>
      <w:bookmarkStart w:id="1159" w:name="_Toc106817850"/>
      <w:r w:rsidRPr="00E6516F">
        <w:t>6.2.12</w:t>
      </w:r>
      <w:r w:rsidRPr="00E6516F">
        <w:tab/>
        <w:t>On-network / File Distribution (FD) / FD Using Media Plane / Group Standalone FD / Client Terminated (CT)</w:t>
      </w:r>
      <w:bookmarkEnd w:id="1130"/>
      <w:bookmarkEnd w:id="1131"/>
      <w:bookmarkEnd w:id="1149"/>
      <w:bookmarkEnd w:id="1150"/>
      <w:bookmarkEnd w:id="1151"/>
      <w:bookmarkEnd w:id="1152"/>
      <w:bookmarkEnd w:id="1153"/>
      <w:bookmarkEnd w:id="1154"/>
      <w:bookmarkEnd w:id="1155"/>
      <w:bookmarkEnd w:id="1156"/>
      <w:bookmarkEnd w:id="1157"/>
      <w:bookmarkEnd w:id="1158"/>
      <w:bookmarkEnd w:id="1159"/>
    </w:p>
    <w:p w14:paraId="6E6425C7" w14:textId="77777777" w:rsidR="0071087C" w:rsidRPr="00E6516F" w:rsidRDefault="0071087C" w:rsidP="0071087C">
      <w:pPr>
        <w:pStyle w:val="H6"/>
      </w:pPr>
      <w:bookmarkStart w:id="1160" w:name="_Toc52782471"/>
      <w:bookmarkStart w:id="1161" w:name="_Toc52783082"/>
      <w:bookmarkStart w:id="1162" w:name="_Toc59042951"/>
      <w:r w:rsidRPr="00E6516F">
        <w:t>6.2.12.1</w:t>
      </w:r>
      <w:r w:rsidRPr="00E6516F">
        <w:tab/>
        <w:t>Test Purpose (TP)</w:t>
      </w:r>
      <w:bookmarkEnd w:id="1160"/>
      <w:bookmarkEnd w:id="1161"/>
      <w:bookmarkEnd w:id="1162"/>
    </w:p>
    <w:p w14:paraId="130A2A53" w14:textId="77777777" w:rsidR="0071087C" w:rsidRPr="00E6516F" w:rsidRDefault="0071087C" w:rsidP="0071087C">
      <w:pPr>
        <w:pStyle w:val="H6"/>
      </w:pPr>
      <w:r w:rsidRPr="00E6516F">
        <w:t>(1)</w:t>
      </w:r>
    </w:p>
    <w:p w14:paraId="08065C57"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77113332"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69E5EAD7"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receives a SIP INVITE to initiate a standalone group FD message using the media plane }</w:t>
      </w:r>
    </w:p>
    <w:p w14:paraId="346F26AD"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by sending a SIP 200 (OK) message }</w:t>
      </w:r>
    </w:p>
    <w:p w14:paraId="272B9C42" w14:textId="77777777" w:rsidR="0071087C" w:rsidRPr="00E6516F" w:rsidRDefault="0071087C" w:rsidP="0071087C">
      <w:pPr>
        <w:pStyle w:val="PL"/>
        <w:rPr>
          <w:noProof w:val="0"/>
        </w:rPr>
      </w:pPr>
      <w:r w:rsidRPr="00E6516F">
        <w:rPr>
          <w:noProof w:val="0"/>
        </w:rPr>
        <w:t xml:space="preserve">            }</w:t>
      </w:r>
    </w:p>
    <w:p w14:paraId="4F16488C" w14:textId="77777777" w:rsidR="0071087C" w:rsidRPr="00E6516F" w:rsidRDefault="0071087C" w:rsidP="0071087C">
      <w:pPr>
        <w:pStyle w:val="PL"/>
        <w:rPr>
          <w:noProof w:val="0"/>
        </w:rPr>
      </w:pPr>
    </w:p>
    <w:p w14:paraId="24EA0205" w14:textId="77777777" w:rsidR="0071087C" w:rsidRPr="00E6516F" w:rsidRDefault="0071087C" w:rsidP="0071087C">
      <w:pPr>
        <w:pStyle w:val="H6"/>
      </w:pPr>
      <w:r w:rsidRPr="00E6516F">
        <w:t>(2)</w:t>
      </w:r>
    </w:p>
    <w:p w14:paraId="405C4784"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responded to the SIP INVITE message that initiated a standalone group FD message using the media plane }</w:t>
      </w:r>
    </w:p>
    <w:p w14:paraId="2F307AA8"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71DE417D"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an MSRP SEND message from the SS (MCDATA Server) }</w:t>
      </w:r>
    </w:p>
    <w:p w14:paraId="76835D08"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an MSRP 200 (OK) message }</w:t>
      </w:r>
    </w:p>
    <w:p w14:paraId="2894E93A" w14:textId="77777777" w:rsidR="0071087C" w:rsidRPr="00E6516F" w:rsidRDefault="0071087C" w:rsidP="0071087C">
      <w:pPr>
        <w:pStyle w:val="PL"/>
        <w:rPr>
          <w:noProof w:val="0"/>
        </w:rPr>
      </w:pPr>
      <w:r w:rsidRPr="00E6516F">
        <w:rPr>
          <w:noProof w:val="0"/>
        </w:rPr>
        <w:t xml:space="preserve">            }</w:t>
      </w:r>
    </w:p>
    <w:p w14:paraId="73C43082" w14:textId="77777777" w:rsidR="0071087C" w:rsidRPr="00E6516F" w:rsidRDefault="0071087C" w:rsidP="0071087C">
      <w:pPr>
        <w:pStyle w:val="PL"/>
        <w:rPr>
          <w:noProof w:val="0"/>
        </w:rPr>
      </w:pPr>
    </w:p>
    <w:p w14:paraId="4885CE48" w14:textId="77777777" w:rsidR="0071087C" w:rsidRPr="00E6516F" w:rsidRDefault="0071087C" w:rsidP="0071087C">
      <w:pPr>
        <w:pStyle w:val="H6"/>
      </w:pPr>
      <w:r w:rsidRPr="00E6516F">
        <w:t>(3)</w:t>
      </w:r>
    </w:p>
    <w:p w14:paraId="50477F17"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finished receiving the file from the SS (MCDATA server) }</w:t>
      </w:r>
    </w:p>
    <w:p w14:paraId="61E37483"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6DF9B9A7"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SIP BYE message to release communications }</w:t>
      </w:r>
    </w:p>
    <w:p w14:paraId="2054235F"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with a SIP 200 (OK) message </w:t>
      </w:r>
      <w:r w:rsidRPr="00E6516F">
        <w:rPr>
          <w:b/>
          <w:bCs/>
          <w:noProof w:val="0"/>
        </w:rPr>
        <w:t>and</w:t>
      </w:r>
      <w:r w:rsidRPr="00E6516F">
        <w:rPr>
          <w:noProof w:val="0"/>
        </w:rPr>
        <w:t xml:space="preserve"> then sends a "FILE DOWNLOAD COMPLETED" disposition via a SIP MESSAGE message }</w:t>
      </w:r>
    </w:p>
    <w:p w14:paraId="56DDB5F9" w14:textId="77777777" w:rsidR="0071087C" w:rsidRPr="00E6516F" w:rsidRDefault="0071087C" w:rsidP="0071087C">
      <w:pPr>
        <w:pStyle w:val="PL"/>
        <w:rPr>
          <w:noProof w:val="0"/>
        </w:rPr>
      </w:pPr>
      <w:r w:rsidRPr="00E6516F">
        <w:rPr>
          <w:noProof w:val="0"/>
        </w:rPr>
        <w:t xml:space="preserve">            }</w:t>
      </w:r>
    </w:p>
    <w:p w14:paraId="129AEFB8" w14:textId="77777777" w:rsidR="0071087C" w:rsidRPr="00E6516F" w:rsidRDefault="0071087C" w:rsidP="0071087C">
      <w:pPr>
        <w:pStyle w:val="PL"/>
        <w:rPr>
          <w:noProof w:val="0"/>
        </w:rPr>
      </w:pPr>
    </w:p>
    <w:p w14:paraId="5CEB2CA6" w14:textId="77777777" w:rsidR="0071087C" w:rsidRPr="00E6516F" w:rsidRDefault="0071087C" w:rsidP="0071087C">
      <w:pPr>
        <w:pStyle w:val="H6"/>
      </w:pPr>
      <w:bookmarkStart w:id="1163" w:name="_Toc52782472"/>
      <w:bookmarkStart w:id="1164" w:name="_Toc52783083"/>
      <w:bookmarkStart w:id="1165" w:name="_Toc59042952"/>
      <w:r w:rsidRPr="00E6516F">
        <w:t>6.2.12.2</w:t>
      </w:r>
      <w:r w:rsidRPr="00E6516F">
        <w:tab/>
        <w:t>Conformance requirements</w:t>
      </w:r>
      <w:bookmarkEnd w:id="1163"/>
      <w:bookmarkEnd w:id="1164"/>
      <w:bookmarkEnd w:id="1165"/>
    </w:p>
    <w:p w14:paraId="451CCF18" w14:textId="77777777" w:rsidR="0071087C" w:rsidRPr="00E6516F" w:rsidRDefault="0071087C" w:rsidP="0071087C">
      <w:r w:rsidRPr="00E6516F">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D41B00B" w14:textId="77777777" w:rsidR="0071087C" w:rsidRPr="00E6516F" w:rsidRDefault="0071087C" w:rsidP="0071087C">
      <w:r w:rsidRPr="00E6516F">
        <w:t>[TS 24.282, clause 10.2.5.2.4]</w:t>
      </w:r>
    </w:p>
    <w:p w14:paraId="5C0B9E84" w14:textId="77777777" w:rsidR="0071087C" w:rsidRPr="00E6516F" w:rsidRDefault="0071087C" w:rsidP="0071087C">
      <w:r w:rsidRPr="00E6516F">
        <w:t>Upon receipt of an initial SIP INVITE request, the MCData client shall follow the procedures for termination of multimedia sessions in the IM CN subsystem as specified in 3GPP TS 24.229 [5] with the clarifications below.</w:t>
      </w:r>
    </w:p>
    <w:p w14:paraId="44CD05FE" w14:textId="77777777" w:rsidR="0071087C" w:rsidRPr="00E6516F" w:rsidRDefault="0071087C" w:rsidP="0071087C">
      <w:r w:rsidRPr="00E6516F">
        <w:t>The MCData client:</w:t>
      </w:r>
    </w:p>
    <w:p w14:paraId="086BCB87" w14:textId="77777777" w:rsidR="0071087C" w:rsidRPr="00E6516F" w:rsidRDefault="0071087C" w:rsidP="0071087C">
      <w:pPr>
        <w:pStyle w:val="B10"/>
        <w:rPr>
          <w:lang w:eastAsia="ko-KR"/>
        </w:rPr>
      </w:pPr>
      <w:r w:rsidRPr="00E6516F">
        <w:rPr>
          <w:lang w:eastAsia="ko-KR"/>
        </w:rPr>
        <w:t>1)</w:t>
      </w:r>
      <w:r w:rsidRPr="00E6516F">
        <w:rPr>
          <w:lang w:eastAsia="ko-KR"/>
        </w:rPr>
        <w:tab/>
        <w:t xml:space="preserve">may reject the SIP INVITE request if either of the </w:t>
      </w:r>
      <w:r w:rsidRPr="00E6516F">
        <w:t>following</w:t>
      </w:r>
      <w:r w:rsidRPr="00E6516F">
        <w:rPr>
          <w:lang w:eastAsia="ko-KR"/>
        </w:rPr>
        <w:t xml:space="preserve"> conditions are met:</w:t>
      </w:r>
    </w:p>
    <w:p w14:paraId="2A6B9CE3" w14:textId="77777777" w:rsidR="0071087C" w:rsidRPr="00E6516F" w:rsidRDefault="0071087C" w:rsidP="0071087C">
      <w:pPr>
        <w:pStyle w:val="B2"/>
        <w:rPr>
          <w:lang w:eastAsia="ko-KR"/>
        </w:rPr>
      </w:pPr>
      <w:r w:rsidRPr="00E6516F">
        <w:rPr>
          <w:lang w:eastAsia="ko-KR"/>
        </w:rPr>
        <w:t>a)</w:t>
      </w:r>
      <w:r w:rsidRPr="00E6516F">
        <w:rPr>
          <w:lang w:eastAsia="ko-KR"/>
        </w:rPr>
        <w:tab/>
        <w:t>MCData client does not have enough resources to handle the call; or</w:t>
      </w:r>
    </w:p>
    <w:p w14:paraId="7D6E75B2" w14:textId="77777777" w:rsidR="0071087C" w:rsidRPr="00E6516F" w:rsidRDefault="0071087C" w:rsidP="0071087C">
      <w:pPr>
        <w:pStyle w:val="B2"/>
        <w:rPr>
          <w:lang w:eastAsia="ko-KR"/>
        </w:rPr>
      </w:pPr>
      <w:r w:rsidRPr="00E6516F">
        <w:rPr>
          <w:lang w:eastAsia="ko-KR"/>
        </w:rPr>
        <w:t>b)</w:t>
      </w:r>
      <w:r w:rsidRPr="00E6516F">
        <w:rPr>
          <w:lang w:eastAsia="ko-KR"/>
        </w:rPr>
        <w:tab/>
        <w:t>any other reason outside the scope of this specification;</w:t>
      </w:r>
    </w:p>
    <w:p w14:paraId="11A62793" w14:textId="77777777" w:rsidR="0071087C" w:rsidRPr="00E6516F" w:rsidRDefault="0071087C" w:rsidP="0071087C">
      <w:pPr>
        <w:pStyle w:val="B2"/>
        <w:rPr>
          <w:lang w:eastAsia="ko-KR"/>
        </w:rPr>
      </w:pPr>
      <w:r w:rsidRPr="00E6516F">
        <w:t>and skip the rest of the steps after step 2;</w:t>
      </w:r>
    </w:p>
    <w:p w14:paraId="2E48FA43" w14:textId="77777777" w:rsidR="0071087C" w:rsidRPr="00E6516F" w:rsidRDefault="0071087C" w:rsidP="0071087C">
      <w:pPr>
        <w:pStyle w:val="B10"/>
      </w:pPr>
      <w:r w:rsidRPr="00E6516F">
        <w:t>2)</w:t>
      </w:r>
      <w:r w:rsidRPr="00E6516F">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40B5973C" w14:textId="77777777" w:rsidR="0071087C" w:rsidRPr="00E6516F" w:rsidRDefault="0071087C" w:rsidP="0071087C">
      <w:pPr>
        <w:pStyle w:val="B10"/>
      </w:pPr>
      <w:r w:rsidRPr="00E6516F">
        <w:t>3)</w:t>
      </w:r>
      <w:r w:rsidRPr="00E6516F">
        <w:tab/>
        <w:t>if the SDP offer of the SIP INVITE request contains an "a=key-mgmt" attribute field with a "mikey" attribute value containing a MIKEY-SAKKE I_MESSAGE:</w:t>
      </w:r>
    </w:p>
    <w:p w14:paraId="1177A9CC" w14:textId="77777777" w:rsidR="0071087C" w:rsidRPr="00E6516F" w:rsidRDefault="0071087C" w:rsidP="0071087C">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36B9B826" w14:textId="77777777" w:rsidR="0071087C" w:rsidRPr="00E6516F" w:rsidRDefault="0071087C" w:rsidP="0071087C">
      <w:pPr>
        <w:pStyle w:val="B2"/>
      </w:pPr>
      <w:r w:rsidRPr="00E6516F">
        <w:t>b)</w:t>
      </w:r>
      <w:r w:rsidRPr="00E6516F">
        <w:tab/>
        <w:t>shall convert the MCData ID to a UID as described in 3GPP TS 33.180 [26];</w:t>
      </w:r>
    </w:p>
    <w:p w14:paraId="0DDA56C2" w14:textId="77777777" w:rsidR="0071087C" w:rsidRPr="00E6516F" w:rsidRDefault="0071087C" w:rsidP="0071087C">
      <w:pPr>
        <w:pStyle w:val="B2"/>
      </w:pPr>
      <w:r w:rsidRPr="00E6516F">
        <w:t>c)</w:t>
      </w:r>
      <w:r w:rsidRPr="00E6516F">
        <w:tab/>
        <w:t>shall use the UID to validate the signature of the MIKEY-SAKKE I_MESSAGE as described in 3GPP TS 33.180 [26];</w:t>
      </w:r>
    </w:p>
    <w:p w14:paraId="0C3F18DC" w14:textId="77777777" w:rsidR="0071087C" w:rsidRPr="00E6516F" w:rsidRDefault="0071087C" w:rsidP="0071087C">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INVITE request with a SIP 488 (Not Acceptable Here) response as specified in IETF RFC 4567 [45],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6BA9753A" w14:textId="77777777" w:rsidR="0071087C" w:rsidRPr="00E6516F" w:rsidRDefault="0071087C" w:rsidP="0071087C">
      <w:pPr>
        <w:pStyle w:val="B2"/>
      </w:pPr>
      <w:r w:rsidRPr="00E6516F">
        <w:t>e)</w:t>
      </w:r>
      <w:r w:rsidRPr="00E6516F">
        <w:tab/>
        <w:t>if the signature of the MIKEY-SAKKE I_MESSAGE was successfully validated:</w:t>
      </w:r>
    </w:p>
    <w:p w14:paraId="5F0332F2" w14:textId="77777777" w:rsidR="0071087C" w:rsidRPr="00E6516F" w:rsidRDefault="0071087C" w:rsidP="0071087C">
      <w:pPr>
        <w:pStyle w:val="B3"/>
      </w:pPr>
      <w:r w:rsidRPr="00E6516F">
        <w:t>i)</w:t>
      </w:r>
      <w:r w:rsidRPr="00E6516F">
        <w:tab/>
        <w:t>shall extract and decrypt the encapsulated PCK using the terminating user's (KMS provisioned) UID key as described in 3GPP TS 33.180 [26]; and</w:t>
      </w:r>
    </w:p>
    <w:p w14:paraId="18C657F1" w14:textId="77777777" w:rsidR="0071087C" w:rsidRPr="00E6516F" w:rsidRDefault="0071087C" w:rsidP="0071087C">
      <w:pPr>
        <w:pStyle w:val="B3"/>
      </w:pPr>
      <w:r w:rsidRPr="00E6516F">
        <w:t>ii)</w:t>
      </w:r>
      <w:r w:rsidRPr="00E6516F">
        <w:tab/>
        <w:t>shall extract the PCK-ID, from the payload as specified in 3GPP TS 33.180 [26];</w:t>
      </w:r>
    </w:p>
    <w:p w14:paraId="0C286CDB" w14:textId="77777777" w:rsidR="0071087C" w:rsidRPr="00E6516F" w:rsidRDefault="0071087C" w:rsidP="0071087C">
      <w:pPr>
        <w:pStyle w:val="NO"/>
      </w:pPr>
      <w:r w:rsidRPr="00E6516F">
        <w:t>NOTE:</w:t>
      </w:r>
      <w:r w:rsidRPr="00E6516F">
        <w:tab/>
        <w:t>With the PCK successfully shared between the originating MCData client and the terminating MCData client, both clients are able to create an end-to-end secure session.</w:t>
      </w:r>
    </w:p>
    <w:p w14:paraId="05E4B8CC" w14:textId="77777777" w:rsidR="0071087C" w:rsidRPr="00E6516F" w:rsidRDefault="0071087C" w:rsidP="0071087C">
      <w:pPr>
        <w:pStyle w:val="B10"/>
        <w:rPr>
          <w:lang w:eastAsia="ko-KR"/>
        </w:rPr>
      </w:pPr>
      <w:r w:rsidRPr="00E6516F">
        <w:t>4)</w:t>
      </w:r>
      <w:r w:rsidRPr="00E6516F">
        <w:tab/>
        <w:t xml:space="preserve">may display to the MCData </w:t>
      </w:r>
      <w:r w:rsidRPr="00E6516F">
        <w:rPr>
          <w:lang w:eastAsia="ko-KR"/>
        </w:rPr>
        <w:t>u</w:t>
      </w:r>
      <w:r w:rsidRPr="00E6516F">
        <w:t xml:space="preserve">ser the MCData </w:t>
      </w:r>
      <w:r w:rsidRPr="00E6516F">
        <w:rPr>
          <w:lang w:eastAsia="ko-KR"/>
        </w:rPr>
        <w:t>ID</w:t>
      </w:r>
      <w:r w:rsidRPr="00E6516F">
        <w:t xml:space="preserve"> of the </w:t>
      </w:r>
      <w:r w:rsidRPr="00E6516F">
        <w:rPr>
          <w:lang w:eastAsia="ko-KR"/>
        </w:rPr>
        <w:t>i</w:t>
      </w:r>
      <w:r w:rsidRPr="00E6516F">
        <w:t xml:space="preserve">nviting MCData </w:t>
      </w:r>
      <w:r w:rsidRPr="00E6516F">
        <w:rPr>
          <w:lang w:eastAsia="ko-KR"/>
        </w:rPr>
        <w:t>u</w:t>
      </w:r>
      <w:r w:rsidRPr="00E6516F">
        <w:t>ser</w:t>
      </w:r>
      <w:r w:rsidRPr="00E6516F">
        <w:rPr>
          <w:lang w:eastAsia="ko-KR"/>
        </w:rPr>
        <w:t>;</w:t>
      </w:r>
    </w:p>
    <w:p w14:paraId="3292162B" w14:textId="77777777" w:rsidR="0071087C" w:rsidRPr="00E6516F" w:rsidRDefault="0071087C" w:rsidP="0071087C">
      <w:pPr>
        <w:pStyle w:val="B10"/>
        <w:rPr>
          <w:lang w:eastAsia="ko-KR"/>
        </w:rPr>
      </w:pPr>
      <w:r w:rsidRPr="00E6516F">
        <w:t>5)</w:t>
      </w:r>
      <w:r w:rsidRPr="00E6516F">
        <w:tab/>
        <w:t xml:space="preserve">may display to the MCData </w:t>
      </w:r>
      <w:r w:rsidRPr="00E6516F">
        <w:rPr>
          <w:lang w:eastAsia="ko-KR"/>
        </w:rPr>
        <w:t>u</w:t>
      </w:r>
      <w:r w:rsidRPr="00E6516F">
        <w:t xml:space="preserve">ser the file meta-data of the </w:t>
      </w:r>
      <w:r w:rsidRPr="00E6516F">
        <w:rPr>
          <w:lang w:eastAsia="ko-KR"/>
        </w:rPr>
        <w:t>incoming file as described by the SDP included in the received SIP INVITE request;</w:t>
      </w:r>
    </w:p>
    <w:p w14:paraId="296941F8" w14:textId="77777777" w:rsidR="0071087C" w:rsidRPr="00E6516F" w:rsidRDefault="0071087C" w:rsidP="0071087C">
      <w:pPr>
        <w:pStyle w:val="B10"/>
      </w:pPr>
      <w:r w:rsidRPr="00E6516F">
        <w:t>6)</w:t>
      </w:r>
      <w:r w:rsidRPr="00E6516F">
        <w:tab/>
        <w:t>if the Mandatory indication IE of the FD SIGNALLING PAYLOAD contained in the application/vnd.3gpp.mcdata-signalling MIME body received in the SIP INVITE request is set to "MANDATORY", then:</w:t>
      </w:r>
    </w:p>
    <w:p w14:paraId="46149279" w14:textId="77777777" w:rsidR="0071087C" w:rsidRPr="00E6516F" w:rsidRDefault="0071087C" w:rsidP="0071087C">
      <w:pPr>
        <w:pStyle w:val="B2"/>
      </w:pPr>
      <w:r w:rsidRPr="00E6516F">
        <w:t>i</w:t>
      </w:r>
      <w:r w:rsidRPr="00E6516F">
        <w:rPr>
          <w:lang w:eastAsia="ko-KR"/>
        </w:rPr>
        <w:t>)</w:t>
      </w:r>
      <w:r w:rsidRPr="00E6516F">
        <w:tab/>
        <w:t>shall accept the SIP INVITE request and generate a SIP 200 (OK) response according to rules and procedures of 3GPP TS 24.229 [5];</w:t>
      </w:r>
    </w:p>
    <w:p w14:paraId="1E43FB75" w14:textId="77777777" w:rsidR="0071087C" w:rsidRPr="00E6516F" w:rsidRDefault="0071087C" w:rsidP="0071087C">
      <w:pPr>
        <w:pStyle w:val="B2"/>
        <w:rPr>
          <w:lang w:eastAsia="ko-KR"/>
        </w:rPr>
      </w:pPr>
      <w:r w:rsidRPr="00E6516F">
        <w:rPr>
          <w:lang w:eastAsia="ko-KR"/>
        </w:rPr>
        <w:t>ii)</w:t>
      </w:r>
      <w:r w:rsidRPr="00E6516F">
        <w:rPr>
          <w:lang w:eastAsia="ko-KR"/>
        </w:rPr>
        <w:tab/>
        <w:t>shall include the option tag "timer" in a Require header field of the SIP 200 (OK) response;</w:t>
      </w:r>
    </w:p>
    <w:p w14:paraId="311286A1" w14:textId="77777777" w:rsidR="0071087C" w:rsidRPr="00E6516F" w:rsidRDefault="0071087C" w:rsidP="0071087C">
      <w:pPr>
        <w:pStyle w:val="B2"/>
      </w:pPr>
      <w:r w:rsidRPr="00E6516F">
        <w:t>iii)</w:t>
      </w:r>
      <w:r w:rsidRPr="00E6516F">
        <w:tab/>
        <w:t xml:space="preserve">shall include the Session-Expires header field in the SIP 200 (OK) response and start the SIP </w:t>
      </w:r>
      <w:r w:rsidRPr="00E6516F">
        <w:rPr>
          <w:lang w:eastAsia="ko-KR"/>
        </w:rPr>
        <w:t>s</w:t>
      </w:r>
      <w:r w:rsidRPr="00E6516F">
        <w:t>ession timer according to IETF RFC 4028 [38]. The "refresher" parameter in the Session-Expires header field shall be set to "uas";</w:t>
      </w:r>
    </w:p>
    <w:p w14:paraId="2EC3A123" w14:textId="77777777" w:rsidR="0071087C" w:rsidRPr="00E6516F" w:rsidRDefault="0071087C" w:rsidP="0071087C">
      <w:pPr>
        <w:pStyle w:val="B2"/>
      </w:pPr>
      <w:r w:rsidRPr="00E6516F">
        <w:t>iv)</w:t>
      </w:r>
      <w:r w:rsidRPr="00E6516F">
        <w:tab/>
        <w:t>shall include the g.3gpp.mcdata.fd media feature tag in the Contact header field of the SIP 200 (OK) response;</w:t>
      </w:r>
    </w:p>
    <w:p w14:paraId="22097C9B" w14:textId="77777777" w:rsidR="0071087C" w:rsidRPr="00E6516F" w:rsidRDefault="0071087C" w:rsidP="0071087C">
      <w:pPr>
        <w:pStyle w:val="B2"/>
      </w:pPr>
      <w:r w:rsidRPr="00E6516F">
        <w:t>v)</w:t>
      </w:r>
      <w:r w:rsidRPr="00E6516F">
        <w:tab/>
        <w:t xml:space="preserve">shall include the </w:t>
      </w:r>
      <w:r w:rsidRPr="00E6516F">
        <w:rPr>
          <w:rFonts w:eastAsia="SimSun"/>
          <w:lang w:eastAsia="zh-CN"/>
        </w:rPr>
        <w:t>g.3gpp.icsi-ref</w:t>
      </w:r>
      <w:r w:rsidRPr="00E6516F">
        <w:t xml:space="preserve"> media feature tag containing the value of "urn:urn-7:3gpp-service.ims.icsi.mcdata.fd" in the Contact header field of the SIP 200 (OK) response;</w:t>
      </w:r>
    </w:p>
    <w:p w14:paraId="60FE0552" w14:textId="77777777" w:rsidR="0071087C" w:rsidRPr="00E6516F" w:rsidRDefault="0071087C" w:rsidP="0071087C">
      <w:pPr>
        <w:pStyle w:val="B2"/>
        <w:rPr>
          <w:lang w:eastAsia="ko-KR"/>
        </w:rPr>
      </w:pPr>
      <w:r w:rsidRPr="00E6516F">
        <w:t>vi)</w:t>
      </w:r>
      <w:r w:rsidRPr="00E6516F">
        <w:tab/>
        <w:t>shall include an SDP answer in the SIP 200 (OK) response to the SDP offer in the incoming SIP INVITE request according to 3GPP TS 24.229 [5] with the clarifications given in subclause 10.2.5.2.2</w:t>
      </w:r>
      <w:r w:rsidRPr="00E6516F">
        <w:rPr>
          <w:lang w:eastAsia="ko-KR"/>
        </w:rPr>
        <w:t>; and</w:t>
      </w:r>
    </w:p>
    <w:p w14:paraId="0C1F11C7" w14:textId="77777777" w:rsidR="0071087C" w:rsidRPr="00E6516F" w:rsidRDefault="0071087C" w:rsidP="0071087C">
      <w:pPr>
        <w:pStyle w:val="B2"/>
        <w:rPr>
          <w:lang w:eastAsia="ko-KR"/>
        </w:rPr>
      </w:pPr>
      <w:r w:rsidRPr="00E6516F">
        <w:rPr>
          <w:lang w:eastAsia="ko-KR"/>
        </w:rPr>
        <w:t>vii)</w:t>
      </w:r>
      <w:r w:rsidRPr="00E6516F">
        <w:rPr>
          <w:lang w:eastAsia="ko-KR"/>
        </w:rPr>
        <w:tab/>
        <w:t>shall send the SIP 200 (OK) response towards the MCData server according to rules and procedures of 3GPP TS 24.229 [5].</w:t>
      </w:r>
    </w:p>
    <w:p w14:paraId="1EF9C3DB" w14:textId="77777777" w:rsidR="0071087C" w:rsidRPr="00E6516F" w:rsidRDefault="0071087C" w:rsidP="0071087C">
      <w:pPr>
        <w:rPr>
          <w:lang w:eastAsia="ko-KR"/>
        </w:rPr>
      </w:pPr>
      <w:r w:rsidRPr="00E6516F">
        <w:rPr>
          <w:lang w:eastAsia="ko-KR"/>
        </w:rPr>
        <w:t>On receipt of an SIP ACK message to the sent SIP 200 (OK) message, the MCData client shall:</w:t>
      </w:r>
    </w:p>
    <w:p w14:paraId="6EDB63C0" w14:textId="77777777" w:rsidR="0071087C" w:rsidRPr="00E6516F" w:rsidRDefault="0071087C" w:rsidP="0071087C">
      <w:pPr>
        <w:pStyle w:val="B10"/>
        <w:rPr>
          <w:lang w:eastAsia="ko-KR"/>
        </w:rPr>
      </w:pPr>
      <w:r w:rsidRPr="00E6516F">
        <w:rPr>
          <w:lang w:eastAsia="ko-KR"/>
        </w:rPr>
        <w:t>1)</w:t>
      </w:r>
      <w:r w:rsidRPr="00E6516F">
        <w:rPr>
          <w:lang w:eastAsia="ko-KR"/>
        </w:rPr>
        <w:tab/>
        <w:t>shall interact with the media plane as specified in 3GPP TS 24.582 [</w:t>
      </w:r>
      <w:r w:rsidRPr="00E6516F">
        <w:t>15</w:t>
      </w:r>
      <w:r w:rsidRPr="00E6516F">
        <w:rPr>
          <w:lang w:eastAsia="ko-KR"/>
        </w:rPr>
        <w:t>] subclause 10.2.5.1.2.</w:t>
      </w:r>
    </w:p>
    <w:p w14:paraId="718EA99E" w14:textId="77777777" w:rsidR="0071087C" w:rsidRPr="00E6516F" w:rsidRDefault="0071087C" w:rsidP="0071087C">
      <w:pPr>
        <w:rPr>
          <w:lang w:eastAsia="ko-KR"/>
        </w:rPr>
      </w:pPr>
      <w:r w:rsidRPr="00E6516F">
        <w:rPr>
          <w:lang w:eastAsia="ko-KR"/>
        </w:rPr>
        <w:t>On receipt of an indication from the media plane of the successful download of the file and if</w:t>
      </w:r>
      <w:r w:rsidRPr="00E6516F">
        <w:rPr>
          <w:rFonts w:eastAsia="Malgun Gothic"/>
        </w:rPr>
        <w:t xml:space="preserve"> the received FD SIGNALLING PAYLOAD message contained an FD</w:t>
      </w:r>
      <w:r w:rsidRPr="00E6516F">
        <w:t xml:space="preserve"> disposition request type</w:t>
      </w:r>
      <w:r w:rsidRPr="00E6516F">
        <w:rPr>
          <w:rFonts w:eastAsia="Malgun Gothic"/>
        </w:rPr>
        <w:t xml:space="preserve"> IE requesting a file download completed update indication, then</w:t>
      </w:r>
      <w:r w:rsidRPr="00E6516F">
        <w:rPr>
          <w:lang w:eastAsia="ko-KR"/>
        </w:rPr>
        <w:t>, the MCData client:</w:t>
      </w:r>
    </w:p>
    <w:p w14:paraId="090E0FC2" w14:textId="77777777" w:rsidR="0071087C" w:rsidRPr="00E6516F" w:rsidRDefault="0071087C" w:rsidP="0071087C">
      <w:pPr>
        <w:pStyle w:val="B10"/>
        <w:rPr>
          <w:lang w:eastAsia="ko-KR"/>
        </w:rPr>
      </w:pPr>
      <w:r w:rsidRPr="00E6516F">
        <w:rPr>
          <w:lang w:eastAsia="ko-KR"/>
        </w:rPr>
        <w:t>1)</w:t>
      </w:r>
      <w:r w:rsidRPr="00E6516F">
        <w:rPr>
          <w:lang w:eastAsia="ko-KR"/>
        </w:rPr>
        <w:tab/>
        <w:t xml:space="preserve">shall </w:t>
      </w:r>
      <w:r w:rsidRPr="00E6516F">
        <w:rPr>
          <w:rFonts w:eastAsia="Malgun Gothic"/>
        </w:rPr>
        <w:t>follow the procedures described in subclause 12.2.1.1</w:t>
      </w:r>
      <w:r w:rsidRPr="00E6516F">
        <w:rPr>
          <w:lang w:eastAsia="ko-KR"/>
        </w:rPr>
        <w:t>.</w:t>
      </w:r>
    </w:p>
    <w:p w14:paraId="7B7F349A" w14:textId="77777777" w:rsidR="0071087C" w:rsidRPr="00E6516F" w:rsidRDefault="0071087C" w:rsidP="0071087C">
      <w:r w:rsidRPr="00E6516F">
        <w:t>[TS 24.282, clause 12.2.1.1]</w:t>
      </w:r>
    </w:p>
    <w:p w14:paraId="5A1201D0" w14:textId="77777777" w:rsidR="0071087C" w:rsidRPr="00E6516F" w:rsidRDefault="0071087C" w:rsidP="0071087C">
      <w:r w:rsidRPr="00E6516F">
        <w:t>The MCData client shall follow the procedures in this subclause to:</w:t>
      </w:r>
    </w:p>
    <w:p w14:paraId="7FDC6ACA" w14:textId="77777777" w:rsidR="0071087C" w:rsidRPr="00E6516F" w:rsidRDefault="0071087C" w:rsidP="0071087C">
      <w:pPr>
        <w:pStyle w:val="B10"/>
      </w:pPr>
      <w:r w:rsidRPr="00E6516F">
        <w:t>-</w:t>
      </w:r>
      <w:r w:rsidRPr="00E6516F">
        <w:tab/>
        <w:t xml:space="preserve">indicate to an MCData client that an SDS message was delivered, read or delivered and read when the originating client requested a delivery, read or delivery and read report; </w:t>
      </w:r>
    </w:p>
    <w:p w14:paraId="45F9CC9B" w14:textId="77777777" w:rsidR="0071087C" w:rsidRPr="00E6516F" w:rsidRDefault="0071087C" w:rsidP="0071087C">
      <w:pPr>
        <w:pStyle w:val="B10"/>
      </w:pPr>
      <w:r w:rsidRPr="00E6516F">
        <w:t>-</w:t>
      </w:r>
      <w:r w:rsidRPr="00E6516F">
        <w:tab/>
        <w:t>indicate to the participating MCData function serving the MCData user that an SDS message was undelivered. The participating MCData function can store the message for later re-delivery;</w:t>
      </w:r>
    </w:p>
    <w:p w14:paraId="1B2B2EA7" w14:textId="77777777" w:rsidR="0071087C" w:rsidRPr="00E6516F" w:rsidRDefault="0071087C" w:rsidP="0071087C">
      <w:pPr>
        <w:pStyle w:val="B10"/>
      </w:pPr>
      <w:r w:rsidRPr="00E6516F">
        <w:t>-</w:t>
      </w:r>
      <w:r w:rsidRPr="00E6516F">
        <w:tab/>
        <w:t>indicate to an MCData client that a request for FD was accepted, deferred or rejected; or</w:t>
      </w:r>
    </w:p>
    <w:p w14:paraId="62A97610" w14:textId="77777777" w:rsidR="0071087C" w:rsidRPr="00E6516F" w:rsidRDefault="0071087C" w:rsidP="0071087C">
      <w:pPr>
        <w:pStyle w:val="B10"/>
      </w:pPr>
      <w:r w:rsidRPr="00E6516F">
        <w:t>-</w:t>
      </w:r>
      <w:r w:rsidRPr="00E6516F">
        <w:tab/>
        <w:t>indicate to an MCData client that a file download has been completed;</w:t>
      </w:r>
    </w:p>
    <w:p w14:paraId="1A2322E6" w14:textId="77777777" w:rsidR="0071087C" w:rsidRPr="00E6516F" w:rsidRDefault="0071087C" w:rsidP="0071087C">
      <w:r w:rsidRPr="00E6516F">
        <w:t>Before sending a disposition notification the MCData client needs to determine:</w:t>
      </w:r>
    </w:p>
    <w:p w14:paraId="50FE9849" w14:textId="77777777" w:rsidR="0071087C" w:rsidRPr="00E6516F" w:rsidRDefault="0071087C" w:rsidP="0071087C">
      <w:pPr>
        <w:pStyle w:val="B10"/>
      </w:pPr>
      <w:r w:rsidRPr="00E6516F">
        <w:t>-</w:t>
      </w:r>
      <w:r w:rsidRPr="00E6516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52251457" w14:textId="77777777" w:rsidR="0071087C" w:rsidRPr="00E6516F" w:rsidRDefault="0071087C" w:rsidP="0071087C">
      <w:pPr>
        <w:pStyle w:val="B10"/>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38A360D" w14:textId="77777777" w:rsidR="0071087C" w:rsidRPr="00E6516F" w:rsidRDefault="0071087C" w:rsidP="0071087C">
      <w:pPr>
        <w:pStyle w:val="B10"/>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84898DF" w14:textId="77777777" w:rsidR="0071087C" w:rsidRPr="00E6516F" w:rsidRDefault="0071087C" w:rsidP="0071087C">
      <w:r w:rsidRPr="00E6516F">
        <w:t>The MCData client shall generate a SIP MESSAGE request in accordance with 3GPP TS 24.229 [5] and IETF RFC 3428 [6] with the clarifications given below.</w:t>
      </w:r>
    </w:p>
    <w:p w14:paraId="341D5823" w14:textId="77777777" w:rsidR="0071087C" w:rsidRPr="00E6516F" w:rsidRDefault="0071087C" w:rsidP="0071087C">
      <w:r w:rsidRPr="00E6516F">
        <w:t>The MCData client:</w:t>
      </w:r>
    </w:p>
    <w:p w14:paraId="64CB083C" w14:textId="77777777" w:rsidR="0071087C" w:rsidRPr="00E6516F" w:rsidRDefault="0071087C" w:rsidP="0071087C">
      <w:pPr>
        <w:pStyle w:val="B10"/>
      </w:pPr>
      <w:r w:rsidRPr="00E6516F">
        <w:t>1)</w:t>
      </w:r>
      <w:r w:rsidRPr="00E6516F">
        <w:tab/>
        <w:t>shall build the SIP MESSAGE request as specified in subclause 6.2.4.1;</w:t>
      </w:r>
    </w:p>
    <w:p w14:paraId="5C07D79D"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33E77881" w14:textId="77777777" w:rsidR="0071087C" w:rsidRPr="00E6516F" w:rsidRDefault="0071087C" w:rsidP="0071087C">
      <w:pPr>
        <w:pStyle w:val="B10"/>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5206B7DE" w14:textId="77777777" w:rsidR="0071087C" w:rsidRPr="00E6516F" w:rsidRDefault="0071087C" w:rsidP="0071087C">
      <w:pPr>
        <w:pStyle w:val="B10"/>
        <w:rPr>
          <w:lang w:eastAsia="ko-KR"/>
        </w:rPr>
      </w:pPr>
      <w:r w:rsidRPr="00E6516F">
        <w:rPr>
          <w:lang w:eastAsia="ko-KR"/>
        </w:rPr>
        <w:t>4)</w:t>
      </w:r>
      <w:r w:rsidRPr="00E6516F">
        <w:rPr>
          <w:lang w:eastAsia="ko-KR"/>
        </w:rPr>
        <w:tab/>
        <w:t>shall insert in the SIP MESSAGE request an application/vnd.3gpp.mcdata-info+xml MIME body with an &lt;mcdata-controller-psi&gt; element containing the PSI of the controlling MCData function;</w:t>
      </w:r>
    </w:p>
    <w:p w14:paraId="66C892AB" w14:textId="77777777" w:rsidR="0071087C" w:rsidRPr="00E6516F" w:rsidRDefault="0071087C" w:rsidP="0071087C">
      <w:pPr>
        <w:pStyle w:val="B10"/>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37AF8DDA" w14:textId="77777777" w:rsidR="0071087C" w:rsidRPr="00E6516F" w:rsidRDefault="0071087C" w:rsidP="0071087C">
      <w:pPr>
        <w:pStyle w:val="B10"/>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64E1B4F7" w14:textId="77777777" w:rsidR="0071087C" w:rsidRPr="00E6516F" w:rsidRDefault="0071087C" w:rsidP="0071087C">
      <w:pPr>
        <w:pStyle w:val="B10"/>
      </w:pPr>
      <w:r w:rsidRPr="00E6516F">
        <w:t>7)</w:t>
      </w:r>
      <w:r w:rsidRPr="00E6516F">
        <w:tab/>
        <w:t>if requiring to send an FD notification, shall generate an FD NOTIFICATION message and include it in the SIP MESSAGE request as specified in subclause 6.2.3.2; and</w:t>
      </w:r>
    </w:p>
    <w:p w14:paraId="41E86097" w14:textId="77777777" w:rsidR="0071087C" w:rsidRPr="00E6516F" w:rsidRDefault="0071087C" w:rsidP="0071087C">
      <w:pPr>
        <w:pStyle w:val="B10"/>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0ACE5A2C" w14:textId="77777777" w:rsidR="0071087C" w:rsidRPr="00E6516F" w:rsidRDefault="0071087C" w:rsidP="0071087C">
      <w:r w:rsidRPr="00E6516F">
        <w:t>[TS 24.282, clause 6.2.3.2]</w:t>
      </w:r>
    </w:p>
    <w:p w14:paraId="2966113E" w14:textId="77777777" w:rsidR="0071087C" w:rsidRPr="00E6516F" w:rsidRDefault="0071087C" w:rsidP="0071087C">
      <w:r w:rsidRPr="00E6516F">
        <w:t>In order to generate an FD notification, the MCData client:</w:t>
      </w:r>
    </w:p>
    <w:p w14:paraId="4BB04766" w14:textId="77777777" w:rsidR="0071087C" w:rsidRPr="00E6516F" w:rsidRDefault="0071087C" w:rsidP="0071087C">
      <w:pPr>
        <w:pStyle w:val="B10"/>
      </w:pPr>
      <w:r w:rsidRPr="00E6516F">
        <w:t>1)</w:t>
      </w:r>
      <w:r w:rsidRPr="00E6516F">
        <w:tab/>
        <w:t>shall generate an FD NOTIFICATION message as specified in subclause 15.1.6; and</w:t>
      </w:r>
    </w:p>
    <w:p w14:paraId="44AFDFA8" w14:textId="77777777" w:rsidR="0071087C" w:rsidRPr="00E6516F" w:rsidRDefault="0071087C" w:rsidP="0071087C">
      <w:pPr>
        <w:pStyle w:val="B10"/>
      </w:pPr>
      <w:r w:rsidRPr="00E6516F">
        <w:t>2)</w:t>
      </w:r>
      <w:r w:rsidRPr="00E6516F">
        <w:tab/>
        <w:t>shall include in the SIP request, the FD NOTIFICATION message in an application/vnd.3gpp.mcdata-signalling MIME body as specified in subclause E.1.</w:t>
      </w:r>
    </w:p>
    <w:p w14:paraId="2A241470" w14:textId="77777777" w:rsidR="0071087C" w:rsidRPr="00E6516F" w:rsidRDefault="0071087C" w:rsidP="0071087C">
      <w:r w:rsidRPr="00E6516F">
        <w:t>When generating an FD NOTIFICATION message as specified in subclause 15.1.6, the MCData client:</w:t>
      </w:r>
    </w:p>
    <w:p w14:paraId="4530CF73" w14:textId="77777777" w:rsidR="0071087C" w:rsidRPr="00E6516F" w:rsidRDefault="0071087C" w:rsidP="0071087C">
      <w:pPr>
        <w:pStyle w:val="B10"/>
      </w:pPr>
      <w:r w:rsidRPr="00E6516F">
        <w:t>1)</w:t>
      </w:r>
      <w:r w:rsidRPr="00E6516F">
        <w:tab/>
        <w:t>if sending a file download accept notification, shall set the FD disposition notification type IE as "FILE DOWNLOAD REQUEST ACCEPTED" as specified in subclause 15.2.6;</w:t>
      </w:r>
    </w:p>
    <w:p w14:paraId="7C93428B" w14:textId="77777777" w:rsidR="0071087C" w:rsidRPr="00E6516F" w:rsidRDefault="0071087C" w:rsidP="0071087C">
      <w:pPr>
        <w:pStyle w:val="B10"/>
      </w:pPr>
      <w:r w:rsidRPr="00E6516F">
        <w:t>2)</w:t>
      </w:r>
      <w:r w:rsidRPr="00E6516F">
        <w:tab/>
        <w:t>if sending a file download reject notification, shall set the FD disposition notification type IE as "FILE DOWNLOAD REQUEST REJECTED" as specified in subclause 15.2.6;</w:t>
      </w:r>
    </w:p>
    <w:p w14:paraId="386CD18C" w14:textId="77777777" w:rsidR="0071087C" w:rsidRPr="00E6516F" w:rsidRDefault="0071087C" w:rsidP="0071087C">
      <w:pPr>
        <w:pStyle w:val="B10"/>
      </w:pPr>
      <w:r w:rsidRPr="00E6516F">
        <w:t>3)</w:t>
      </w:r>
      <w:r w:rsidRPr="00E6516F">
        <w:tab/>
        <w:t>if sending a file download deferred notification, shall set the FD disposition notification type IE as "FILE DOWNLOAD REQUEST DEFERRED" as specified in subclause 15.2.6;</w:t>
      </w:r>
    </w:p>
    <w:p w14:paraId="41AFB5DC" w14:textId="77777777" w:rsidR="0071087C" w:rsidRPr="00E6516F" w:rsidRDefault="0071087C" w:rsidP="0071087C">
      <w:pPr>
        <w:pStyle w:val="B10"/>
      </w:pPr>
      <w:r w:rsidRPr="00E6516F">
        <w:t>4)</w:t>
      </w:r>
      <w:r w:rsidRPr="00E6516F">
        <w:tab/>
        <w:t>shall set the Conversation ID to the value of the Conversation ID that was received in the FD message as specified in subclause 15.2.9;</w:t>
      </w:r>
    </w:p>
    <w:p w14:paraId="0CE09623" w14:textId="77777777" w:rsidR="0071087C" w:rsidRPr="00E6516F" w:rsidRDefault="0071087C" w:rsidP="0071087C">
      <w:pPr>
        <w:pStyle w:val="B10"/>
      </w:pPr>
      <w:r w:rsidRPr="00E6516F">
        <w:t>5)</w:t>
      </w:r>
      <w:r w:rsidRPr="00E6516F">
        <w:tab/>
        <w:t>shall set the Date and time IE to the current time as specified in subclause 15.2.8; and</w:t>
      </w:r>
    </w:p>
    <w:p w14:paraId="1EEC6EB2" w14:textId="77777777" w:rsidR="0071087C" w:rsidRPr="00E6516F" w:rsidRDefault="0071087C" w:rsidP="0071087C">
      <w:pPr>
        <w:pStyle w:val="B10"/>
      </w:pPr>
      <w:r w:rsidRPr="00E6516F">
        <w:t>6)</w:t>
      </w:r>
      <w:r w:rsidRPr="00E6516F">
        <w:tab/>
        <w:t>if sending a file download completed notification:</w:t>
      </w:r>
    </w:p>
    <w:p w14:paraId="6F5F5C0E" w14:textId="77777777" w:rsidR="0071087C" w:rsidRPr="00E6516F" w:rsidRDefault="0071087C" w:rsidP="0071087C">
      <w:pPr>
        <w:pStyle w:val="B2"/>
      </w:pPr>
      <w:r w:rsidRPr="00E6516F">
        <w:t>a)</w:t>
      </w:r>
      <w:r w:rsidRPr="00E6516F">
        <w:tab/>
        <w:t>shall set the FD disposition notification type IE as "FILE DOWNLOAD COMPLETED" as specified in subclause 15.2.6;</w:t>
      </w:r>
    </w:p>
    <w:p w14:paraId="385B8A89" w14:textId="77777777" w:rsidR="0071087C" w:rsidRPr="00E6516F" w:rsidRDefault="0071087C" w:rsidP="0071087C">
      <w:pPr>
        <w:pStyle w:val="B2"/>
      </w:pPr>
      <w:r w:rsidRPr="00E6516F">
        <w:t>b)</w:t>
      </w:r>
      <w:r w:rsidRPr="00E6516F">
        <w:tab/>
        <w:t>shall set the Message ID to the value of the Message ID that was received in the FD message as specified in subclause 15.2.10;</w:t>
      </w:r>
    </w:p>
    <w:p w14:paraId="2ADE7094" w14:textId="77777777" w:rsidR="0071087C" w:rsidRPr="00E6516F" w:rsidRDefault="0071087C" w:rsidP="0071087C">
      <w:pPr>
        <w:pStyle w:val="B2"/>
      </w:pPr>
      <w:r w:rsidRPr="00E6516F">
        <w:t>c)</w:t>
      </w:r>
      <w:r w:rsidRPr="00E6516F">
        <w:tab/>
        <w:t>if the FD message was destined for the user, shall not include an Application ID IE as specified in subclause 15.2.7; and</w:t>
      </w:r>
    </w:p>
    <w:p w14:paraId="3291AA32" w14:textId="77777777" w:rsidR="0071087C" w:rsidRPr="00E6516F" w:rsidRDefault="0071087C" w:rsidP="0071087C">
      <w:pPr>
        <w:pStyle w:val="B2"/>
      </w:pPr>
      <w:r w:rsidRPr="00E6516F">
        <w:t>d)</w:t>
      </w:r>
      <w:r w:rsidRPr="00E6516F">
        <w:tab/>
        <w:t>if the FD message was destined for an application, shall include an Application ID IE set to the value of the Application ID that was included in the FD message as specified in subclause 15.2.3.</w:t>
      </w:r>
    </w:p>
    <w:p w14:paraId="193AFE22" w14:textId="77777777" w:rsidR="0071087C" w:rsidRPr="00E6516F" w:rsidRDefault="0071087C" w:rsidP="0071087C">
      <w:r w:rsidRPr="00E6516F">
        <w:t>[TS 24.582, clause 7.1.3.1]</w:t>
      </w:r>
    </w:p>
    <w:p w14:paraId="07341A26" w14:textId="77777777" w:rsidR="0071087C" w:rsidRPr="00E6516F" w:rsidRDefault="0071087C" w:rsidP="0071087C">
      <w:r w:rsidRPr="00E6516F">
        <w:t>Upon receiving an indication to establish MSRP connection for file distribution as the terminating client, the MCData client:</w:t>
      </w:r>
    </w:p>
    <w:p w14:paraId="74DBD554" w14:textId="77777777" w:rsidR="0071087C" w:rsidRPr="00E6516F" w:rsidRDefault="0071087C" w:rsidP="0071087C">
      <w:pPr>
        <w:pStyle w:val="B10"/>
      </w:pPr>
      <w:r w:rsidRPr="00E6516F">
        <w:t>1.</w:t>
      </w:r>
      <w:r w:rsidRPr="00E6516F">
        <w:tab/>
        <w:t>shall act as an MSRP client according to IETF RFC 6135 [12];</w:t>
      </w:r>
    </w:p>
    <w:p w14:paraId="3093FA31" w14:textId="77777777" w:rsidR="0071087C" w:rsidRPr="00E6516F" w:rsidRDefault="0071087C" w:rsidP="0071087C">
      <w:pPr>
        <w:pStyle w:val="B10"/>
      </w:pPr>
      <w:r w:rsidRPr="00E6516F">
        <w:t>2.</w:t>
      </w:r>
      <w:r w:rsidRPr="00E6516F">
        <w:tab/>
        <w:t>shall act either as an active endpoint or as an passive endpoint to open the transport connection, according to IETF RFC 6135 [12];</w:t>
      </w:r>
    </w:p>
    <w:p w14:paraId="37F1FB40" w14:textId="77777777" w:rsidR="0071087C" w:rsidRPr="00E6516F" w:rsidRDefault="0071087C" w:rsidP="0071087C">
      <w:pPr>
        <w:pStyle w:val="B10"/>
      </w:pPr>
      <w:r w:rsidRPr="00E6516F">
        <w:t>3.</w:t>
      </w:r>
      <w:r w:rsidRPr="00E6516F">
        <w:tab/>
        <w:t>shall establish the MSRP connection according to the MSRP connection parameters in the SDP offer received in the SIP INVITE request according to IETF RFC 4975 [11];</w:t>
      </w:r>
    </w:p>
    <w:p w14:paraId="59408ABC" w14:textId="77777777" w:rsidR="0071087C" w:rsidRPr="00E6516F" w:rsidRDefault="0071087C" w:rsidP="0071087C">
      <w:pPr>
        <w:pStyle w:val="B10"/>
      </w:pPr>
      <w:r w:rsidRPr="00E6516F">
        <w:t>4.</w:t>
      </w:r>
      <w:r w:rsidRPr="00E6516F">
        <w:tab/>
        <w:t>if acting as an "active" endpoint, shall send an empty MSRP SEND request to bind the MSRP connection to the MSRP session from the perspective of the passive endpoint according to the rules and procedures of IETF RFC 4975 [11] and IETF RFC 6135 [12];</w:t>
      </w:r>
    </w:p>
    <w:p w14:paraId="1C1728E3" w14:textId="77777777" w:rsidR="0071087C" w:rsidRPr="00E6516F" w:rsidRDefault="0071087C" w:rsidP="0071087C">
      <w:pPr>
        <w:pStyle w:val="B10"/>
      </w:pPr>
      <w:r w:rsidRPr="00E6516F">
        <w:t>Once the MSRP session is established, the MCData client:</w:t>
      </w:r>
    </w:p>
    <w:p w14:paraId="3F885718" w14:textId="77777777" w:rsidR="0071087C" w:rsidRPr="00E6516F" w:rsidRDefault="0071087C" w:rsidP="0071087C">
      <w:pPr>
        <w:pStyle w:val="B10"/>
      </w:pPr>
      <w:r w:rsidRPr="00E6516F">
        <w:t>1.</w:t>
      </w:r>
      <w:r w:rsidRPr="00E6516F">
        <w:tab/>
        <w:t>on receipt of an MSRP request in the MSRP session, shall follow the rules and procedures defined in IETF RFC 4975 [11] and in IETF RFC 6714 [13];</w:t>
      </w:r>
    </w:p>
    <w:p w14:paraId="6C820A42" w14:textId="77777777" w:rsidR="0071087C" w:rsidRPr="00E6516F" w:rsidRDefault="0071087C" w:rsidP="0071087C">
      <w:pPr>
        <w:pStyle w:val="B10"/>
      </w:pPr>
      <w:r w:rsidRPr="00E6516F">
        <w:t>2.</w:t>
      </w:r>
      <w:r w:rsidRPr="00E6516F">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53D07E4F" w14:textId="77777777" w:rsidR="0071087C" w:rsidRPr="00E6516F" w:rsidRDefault="0071087C" w:rsidP="0071087C">
      <w:pPr>
        <w:pStyle w:val="B10"/>
      </w:pPr>
      <w:r w:rsidRPr="00E6516F">
        <w:t>3.</w:t>
      </w:r>
      <w:r w:rsidRPr="00E6516F">
        <w:tab/>
        <w:t>shall handle the received content as described in subclause 7.1.3.2.</w:t>
      </w:r>
    </w:p>
    <w:p w14:paraId="008A921E" w14:textId="77777777" w:rsidR="0071087C" w:rsidRPr="00E6516F" w:rsidRDefault="0071087C" w:rsidP="0071087C">
      <w:r w:rsidRPr="00E6516F">
        <w:t>[TS 24.582, clause 7.1.3.2]</w:t>
      </w:r>
    </w:p>
    <w:p w14:paraId="5F142E36" w14:textId="77777777" w:rsidR="0071087C" w:rsidRPr="00E6516F" w:rsidRDefault="0071087C" w:rsidP="0071087C">
      <w:pPr>
        <w:rPr>
          <w:rFonts w:eastAsia="Malgun Gothic"/>
        </w:rPr>
      </w:pPr>
      <w:r w:rsidRPr="00E6516F">
        <w:rPr>
          <w:rFonts w:ascii="TimesNewRoman" w:hAnsi="TimesNewRoman" w:cs="TimesNewRoman"/>
        </w:rPr>
        <w:t>Upon receiving a file, the MCData client:</w:t>
      </w:r>
    </w:p>
    <w:p w14:paraId="243DB8FE"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shall decode the contents of the application/vnd.3gpp.mcdata-file MIME body; and</w:t>
      </w:r>
    </w:p>
    <w:p w14:paraId="6EEEB260" w14:textId="77777777" w:rsidR="0071087C" w:rsidRPr="00E6516F" w:rsidRDefault="0071087C" w:rsidP="0071087C">
      <w:pPr>
        <w:pStyle w:val="B10"/>
        <w:rPr>
          <w:lang w:eastAsia="ko-KR"/>
        </w:rPr>
      </w:pPr>
      <w:r w:rsidRPr="00E6516F">
        <w:rPr>
          <w:rFonts w:eastAsia="Malgun Gothic"/>
        </w:rPr>
        <w:t>2.</w:t>
      </w:r>
      <w:r w:rsidRPr="00E6516F">
        <w:rPr>
          <w:rFonts w:eastAsia="Malgun Gothic"/>
        </w:rPr>
        <w:tab/>
        <w:t>once all the chunks of the file are successfully received, shall indicate to the signalling plane that the file download is completed.</w:t>
      </w:r>
    </w:p>
    <w:p w14:paraId="563DFF5D" w14:textId="77777777" w:rsidR="0071087C" w:rsidRPr="00E6516F" w:rsidRDefault="0071087C" w:rsidP="0071087C">
      <w:pPr>
        <w:pStyle w:val="H6"/>
      </w:pPr>
      <w:bookmarkStart w:id="1166" w:name="_Toc52782473"/>
      <w:bookmarkStart w:id="1167" w:name="_Toc52783084"/>
      <w:bookmarkStart w:id="1168" w:name="_Toc59042953"/>
      <w:r w:rsidRPr="00E6516F">
        <w:t>6.2.12.3</w:t>
      </w:r>
      <w:r w:rsidRPr="00E6516F">
        <w:tab/>
        <w:t>Test description</w:t>
      </w:r>
      <w:bookmarkEnd w:id="1166"/>
      <w:bookmarkEnd w:id="1167"/>
      <w:bookmarkEnd w:id="1168"/>
    </w:p>
    <w:p w14:paraId="237A819B" w14:textId="77777777" w:rsidR="0071087C" w:rsidRPr="00E6516F" w:rsidRDefault="0071087C" w:rsidP="0071087C">
      <w:pPr>
        <w:pStyle w:val="H6"/>
      </w:pPr>
      <w:bookmarkStart w:id="1169" w:name="_Toc52782474"/>
      <w:bookmarkStart w:id="1170" w:name="_Toc52783085"/>
      <w:bookmarkStart w:id="1171" w:name="_Toc59042954"/>
      <w:r w:rsidRPr="00E6516F">
        <w:t>6.2.12.3.1</w:t>
      </w:r>
      <w:r w:rsidRPr="00E6516F">
        <w:tab/>
        <w:t>Pre-test conditions</w:t>
      </w:r>
      <w:bookmarkEnd w:id="1169"/>
      <w:bookmarkEnd w:id="1170"/>
      <w:bookmarkEnd w:id="1171"/>
    </w:p>
    <w:p w14:paraId="2DCAE396" w14:textId="77777777" w:rsidR="0071087C" w:rsidRPr="00E6516F" w:rsidRDefault="0071087C" w:rsidP="0071087C">
      <w:pPr>
        <w:pStyle w:val="H6"/>
      </w:pPr>
      <w:r w:rsidRPr="00E6516F">
        <w:t>System Simulator:</w:t>
      </w:r>
    </w:p>
    <w:p w14:paraId="5B89C7E2" w14:textId="77777777" w:rsidR="0071087C" w:rsidRPr="00E6516F" w:rsidRDefault="0071087C" w:rsidP="0071087C">
      <w:pPr>
        <w:pStyle w:val="B10"/>
      </w:pPr>
      <w:r w:rsidRPr="00E6516F">
        <w:t>-</w:t>
      </w:r>
      <w:r w:rsidRPr="00E6516F">
        <w:tab/>
        <w:t>SS (MCDATA Server)</w:t>
      </w:r>
    </w:p>
    <w:p w14:paraId="4FC61380"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CE6ECA3" w14:textId="77777777" w:rsidR="0071087C" w:rsidRPr="00E6516F" w:rsidRDefault="0071087C" w:rsidP="0071087C">
      <w:pPr>
        <w:pStyle w:val="H6"/>
      </w:pPr>
      <w:r w:rsidRPr="00E6516F">
        <w:t>IUT:</w:t>
      </w:r>
    </w:p>
    <w:p w14:paraId="421132EF" w14:textId="77777777" w:rsidR="0071087C" w:rsidRPr="00E6516F" w:rsidRDefault="0071087C" w:rsidP="0071087C">
      <w:pPr>
        <w:pStyle w:val="B10"/>
      </w:pPr>
      <w:r w:rsidRPr="00E6516F">
        <w:t>-</w:t>
      </w:r>
      <w:r w:rsidRPr="00E6516F">
        <w:tab/>
        <w:t>UE (MCDATA Client)</w:t>
      </w:r>
    </w:p>
    <w:p w14:paraId="28DBCF45" w14:textId="77777777" w:rsidR="0071087C" w:rsidRPr="00E6516F" w:rsidRDefault="0071087C" w:rsidP="0071087C">
      <w:pPr>
        <w:pStyle w:val="B10"/>
      </w:pPr>
      <w:r w:rsidRPr="00E6516F">
        <w:t>-</w:t>
      </w:r>
      <w:r w:rsidRPr="00E6516F">
        <w:tab/>
        <w:t>The test USIM set as defined in TS 36.579-1 [2], subclause 5.5.10 is inserted.</w:t>
      </w:r>
    </w:p>
    <w:p w14:paraId="13AB58BF" w14:textId="77777777" w:rsidR="0071087C" w:rsidRPr="00E6516F" w:rsidRDefault="0071087C" w:rsidP="0071087C">
      <w:pPr>
        <w:pStyle w:val="B10"/>
      </w:pPr>
      <w:r w:rsidRPr="00E6516F">
        <w:t>-</w:t>
      </w:r>
      <w:r w:rsidRPr="00E6516F">
        <w:tab/>
        <w:t>Test files downloaded or received at previous test runs are deleted.</w:t>
      </w:r>
    </w:p>
    <w:p w14:paraId="2F784039" w14:textId="77777777" w:rsidR="0071087C" w:rsidRPr="00E6516F" w:rsidRDefault="0071087C" w:rsidP="0071087C">
      <w:pPr>
        <w:pStyle w:val="H6"/>
      </w:pPr>
      <w:r w:rsidRPr="00E6516F">
        <w:t>Preamble:</w:t>
      </w:r>
    </w:p>
    <w:p w14:paraId="3344A453"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6B60C0EB"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79D5DD1F" w14:textId="77777777" w:rsidR="0071087C" w:rsidRPr="00E6516F" w:rsidRDefault="0071087C" w:rsidP="0071087C">
      <w:pPr>
        <w:pStyle w:val="B10"/>
      </w:pPr>
      <w:r w:rsidRPr="00E6516F">
        <w:t>-</w:t>
      </w:r>
      <w:r w:rsidRPr="00E6516F">
        <w:tab/>
        <w:t>UE States at the end of the preamble</w:t>
      </w:r>
    </w:p>
    <w:p w14:paraId="1C90E1E1" w14:textId="77777777" w:rsidR="0071087C" w:rsidRPr="00E6516F" w:rsidRDefault="0071087C" w:rsidP="0071087C">
      <w:pPr>
        <w:pStyle w:val="B2"/>
      </w:pPr>
      <w:r w:rsidRPr="00E6516F">
        <w:t>-</w:t>
      </w:r>
      <w:r w:rsidRPr="00E6516F">
        <w:tab/>
        <w:t>The UE is in E-UTRA Registered, Idle Mode state.</w:t>
      </w:r>
    </w:p>
    <w:p w14:paraId="7D3632B3"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2344058C" w14:textId="77777777" w:rsidR="0071087C" w:rsidRPr="00E6516F" w:rsidRDefault="0071087C" w:rsidP="0071087C">
      <w:pPr>
        <w:pStyle w:val="H6"/>
      </w:pPr>
      <w:bookmarkStart w:id="1172" w:name="_Toc52782475"/>
      <w:bookmarkStart w:id="1173" w:name="_Toc52783086"/>
      <w:bookmarkStart w:id="1174" w:name="_Toc59042955"/>
      <w:r w:rsidRPr="00E6516F">
        <w:t>6.2.12.3.2</w:t>
      </w:r>
      <w:r w:rsidRPr="00E6516F">
        <w:tab/>
        <w:t>Test procedure sequence</w:t>
      </w:r>
      <w:bookmarkEnd w:id="1172"/>
      <w:bookmarkEnd w:id="1173"/>
      <w:bookmarkEnd w:id="1174"/>
    </w:p>
    <w:p w14:paraId="0395A3E7" w14:textId="77777777" w:rsidR="0071087C" w:rsidRPr="00E6516F" w:rsidRDefault="0071087C" w:rsidP="0071087C">
      <w:pPr>
        <w:pStyle w:val="TH"/>
      </w:pPr>
      <w:r w:rsidRPr="00E6516F">
        <w:t>Table 6.2.12.3.2-1: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4C2182F7" w14:textId="77777777" w:rsidTr="00174677">
        <w:tc>
          <w:tcPr>
            <w:tcW w:w="648" w:type="dxa"/>
            <w:tcBorders>
              <w:bottom w:val="nil"/>
            </w:tcBorders>
          </w:tcPr>
          <w:p w14:paraId="1EBD98CE" w14:textId="77777777" w:rsidR="0071087C" w:rsidRPr="00E6516F" w:rsidRDefault="0071087C" w:rsidP="00174677">
            <w:pPr>
              <w:pStyle w:val="TAH"/>
            </w:pPr>
            <w:r w:rsidRPr="00E6516F">
              <w:t>St</w:t>
            </w:r>
          </w:p>
        </w:tc>
        <w:tc>
          <w:tcPr>
            <w:tcW w:w="3969" w:type="dxa"/>
            <w:tcBorders>
              <w:bottom w:val="nil"/>
            </w:tcBorders>
          </w:tcPr>
          <w:p w14:paraId="6A9BE00A" w14:textId="77777777" w:rsidR="0071087C" w:rsidRPr="00E6516F" w:rsidRDefault="0071087C" w:rsidP="00174677">
            <w:pPr>
              <w:pStyle w:val="TAH"/>
            </w:pPr>
            <w:r w:rsidRPr="00E6516F">
              <w:t>Procedure</w:t>
            </w:r>
          </w:p>
        </w:tc>
        <w:tc>
          <w:tcPr>
            <w:tcW w:w="3686" w:type="dxa"/>
            <w:gridSpan w:val="2"/>
          </w:tcPr>
          <w:p w14:paraId="78EECB3A" w14:textId="77777777" w:rsidR="0071087C" w:rsidRPr="00E6516F" w:rsidRDefault="0071087C" w:rsidP="00174677">
            <w:pPr>
              <w:pStyle w:val="TAH"/>
            </w:pPr>
            <w:r w:rsidRPr="00E6516F">
              <w:t>Message Sequence</w:t>
            </w:r>
          </w:p>
        </w:tc>
        <w:tc>
          <w:tcPr>
            <w:tcW w:w="567" w:type="dxa"/>
            <w:tcBorders>
              <w:bottom w:val="nil"/>
            </w:tcBorders>
          </w:tcPr>
          <w:p w14:paraId="7BF769FA" w14:textId="77777777" w:rsidR="0071087C" w:rsidRPr="00E6516F" w:rsidRDefault="0071087C" w:rsidP="00174677">
            <w:pPr>
              <w:pStyle w:val="TAH"/>
            </w:pPr>
            <w:r w:rsidRPr="00E6516F">
              <w:t>TP</w:t>
            </w:r>
          </w:p>
        </w:tc>
        <w:tc>
          <w:tcPr>
            <w:tcW w:w="892" w:type="dxa"/>
            <w:tcBorders>
              <w:bottom w:val="nil"/>
            </w:tcBorders>
          </w:tcPr>
          <w:p w14:paraId="5DA98A0A" w14:textId="77777777" w:rsidR="0071087C" w:rsidRPr="00E6516F" w:rsidRDefault="0071087C" w:rsidP="00174677">
            <w:pPr>
              <w:pStyle w:val="TAH"/>
            </w:pPr>
            <w:r w:rsidRPr="00E6516F">
              <w:t>Verdict</w:t>
            </w:r>
          </w:p>
        </w:tc>
      </w:tr>
      <w:tr w:rsidR="0071087C" w:rsidRPr="00E6516F" w14:paraId="5D6931A4" w14:textId="77777777" w:rsidTr="00174677">
        <w:tc>
          <w:tcPr>
            <w:tcW w:w="648" w:type="dxa"/>
            <w:tcBorders>
              <w:top w:val="nil"/>
            </w:tcBorders>
          </w:tcPr>
          <w:p w14:paraId="3CAA15B2" w14:textId="77777777" w:rsidR="0071087C" w:rsidRPr="00E6516F" w:rsidRDefault="0071087C" w:rsidP="00174677">
            <w:pPr>
              <w:pStyle w:val="TAH"/>
            </w:pPr>
          </w:p>
        </w:tc>
        <w:tc>
          <w:tcPr>
            <w:tcW w:w="3969" w:type="dxa"/>
            <w:tcBorders>
              <w:top w:val="nil"/>
            </w:tcBorders>
          </w:tcPr>
          <w:p w14:paraId="640F30F1" w14:textId="77777777" w:rsidR="0071087C" w:rsidRPr="00E6516F" w:rsidRDefault="0071087C" w:rsidP="00174677">
            <w:pPr>
              <w:pStyle w:val="TAH"/>
            </w:pPr>
          </w:p>
        </w:tc>
        <w:tc>
          <w:tcPr>
            <w:tcW w:w="709" w:type="dxa"/>
          </w:tcPr>
          <w:p w14:paraId="35D5813E" w14:textId="77777777" w:rsidR="0071087C" w:rsidRPr="00E6516F" w:rsidRDefault="0071087C" w:rsidP="00174677">
            <w:pPr>
              <w:pStyle w:val="TAH"/>
            </w:pPr>
            <w:r w:rsidRPr="00E6516F">
              <w:t>U - S</w:t>
            </w:r>
          </w:p>
        </w:tc>
        <w:tc>
          <w:tcPr>
            <w:tcW w:w="2977" w:type="dxa"/>
          </w:tcPr>
          <w:p w14:paraId="5ACBEC62" w14:textId="77777777" w:rsidR="0071087C" w:rsidRPr="00E6516F" w:rsidRDefault="0071087C" w:rsidP="00174677">
            <w:pPr>
              <w:pStyle w:val="TAH"/>
            </w:pPr>
            <w:r w:rsidRPr="00E6516F">
              <w:t>Message</w:t>
            </w:r>
          </w:p>
        </w:tc>
        <w:tc>
          <w:tcPr>
            <w:tcW w:w="567" w:type="dxa"/>
            <w:tcBorders>
              <w:top w:val="nil"/>
            </w:tcBorders>
          </w:tcPr>
          <w:p w14:paraId="5C3842AB" w14:textId="77777777" w:rsidR="0071087C" w:rsidRPr="00E6516F" w:rsidRDefault="0071087C" w:rsidP="00174677">
            <w:pPr>
              <w:pStyle w:val="TAH"/>
            </w:pPr>
          </w:p>
        </w:tc>
        <w:tc>
          <w:tcPr>
            <w:tcW w:w="892" w:type="dxa"/>
            <w:tcBorders>
              <w:top w:val="nil"/>
            </w:tcBorders>
          </w:tcPr>
          <w:p w14:paraId="75627681" w14:textId="77777777" w:rsidR="0071087C" w:rsidRPr="00E6516F" w:rsidRDefault="0071087C" w:rsidP="00174677">
            <w:pPr>
              <w:pStyle w:val="TAH"/>
            </w:pPr>
          </w:p>
        </w:tc>
      </w:tr>
      <w:tr w:rsidR="0071087C" w:rsidRPr="00E6516F" w:rsidDel="00E13313" w14:paraId="5C25430F" w14:textId="77777777" w:rsidTr="00174677">
        <w:tc>
          <w:tcPr>
            <w:tcW w:w="648" w:type="dxa"/>
            <w:shd w:val="clear" w:color="auto" w:fill="auto"/>
          </w:tcPr>
          <w:p w14:paraId="7FCE7842" w14:textId="77777777" w:rsidR="0071087C" w:rsidRPr="00E6516F" w:rsidDel="00E13313" w:rsidRDefault="0071087C" w:rsidP="00174677">
            <w:pPr>
              <w:pStyle w:val="TAC"/>
            </w:pPr>
            <w:r w:rsidRPr="00E6516F">
              <w:t>1</w:t>
            </w:r>
          </w:p>
        </w:tc>
        <w:tc>
          <w:tcPr>
            <w:tcW w:w="3969" w:type="dxa"/>
            <w:shd w:val="clear" w:color="auto" w:fill="auto"/>
          </w:tcPr>
          <w:p w14:paraId="2EE86CBF" w14:textId="77777777" w:rsidR="0071087C" w:rsidRPr="00E6516F" w:rsidDel="00E13313" w:rsidRDefault="0071087C" w:rsidP="00174677">
            <w:pPr>
              <w:pStyle w:val="TAL"/>
            </w:pPr>
            <w:r w:rsidRPr="00E6516F">
              <w:t xml:space="preserve">Check: Does the UE (MCData Client) perform the procedure for </w:t>
            </w:r>
            <w:r w:rsidRPr="00E6516F">
              <w:rPr>
                <w:b/>
                <w:bCs/>
              </w:rPr>
              <w:t xml:space="preserve">CT MCData Call Establishment </w:t>
            </w:r>
            <w:r w:rsidRPr="00E6516F">
              <w:t>specified in TS 36.579-1 [2] Table 5.3C.3.3-1?</w:t>
            </w:r>
          </w:p>
        </w:tc>
        <w:tc>
          <w:tcPr>
            <w:tcW w:w="709" w:type="dxa"/>
            <w:shd w:val="clear" w:color="auto" w:fill="auto"/>
          </w:tcPr>
          <w:p w14:paraId="25A0A8A4" w14:textId="77777777" w:rsidR="0071087C" w:rsidRPr="00E6516F" w:rsidDel="00E13313" w:rsidRDefault="0071087C" w:rsidP="00174677">
            <w:pPr>
              <w:pStyle w:val="TAC"/>
              <w:rPr>
                <w:szCs w:val="18"/>
              </w:rPr>
            </w:pPr>
            <w:r w:rsidRPr="00E6516F">
              <w:t>-</w:t>
            </w:r>
          </w:p>
        </w:tc>
        <w:tc>
          <w:tcPr>
            <w:tcW w:w="2977" w:type="dxa"/>
            <w:shd w:val="clear" w:color="auto" w:fill="auto"/>
          </w:tcPr>
          <w:p w14:paraId="1F725979" w14:textId="77777777" w:rsidR="0071087C" w:rsidRPr="00E6516F" w:rsidDel="00E13313" w:rsidRDefault="0071087C" w:rsidP="00174677">
            <w:pPr>
              <w:pStyle w:val="TAL"/>
            </w:pPr>
            <w:r w:rsidRPr="00E6516F">
              <w:t>-</w:t>
            </w:r>
          </w:p>
        </w:tc>
        <w:tc>
          <w:tcPr>
            <w:tcW w:w="567" w:type="dxa"/>
            <w:shd w:val="clear" w:color="auto" w:fill="auto"/>
          </w:tcPr>
          <w:p w14:paraId="00DF2BC9" w14:textId="77777777" w:rsidR="0071087C" w:rsidRPr="00E6516F" w:rsidDel="00E13313" w:rsidRDefault="0071087C" w:rsidP="00174677">
            <w:pPr>
              <w:pStyle w:val="TAC"/>
            </w:pPr>
            <w:r w:rsidRPr="00E6516F">
              <w:t>1,2</w:t>
            </w:r>
          </w:p>
        </w:tc>
        <w:tc>
          <w:tcPr>
            <w:tcW w:w="892" w:type="dxa"/>
            <w:shd w:val="clear" w:color="auto" w:fill="auto"/>
          </w:tcPr>
          <w:p w14:paraId="0C9F73AC" w14:textId="77777777" w:rsidR="0071087C" w:rsidRPr="00E6516F" w:rsidDel="00E13313" w:rsidRDefault="0071087C" w:rsidP="00174677">
            <w:pPr>
              <w:pStyle w:val="TAC"/>
            </w:pPr>
            <w:r w:rsidRPr="00E6516F">
              <w:t>P</w:t>
            </w:r>
          </w:p>
        </w:tc>
      </w:tr>
      <w:tr w:rsidR="0071087C" w:rsidRPr="00E6516F" w:rsidDel="00E13313" w14:paraId="277F6BB1" w14:textId="77777777" w:rsidTr="00174677">
        <w:tc>
          <w:tcPr>
            <w:tcW w:w="648" w:type="dxa"/>
            <w:shd w:val="clear" w:color="auto" w:fill="auto"/>
          </w:tcPr>
          <w:p w14:paraId="1C8A76EC" w14:textId="77777777" w:rsidR="0071087C" w:rsidRPr="00E6516F" w:rsidDel="00E13313" w:rsidRDefault="0071087C" w:rsidP="00174677">
            <w:pPr>
              <w:pStyle w:val="TAC"/>
            </w:pPr>
            <w:r w:rsidRPr="00E6516F">
              <w:t>2-5</w:t>
            </w:r>
          </w:p>
        </w:tc>
        <w:tc>
          <w:tcPr>
            <w:tcW w:w="3969" w:type="dxa"/>
            <w:shd w:val="clear" w:color="auto" w:fill="auto"/>
          </w:tcPr>
          <w:p w14:paraId="0700FD13" w14:textId="77777777" w:rsidR="0071087C" w:rsidRPr="00E6516F" w:rsidDel="00E13313" w:rsidRDefault="0071087C" w:rsidP="00174677">
            <w:pPr>
              <w:pStyle w:val="TAL"/>
            </w:pPr>
            <w:r w:rsidRPr="00E6516F">
              <w:t>Void</w:t>
            </w:r>
          </w:p>
        </w:tc>
        <w:tc>
          <w:tcPr>
            <w:tcW w:w="709" w:type="dxa"/>
            <w:shd w:val="clear" w:color="auto" w:fill="auto"/>
          </w:tcPr>
          <w:p w14:paraId="4BF9845D" w14:textId="77777777" w:rsidR="0071087C" w:rsidRPr="00E6516F" w:rsidDel="00E13313" w:rsidRDefault="0071087C" w:rsidP="00174677">
            <w:pPr>
              <w:pStyle w:val="TAC"/>
              <w:rPr>
                <w:szCs w:val="18"/>
              </w:rPr>
            </w:pPr>
            <w:r w:rsidRPr="00E6516F">
              <w:t>-</w:t>
            </w:r>
          </w:p>
        </w:tc>
        <w:tc>
          <w:tcPr>
            <w:tcW w:w="2977" w:type="dxa"/>
            <w:shd w:val="clear" w:color="auto" w:fill="auto"/>
          </w:tcPr>
          <w:p w14:paraId="3E57C20C" w14:textId="77777777" w:rsidR="0071087C" w:rsidRPr="00E6516F" w:rsidDel="00E13313" w:rsidRDefault="0071087C" w:rsidP="00174677">
            <w:pPr>
              <w:pStyle w:val="TAL"/>
            </w:pPr>
            <w:r w:rsidRPr="00E6516F">
              <w:t>-</w:t>
            </w:r>
          </w:p>
        </w:tc>
        <w:tc>
          <w:tcPr>
            <w:tcW w:w="567" w:type="dxa"/>
            <w:shd w:val="clear" w:color="auto" w:fill="auto"/>
          </w:tcPr>
          <w:p w14:paraId="47BC0D2B" w14:textId="77777777" w:rsidR="0071087C" w:rsidRPr="00E6516F" w:rsidDel="00E13313" w:rsidRDefault="0071087C" w:rsidP="00174677">
            <w:pPr>
              <w:pStyle w:val="TAC"/>
            </w:pPr>
            <w:r w:rsidRPr="00E6516F">
              <w:t>-</w:t>
            </w:r>
          </w:p>
        </w:tc>
        <w:tc>
          <w:tcPr>
            <w:tcW w:w="892" w:type="dxa"/>
            <w:shd w:val="clear" w:color="auto" w:fill="auto"/>
          </w:tcPr>
          <w:p w14:paraId="1451F70D" w14:textId="77777777" w:rsidR="0071087C" w:rsidRPr="00E6516F" w:rsidDel="00E13313" w:rsidRDefault="0071087C" w:rsidP="00174677">
            <w:pPr>
              <w:pStyle w:val="TAC"/>
            </w:pPr>
            <w:r w:rsidRPr="00E6516F">
              <w:t>-</w:t>
            </w:r>
          </w:p>
        </w:tc>
      </w:tr>
      <w:tr w:rsidR="0071087C" w:rsidRPr="00E6516F" w:rsidDel="00E13313" w14:paraId="1C8BFBC2" w14:textId="77777777" w:rsidTr="00174677">
        <w:tc>
          <w:tcPr>
            <w:tcW w:w="648" w:type="dxa"/>
            <w:shd w:val="clear" w:color="auto" w:fill="auto"/>
          </w:tcPr>
          <w:p w14:paraId="3C73330E" w14:textId="77777777" w:rsidR="0071087C" w:rsidRPr="00E6516F" w:rsidDel="00E13313" w:rsidRDefault="0071087C" w:rsidP="00174677">
            <w:pPr>
              <w:pStyle w:val="TAC"/>
            </w:pPr>
            <w:r w:rsidRPr="00E6516F">
              <w:t>6</w:t>
            </w:r>
          </w:p>
        </w:tc>
        <w:tc>
          <w:tcPr>
            <w:tcW w:w="3969" w:type="dxa"/>
            <w:shd w:val="clear" w:color="auto" w:fill="auto"/>
          </w:tcPr>
          <w:p w14:paraId="2A7A77AE" w14:textId="77777777" w:rsidR="0071087C" w:rsidRPr="00E6516F" w:rsidRDefault="0071087C" w:rsidP="00174677">
            <w:pPr>
              <w:pStyle w:val="TAL"/>
            </w:pPr>
            <w:r w:rsidRPr="00E6516F">
              <w:t xml:space="preserve">Check: Does the UE (MCData Client) perform the procedure for </w:t>
            </w:r>
            <w:r w:rsidRPr="00E6516F">
              <w:rPr>
                <w:b/>
                <w:bCs/>
              </w:rPr>
              <w:t xml:space="preserve">CT MSRP message transfer </w:t>
            </w:r>
            <w:r w:rsidRPr="00E6516F">
              <w:t xml:space="preserve">specified in TS 36.579-1 [2] Table 5.3C.5.3-1 </w:t>
            </w:r>
            <w:r w:rsidRPr="00E6516F">
              <w:rPr>
                <w:b/>
                <w:bCs/>
              </w:rPr>
              <w:t xml:space="preserve">to receive an FD message containing </w:t>
            </w:r>
            <w:r w:rsidRPr="00E6516F">
              <w:t>test file 1?</w:t>
            </w:r>
          </w:p>
          <w:p w14:paraId="374E0EA6" w14:textId="77777777" w:rsidR="0071087C" w:rsidRPr="00E6516F" w:rsidDel="00E13313" w:rsidRDefault="0071087C" w:rsidP="00174677">
            <w:pPr>
              <w:pStyle w:val="TAL"/>
            </w:pPr>
            <w:r w:rsidRPr="00E6516F">
              <w:t>(NOTE 2)</w:t>
            </w:r>
          </w:p>
        </w:tc>
        <w:tc>
          <w:tcPr>
            <w:tcW w:w="709" w:type="dxa"/>
            <w:shd w:val="clear" w:color="auto" w:fill="auto"/>
          </w:tcPr>
          <w:p w14:paraId="4894D83C" w14:textId="77777777" w:rsidR="0071087C" w:rsidRPr="00E6516F" w:rsidDel="00E13313" w:rsidRDefault="0071087C" w:rsidP="00174677">
            <w:pPr>
              <w:pStyle w:val="TAC"/>
              <w:rPr>
                <w:szCs w:val="18"/>
              </w:rPr>
            </w:pPr>
            <w:r w:rsidRPr="00E6516F">
              <w:t>-</w:t>
            </w:r>
          </w:p>
        </w:tc>
        <w:tc>
          <w:tcPr>
            <w:tcW w:w="2977" w:type="dxa"/>
            <w:shd w:val="clear" w:color="auto" w:fill="auto"/>
          </w:tcPr>
          <w:p w14:paraId="11385F26" w14:textId="77777777" w:rsidR="0071087C" w:rsidRPr="00E6516F" w:rsidDel="00E13313" w:rsidRDefault="0071087C" w:rsidP="00174677">
            <w:pPr>
              <w:pStyle w:val="TAL"/>
            </w:pPr>
            <w:r w:rsidRPr="00E6516F">
              <w:t>-</w:t>
            </w:r>
          </w:p>
        </w:tc>
        <w:tc>
          <w:tcPr>
            <w:tcW w:w="567" w:type="dxa"/>
            <w:shd w:val="clear" w:color="auto" w:fill="auto"/>
          </w:tcPr>
          <w:p w14:paraId="3AA6F71E" w14:textId="77777777" w:rsidR="0071087C" w:rsidRPr="00E6516F" w:rsidDel="00E13313" w:rsidRDefault="0071087C" w:rsidP="00174677">
            <w:pPr>
              <w:pStyle w:val="TAC"/>
            </w:pPr>
            <w:r w:rsidRPr="00E6516F">
              <w:t>2</w:t>
            </w:r>
          </w:p>
        </w:tc>
        <w:tc>
          <w:tcPr>
            <w:tcW w:w="892" w:type="dxa"/>
            <w:shd w:val="clear" w:color="auto" w:fill="auto"/>
          </w:tcPr>
          <w:p w14:paraId="32630A39" w14:textId="77777777" w:rsidR="0071087C" w:rsidRPr="00E6516F" w:rsidDel="00E13313" w:rsidRDefault="0071087C" w:rsidP="00174677">
            <w:pPr>
              <w:pStyle w:val="TAC"/>
            </w:pPr>
            <w:r w:rsidRPr="00E6516F">
              <w:t>P</w:t>
            </w:r>
          </w:p>
        </w:tc>
      </w:tr>
      <w:tr w:rsidR="0071087C" w:rsidRPr="00E6516F" w:rsidDel="00E13313" w14:paraId="60A0A5F6" w14:textId="77777777" w:rsidTr="00174677">
        <w:tc>
          <w:tcPr>
            <w:tcW w:w="648" w:type="dxa"/>
            <w:shd w:val="clear" w:color="auto" w:fill="auto"/>
          </w:tcPr>
          <w:p w14:paraId="41460D28" w14:textId="77777777" w:rsidR="0071087C" w:rsidRPr="00E6516F" w:rsidDel="00E13313" w:rsidRDefault="0071087C" w:rsidP="00174677">
            <w:pPr>
              <w:pStyle w:val="TAC"/>
            </w:pPr>
            <w:r w:rsidRPr="00E6516F">
              <w:t>7</w:t>
            </w:r>
          </w:p>
        </w:tc>
        <w:tc>
          <w:tcPr>
            <w:tcW w:w="3969" w:type="dxa"/>
            <w:shd w:val="clear" w:color="auto" w:fill="auto"/>
          </w:tcPr>
          <w:p w14:paraId="37737C8B" w14:textId="77777777" w:rsidR="0071087C" w:rsidRPr="00E6516F" w:rsidDel="00E13313" w:rsidRDefault="0071087C" w:rsidP="00174677">
            <w:pPr>
              <w:pStyle w:val="TAL"/>
            </w:pPr>
            <w:r w:rsidRPr="00E6516F">
              <w:t>Void</w:t>
            </w:r>
          </w:p>
        </w:tc>
        <w:tc>
          <w:tcPr>
            <w:tcW w:w="709" w:type="dxa"/>
            <w:shd w:val="clear" w:color="auto" w:fill="auto"/>
          </w:tcPr>
          <w:p w14:paraId="647D9F22" w14:textId="77777777" w:rsidR="0071087C" w:rsidRPr="00E6516F" w:rsidDel="00E13313" w:rsidRDefault="0071087C" w:rsidP="00174677">
            <w:pPr>
              <w:pStyle w:val="TAC"/>
              <w:rPr>
                <w:szCs w:val="18"/>
              </w:rPr>
            </w:pPr>
            <w:r w:rsidRPr="00E6516F">
              <w:t>-</w:t>
            </w:r>
          </w:p>
        </w:tc>
        <w:tc>
          <w:tcPr>
            <w:tcW w:w="2977" w:type="dxa"/>
            <w:shd w:val="clear" w:color="auto" w:fill="auto"/>
          </w:tcPr>
          <w:p w14:paraId="424ED5DC" w14:textId="77777777" w:rsidR="0071087C" w:rsidRPr="00E6516F" w:rsidDel="00E13313" w:rsidRDefault="0071087C" w:rsidP="00174677">
            <w:pPr>
              <w:pStyle w:val="TAL"/>
            </w:pPr>
            <w:r w:rsidRPr="00E6516F">
              <w:t>-</w:t>
            </w:r>
          </w:p>
        </w:tc>
        <w:tc>
          <w:tcPr>
            <w:tcW w:w="567" w:type="dxa"/>
            <w:shd w:val="clear" w:color="auto" w:fill="auto"/>
          </w:tcPr>
          <w:p w14:paraId="656F3216" w14:textId="77777777" w:rsidR="0071087C" w:rsidRPr="00E6516F" w:rsidDel="00E13313" w:rsidRDefault="0071087C" w:rsidP="00174677">
            <w:pPr>
              <w:pStyle w:val="TAC"/>
            </w:pPr>
            <w:r w:rsidRPr="00E6516F">
              <w:t>-</w:t>
            </w:r>
          </w:p>
        </w:tc>
        <w:tc>
          <w:tcPr>
            <w:tcW w:w="892" w:type="dxa"/>
            <w:shd w:val="clear" w:color="auto" w:fill="auto"/>
          </w:tcPr>
          <w:p w14:paraId="75E155AC" w14:textId="77777777" w:rsidR="0071087C" w:rsidRPr="00E6516F" w:rsidDel="00E13313" w:rsidRDefault="0071087C" w:rsidP="00174677">
            <w:pPr>
              <w:pStyle w:val="TAC"/>
            </w:pPr>
            <w:r w:rsidRPr="00E6516F">
              <w:t>-</w:t>
            </w:r>
          </w:p>
        </w:tc>
      </w:tr>
      <w:tr w:rsidR="0071087C" w:rsidRPr="00E6516F" w:rsidDel="00E13313" w14:paraId="386FCDFB" w14:textId="77777777" w:rsidTr="00174677">
        <w:tc>
          <w:tcPr>
            <w:tcW w:w="648" w:type="dxa"/>
            <w:shd w:val="clear" w:color="auto" w:fill="auto"/>
          </w:tcPr>
          <w:p w14:paraId="435BF329" w14:textId="77777777" w:rsidR="0071087C" w:rsidRPr="00E6516F" w:rsidDel="00E13313" w:rsidRDefault="0071087C" w:rsidP="00174677">
            <w:pPr>
              <w:pStyle w:val="TAC"/>
            </w:pPr>
            <w:r w:rsidRPr="00E6516F">
              <w:t>8</w:t>
            </w:r>
          </w:p>
        </w:tc>
        <w:tc>
          <w:tcPr>
            <w:tcW w:w="3969" w:type="dxa"/>
            <w:shd w:val="clear" w:color="auto" w:fill="auto"/>
          </w:tcPr>
          <w:p w14:paraId="398C4596" w14:textId="77777777" w:rsidR="0071087C" w:rsidRPr="00E6516F" w:rsidDel="00E13313" w:rsidRDefault="0071087C" w:rsidP="00174677">
            <w:pPr>
              <w:pStyle w:val="TAL"/>
            </w:pPr>
            <w:r w:rsidRPr="00E6516F">
              <w:t xml:space="preserve">Check: Does the UE (MCData Client) perform the procedure for </w:t>
            </w:r>
            <w:r w:rsidRPr="00E6516F">
              <w:rPr>
                <w:b/>
                <w:bCs/>
              </w:rPr>
              <w:t>CT MCData call release</w:t>
            </w:r>
            <w:r w:rsidRPr="00E6516F">
              <w:t xml:space="preserve"> specified in TS 36.579-1 [2] Table 5.3C.7.3-1?</w:t>
            </w:r>
          </w:p>
        </w:tc>
        <w:tc>
          <w:tcPr>
            <w:tcW w:w="709" w:type="dxa"/>
            <w:shd w:val="clear" w:color="auto" w:fill="auto"/>
          </w:tcPr>
          <w:p w14:paraId="55564F3A" w14:textId="77777777" w:rsidR="0071087C" w:rsidRPr="00E6516F" w:rsidDel="00E13313" w:rsidRDefault="0071087C" w:rsidP="00174677">
            <w:pPr>
              <w:pStyle w:val="TAC"/>
            </w:pPr>
            <w:r w:rsidRPr="00E6516F">
              <w:t>-</w:t>
            </w:r>
          </w:p>
        </w:tc>
        <w:tc>
          <w:tcPr>
            <w:tcW w:w="2977" w:type="dxa"/>
            <w:shd w:val="clear" w:color="auto" w:fill="auto"/>
          </w:tcPr>
          <w:p w14:paraId="6B2A45B3" w14:textId="77777777" w:rsidR="0071087C" w:rsidRPr="00E6516F" w:rsidDel="00E13313" w:rsidRDefault="0071087C" w:rsidP="00174677">
            <w:pPr>
              <w:pStyle w:val="TAL"/>
            </w:pPr>
            <w:r w:rsidRPr="00E6516F">
              <w:t>-</w:t>
            </w:r>
          </w:p>
        </w:tc>
        <w:tc>
          <w:tcPr>
            <w:tcW w:w="567" w:type="dxa"/>
            <w:shd w:val="clear" w:color="auto" w:fill="auto"/>
          </w:tcPr>
          <w:p w14:paraId="4FC0D7DE" w14:textId="77777777" w:rsidR="0071087C" w:rsidRPr="00E6516F" w:rsidDel="00E13313" w:rsidRDefault="0071087C" w:rsidP="00174677">
            <w:pPr>
              <w:pStyle w:val="TAC"/>
            </w:pPr>
            <w:r w:rsidRPr="00E6516F">
              <w:t>3</w:t>
            </w:r>
          </w:p>
        </w:tc>
        <w:tc>
          <w:tcPr>
            <w:tcW w:w="892" w:type="dxa"/>
            <w:shd w:val="clear" w:color="auto" w:fill="auto"/>
          </w:tcPr>
          <w:p w14:paraId="34263298" w14:textId="77777777" w:rsidR="0071087C" w:rsidRPr="00E6516F" w:rsidDel="00E13313" w:rsidRDefault="0071087C" w:rsidP="00174677">
            <w:pPr>
              <w:pStyle w:val="TAC"/>
            </w:pPr>
            <w:r w:rsidRPr="00E6516F">
              <w:t>P</w:t>
            </w:r>
          </w:p>
        </w:tc>
      </w:tr>
      <w:tr w:rsidR="0071087C" w:rsidRPr="00E6516F" w:rsidDel="00E13313" w14:paraId="58A8E5A4" w14:textId="77777777" w:rsidTr="00174677">
        <w:tc>
          <w:tcPr>
            <w:tcW w:w="648" w:type="dxa"/>
            <w:shd w:val="clear" w:color="auto" w:fill="auto"/>
          </w:tcPr>
          <w:p w14:paraId="343DEB14" w14:textId="77777777" w:rsidR="0071087C" w:rsidRPr="00E6516F" w:rsidDel="00E13313" w:rsidRDefault="0071087C" w:rsidP="00174677">
            <w:pPr>
              <w:pStyle w:val="TAC"/>
            </w:pPr>
            <w:r w:rsidRPr="00E6516F">
              <w:t>9-10</w:t>
            </w:r>
          </w:p>
        </w:tc>
        <w:tc>
          <w:tcPr>
            <w:tcW w:w="3969" w:type="dxa"/>
            <w:shd w:val="clear" w:color="auto" w:fill="auto"/>
          </w:tcPr>
          <w:p w14:paraId="46703063" w14:textId="77777777" w:rsidR="0071087C" w:rsidRPr="00E6516F" w:rsidDel="00E13313" w:rsidRDefault="0071087C" w:rsidP="00174677">
            <w:pPr>
              <w:pStyle w:val="TAL"/>
            </w:pPr>
            <w:r w:rsidRPr="00E6516F">
              <w:t>Void</w:t>
            </w:r>
          </w:p>
        </w:tc>
        <w:tc>
          <w:tcPr>
            <w:tcW w:w="709" w:type="dxa"/>
            <w:shd w:val="clear" w:color="auto" w:fill="auto"/>
          </w:tcPr>
          <w:p w14:paraId="58FD22CD" w14:textId="77777777" w:rsidR="0071087C" w:rsidRPr="00E6516F" w:rsidDel="00E13313" w:rsidRDefault="0071087C" w:rsidP="00174677">
            <w:pPr>
              <w:pStyle w:val="TAC"/>
            </w:pPr>
            <w:r w:rsidRPr="00E6516F">
              <w:t>-</w:t>
            </w:r>
          </w:p>
        </w:tc>
        <w:tc>
          <w:tcPr>
            <w:tcW w:w="2977" w:type="dxa"/>
            <w:shd w:val="clear" w:color="auto" w:fill="auto"/>
          </w:tcPr>
          <w:p w14:paraId="022CEE57" w14:textId="77777777" w:rsidR="0071087C" w:rsidRPr="00E6516F" w:rsidDel="00E13313" w:rsidRDefault="0071087C" w:rsidP="00174677">
            <w:pPr>
              <w:pStyle w:val="TAL"/>
            </w:pPr>
            <w:r w:rsidRPr="00E6516F">
              <w:t>-</w:t>
            </w:r>
          </w:p>
        </w:tc>
        <w:tc>
          <w:tcPr>
            <w:tcW w:w="567" w:type="dxa"/>
            <w:shd w:val="clear" w:color="auto" w:fill="auto"/>
          </w:tcPr>
          <w:p w14:paraId="10C0273F" w14:textId="77777777" w:rsidR="0071087C" w:rsidRPr="00E6516F" w:rsidDel="00E13313" w:rsidRDefault="0071087C" w:rsidP="00174677">
            <w:pPr>
              <w:pStyle w:val="TAC"/>
            </w:pPr>
            <w:r w:rsidRPr="00E6516F">
              <w:t>-</w:t>
            </w:r>
          </w:p>
        </w:tc>
        <w:tc>
          <w:tcPr>
            <w:tcW w:w="892" w:type="dxa"/>
            <w:shd w:val="clear" w:color="auto" w:fill="auto"/>
          </w:tcPr>
          <w:p w14:paraId="36AE52BD" w14:textId="77777777" w:rsidR="0071087C" w:rsidRPr="00E6516F" w:rsidDel="00E13313" w:rsidRDefault="0071087C" w:rsidP="00174677">
            <w:pPr>
              <w:pStyle w:val="TAC"/>
            </w:pPr>
            <w:r w:rsidRPr="00E6516F">
              <w:t>-</w:t>
            </w:r>
          </w:p>
        </w:tc>
      </w:tr>
      <w:tr w:rsidR="0071087C" w:rsidRPr="00E6516F" w:rsidDel="00E13313" w14:paraId="5CCEEC25" w14:textId="77777777" w:rsidTr="00174677">
        <w:tc>
          <w:tcPr>
            <w:tcW w:w="648" w:type="dxa"/>
            <w:shd w:val="clear" w:color="auto" w:fill="auto"/>
          </w:tcPr>
          <w:p w14:paraId="65EB56D1" w14:textId="77777777" w:rsidR="0071087C" w:rsidRPr="00E6516F" w:rsidDel="00E13313" w:rsidRDefault="0071087C" w:rsidP="00174677">
            <w:pPr>
              <w:pStyle w:val="TAC"/>
            </w:pPr>
            <w:r w:rsidRPr="00E6516F">
              <w:t>11</w:t>
            </w:r>
          </w:p>
        </w:tc>
        <w:tc>
          <w:tcPr>
            <w:tcW w:w="3969" w:type="dxa"/>
            <w:shd w:val="clear" w:color="auto" w:fill="auto"/>
          </w:tcPr>
          <w:p w14:paraId="106E7395" w14:textId="77777777" w:rsidR="0071087C" w:rsidRPr="00E6516F" w:rsidDel="00E13313" w:rsidRDefault="0071087C" w:rsidP="00174677">
            <w:pPr>
              <w:pStyle w:val="TAL"/>
            </w:pPr>
            <w:r w:rsidRPr="00E6516F">
              <w:t xml:space="preserve">Check: Does the UE (MCData Client) perform the procedure </w:t>
            </w:r>
            <w:r w:rsidRPr="00E6516F">
              <w:rPr>
                <w:b/>
                <w:bCs/>
              </w:rPr>
              <w:t>for CO SDS or FD message transfer using signalling plane</w:t>
            </w:r>
            <w:r w:rsidRPr="00E6516F">
              <w:t xml:space="preserve"> specified in TS 36.579-1 [2] Table 5.3C.1.3-1 to </w:t>
            </w:r>
            <w:r w:rsidRPr="00E6516F">
              <w:rPr>
                <w:b/>
                <w:bCs/>
              </w:rPr>
              <w:t>send a disposition notification for the file received at step 6</w:t>
            </w:r>
            <w:r w:rsidRPr="00E6516F">
              <w:t>?</w:t>
            </w:r>
          </w:p>
        </w:tc>
        <w:tc>
          <w:tcPr>
            <w:tcW w:w="709" w:type="dxa"/>
            <w:shd w:val="clear" w:color="auto" w:fill="auto"/>
          </w:tcPr>
          <w:p w14:paraId="7854E4EE" w14:textId="77777777" w:rsidR="0071087C" w:rsidRPr="00E6516F" w:rsidDel="00E13313" w:rsidRDefault="0071087C" w:rsidP="00174677">
            <w:pPr>
              <w:pStyle w:val="TAC"/>
            </w:pPr>
            <w:r w:rsidRPr="00E6516F">
              <w:rPr>
                <w:szCs w:val="18"/>
              </w:rPr>
              <w:t>-</w:t>
            </w:r>
          </w:p>
        </w:tc>
        <w:tc>
          <w:tcPr>
            <w:tcW w:w="2977" w:type="dxa"/>
            <w:shd w:val="clear" w:color="auto" w:fill="auto"/>
          </w:tcPr>
          <w:p w14:paraId="6BDF7B70" w14:textId="77777777" w:rsidR="0071087C" w:rsidRPr="00E6516F" w:rsidDel="00E13313" w:rsidRDefault="0071087C" w:rsidP="00174677">
            <w:pPr>
              <w:pStyle w:val="TAL"/>
            </w:pPr>
            <w:r w:rsidRPr="00E6516F">
              <w:t>-</w:t>
            </w:r>
          </w:p>
        </w:tc>
        <w:tc>
          <w:tcPr>
            <w:tcW w:w="567" w:type="dxa"/>
            <w:shd w:val="clear" w:color="auto" w:fill="auto"/>
          </w:tcPr>
          <w:p w14:paraId="778F76FD" w14:textId="77777777" w:rsidR="0071087C" w:rsidRPr="00E6516F" w:rsidDel="00E13313" w:rsidRDefault="0071087C" w:rsidP="00174677">
            <w:pPr>
              <w:pStyle w:val="TAC"/>
            </w:pPr>
            <w:r w:rsidRPr="00E6516F">
              <w:t>2</w:t>
            </w:r>
          </w:p>
        </w:tc>
        <w:tc>
          <w:tcPr>
            <w:tcW w:w="892" w:type="dxa"/>
            <w:shd w:val="clear" w:color="auto" w:fill="auto"/>
          </w:tcPr>
          <w:p w14:paraId="55D4B920" w14:textId="77777777" w:rsidR="0071087C" w:rsidRPr="00E6516F" w:rsidDel="00E13313" w:rsidRDefault="0071087C" w:rsidP="00174677">
            <w:pPr>
              <w:pStyle w:val="TAC"/>
            </w:pPr>
            <w:r w:rsidRPr="00E6516F">
              <w:t>P</w:t>
            </w:r>
          </w:p>
        </w:tc>
      </w:tr>
      <w:tr w:rsidR="0071087C" w:rsidRPr="00E6516F" w:rsidDel="00E13313" w14:paraId="378F85C8" w14:textId="77777777" w:rsidTr="00174677">
        <w:tc>
          <w:tcPr>
            <w:tcW w:w="648" w:type="dxa"/>
            <w:shd w:val="clear" w:color="auto" w:fill="auto"/>
          </w:tcPr>
          <w:p w14:paraId="09463A63" w14:textId="77777777" w:rsidR="0071087C" w:rsidRPr="00E6516F" w:rsidDel="00E13313" w:rsidRDefault="0071087C" w:rsidP="00174677">
            <w:pPr>
              <w:pStyle w:val="TAC"/>
            </w:pPr>
            <w:r w:rsidRPr="00E6516F">
              <w:t>12</w:t>
            </w:r>
          </w:p>
        </w:tc>
        <w:tc>
          <w:tcPr>
            <w:tcW w:w="3969" w:type="dxa"/>
            <w:shd w:val="clear" w:color="auto" w:fill="auto"/>
          </w:tcPr>
          <w:p w14:paraId="663A8D80" w14:textId="77777777" w:rsidR="0071087C" w:rsidRPr="00E6516F" w:rsidDel="00E13313" w:rsidRDefault="0071087C" w:rsidP="00174677">
            <w:pPr>
              <w:pStyle w:val="TAL"/>
            </w:pPr>
            <w:r w:rsidRPr="00E6516F">
              <w:t>Void</w:t>
            </w:r>
          </w:p>
        </w:tc>
        <w:tc>
          <w:tcPr>
            <w:tcW w:w="709" w:type="dxa"/>
            <w:shd w:val="clear" w:color="auto" w:fill="auto"/>
          </w:tcPr>
          <w:p w14:paraId="6F5367C6" w14:textId="77777777" w:rsidR="0071087C" w:rsidRPr="00E6516F" w:rsidDel="00E13313" w:rsidRDefault="0071087C" w:rsidP="00174677">
            <w:pPr>
              <w:pStyle w:val="TAC"/>
            </w:pPr>
            <w:r w:rsidRPr="00E6516F">
              <w:t>-</w:t>
            </w:r>
          </w:p>
        </w:tc>
        <w:tc>
          <w:tcPr>
            <w:tcW w:w="2977" w:type="dxa"/>
            <w:shd w:val="clear" w:color="auto" w:fill="auto"/>
          </w:tcPr>
          <w:p w14:paraId="6DC115EE" w14:textId="77777777" w:rsidR="0071087C" w:rsidRPr="00E6516F" w:rsidDel="00E13313" w:rsidRDefault="0071087C" w:rsidP="00174677">
            <w:pPr>
              <w:pStyle w:val="TAL"/>
            </w:pPr>
            <w:r w:rsidRPr="00E6516F">
              <w:t>-</w:t>
            </w:r>
          </w:p>
        </w:tc>
        <w:tc>
          <w:tcPr>
            <w:tcW w:w="567" w:type="dxa"/>
            <w:shd w:val="clear" w:color="auto" w:fill="auto"/>
          </w:tcPr>
          <w:p w14:paraId="2373472B" w14:textId="77777777" w:rsidR="0071087C" w:rsidRPr="00E6516F" w:rsidDel="00E13313" w:rsidRDefault="0071087C" w:rsidP="00174677">
            <w:pPr>
              <w:pStyle w:val="TAC"/>
            </w:pPr>
            <w:r w:rsidRPr="00E6516F">
              <w:t>-</w:t>
            </w:r>
          </w:p>
        </w:tc>
        <w:tc>
          <w:tcPr>
            <w:tcW w:w="892" w:type="dxa"/>
            <w:shd w:val="clear" w:color="auto" w:fill="auto"/>
          </w:tcPr>
          <w:p w14:paraId="187E1244" w14:textId="77777777" w:rsidR="0071087C" w:rsidRPr="00E6516F" w:rsidDel="00E13313" w:rsidRDefault="0071087C" w:rsidP="00174677">
            <w:pPr>
              <w:pStyle w:val="TAC"/>
            </w:pPr>
            <w:r w:rsidRPr="00E6516F">
              <w:t>-</w:t>
            </w:r>
          </w:p>
        </w:tc>
      </w:tr>
      <w:tr w:rsidR="0071087C" w:rsidRPr="00E6516F" w14:paraId="7242624F" w14:textId="77777777" w:rsidTr="00174677">
        <w:tc>
          <w:tcPr>
            <w:tcW w:w="648" w:type="dxa"/>
            <w:shd w:val="clear" w:color="auto" w:fill="auto"/>
          </w:tcPr>
          <w:p w14:paraId="56D79F4D" w14:textId="77777777" w:rsidR="0071087C" w:rsidRPr="00E6516F" w:rsidRDefault="0071087C" w:rsidP="00174677">
            <w:pPr>
              <w:pStyle w:val="TAC"/>
            </w:pPr>
            <w:r w:rsidRPr="00E6516F">
              <w:t>13</w:t>
            </w:r>
          </w:p>
        </w:tc>
        <w:tc>
          <w:tcPr>
            <w:tcW w:w="3969" w:type="dxa"/>
            <w:shd w:val="clear" w:color="auto" w:fill="auto"/>
          </w:tcPr>
          <w:p w14:paraId="29073E0B" w14:textId="77777777" w:rsidR="0071087C" w:rsidRPr="00E6516F" w:rsidRDefault="0071087C" w:rsidP="00174677">
            <w:pPr>
              <w:pStyle w:val="TAL"/>
            </w:pPr>
            <w:r w:rsidRPr="00E6516F">
              <w:t>Check: Is the file downloaded at step 6 the test file 1 as specified in annex A.3.1?</w:t>
            </w:r>
          </w:p>
          <w:p w14:paraId="15E3E325" w14:textId="77777777" w:rsidR="0071087C" w:rsidRPr="00E6516F" w:rsidRDefault="0071087C" w:rsidP="00174677">
            <w:pPr>
              <w:pStyle w:val="TAL"/>
            </w:pPr>
            <w:r w:rsidRPr="00E6516F">
              <w:t>(NOTE 1)</w:t>
            </w:r>
          </w:p>
        </w:tc>
        <w:tc>
          <w:tcPr>
            <w:tcW w:w="709" w:type="dxa"/>
            <w:shd w:val="clear" w:color="auto" w:fill="auto"/>
          </w:tcPr>
          <w:p w14:paraId="628DD04A" w14:textId="77777777" w:rsidR="0071087C" w:rsidRPr="00E6516F" w:rsidRDefault="0071087C" w:rsidP="00174677">
            <w:pPr>
              <w:pStyle w:val="TAC"/>
            </w:pPr>
            <w:r w:rsidRPr="00E6516F">
              <w:t>-</w:t>
            </w:r>
          </w:p>
        </w:tc>
        <w:tc>
          <w:tcPr>
            <w:tcW w:w="2977" w:type="dxa"/>
            <w:shd w:val="clear" w:color="auto" w:fill="auto"/>
          </w:tcPr>
          <w:p w14:paraId="757C9C84" w14:textId="77777777" w:rsidR="0071087C" w:rsidRPr="00E6516F" w:rsidRDefault="0071087C" w:rsidP="00174677">
            <w:pPr>
              <w:pStyle w:val="TAL"/>
            </w:pPr>
            <w:r w:rsidRPr="00E6516F">
              <w:t>-</w:t>
            </w:r>
          </w:p>
        </w:tc>
        <w:tc>
          <w:tcPr>
            <w:tcW w:w="567" w:type="dxa"/>
            <w:shd w:val="clear" w:color="auto" w:fill="auto"/>
          </w:tcPr>
          <w:p w14:paraId="488D7AE6" w14:textId="77777777" w:rsidR="0071087C" w:rsidRPr="00E6516F" w:rsidRDefault="0071087C" w:rsidP="00174677">
            <w:pPr>
              <w:pStyle w:val="TAC"/>
            </w:pPr>
            <w:r w:rsidRPr="00E6516F">
              <w:t>2</w:t>
            </w:r>
          </w:p>
        </w:tc>
        <w:tc>
          <w:tcPr>
            <w:tcW w:w="892" w:type="dxa"/>
            <w:shd w:val="clear" w:color="auto" w:fill="auto"/>
          </w:tcPr>
          <w:p w14:paraId="76B0A8A3" w14:textId="77777777" w:rsidR="0071087C" w:rsidRPr="00E6516F" w:rsidRDefault="0071087C" w:rsidP="00174677">
            <w:pPr>
              <w:pStyle w:val="TAC"/>
            </w:pPr>
            <w:r w:rsidRPr="00E6516F">
              <w:t>P</w:t>
            </w:r>
          </w:p>
        </w:tc>
      </w:tr>
      <w:tr w:rsidR="0071087C" w:rsidRPr="00E6516F" w:rsidDel="008A1C98" w14:paraId="7F651AED" w14:textId="77777777" w:rsidTr="00174677">
        <w:tc>
          <w:tcPr>
            <w:tcW w:w="9762" w:type="dxa"/>
            <w:gridSpan w:val="6"/>
            <w:shd w:val="clear" w:color="auto" w:fill="auto"/>
          </w:tcPr>
          <w:p w14:paraId="77C25C85" w14:textId="77777777" w:rsidR="0071087C" w:rsidRPr="00E6516F" w:rsidRDefault="0071087C" w:rsidP="00174677">
            <w:pPr>
              <w:pStyle w:val="TAN"/>
            </w:pPr>
            <w:r w:rsidRPr="00E6516F">
              <w:t>NOTE 1:</w:t>
            </w:r>
            <w:r w:rsidRPr="00E6516F">
              <w:tab/>
              <w:t>This is expected to be done via a suitable implementation dependent MMI.</w:t>
            </w:r>
          </w:p>
          <w:p w14:paraId="766442D7" w14:textId="77777777" w:rsidR="0071087C" w:rsidRPr="00E6516F" w:rsidDel="008A1C98" w:rsidRDefault="0071087C" w:rsidP="00174677">
            <w:pPr>
              <w:pStyle w:val="TAN"/>
            </w:pPr>
            <w:r w:rsidRPr="00E6516F">
              <w:t>NOTE 2:</w:t>
            </w:r>
            <w:r w:rsidRPr="00E6516F">
              <w:tab/>
              <w:t>Test file 1 for CT FD as specified in annex A.3.1.</w:t>
            </w:r>
          </w:p>
        </w:tc>
      </w:tr>
    </w:tbl>
    <w:p w14:paraId="64C6FACB" w14:textId="77777777" w:rsidR="0071087C" w:rsidRPr="00E6516F" w:rsidRDefault="0071087C" w:rsidP="0071087C"/>
    <w:p w14:paraId="409031F6" w14:textId="77777777" w:rsidR="0071087C" w:rsidRPr="00E6516F" w:rsidRDefault="0071087C" w:rsidP="0071087C">
      <w:pPr>
        <w:pStyle w:val="H6"/>
      </w:pPr>
      <w:bookmarkStart w:id="1175" w:name="_Toc52782476"/>
      <w:bookmarkStart w:id="1176" w:name="_Toc52783087"/>
      <w:bookmarkStart w:id="1177" w:name="_Toc59042956"/>
      <w:r w:rsidRPr="00E6516F">
        <w:t>6.2.12.3.3</w:t>
      </w:r>
      <w:r w:rsidRPr="00E6516F">
        <w:tab/>
        <w:t>Specific message contents</w:t>
      </w:r>
      <w:bookmarkEnd w:id="1175"/>
      <w:bookmarkEnd w:id="1176"/>
      <w:bookmarkEnd w:id="1177"/>
    </w:p>
    <w:p w14:paraId="76D979A3" w14:textId="77777777" w:rsidR="0071087C" w:rsidRPr="00E6516F" w:rsidRDefault="0071087C" w:rsidP="0071087C">
      <w:pPr>
        <w:pStyle w:val="TH"/>
      </w:pPr>
      <w:r w:rsidRPr="00E6516F">
        <w:t>Table 6.2.12.3.3-1: SIP INVITE (step 1, Table 6.2.12.3.2-1;</w:t>
      </w:r>
      <w:r w:rsidRPr="00E6516F">
        <w:br/>
        <w:t>step 2, TS 36.579-1 [2] Table 5.3C.3.3-1)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2CFB28FB" w14:textId="77777777" w:rsidTr="00174677">
        <w:trPr>
          <w:cantSplit/>
        </w:trPr>
        <w:tc>
          <w:tcPr>
            <w:tcW w:w="9639" w:type="dxa"/>
            <w:gridSpan w:val="5"/>
          </w:tcPr>
          <w:p w14:paraId="101C692A" w14:textId="77777777" w:rsidR="0071087C" w:rsidRPr="00E6516F" w:rsidRDefault="0071087C" w:rsidP="00174677">
            <w:pPr>
              <w:pStyle w:val="TAL"/>
              <w:rPr>
                <w:rFonts w:cs="Arial"/>
                <w:szCs w:val="18"/>
              </w:rPr>
            </w:pPr>
            <w:r w:rsidRPr="00E6516F">
              <w:rPr>
                <w:rFonts w:cs="Arial"/>
                <w:szCs w:val="18"/>
              </w:rPr>
              <w:t>Derivation Path: TS 36.579-1 [2], Table 5.5.2.5.2-1, condition MCDATA_SDS</w:t>
            </w:r>
          </w:p>
        </w:tc>
      </w:tr>
      <w:tr w:rsidR="0071087C" w:rsidRPr="00E6516F" w14:paraId="25BAD06B" w14:textId="77777777" w:rsidTr="00174677">
        <w:tc>
          <w:tcPr>
            <w:tcW w:w="2835" w:type="dxa"/>
          </w:tcPr>
          <w:p w14:paraId="3A5FEBEB" w14:textId="77777777" w:rsidR="0071087C" w:rsidRPr="00E6516F" w:rsidRDefault="0071087C" w:rsidP="00174677">
            <w:pPr>
              <w:pStyle w:val="TAH"/>
              <w:rPr>
                <w:bCs/>
              </w:rPr>
            </w:pPr>
            <w:r w:rsidRPr="00E6516F">
              <w:rPr>
                <w:bCs/>
              </w:rPr>
              <w:t>Information Element</w:t>
            </w:r>
          </w:p>
        </w:tc>
        <w:tc>
          <w:tcPr>
            <w:tcW w:w="2126" w:type="dxa"/>
          </w:tcPr>
          <w:p w14:paraId="0CEA5BD5"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15D1BC78" w14:textId="77777777" w:rsidR="0071087C" w:rsidRPr="00E6516F" w:rsidRDefault="0071087C" w:rsidP="00174677">
            <w:pPr>
              <w:pStyle w:val="TAH"/>
              <w:rPr>
                <w:bCs/>
              </w:rPr>
            </w:pPr>
            <w:r w:rsidRPr="00E6516F">
              <w:rPr>
                <w:bCs/>
              </w:rPr>
              <w:t>Comment</w:t>
            </w:r>
          </w:p>
        </w:tc>
        <w:tc>
          <w:tcPr>
            <w:tcW w:w="1418" w:type="dxa"/>
          </w:tcPr>
          <w:p w14:paraId="2A380303" w14:textId="77777777" w:rsidR="0071087C" w:rsidRPr="00E6516F" w:rsidRDefault="0071087C" w:rsidP="00174677">
            <w:pPr>
              <w:pStyle w:val="TAH"/>
              <w:rPr>
                <w:bCs/>
              </w:rPr>
            </w:pPr>
            <w:r w:rsidRPr="00E6516F">
              <w:rPr>
                <w:bCs/>
              </w:rPr>
              <w:t>Reference</w:t>
            </w:r>
          </w:p>
        </w:tc>
        <w:tc>
          <w:tcPr>
            <w:tcW w:w="1134" w:type="dxa"/>
          </w:tcPr>
          <w:p w14:paraId="41D86581" w14:textId="77777777" w:rsidR="0071087C" w:rsidRPr="00E6516F" w:rsidRDefault="0071087C" w:rsidP="00174677">
            <w:pPr>
              <w:pStyle w:val="TAH"/>
              <w:rPr>
                <w:bCs/>
              </w:rPr>
            </w:pPr>
            <w:r w:rsidRPr="00E6516F">
              <w:rPr>
                <w:bCs/>
              </w:rPr>
              <w:t>Condition</w:t>
            </w:r>
          </w:p>
        </w:tc>
      </w:tr>
      <w:tr w:rsidR="0071087C" w:rsidRPr="00E6516F" w14:paraId="199A1066" w14:textId="77777777" w:rsidTr="00174677">
        <w:tc>
          <w:tcPr>
            <w:tcW w:w="2835" w:type="dxa"/>
            <w:vAlign w:val="center"/>
          </w:tcPr>
          <w:p w14:paraId="202561C8" w14:textId="77777777" w:rsidR="0071087C" w:rsidRPr="00E6516F" w:rsidRDefault="0071087C" w:rsidP="00174677">
            <w:pPr>
              <w:pStyle w:val="TAL"/>
              <w:rPr>
                <w:b/>
                <w:bCs/>
              </w:rPr>
            </w:pPr>
            <w:r w:rsidRPr="00E6516F">
              <w:rPr>
                <w:b/>
                <w:bCs/>
              </w:rPr>
              <w:t>Message-body</w:t>
            </w:r>
          </w:p>
        </w:tc>
        <w:tc>
          <w:tcPr>
            <w:tcW w:w="2126" w:type="dxa"/>
          </w:tcPr>
          <w:p w14:paraId="5524E84F" w14:textId="77777777" w:rsidR="0071087C" w:rsidRPr="00E6516F" w:rsidRDefault="0071087C" w:rsidP="00174677">
            <w:pPr>
              <w:pStyle w:val="TAL"/>
              <w:rPr>
                <w:iCs/>
              </w:rPr>
            </w:pPr>
          </w:p>
        </w:tc>
        <w:tc>
          <w:tcPr>
            <w:tcW w:w="2126" w:type="dxa"/>
            <w:tcBorders>
              <w:bottom w:val="single" w:sz="4" w:space="0" w:color="auto"/>
            </w:tcBorders>
          </w:tcPr>
          <w:p w14:paraId="03F0F073" w14:textId="77777777" w:rsidR="0071087C" w:rsidRPr="00E6516F" w:rsidRDefault="0071087C" w:rsidP="00174677">
            <w:pPr>
              <w:pStyle w:val="TAL"/>
            </w:pPr>
          </w:p>
        </w:tc>
        <w:tc>
          <w:tcPr>
            <w:tcW w:w="1418" w:type="dxa"/>
          </w:tcPr>
          <w:p w14:paraId="4D4525C5" w14:textId="77777777" w:rsidR="0071087C" w:rsidRPr="00E6516F" w:rsidRDefault="0071087C" w:rsidP="00174677">
            <w:pPr>
              <w:pStyle w:val="TAL"/>
            </w:pPr>
          </w:p>
        </w:tc>
        <w:tc>
          <w:tcPr>
            <w:tcW w:w="1134" w:type="dxa"/>
            <w:vAlign w:val="bottom"/>
          </w:tcPr>
          <w:p w14:paraId="70C6E708" w14:textId="77777777" w:rsidR="0071087C" w:rsidRPr="00E6516F" w:rsidRDefault="0071087C" w:rsidP="00174677">
            <w:pPr>
              <w:pStyle w:val="TAL"/>
            </w:pPr>
          </w:p>
        </w:tc>
      </w:tr>
      <w:tr w:rsidR="0071087C" w:rsidRPr="00E6516F" w14:paraId="5D0D73B7" w14:textId="77777777" w:rsidTr="00174677">
        <w:tc>
          <w:tcPr>
            <w:tcW w:w="2835" w:type="dxa"/>
            <w:vAlign w:val="center"/>
          </w:tcPr>
          <w:p w14:paraId="4673E183" w14:textId="77777777" w:rsidR="0071087C" w:rsidRPr="00E6516F" w:rsidRDefault="0071087C" w:rsidP="00174677">
            <w:pPr>
              <w:pStyle w:val="TAL"/>
            </w:pPr>
            <w:r w:rsidRPr="00E6516F">
              <w:t xml:space="preserve">  MIME body part</w:t>
            </w:r>
          </w:p>
        </w:tc>
        <w:tc>
          <w:tcPr>
            <w:tcW w:w="2126" w:type="dxa"/>
          </w:tcPr>
          <w:p w14:paraId="669F2ADD" w14:textId="77777777" w:rsidR="0071087C" w:rsidRPr="00E6516F" w:rsidRDefault="0071087C" w:rsidP="00174677">
            <w:pPr>
              <w:pStyle w:val="TAL"/>
              <w:rPr>
                <w:iCs/>
              </w:rPr>
            </w:pPr>
          </w:p>
        </w:tc>
        <w:tc>
          <w:tcPr>
            <w:tcW w:w="2126" w:type="dxa"/>
            <w:tcBorders>
              <w:bottom w:val="single" w:sz="4" w:space="0" w:color="auto"/>
            </w:tcBorders>
          </w:tcPr>
          <w:p w14:paraId="033C5D0B" w14:textId="77777777" w:rsidR="0071087C" w:rsidRPr="00E6516F" w:rsidRDefault="0071087C" w:rsidP="00174677">
            <w:pPr>
              <w:pStyle w:val="TAL"/>
              <w:rPr>
                <w:b/>
              </w:rPr>
            </w:pPr>
            <w:r w:rsidRPr="00E6516F">
              <w:rPr>
                <w:b/>
              </w:rPr>
              <w:t>SDP message</w:t>
            </w:r>
          </w:p>
        </w:tc>
        <w:tc>
          <w:tcPr>
            <w:tcW w:w="1418" w:type="dxa"/>
          </w:tcPr>
          <w:p w14:paraId="3DCA3308" w14:textId="77777777" w:rsidR="0071087C" w:rsidRPr="00E6516F" w:rsidRDefault="0071087C" w:rsidP="00174677">
            <w:pPr>
              <w:pStyle w:val="TAL"/>
            </w:pPr>
          </w:p>
        </w:tc>
        <w:tc>
          <w:tcPr>
            <w:tcW w:w="1134" w:type="dxa"/>
            <w:vAlign w:val="bottom"/>
          </w:tcPr>
          <w:p w14:paraId="1114910E" w14:textId="77777777" w:rsidR="0071087C" w:rsidRPr="00E6516F" w:rsidRDefault="0071087C" w:rsidP="00174677">
            <w:pPr>
              <w:pStyle w:val="TAL"/>
            </w:pPr>
          </w:p>
        </w:tc>
      </w:tr>
      <w:tr w:rsidR="0071087C" w:rsidRPr="00E6516F" w14:paraId="1C665B43" w14:textId="77777777" w:rsidTr="00174677">
        <w:tc>
          <w:tcPr>
            <w:tcW w:w="2835" w:type="dxa"/>
          </w:tcPr>
          <w:p w14:paraId="681D2512" w14:textId="77777777" w:rsidR="0071087C" w:rsidRPr="00E6516F" w:rsidRDefault="0071087C" w:rsidP="00174677">
            <w:pPr>
              <w:pStyle w:val="TAL"/>
            </w:pPr>
            <w:r w:rsidRPr="00E6516F">
              <w:t xml:space="preserve">    MIME-part-body</w:t>
            </w:r>
          </w:p>
        </w:tc>
        <w:tc>
          <w:tcPr>
            <w:tcW w:w="2126" w:type="dxa"/>
          </w:tcPr>
          <w:p w14:paraId="41240B77" w14:textId="4A25AA4F" w:rsidR="0071087C" w:rsidRPr="00E6516F" w:rsidRDefault="0071087C" w:rsidP="00174677">
            <w:pPr>
              <w:pStyle w:val="TAL"/>
              <w:rPr>
                <w:iCs/>
              </w:rPr>
            </w:pPr>
            <w:r w:rsidRPr="00E6516F">
              <w:t>SDP message as described in Table 6.2.12.3.3-2</w:t>
            </w:r>
          </w:p>
        </w:tc>
        <w:tc>
          <w:tcPr>
            <w:tcW w:w="2126" w:type="dxa"/>
            <w:tcBorders>
              <w:bottom w:val="single" w:sz="4" w:space="0" w:color="auto"/>
            </w:tcBorders>
          </w:tcPr>
          <w:p w14:paraId="1ED8AB99" w14:textId="77777777" w:rsidR="0071087C" w:rsidRPr="00E6516F" w:rsidRDefault="0071087C" w:rsidP="00174677">
            <w:pPr>
              <w:pStyle w:val="TAL"/>
              <w:rPr>
                <w:bCs/>
              </w:rPr>
            </w:pPr>
          </w:p>
        </w:tc>
        <w:tc>
          <w:tcPr>
            <w:tcW w:w="1418" w:type="dxa"/>
          </w:tcPr>
          <w:p w14:paraId="793BDE7A" w14:textId="77777777" w:rsidR="0071087C" w:rsidRPr="00E6516F" w:rsidRDefault="0071087C" w:rsidP="00174677">
            <w:pPr>
              <w:pStyle w:val="TAL"/>
            </w:pPr>
          </w:p>
        </w:tc>
        <w:tc>
          <w:tcPr>
            <w:tcW w:w="1134" w:type="dxa"/>
          </w:tcPr>
          <w:p w14:paraId="08D2DC9E" w14:textId="77777777" w:rsidR="0071087C" w:rsidRPr="00E6516F" w:rsidRDefault="0071087C" w:rsidP="00174677">
            <w:pPr>
              <w:pStyle w:val="TAL"/>
            </w:pPr>
          </w:p>
        </w:tc>
      </w:tr>
      <w:tr w:rsidR="0071087C" w:rsidRPr="00E6516F" w14:paraId="5036A7ED" w14:textId="77777777" w:rsidTr="00174677">
        <w:tc>
          <w:tcPr>
            <w:tcW w:w="2835" w:type="dxa"/>
            <w:vAlign w:val="center"/>
          </w:tcPr>
          <w:p w14:paraId="1DC7E638" w14:textId="77777777" w:rsidR="0071087C" w:rsidRPr="00E6516F" w:rsidRDefault="0071087C" w:rsidP="00174677">
            <w:pPr>
              <w:pStyle w:val="TAL"/>
              <w:rPr>
                <w:b/>
                <w:bCs/>
              </w:rPr>
            </w:pPr>
            <w:r w:rsidRPr="00E6516F">
              <w:t xml:space="preserve">  MIME body part</w:t>
            </w:r>
          </w:p>
        </w:tc>
        <w:tc>
          <w:tcPr>
            <w:tcW w:w="2126" w:type="dxa"/>
            <w:vAlign w:val="center"/>
          </w:tcPr>
          <w:p w14:paraId="18D7B3C2" w14:textId="77777777" w:rsidR="0071087C" w:rsidRPr="00E6516F" w:rsidRDefault="0071087C" w:rsidP="00174677">
            <w:pPr>
              <w:pStyle w:val="TAL"/>
              <w:rPr>
                <w:iCs/>
              </w:rPr>
            </w:pPr>
          </w:p>
        </w:tc>
        <w:tc>
          <w:tcPr>
            <w:tcW w:w="2126" w:type="dxa"/>
            <w:tcBorders>
              <w:bottom w:val="single" w:sz="4" w:space="0" w:color="auto"/>
            </w:tcBorders>
          </w:tcPr>
          <w:p w14:paraId="2617E2E8" w14:textId="220379F5" w:rsidR="0071087C" w:rsidRPr="00E6516F" w:rsidRDefault="0071087C" w:rsidP="00174677">
            <w:pPr>
              <w:pStyle w:val="TAL"/>
              <w:rPr>
                <w:bCs/>
              </w:rPr>
            </w:pPr>
            <w:r w:rsidRPr="00E6516F">
              <w:rPr>
                <w:b/>
              </w:rPr>
              <w:t>MCData-Info</w:t>
            </w:r>
          </w:p>
        </w:tc>
        <w:tc>
          <w:tcPr>
            <w:tcW w:w="1418" w:type="dxa"/>
          </w:tcPr>
          <w:p w14:paraId="7D68B86B" w14:textId="77777777" w:rsidR="0071087C" w:rsidRPr="00E6516F" w:rsidRDefault="0071087C" w:rsidP="00174677">
            <w:pPr>
              <w:pStyle w:val="TAL"/>
            </w:pPr>
          </w:p>
        </w:tc>
        <w:tc>
          <w:tcPr>
            <w:tcW w:w="1134" w:type="dxa"/>
          </w:tcPr>
          <w:p w14:paraId="3577CE6B" w14:textId="77777777" w:rsidR="0071087C" w:rsidRPr="00E6516F" w:rsidRDefault="0071087C" w:rsidP="00174677">
            <w:pPr>
              <w:pStyle w:val="TAL"/>
            </w:pPr>
          </w:p>
        </w:tc>
      </w:tr>
      <w:tr w:rsidR="0071087C" w:rsidRPr="00E6516F" w14:paraId="43A4CF6C" w14:textId="77777777" w:rsidTr="00174677">
        <w:tc>
          <w:tcPr>
            <w:tcW w:w="2835" w:type="dxa"/>
          </w:tcPr>
          <w:p w14:paraId="5BD50CC2" w14:textId="77777777" w:rsidR="0071087C" w:rsidRPr="00E6516F" w:rsidRDefault="0071087C" w:rsidP="00174677">
            <w:pPr>
              <w:pStyle w:val="TAL"/>
              <w:tabs>
                <w:tab w:val="left" w:pos="754"/>
              </w:tabs>
              <w:rPr>
                <w:b/>
                <w:bCs/>
              </w:rPr>
            </w:pPr>
            <w:r w:rsidRPr="00E6516F">
              <w:t xml:space="preserve">    MIME-part-body</w:t>
            </w:r>
          </w:p>
        </w:tc>
        <w:tc>
          <w:tcPr>
            <w:tcW w:w="2126" w:type="dxa"/>
          </w:tcPr>
          <w:p w14:paraId="17574A44" w14:textId="77777777" w:rsidR="0071087C" w:rsidRPr="00E6516F" w:rsidRDefault="0071087C" w:rsidP="00174677">
            <w:pPr>
              <w:pStyle w:val="TAL"/>
              <w:rPr>
                <w:iCs/>
              </w:rPr>
            </w:pPr>
            <w:r w:rsidRPr="00E6516F">
              <w:t>MCData-Info as described in Table 6.2.12.3.3-3</w:t>
            </w:r>
          </w:p>
        </w:tc>
        <w:tc>
          <w:tcPr>
            <w:tcW w:w="2126" w:type="dxa"/>
            <w:tcBorders>
              <w:bottom w:val="single" w:sz="4" w:space="0" w:color="auto"/>
            </w:tcBorders>
          </w:tcPr>
          <w:p w14:paraId="0AC8D9BD" w14:textId="77777777" w:rsidR="0071087C" w:rsidRPr="00E6516F" w:rsidRDefault="0071087C" w:rsidP="00174677">
            <w:pPr>
              <w:pStyle w:val="TAL"/>
              <w:rPr>
                <w:bCs/>
              </w:rPr>
            </w:pPr>
          </w:p>
        </w:tc>
        <w:tc>
          <w:tcPr>
            <w:tcW w:w="1418" w:type="dxa"/>
          </w:tcPr>
          <w:p w14:paraId="5655E2A1" w14:textId="77777777" w:rsidR="0071087C" w:rsidRPr="00E6516F" w:rsidRDefault="0071087C" w:rsidP="00174677">
            <w:pPr>
              <w:pStyle w:val="TAL"/>
            </w:pPr>
          </w:p>
        </w:tc>
        <w:tc>
          <w:tcPr>
            <w:tcW w:w="1134" w:type="dxa"/>
          </w:tcPr>
          <w:p w14:paraId="37E41274" w14:textId="77777777" w:rsidR="0071087C" w:rsidRPr="00E6516F" w:rsidRDefault="0071087C" w:rsidP="00174677">
            <w:pPr>
              <w:pStyle w:val="TAL"/>
            </w:pPr>
          </w:p>
        </w:tc>
      </w:tr>
      <w:tr w:rsidR="0071087C" w:rsidRPr="00E6516F" w14:paraId="77F394DE" w14:textId="77777777" w:rsidTr="00174677">
        <w:tc>
          <w:tcPr>
            <w:tcW w:w="2835" w:type="dxa"/>
            <w:vAlign w:val="center"/>
          </w:tcPr>
          <w:p w14:paraId="24B62F90" w14:textId="77777777" w:rsidR="0071087C" w:rsidRPr="00E6516F" w:rsidRDefault="0071087C" w:rsidP="00174677">
            <w:pPr>
              <w:pStyle w:val="TAL"/>
            </w:pPr>
            <w:r w:rsidRPr="00E6516F">
              <w:t xml:space="preserve">  MIME body part</w:t>
            </w:r>
          </w:p>
        </w:tc>
        <w:tc>
          <w:tcPr>
            <w:tcW w:w="2126" w:type="dxa"/>
            <w:vAlign w:val="center"/>
          </w:tcPr>
          <w:p w14:paraId="7C4B6C2B" w14:textId="77777777" w:rsidR="0071087C" w:rsidRPr="00E6516F" w:rsidRDefault="0071087C" w:rsidP="00174677">
            <w:pPr>
              <w:pStyle w:val="TAL"/>
            </w:pPr>
          </w:p>
        </w:tc>
        <w:tc>
          <w:tcPr>
            <w:tcW w:w="2126" w:type="dxa"/>
            <w:tcBorders>
              <w:bottom w:val="single" w:sz="4" w:space="0" w:color="auto"/>
            </w:tcBorders>
          </w:tcPr>
          <w:p w14:paraId="7481AB0C" w14:textId="7A6A7D00" w:rsidR="0071087C" w:rsidRPr="00E6516F" w:rsidRDefault="0071087C" w:rsidP="00174677">
            <w:pPr>
              <w:pStyle w:val="TAL"/>
              <w:rPr>
                <w:bCs/>
              </w:rPr>
            </w:pPr>
            <w:r w:rsidRPr="00E6516F">
              <w:rPr>
                <w:b/>
                <w:bCs/>
              </w:rPr>
              <w:t>MCData Data signalling message</w:t>
            </w:r>
          </w:p>
        </w:tc>
        <w:tc>
          <w:tcPr>
            <w:tcW w:w="1418" w:type="dxa"/>
          </w:tcPr>
          <w:p w14:paraId="2D8BEE43" w14:textId="77777777" w:rsidR="0071087C" w:rsidRPr="00E6516F" w:rsidRDefault="0071087C" w:rsidP="00174677">
            <w:pPr>
              <w:pStyle w:val="TAL"/>
            </w:pPr>
          </w:p>
        </w:tc>
        <w:tc>
          <w:tcPr>
            <w:tcW w:w="1134" w:type="dxa"/>
          </w:tcPr>
          <w:p w14:paraId="6C404067" w14:textId="77777777" w:rsidR="0071087C" w:rsidRPr="00E6516F" w:rsidRDefault="0071087C" w:rsidP="00174677">
            <w:pPr>
              <w:pStyle w:val="TAL"/>
            </w:pPr>
          </w:p>
        </w:tc>
      </w:tr>
      <w:tr w:rsidR="0071087C" w:rsidRPr="00E6516F" w14:paraId="4668C4D0" w14:textId="77777777" w:rsidTr="00174677">
        <w:tc>
          <w:tcPr>
            <w:tcW w:w="2835" w:type="dxa"/>
            <w:vAlign w:val="center"/>
          </w:tcPr>
          <w:p w14:paraId="56A306C0" w14:textId="77777777" w:rsidR="0071087C" w:rsidRPr="00E6516F" w:rsidRDefault="0071087C" w:rsidP="00174677">
            <w:pPr>
              <w:pStyle w:val="TAL"/>
            </w:pPr>
            <w:r w:rsidRPr="00E6516F">
              <w:t xml:space="preserve">    MIME-part-headers</w:t>
            </w:r>
          </w:p>
        </w:tc>
        <w:tc>
          <w:tcPr>
            <w:tcW w:w="2126" w:type="dxa"/>
          </w:tcPr>
          <w:p w14:paraId="4746E890" w14:textId="77777777" w:rsidR="0071087C" w:rsidRPr="00E6516F" w:rsidRDefault="0071087C" w:rsidP="00174677">
            <w:pPr>
              <w:pStyle w:val="TAL"/>
            </w:pPr>
          </w:p>
        </w:tc>
        <w:tc>
          <w:tcPr>
            <w:tcW w:w="2126" w:type="dxa"/>
            <w:tcBorders>
              <w:bottom w:val="single" w:sz="4" w:space="0" w:color="auto"/>
            </w:tcBorders>
          </w:tcPr>
          <w:p w14:paraId="0654BCF9" w14:textId="77777777" w:rsidR="0071087C" w:rsidRPr="00E6516F" w:rsidRDefault="0071087C" w:rsidP="00174677">
            <w:pPr>
              <w:pStyle w:val="TAL"/>
            </w:pPr>
          </w:p>
        </w:tc>
        <w:tc>
          <w:tcPr>
            <w:tcW w:w="1418" w:type="dxa"/>
          </w:tcPr>
          <w:p w14:paraId="7BE25C11" w14:textId="77777777" w:rsidR="0071087C" w:rsidRPr="00E6516F" w:rsidRDefault="0071087C" w:rsidP="00174677">
            <w:pPr>
              <w:pStyle w:val="TAL"/>
            </w:pPr>
          </w:p>
        </w:tc>
        <w:tc>
          <w:tcPr>
            <w:tcW w:w="1134" w:type="dxa"/>
            <w:vAlign w:val="bottom"/>
          </w:tcPr>
          <w:p w14:paraId="35F3008C" w14:textId="77777777" w:rsidR="0071087C" w:rsidRPr="00E6516F" w:rsidRDefault="0071087C" w:rsidP="00174677">
            <w:pPr>
              <w:pStyle w:val="TAL"/>
            </w:pPr>
          </w:p>
        </w:tc>
      </w:tr>
      <w:tr w:rsidR="0071087C" w:rsidRPr="00E6516F" w14:paraId="70B11CFA" w14:textId="77777777" w:rsidTr="00174677">
        <w:tc>
          <w:tcPr>
            <w:tcW w:w="2835" w:type="dxa"/>
            <w:vAlign w:val="center"/>
          </w:tcPr>
          <w:p w14:paraId="3C53441E" w14:textId="77777777" w:rsidR="0071087C" w:rsidRPr="00E6516F" w:rsidRDefault="0071087C" w:rsidP="00174677">
            <w:pPr>
              <w:pStyle w:val="TAL"/>
            </w:pPr>
            <w:r w:rsidRPr="00E6516F">
              <w:t xml:space="preserve">      MIME-Content-Type</w:t>
            </w:r>
          </w:p>
        </w:tc>
        <w:tc>
          <w:tcPr>
            <w:tcW w:w="2126" w:type="dxa"/>
          </w:tcPr>
          <w:p w14:paraId="61690398" w14:textId="77777777" w:rsidR="0071087C" w:rsidRPr="00E6516F" w:rsidRDefault="0071087C" w:rsidP="00174677">
            <w:pPr>
              <w:pStyle w:val="TAL"/>
            </w:pPr>
            <w:r w:rsidRPr="00E6516F">
              <w:t>"application/vnd.3gpp.mcdata-signalling"</w:t>
            </w:r>
          </w:p>
        </w:tc>
        <w:tc>
          <w:tcPr>
            <w:tcW w:w="2126" w:type="dxa"/>
            <w:tcBorders>
              <w:bottom w:val="single" w:sz="4" w:space="0" w:color="auto"/>
            </w:tcBorders>
          </w:tcPr>
          <w:p w14:paraId="14BBD01D" w14:textId="77777777" w:rsidR="0071087C" w:rsidRPr="00E6516F" w:rsidRDefault="0071087C" w:rsidP="00174677">
            <w:pPr>
              <w:pStyle w:val="TAL"/>
            </w:pPr>
          </w:p>
        </w:tc>
        <w:tc>
          <w:tcPr>
            <w:tcW w:w="1418" w:type="dxa"/>
          </w:tcPr>
          <w:p w14:paraId="042B9F9D" w14:textId="77777777" w:rsidR="0071087C" w:rsidRPr="00E6516F" w:rsidRDefault="0071087C" w:rsidP="00174677">
            <w:pPr>
              <w:pStyle w:val="TAL"/>
            </w:pPr>
          </w:p>
        </w:tc>
        <w:tc>
          <w:tcPr>
            <w:tcW w:w="1134" w:type="dxa"/>
            <w:vAlign w:val="bottom"/>
          </w:tcPr>
          <w:p w14:paraId="1896EA8F" w14:textId="77777777" w:rsidR="0071087C" w:rsidRPr="00E6516F" w:rsidRDefault="0071087C" w:rsidP="00174677">
            <w:pPr>
              <w:pStyle w:val="TAL"/>
            </w:pPr>
          </w:p>
        </w:tc>
      </w:tr>
      <w:tr w:rsidR="0071087C" w:rsidRPr="00E6516F" w14:paraId="0490809C" w14:textId="77777777" w:rsidTr="00174677">
        <w:tc>
          <w:tcPr>
            <w:tcW w:w="2835" w:type="dxa"/>
          </w:tcPr>
          <w:p w14:paraId="55B1A964" w14:textId="77777777" w:rsidR="0071087C" w:rsidRPr="00E6516F" w:rsidRDefault="0071087C" w:rsidP="00174677">
            <w:pPr>
              <w:pStyle w:val="TAL"/>
            </w:pPr>
            <w:r w:rsidRPr="00E6516F">
              <w:t xml:space="preserve">    MIME-part-body</w:t>
            </w:r>
          </w:p>
        </w:tc>
        <w:tc>
          <w:tcPr>
            <w:tcW w:w="2126" w:type="dxa"/>
          </w:tcPr>
          <w:p w14:paraId="1BBC43DD" w14:textId="624A5066" w:rsidR="0071087C" w:rsidRPr="00E6516F" w:rsidRDefault="0071087C" w:rsidP="00174677">
            <w:pPr>
              <w:pStyle w:val="TAL"/>
              <w:rPr>
                <w:iCs/>
              </w:rPr>
            </w:pPr>
            <w:r w:rsidRPr="00E6516F">
              <w:t>MCData Protected Payload Message containing FD SIGNALLING PAYLOAD as described in Table 6.2.12.3.3-3A</w:t>
            </w:r>
          </w:p>
        </w:tc>
        <w:tc>
          <w:tcPr>
            <w:tcW w:w="2126" w:type="dxa"/>
            <w:tcBorders>
              <w:bottom w:val="single" w:sz="4" w:space="0" w:color="auto"/>
            </w:tcBorders>
          </w:tcPr>
          <w:p w14:paraId="2084234B" w14:textId="77777777" w:rsidR="0071087C" w:rsidRPr="00E6516F" w:rsidRDefault="0071087C" w:rsidP="00174677">
            <w:pPr>
              <w:pStyle w:val="TAL"/>
            </w:pPr>
          </w:p>
        </w:tc>
        <w:tc>
          <w:tcPr>
            <w:tcW w:w="1418" w:type="dxa"/>
          </w:tcPr>
          <w:p w14:paraId="084ABBF5" w14:textId="77777777" w:rsidR="0071087C" w:rsidRPr="00E6516F" w:rsidRDefault="0071087C" w:rsidP="00174677">
            <w:pPr>
              <w:pStyle w:val="TAL"/>
            </w:pPr>
          </w:p>
        </w:tc>
        <w:tc>
          <w:tcPr>
            <w:tcW w:w="1134" w:type="dxa"/>
          </w:tcPr>
          <w:p w14:paraId="361952F6" w14:textId="77777777" w:rsidR="0071087C" w:rsidRPr="00E6516F" w:rsidRDefault="0071087C" w:rsidP="00174677">
            <w:pPr>
              <w:pStyle w:val="TAL"/>
            </w:pPr>
          </w:p>
        </w:tc>
      </w:tr>
    </w:tbl>
    <w:p w14:paraId="36A2A0F6" w14:textId="77777777" w:rsidR="0071087C" w:rsidRPr="00E6516F" w:rsidRDefault="0071087C" w:rsidP="0071087C"/>
    <w:p w14:paraId="1805D15D" w14:textId="77777777" w:rsidR="0071087C" w:rsidRPr="00E6516F" w:rsidRDefault="0071087C" w:rsidP="0071087C">
      <w:pPr>
        <w:pStyle w:val="TH"/>
      </w:pPr>
      <w:r w:rsidRPr="00E6516F">
        <w:t>Table 6.2.12.3.3-2: SDP for SIP INVITE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02636305" w14:textId="77777777" w:rsidTr="00174677">
        <w:trPr>
          <w:cantSplit/>
        </w:trPr>
        <w:tc>
          <w:tcPr>
            <w:tcW w:w="9639" w:type="dxa"/>
          </w:tcPr>
          <w:p w14:paraId="323DA804"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5.5.3.1.2-3, condition MCDATA_FD, SDP_OFFER</w:t>
            </w:r>
          </w:p>
        </w:tc>
      </w:tr>
    </w:tbl>
    <w:p w14:paraId="5E943522" w14:textId="77777777" w:rsidR="0071087C" w:rsidRPr="00E6516F" w:rsidRDefault="0071087C" w:rsidP="0071087C"/>
    <w:p w14:paraId="76C74971" w14:textId="77777777" w:rsidR="0071087C" w:rsidRPr="00E6516F" w:rsidRDefault="0071087C" w:rsidP="0071087C">
      <w:pPr>
        <w:pStyle w:val="TH"/>
      </w:pPr>
      <w:r w:rsidRPr="00E6516F">
        <w:t>Table 6.2.12.3.3-3: MCDATA-Info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3F46C4F3" w14:textId="77777777" w:rsidTr="001746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6596A10"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5.5.3.2.2-3, condition MCD_grp</w:t>
            </w:r>
          </w:p>
        </w:tc>
      </w:tr>
      <w:tr w:rsidR="0071087C" w:rsidRPr="00E6516F" w14:paraId="2E67A85A" w14:textId="77777777" w:rsidTr="00174677">
        <w:tc>
          <w:tcPr>
            <w:tcW w:w="2835" w:type="dxa"/>
          </w:tcPr>
          <w:p w14:paraId="18FE6FA7" w14:textId="77777777" w:rsidR="0071087C" w:rsidRPr="00E6516F" w:rsidRDefault="0071087C" w:rsidP="00174677">
            <w:pPr>
              <w:pStyle w:val="TAH"/>
              <w:rPr>
                <w:bCs/>
              </w:rPr>
            </w:pPr>
            <w:r w:rsidRPr="00E6516F">
              <w:rPr>
                <w:bCs/>
              </w:rPr>
              <w:t>Information Element</w:t>
            </w:r>
          </w:p>
        </w:tc>
        <w:tc>
          <w:tcPr>
            <w:tcW w:w="2126" w:type="dxa"/>
          </w:tcPr>
          <w:p w14:paraId="740E172E"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5B9C44C8" w14:textId="77777777" w:rsidR="0071087C" w:rsidRPr="00E6516F" w:rsidRDefault="0071087C" w:rsidP="00174677">
            <w:pPr>
              <w:pStyle w:val="TAH"/>
              <w:rPr>
                <w:bCs/>
              </w:rPr>
            </w:pPr>
            <w:r w:rsidRPr="00E6516F">
              <w:rPr>
                <w:bCs/>
              </w:rPr>
              <w:t>Comment</w:t>
            </w:r>
          </w:p>
        </w:tc>
        <w:tc>
          <w:tcPr>
            <w:tcW w:w="1418" w:type="dxa"/>
          </w:tcPr>
          <w:p w14:paraId="15079D47" w14:textId="77777777" w:rsidR="0071087C" w:rsidRPr="00E6516F" w:rsidRDefault="0071087C" w:rsidP="00174677">
            <w:pPr>
              <w:pStyle w:val="TAH"/>
              <w:rPr>
                <w:bCs/>
              </w:rPr>
            </w:pPr>
            <w:r w:rsidRPr="00E6516F">
              <w:rPr>
                <w:bCs/>
              </w:rPr>
              <w:t>Reference</w:t>
            </w:r>
          </w:p>
        </w:tc>
        <w:tc>
          <w:tcPr>
            <w:tcW w:w="1134" w:type="dxa"/>
          </w:tcPr>
          <w:p w14:paraId="6029607E" w14:textId="77777777" w:rsidR="0071087C" w:rsidRPr="00E6516F" w:rsidRDefault="0071087C" w:rsidP="00174677">
            <w:pPr>
              <w:pStyle w:val="TAH"/>
              <w:rPr>
                <w:bCs/>
              </w:rPr>
            </w:pPr>
            <w:r w:rsidRPr="00E6516F">
              <w:rPr>
                <w:bCs/>
              </w:rPr>
              <w:t>Condition</w:t>
            </w:r>
          </w:p>
        </w:tc>
      </w:tr>
      <w:tr w:rsidR="0071087C" w:rsidRPr="00E6516F" w14:paraId="12BC44B6" w14:textId="77777777" w:rsidTr="00174677">
        <w:tc>
          <w:tcPr>
            <w:tcW w:w="2835" w:type="dxa"/>
          </w:tcPr>
          <w:p w14:paraId="59B251B8" w14:textId="77777777" w:rsidR="0071087C" w:rsidRPr="00E6516F" w:rsidRDefault="0071087C" w:rsidP="00174677">
            <w:pPr>
              <w:pStyle w:val="TAL"/>
              <w:rPr>
                <w:rFonts w:cs="Arial"/>
                <w:szCs w:val="18"/>
              </w:rPr>
            </w:pPr>
            <w:r w:rsidRPr="00E6516F">
              <w:t>mcdata-info</w:t>
            </w:r>
          </w:p>
        </w:tc>
        <w:tc>
          <w:tcPr>
            <w:tcW w:w="2126" w:type="dxa"/>
          </w:tcPr>
          <w:p w14:paraId="28F5F58F" w14:textId="77777777" w:rsidR="0071087C" w:rsidRPr="00E6516F" w:rsidRDefault="0071087C" w:rsidP="00174677">
            <w:pPr>
              <w:pStyle w:val="TAL"/>
            </w:pPr>
          </w:p>
        </w:tc>
        <w:tc>
          <w:tcPr>
            <w:tcW w:w="2126" w:type="dxa"/>
            <w:tcBorders>
              <w:top w:val="single" w:sz="4" w:space="0" w:color="auto"/>
              <w:bottom w:val="single" w:sz="4" w:space="0" w:color="auto"/>
            </w:tcBorders>
          </w:tcPr>
          <w:p w14:paraId="7EDA3022" w14:textId="77777777" w:rsidR="0071087C" w:rsidRPr="00E6516F" w:rsidRDefault="0071087C" w:rsidP="00174677">
            <w:pPr>
              <w:pStyle w:val="TAL"/>
            </w:pPr>
          </w:p>
        </w:tc>
        <w:tc>
          <w:tcPr>
            <w:tcW w:w="1418" w:type="dxa"/>
          </w:tcPr>
          <w:p w14:paraId="1375899B" w14:textId="77777777" w:rsidR="0071087C" w:rsidRPr="00E6516F" w:rsidRDefault="0071087C" w:rsidP="00174677">
            <w:pPr>
              <w:pStyle w:val="TAL"/>
            </w:pPr>
          </w:p>
        </w:tc>
        <w:tc>
          <w:tcPr>
            <w:tcW w:w="1134" w:type="dxa"/>
          </w:tcPr>
          <w:p w14:paraId="1F2CBF86" w14:textId="77777777" w:rsidR="0071087C" w:rsidRPr="00E6516F" w:rsidRDefault="0071087C" w:rsidP="00174677">
            <w:pPr>
              <w:pStyle w:val="TAL"/>
            </w:pPr>
          </w:p>
        </w:tc>
      </w:tr>
      <w:tr w:rsidR="0071087C" w:rsidRPr="00E6516F" w14:paraId="21AFB3D3" w14:textId="77777777" w:rsidTr="00174677">
        <w:tc>
          <w:tcPr>
            <w:tcW w:w="2835" w:type="dxa"/>
          </w:tcPr>
          <w:p w14:paraId="5BA4A31A" w14:textId="77777777" w:rsidR="0071087C" w:rsidRPr="00E6516F" w:rsidRDefault="0071087C" w:rsidP="00174677">
            <w:pPr>
              <w:pStyle w:val="TAL"/>
              <w:rPr>
                <w:rFonts w:cs="Arial"/>
                <w:szCs w:val="18"/>
              </w:rPr>
            </w:pPr>
            <w:r w:rsidRPr="00E6516F">
              <w:t xml:space="preserve">  mcdata-Params</w:t>
            </w:r>
          </w:p>
        </w:tc>
        <w:tc>
          <w:tcPr>
            <w:tcW w:w="2126" w:type="dxa"/>
          </w:tcPr>
          <w:p w14:paraId="561203FF" w14:textId="77777777" w:rsidR="0071087C" w:rsidRPr="00E6516F" w:rsidRDefault="0071087C" w:rsidP="00174677">
            <w:pPr>
              <w:pStyle w:val="TAL"/>
            </w:pPr>
          </w:p>
        </w:tc>
        <w:tc>
          <w:tcPr>
            <w:tcW w:w="2126" w:type="dxa"/>
            <w:tcBorders>
              <w:top w:val="single" w:sz="4" w:space="0" w:color="auto"/>
              <w:bottom w:val="single" w:sz="4" w:space="0" w:color="auto"/>
            </w:tcBorders>
          </w:tcPr>
          <w:p w14:paraId="0C302887" w14:textId="77777777" w:rsidR="0071087C" w:rsidRPr="00E6516F" w:rsidRDefault="0071087C" w:rsidP="00174677">
            <w:pPr>
              <w:pStyle w:val="TAL"/>
            </w:pPr>
          </w:p>
        </w:tc>
        <w:tc>
          <w:tcPr>
            <w:tcW w:w="1418" w:type="dxa"/>
          </w:tcPr>
          <w:p w14:paraId="2E8F832F" w14:textId="77777777" w:rsidR="0071087C" w:rsidRPr="00E6516F" w:rsidRDefault="0071087C" w:rsidP="00174677">
            <w:pPr>
              <w:pStyle w:val="TAL"/>
            </w:pPr>
          </w:p>
        </w:tc>
        <w:tc>
          <w:tcPr>
            <w:tcW w:w="1134" w:type="dxa"/>
          </w:tcPr>
          <w:p w14:paraId="52A86822" w14:textId="77777777" w:rsidR="0071087C" w:rsidRPr="00E6516F" w:rsidRDefault="0071087C" w:rsidP="00174677">
            <w:pPr>
              <w:pStyle w:val="TAL"/>
            </w:pPr>
          </w:p>
        </w:tc>
      </w:tr>
      <w:tr w:rsidR="0071087C" w:rsidRPr="00E6516F" w14:paraId="26DAF9A5" w14:textId="77777777" w:rsidTr="00174677">
        <w:tc>
          <w:tcPr>
            <w:tcW w:w="2835" w:type="dxa"/>
          </w:tcPr>
          <w:p w14:paraId="6C926677" w14:textId="77777777" w:rsidR="0071087C" w:rsidRPr="00E6516F" w:rsidRDefault="0071087C" w:rsidP="00174677">
            <w:pPr>
              <w:pStyle w:val="TAL"/>
              <w:rPr>
                <w:rFonts w:cs="Arial"/>
                <w:szCs w:val="18"/>
              </w:rPr>
            </w:pPr>
            <w:r w:rsidRPr="00E6516F">
              <w:t xml:space="preserve">    request-type</w:t>
            </w:r>
          </w:p>
        </w:tc>
        <w:tc>
          <w:tcPr>
            <w:tcW w:w="2126" w:type="dxa"/>
          </w:tcPr>
          <w:p w14:paraId="4771C1A4" w14:textId="77777777" w:rsidR="0071087C" w:rsidRPr="00E6516F" w:rsidRDefault="0071087C" w:rsidP="00174677">
            <w:pPr>
              <w:pStyle w:val="TAL"/>
              <w:rPr>
                <w:lang w:eastAsia="ko-KR"/>
              </w:rPr>
            </w:pPr>
            <w:r w:rsidRPr="00E6516F">
              <w:rPr>
                <w:lang w:eastAsia="ko-KR"/>
              </w:rPr>
              <w:t>"group-fd"</w:t>
            </w:r>
          </w:p>
        </w:tc>
        <w:tc>
          <w:tcPr>
            <w:tcW w:w="2126" w:type="dxa"/>
            <w:tcBorders>
              <w:top w:val="single" w:sz="4" w:space="0" w:color="auto"/>
              <w:bottom w:val="single" w:sz="4" w:space="0" w:color="auto"/>
            </w:tcBorders>
          </w:tcPr>
          <w:p w14:paraId="721E8552" w14:textId="77777777" w:rsidR="0071087C" w:rsidRPr="00E6516F" w:rsidRDefault="0071087C" w:rsidP="00174677">
            <w:pPr>
              <w:pStyle w:val="TAL"/>
            </w:pPr>
          </w:p>
        </w:tc>
        <w:tc>
          <w:tcPr>
            <w:tcW w:w="1418" w:type="dxa"/>
          </w:tcPr>
          <w:p w14:paraId="17ED8557" w14:textId="77777777" w:rsidR="0071087C" w:rsidRPr="00E6516F" w:rsidRDefault="0071087C" w:rsidP="00174677">
            <w:pPr>
              <w:pStyle w:val="TAL"/>
            </w:pPr>
          </w:p>
        </w:tc>
        <w:tc>
          <w:tcPr>
            <w:tcW w:w="1134" w:type="dxa"/>
          </w:tcPr>
          <w:p w14:paraId="0E211979" w14:textId="77777777" w:rsidR="0071087C" w:rsidRPr="00E6516F" w:rsidRDefault="0071087C" w:rsidP="00174677">
            <w:pPr>
              <w:pStyle w:val="TAL"/>
            </w:pPr>
          </w:p>
        </w:tc>
      </w:tr>
    </w:tbl>
    <w:p w14:paraId="39A7FBBE" w14:textId="77777777" w:rsidR="0071087C" w:rsidRPr="00E6516F" w:rsidRDefault="0071087C" w:rsidP="0071087C"/>
    <w:p w14:paraId="7C7188D4" w14:textId="77777777" w:rsidR="0071087C" w:rsidRPr="00E6516F" w:rsidRDefault="0071087C" w:rsidP="004312E8">
      <w:pPr>
        <w:pStyle w:val="TH"/>
      </w:pPr>
      <w:r w:rsidRPr="00E6516F">
        <w:t>Table 6.2.12.3.3-3A: FD SIGNALLING PAYLOAD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1C4B244D" w14:textId="77777777" w:rsidTr="00174677">
        <w:trPr>
          <w:cantSplit/>
        </w:trPr>
        <w:tc>
          <w:tcPr>
            <w:tcW w:w="9639" w:type="dxa"/>
          </w:tcPr>
          <w:p w14:paraId="2A9B20EE" w14:textId="77777777" w:rsidR="0071087C" w:rsidRPr="00E6516F" w:rsidRDefault="0071087C" w:rsidP="004312E8">
            <w:pPr>
              <w:pStyle w:val="TAL"/>
            </w:pPr>
            <w:r w:rsidRPr="00E6516F">
              <w:t>Derivation Path: TS 36.579-1 [2], Table 5.5.3.8.6-1, condition FD_MSRP</w:t>
            </w:r>
          </w:p>
        </w:tc>
      </w:tr>
    </w:tbl>
    <w:p w14:paraId="09BC6FA6" w14:textId="77777777" w:rsidR="0071087C" w:rsidRPr="00E6516F" w:rsidRDefault="0071087C" w:rsidP="0071087C"/>
    <w:p w14:paraId="1D13E655" w14:textId="57FB4C5E" w:rsidR="0071087C" w:rsidRPr="00E6516F" w:rsidRDefault="0071087C" w:rsidP="0071087C">
      <w:pPr>
        <w:pStyle w:val="TH"/>
      </w:pPr>
      <w:r w:rsidRPr="00E6516F">
        <w:t>Table 6.2.12.3.3-4: SIP 200 (OK) (step 1, Table 6.2.12.3.2-1;</w:t>
      </w:r>
      <w:r w:rsidRPr="00E6516F">
        <w:br/>
        <w:t>step 4, TS 36.579-1 [2] Table 5.3C.3.3-1)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5D67EC8F" w14:textId="77777777" w:rsidTr="00174677">
        <w:trPr>
          <w:cantSplit/>
        </w:trPr>
        <w:tc>
          <w:tcPr>
            <w:tcW w:w="9644" w:type="dxa"/>
            <w:gridSpan w:val="5"/>
          </w:tcPr>
          <w:p w14:paraId="1F78191B" w14:textId="140C2882" w:rsidR="0071087C" w:rsidRPr="00E6516F" w:rsidRDefault="0071087C" w:rsidP="00174677">
            <w:pPr>
              <w:pStyle w:val="TAL"/>
              <w:rPr>
                <w:rFonts w:cs="Arial"/>
                <w:szCs w:val="18"/>
              </w:rPr>
            </w:pPr>
            <w:r w:rsidRPr="00E6516F">
              <w:rPr>
                <w:rFonts w:cs="Arial"/>
                <w:szCs w:val="18"/>
              </w:rPr>
              <w:t>Derivation Path: TS 36.579-1 [2], Table 5.5.2.17.1.1-1, condition INVITE-RSP</w:t>
            </w:r>
          </w:p>
        </w:tc>
      </w:tr>
      <w:tr w:rsidR="0071087C" w:rsidRPr="00E6516F" w14:paraId="66EE959F" w14:textId="77777777" w:rsidTr="00174677">
        <w:tc>
          <w:tcPr>
            <w:tcW w:w="2836" w:type="dxa"/>
          </w:tcPr>
          <w:p w14:paraId="76EB1C49" w14:textId="77777777" w:rsidR="0071087C" w:rsidRPr="00E6516F" w:rsidRDefault="0071087C" w:rsidP="00174677">
            <w:pPr>
              <w:pStyle w:val="TAH"/>
              <w:rPr>
                <w:bCs/>
              </w:rPr>
            </w:pPr>
            <w:r w:rsidRPr="00E6516F">
              <w:rPr>
                <w:bCs/>
              </w:rPr>
              <w:t>Information Element</w:t>
            </w:r>
          </w:p>
        </w:tc>
        <w:tc>
          <w:tcPr>
            <w:tcW w:w="2127" w:type="dxa"/>
          </w:tcPr>
          <w:p w14:paraId="34A923C4"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57CDEACC" w14:textId="77777777" w:rsidR="0071087C" w:rsidRPr="00E6516F" w:rsidRDefault="0071087C" w:rsidP="00174677">
            <w:pPr>
              <w:pStyle w:val="TAH"/>
              <w:rPr>
                <w:bCs/>
              </w:rPr>
            </w:pPr>
            <w:r w:rsidRPr="00E6516F">
              <w:rPr>
                <w:bCs/>
              </w:rPr>
              <w:t>Comment</w:t>
            </w:r>
          </w:p>
        </w:tc>
        <w:tc>
          <w:tcPr>
            <w:tcW w:w="1419" w:type="dxa"/>
          </w:tcPr>
          <w:p w14:paraId="11B570B9" w14:textId="77777777" w:rsidR="0071087C" w:rsidRPr="00E6516F" w:rsidRDefault="0071087C" w:rsidP="00174677">
            <w:pPr>
              <w:pStyle w:val="TAH"/>
              <w:rPr>
                <w:bCs/>
              </w:rPr>
            </w:pPr>
            <w:r w:rsidRPr="00E6516F">
              <w:rPr>
                <w:bCs/>
              </w:rPr>
              <w:t>Reference</w:t>
            </w:r>
          </w:p>
        </w:tc>
        <w:tc>
          <w:tcPr>
            <w:tcW w:w="1135" w:type="dxa"/>
          </w:tcPr>
          <w:p w14:paraId="78B23029" w14:textId="77777777" w:rsidR="0071087C" w:rsidRPr="00E6516F" w:rsidRDefault="0071087C" w:rsidP="00174677">
            <w:pPr>
              <w:pStyle w:val="TAH"/>
              <w:rPr>
                <w:bCs/>
              </w:rPr>
            </w:pPr>
            <w:r w:rsidRPr="00E6516F">
              <w:rPr>
                <w:bCs/>
              </w:rPr>
              <w:t>Condition</w:t>
            </w:r>
          </w:p>
        </w:tc>
      </w:tr>
      <w:tr w:rsidR="0071087C" w:rsidRPr="00E6516F" w14:paraId="1044EC98" w14:textId="77777777" w:rsidTr="004312E8">
        <w:tc>
          <w:tcPr>
            <w:tcW w:w="2836" w:type="dxa"/>
          </w:tcPr>
          <w:p w14:paraId="1FA52628" w14:textId="77777777" w:rsidR="0071087C" w:rsidRPr="00E6516F" w:rsidRDefault="0071087C" w:rsidP="00174677">
            <w:pPr>
              <w:pStyle w:val="TAL"/>
              <w:rPr>
                <w:b/>
                <w:bCs/>
              </w:rPr>
            </w:pPr>
            <w:r w:rsidRPr="00E6516F">
              <w:rPr>
                <w:rFonts w:cs="Arial"/>
                <w:b/>
                <w:bCs/>
                <w:szCs w:val="18"/>
              </w:rPr>
              <w:t>Content-Type</w:t>
            </w:r>
          </w:p>
        </w:tc>
        <w:tc>
          <w:tcPr>
            <w:tcW w:w="2127" w:type="dxa"/>
          </w:tcPr>
          <w:p w14:paraId="1DB5942A" w14:textId="77777777" w:rsidR="0071087C" w:rsidRPr="00E6516F" w:rsidRDefault="0071087C" w:rsidP="00174677">
            <w:pPr>
              <w:pStyle w:val="TAL"/>
            </w:pPr>
          </w:p>
        </w:tc>
        <w:tc>
          <w:tcPr>
            <w:tcW w:w="2127" w:type="dxa"/>
            <w:tcBorders>
              <w:top w:val="single" w:sz="4" w:space="0" w:color="auto"/>
              <w:bottom w:val="single" w:sz="4" w:space="0" w:color="auto"/>
            </w:tcBorders>
          </w:tcPr>
          <w:p w14:paraId="5A01DB9C" w14:textId="77777777" w:rsidR="0071087C" w:rsidRPr="00E6516F" w:rsidRDefault="0071087C" w:rsidP="00174677">
            <w:pPr>
              <w:pStyle w:val="TAL"/>
            </w:pPr>
          </w:p>
        </w:tc>
        <w:tc>
          <w:tcPr>
            <w:tcW w:w="1419" w:type="dxa"/>
          </w:tcPr>
          <w:p w14:paraId="1452CD09" w14:textId="77777777" w:rsidR="0071087C" w:rsidRPr="00E6516F" w:rsidRDefault="0071087C" w:rsidP="00174677">
            <w:pPr>
              <w:pStyle w:val="TAL"/>
            </w:pPr>
          </w:p>
        </w:tc>
        <w:tc>
          <w:tcPr>
            <w:tcW w:w="1135" w:type="dxa"/>
            <w:vAlign w:val="bottom"/>
          </w:tcPr>
          <w:p w14:paraId="4790922F" w14:textId="77777777" w:rsidR="0071087C" w:rsidRPr="00E6516F" w:rsidRDefault="0071087C" w:rsidP="00174677">
            <w:pPr>
              <w:pStyle w:val="TAL"/>
            </w:pPr>
          </w:p>
        </w:tc>
      </w:tr>
      <w:tr w:rsidR="0071087C" w:rsidRPr="00E6516F" w14:paraId="63048212" w14:textId="77777777" w:rsidTr="004312E8">
        <w:tc>
          <w:tcPr>
            <w:tcW w:w="2836" w:type="dxa"/>
          </w:tcPr>
          <w:p w14:paraId="3F353CB0" w14:textId="77777777" w:rsidR="0071087C" w:rsidRPr="00E6516F" w:rsidRDefault="0071087C" w:rsidP="00174677">
            <w:pPr>
              <w:pStyle w:val="TAL"/>
              <w:rPr>
                <w:b/>
                <w:bCs/>
              </w:rPr>
            </w:pPr>
            <w:r w:rsidRPr="00E6516F">
              <w:rPr>
                <w:rFonts w:cs="Arial"/>
                <w:b/>
                <w:bCs/>
                <w:szCs w:val="18"/>
              </w:rPr>
              <w:t xml:space="preserve">  </w:t>
            </w:r>
            <w:r w:rsidRPr="00E6516F">
              <w:rPr>
                <w:rFonts w:cs="Arial"/>
                <w:szCs w:val="18"/>
              </w:rPr>
              <w:t>value</w:t>
            </w:r>
          </w:p>
        </w:tc>
        <w:tc>
          <w:tcPr>
            <w:tcW w:w="2127" w:type="dxa"/>
          </w:tcPr>
          <w:p w14:paraId="786611FD" w14:textId="77777777" w:rsidR="0071087C" w:rsidRPr="00E6516F" w:rsidRDefault="0071087C" w:rsidP="00174677">
            <w:pPr>
              <w:pStyle w:val="TAL"/>
            </w:pPr>
            <w:r w:rsidRPr="00E6516F">
              <w:t>"application/sdp"</w:t>
            </w:r>
          </w:p>
        </w:tc>
        <w:tc>
          <w:tcPr>
            <w:tcW w:w="2127" w:type="dxa"/>
            <w:tcBorders>
              <w:top w:val="single" w:sz="4" w:space="0" w:color="auto"/>
              <w:bottom w:val="single" w:sz="4" w:space="0" w:color="auto"/>
            </w:tcBorders>
          </w:tcPr>
          <w:p w14:paraId="7ECCFFE2" w14:textId="77777777" w:rsidR="0071087C" w:rsidRPr="00E6516F" w:rsidRDefault="0071087C" w:rsidP="00174677">
            <w:pPr>
              <w:pStyle w:val="TAL"/>
            </w:pPr>
          </w:p>
        </w:tc>
        <w:tc>
          <w:tcPr>
            <w:tcW w:w="1419" w:type="dxa"/>
          </w:tcPr>
          <w:p w14:paraId="19816D60" w14:textId="77777777" w:rsidR="0071087C" w:rsidRPr="00E6516F" w:rsidRDefault="0071087C" w:rsidP="00174677">
            <w:pPr>
              <w:pStyle w:val="TAL"/>
            </w:pPr>
          </w:p>
        </w:tc>
        <w:tc>
          <w:tcPr>
            <w:tcW w:w="1135" w:type="dxa"/>
            <w:vAlign w:val="bottom"/>
          </w:tcPr>
          <w:p w14:paraId="154DC17C" w14:textId="77777777" w:rsidR="0071087C" w:rsidRPr="00E6516F" w:rsidRDefault="0071087C" w:rsidP="00174677">
            <w:pPr>
              <w:pStyle w:val="TAL"/>
            </w:pPr>
          </w:p>
        </w:tc>
      </w:tr>
      <w:tr w:rsidR="0071087C" w:rsidRPr="00E6516F" w14:paraId="1E3DCD2F" w14:textId="77777777" w:rsidTr="00174677">
        <w:tc>
          <w:tcPr>
            <w:tcW w:w="2836" w:type="dxa"/>
            <w:vAlign w:val="center"/>
          </w:tcPr>
          <w:p w14:paraId="3EFEC614" w14:textId="77777777" w:rsidR="0071087C" w:rsidRPr="00E6516F" w:rsidRDefault="0071087C" w:rsidP="00174677">
            <w:pPr>
              <w:pStyle w:val="TAL"/>
              <w:rPr>
                <w:rFonts w:cs="Arial"/>
                <w:b/>
                <w:bCs/>
                <w:szCs w:val="18"/>
              </w:rPr>
            </w:pPr>
            <w:r w:rsidRPr="00E6516F">
              <w:rPr>
                <w:b/>
                <w:bCs/>
              </w:rPr>
              <w:t>Message-body</w:t>
            </w:r>
          </w:p>
        </w:tc>
        <w:tc>
          <w:tcPr>
            <w:tcW w:w="2127" w:type="dxa"/>
          </w:tcPr>
          <w:p w14:paraId="4F01C96D" w14:textId="77777777" w:rsidR="0071087C" w:rsidRPr="00E6516F" w:rsidRDefault="0071087C" w:rsidP="00174677">
            <w:pPr>
              <w:pStyle w:val="TAL"/>
            </w:pPr>
          </w:p>
        </w:tc>
        <w:tc>
          <w:tcPr>
            <w:tcW w:w="2127" w:type="dxa"/>
            <w:tcBorders>
              <w:top w:val="single" w:sz="4" w:space="0" w:color="auto"/>
              <w:bottom w:val="single" w:sz="4" w:space="0" w:color="auto"/>
            </w:tcBorders>
          </w:tcPr>
          <w:p w14:paraId="12994479" w14:textId="77777777" w:rsidR="0071087C" w:rsidRPr="00E6516F" w:rsidRDefault="0071087C" w:rsidP="00174677">
            <w:pPr>
              <w:pStyle w:val="TAL"/>
            </w:pPr>
          </w:p>
        </w:tc>
        <w:tc>
          <w:tcPr>
            <w:tcW w:w="1419" w:type="dxa"/>
          </w:tcPr>
          <w:p w14:paraId="1CE4A2B0" w14:textId="77777777" w:rsidR="0071087C" w:rsidRPr="00E6516F" w:rsidRDefault="0071087C" w:rsidP="00174677">
            <w:pPr>
              <w:pStyle w:val="TAL"/>
            </w:pPr>
          </w:p>
        </w:tc>
        <w:tc>
          <w:tcPr>
            <w:tcW w:w="1135" w:type="dxa"/>
            <w:vAlign w:val="bottom"/>
          </w:tcPr>
          <w:p w14:paraId="0A41ED6B" w14:textId="77777777" w:rsidR="0071087C" w:rsidRPr="00E6516F" w:rsidRDefault="0071087C" w:rsidP="00174677">
            <w:pPr>
              <w:pStyle w:val="TAL"/>
            </w:pPr>
          </w:p>
        </w:tc>
      </w:tr>
      <w:tr w:rsidR="0071087C" w:rsidRPr="00E6516F" w14:paraId="389C5D1A" w14:textId="77777777" w:rsidTr="004312E8">
        <w:tc>
          <w:tcPr>
            <w:tcW w:w="2836" w:type="dxa"/>
          </w:tcPr>
          <w:p w14:paraId="43F5371A" w14:textId="77777777" w:rsidR="0071087C" w:rsidRPr="00E6516F" w:rsidRDefault="0071087C" w:rsidP="00174677">
            <w:pPr>
              <w:pStyle w:val="TAL"/>
              <w:rPr>
                <w:b/>
                <w:bCs/>
              </w:rPr>
            </w:pPr>
            <w:r w:rsidRPr="00E6516F">
              <w:t xml:space="preserve">  SDP message</w:t>
            </w:r>
          </w:p>
        </w:tc>
        <w:tc>
          <w:tcPr>
            <w:tcW w:w="2127" w:type="dxa"/>
          </w:tcPr>
          <w:p w14:paraId="314FAEAC" w14:textId="77777777" w:rsidR="0071087C" w:rsidRPr="00E6516F" w:rsidRDefault="0071087C" w:rsidP="00174677">
            <w:pPr>
              <w:pStyle w:val="TAL"/>
            </w:pPr>
            <w:r w:rsidRPr="00E6516F">
              <w:t>As described in Table 6.2.12.3.3-5</w:t>
            </w:r>
          </w:p>
        </w:tc>
        <w:tc>
          <w:tcPr>
            <w:tcW w:w="2127" w:type="dxa"/>
            <w:tcBorders>
              <w:top w:val="single" w:sz="4" w:space="0" w:color="auto"/>
              <w:bottom w:val="single" w:sz="4" w:space="0" w:color="auto"/>
            </w:tcBorders>
          </w:tcPr>
          <w:p w14:paraId="58ECC83C" w14:textId="77777777" w:rsidR="0071087C" w:rsidRPr="00E6516F" w:rsidRDefault="0071087C" w:rsidP="00174677">
            <w:pPr>
              <w:pStyle w:val="TAL"/>
            </w:pPr>
          </w:p>
        </w:tc>
        <w:tc>
          <w:tcPr>
            <w:tcW w:w="1419" w:type="dxa"/>
          </w:tcPr>
          <w:p w14:paraId="0ECA9824" w14:textId="77777777" w:rsidR="0071087C" w:rsidRPr="00E6516F" w:rsidRDefault="0071087C" w:rsidP="00174677">
            <w:pPr>
              <w:pStyle w:val="TAL"/>
            </w:pPr>
          </w:p>
        </w:tc>
        <w:tc>
          <w:tcPr>
            <w:tcW w:w="1135" w:type="dxa"/>
            <w:vAlign w:val="bottom"/>
          </w:tcPr>
          <w:p w14:paraId="0D3B579A" w14:textId="77777777" w:rsidR="0071087C" w:rsidRPr="00E6516F" w:rsidRDefault="0071087C" w:rsidP="00174677">
            <w:pPr>
              <w:pStyle w:val="TAL"/>
            </w:pPr>
          </w:p>
        </w:tc>
      </w:tr>
    </w:tbl>
    <w:p w14:paraId="30F8E2A6" w14:textId="77777777" w:rsidR="0071087C" w:rsidRPr="00E6516F" w:rsidRDefault="0071087C" w:rsidP="0071087C"/>
    <w:p w14:paraId="571BBF03" w14:textId="77777777" w:rsidR="0071087C" w:rsidRPr="00E6516F" w:rsidRDefault="0071087C" w:rsidP="0071087C">
      <w:pPr>
        <w:pStyle w:val="TH"/>
      </w:pPr>
      <w:r w:rsidRPr="00E6516F">
        <w:t>Table 6.2.12.3.3-5: SDP for SIP 200 (OK) (Table 6.2.12.3.3-4)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4D57C9C2" w14:textId="77777777" w:rsidTr="00174677">
        <w:trPr>
          <w:cantSplit/>
        </w:trPr>
        <w:tc>
          <w:tcPr>
            <w:tcW w:w="9644" w:type="dxa"/>
          </w:tcPr>
          <w:p w14:paraId="5E7BC595"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5.5.3.1.1-3, condition MCDATA_FD, SDP_ANSWER</w:t>
            </w:r>
          </w:p>
        </w:tc>
      </w:tr>
    </w:tbl>
    <w:p w14:paraId="40108074" w14:textId="77777777" w:rsidR="0071087C" w:rsidRPr="00E6516F" w:rsidRDefault="0071087C" w:rsidP="0071087C"/>
    <w:p w14:paraId="541CC32C" w14:textId="77777777" w:rsidR="0071087C" w:rsidRPr="00E6516F" w:rsidRDefault="0071087C" w:rsidP="0071087C">
      <w:pPr>
        <w:pStyle w:val="TH"/>
      </w:pPr>
      <w:r w:rsidRPr="00E6516F">
        <w:t>Table 6.2.12.3.3-6: MSRP SEND (step 6, Table 6.2.12.3.2-1;</w:t>
      </w:r>
      <w:r w:rsidRPr="00E6516F">
        <w:br/>
        <w:t>step 1. TS 36.579-1 [2] Table 5.3C.5.3-1)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18D92974" w14:textId="77777777" w:rsidTr="00174677">
        <w:trPr>
          <w:cantSplit/>
        </w:trPr>
        <w:tc>
          <w:tcPr>
            <w:tcW w:w="9644" w:type="dxa"/>
            <w:gridSpan w:val="5"/>
          </w:tcPr>
          <w:p w14:paraId="6E785170"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5.5.12.1.2-1</w:t>
            </w:r>
          </w:p>
        </w:tc>
      </w:tr>
      <w:tr w:rsidR="0071087C" w:rsidRPr="00E6516F" w14:paraId="3D3834C7" w14:textId="77777777" w:rsidTr="00174677">
        <w:tc>
          <w:tcPr>
            <w:tcW w:w="2836" w:type="dxa"/>
          </w:tcPr>
          <w:p w14:paraId="5E18130B" w14:textId="77777777" w:rsidR="0071087C" w:rsidRPr="00E6516F" w:rsidRDefault="0071087C" w:rsidP="00174677">
            <w:pPr>
              <w:pStyle w:val="TAH"/>
              <w:rPr>
                <w:bCs/>
              </w:rPr>
            </w:pPr>
            <w:r w:rsidRPr="00E6516F">
              <w:rPr>
                <w:bCs/>
              </w:rPr>
              <w:t>Information Element</w:t>
            </w:r>
          </w:p>
        </w:tc>
        <w:tc>
          <w:tcPr>
            <w:tcW w:w="2127" w:type="dxa"/>
          </w:tcPr>
          <w:p w14:paraId="5C9F66E9"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6A3BD148" w14:textId="77777777" w:rsidR="0071087C" w:rsidRPr="00E6516F" w:rsidRDefault="0071087C" w:rsidP="00174677">
            <w:pPr>
              <w:pStyle w:val="TAH"/>
              <w:rPr>
                <w:bCs/>
              </w:rPr>
            </w:pPr>
            <w:r w:rsidRPr="00E6516F">
              <w:rPr>
                <w:bCs/>
              </w:rPr>
              <w:t>Comment</w:t>
            </w:r>
          </w:p>
        </w:tc>
        <w:tc>
          <w:tcPr>
            <w:tcW w:w="1419" w:type="dxa"/>
          </w:tcPr>
          <w:p w14:paraId="13D8B2CA" w14:textId="77777777" w:rsidR="0071087C" w:rsidRPr="00E6516F" w:rsidRDefault="0071087C" w:rsidP="00174677">
            <w:pPr>
              <w:pStyle w:val="TAH"/>
              <w:rPr>
                <w:bCs/>
              </w:rPr>
            </w:pPr>
            <w:r w:rsidRPr="00E6516F">
              <w:rPr>
                <w:bCs/>
              </w:rPr>
              <w:t>Reference</w:t>
            </w:r>
          </w:p>
        </w:tc>
        <w:tc>
          <w:tcPr>
            <w:tcW w:w="1135" w:type="dxa"/>
          </w:tcPr>
          <w:p w14:paraId="7B4FBDFB" w14:textId="77777777" w:rsidR="0071087C" w:rsidRPr="00E6516F" w:rsidRDefault="0071087C" w:rsidP="00174677">
            <w:pPr>
              <w:pStyle w:val="TAH"/>
              <w:rPr>
                <w:bCs/>
              </w:rPr>
            </w:pPr>
            <w:r w:rsidRPr="00E6516F">
              <w:rPr>
                <w:bCs/>
              </w:rPr>
              <w:t>Condition</w:t>
            </w:r>
          </w:p>
        </w:tc>
      </w:tr>
      <w:tr w:rsidR="0071087C" w:rsidRPr="00E6516F" w14:paraId="58E4F3B1" w14:textId="77777777" w:rsidTr="00174677">
        <w:tc>
          <w:tcPr>
            <w:tcW w:w="2836" w:type="dxa"/>
          </w:tcPr>
          <w:p w14:paraId="304D9408" w14:textId="77777777" w:rsidR="0071087C" w:rsidRPr="00E6516F" w:rsidRDefault="0071087C" w:rsidP="00174677">
            <w:pPr>
              <w:pStyle w:val="TAL"/>
              <w:rPr>
                <w:b/>
                <w:bCs/>
              </w:rPr>
            </w:pPr>
            <w:r w:rsidRPr="00E6516F">
              <w:rPr>
                <w:b/>
                <w:bCs/>
              </w:rPr>
              <w:t>Content-Type</w:t>
            </w:r>
          </w:p>
        </w:tc>
        <w:tc>
          <w:tcPr>
            <w:tcW w:w="2127" w:type="dxa"/>
          </w:tcPr>
          <w:p w14:paraId="2B34B34D" w14:textId="77777777" w:rsidR="0071087C" w:rsidRPr="00E6516F" w:rsidRDefault="0071087C" w:rsidP="00174677">
            <w:pPr>
              <w:pStyle w:val="TAL"/>
            </w:pPr>
          </w:p>
        </w:tc>
        <w:tc>
          <w:tcPr>
            <w:tcW w:w="2127" w:type="dxa"/>
            <w:tcBorders>
              <w:top w:val="single" w:sz="4" w:space="0" w:color="auto"/>
              <w:bottom w:val="single" w:sz="4" w:space="0" w:color="auto"/>
            </w:tcBorders>
          </w:tcPr>
          <w:p w14:paraId="1FCF53E3" w14:textId="77777777" w:rsidR="0071087C" w:rsidRPr="00E6516F" w:rsidRDefault="0071087C" w:rsidP="00174677">
            <w:pPr>
              <w:pStyle w:val="TAL"/>
              <w:rPr>
                <w:bCs/>
              </w:rPr>
            </w:pPr>
          </w:p>
        </w:tc>
        <w:tc>
          <w:tcPr>
            <w:tcW w:w="1419" w:type="dxa"/>
          </w:tcPr>
          <w:p w14:paraId="6FD1E6CE" w14:textId="77777777" w:rsidR="0071087C" w:rsidRPr="00E6516F" w:rsidRDefault="0071087C" w:rsidP="00174677">
            <w:pPr>
              <w:pStyle w:val="TAL"/>
            </w:pPr>
          </w:p>
        </w:tc>
        <w:tc>
          <w:tcPr>
            <w:tcW w:w="1135" w:type="dxa"/>
          </w:tcPr>
          <w:p w14:paraId="629067A4" w14:textId="77777777" w:rsidR="0071087C" w:rsidRPr="00E6516F" w:rsidRDefault="0071087C" w:rsidP="00174677">
            <w:pPr>
              <w:pStyle w:val="TAL"/>
            </w:pPr>
          </w:p>
        </w:tc>
      </w:tr>
      <w:tr w:rsidR="0071087C" w:rsidRPr="00E6516F" w14:paraId="7F1E32DC" w14:textId="77777777" w:rsidTr="00174677">
        <w:tc>
          <w:tcPr>
            <w:tcW w:w="2836" w:type="dxa"/>
          </w:tcPr>
          <w:p w14:paraId="6265A377" w14:textId="77777777" w:rsidR="0071087C" w:rsidRPr="00E6516F" w:rsidRDefault="0071087C" w:rsidP="00174677">
            <w:pPr>
              <w:pStyle w:val="TAL"/>
              <w:rPr>
                <w:b/>
                <w:bCs/>
              </w:rPr>
            </w:pPr>
            <w:r w:rsidRPr="00E6516F">
              <w:t xml:space="preserve">  media-type</w:t>
            </w:r>
          </w:p>
        </w:tc>
        <w:tc>
          <w:tcPr>
            <w:tcW w:w="2127" w:type="dxa"/>
          </w:tcPr>
          <w:p w14:paraId="703D0816" w14:textId="77777777" w:rsidR="0071087C" w:rsidRPr="00E6516F" w:rsidRDefault="0071087C" w:rsidP="00174677">
            <w:pPr>
              <w:pStyle w:val="TAL"/>
            </w:pPr>
            <w:r w:rsidRPr="00E6516F">
              <w:rPr>
                <w:iCs/>
              </w:rPr>
              <w:t>"application/vnd.3gpp.mcdata-file"</w:t>
            </w:r>
          </w:p>
        </w:tc>
        <w:tc>
          <w:tcPr>
            <w:tcW w:w="2127" w:type="dxa"/>
            <w:tcBorders>
              <w:top w:val="single" w:sz="4" w:space="0" w:color="auto"/>
              <w:bottom w:val="single" w:sz="4" w:space="0" w:color="auto"/>
            </w:tcBorders>
          </w:tcPr>
          <w:p w14:paraId="706C177F" w14:textId="77777777" w:rsidR="0071087C" w:rsidRPr="00E6516F" w:rsidRDefault="0071087C" w:rsidP="00174677">
            <w:pPr>
              <w:pStyle w:val="TAL"/>
              <w:rPr>
                <w:bCs/>
              </w:rPr>
            </w:pPr>
          </w:p>
        </w:tc>
        <w:tc>
          <w:tcPr>
            <w:tcW w:w="1419" w:type="dxa"/>
          </w:tcPr>
          <w:p w14:paraId="7DCE455D" w14:textId="77777777" w:rsidR="0071087C" w:rsidRPr="00E6516F" w:rsidRDefault="0071087C" w:rsidP="00174677">
            <w:pPr>
              <w:pStyle w:val="TAL"/>
            </w:pPr>
          </w:p>
        </w:tc>
        <w:tc>
          <w:tcPr>
            <w:tcW w:w="1135" w:type="dxa"/>
          </w:tcPr>
          <w:p w14:paraId="6D480615" w14:textId="77777777" w:rsidR="0071087C" w:rsidRPr="00E6516F" w:rsidRDefault="0071087C" w:rsidP="00174677">
            <w:pPr>
              <w:pStyle w:val="TAL"/>
            </w:pPr>
          </w:p>
        </w:tc>
      </w:tr>
      <w:tr w:rsidR="0071087C" w:rsidRPr="00E6516F" w14:paraId="46EC1E5C" w14:textId="77777777" w:rsidTr="00174677">
        <w:tc>
          <w:tcPr>
            <w:tcW w:w="2836" w:type="dxa"/>
          </w:tcPr>
          <w:p w14:paraId="44921D07" w14:textId="77777777" w:rsidR="0071087C" w:rsidRPr="00E6516F" w:rsidRDefault="0071087C" w:rsidP="00174677">
            <w:pPr>
              <w:pStyle w:val="TAL"/>
              <w:rPr>
                <w:b/>
                <w:bCs/>
              </w:rPr>
            </w:pPr>
            <w:r w:rsidRPr="00E6516F">
              <w:rPr>
                <w:b/>
                <w:bCs/>
              </w:rPr>
              <w:t>data</w:t>
            </w:r>
          </w:p>
        </w:tc>
        <w:tc>
          <w:tcPr>
            <w:tcW w:w="2127" w:type="dxa"/>
          </w:tcPr>
          <w:p w14:paraId="3470802B" w14:textId="77777777" w:rsidR="0071087C" w:rsidRPr="00E6516F" w:rsidRDefault="0071087C" w:rsidP="00174677">
            <w:pPr>
              <w:pStyle w:val="TAL"/>
            </w:pPr>
            <w:r w:rsidRPr="00E6516F">
              <w:rPr>
                <w:iCs/>
              </w:rPr>
              <w:t>As specified in table 6.2.12.3.3-7</w:t>
            </w:r>
          </w:p>
        </w:tc>
        <w:tc>
          <w:tcPr>
            <w:tcW w:w="2127" w:type="dxa"/>
            <w:tcBorders>
              <w:top w:val="single" w:sz="4" w:space="0" w:color="auto"/>
              <w:bottom w:val="single" w:sz="4" w:space="0" w:color="auto"/>
            </w:tcBorders>
          </w:tcPr>
          <w:p w14:paraId="5AF1B74E" w14:textId="77777777" w:rsidR="0071087C" w:rsidRPr="00E6516F" w:rsidRDefault="0071087C" w:rsidP="00174677">
            <w:pPr>
              <w:pStyle w:val="TAL"/>
              <w:rPr>
                <w:bCs/>
              </w:rPr>
            </w:pPr>
          </w:p>
        </w:tc>
        <w:tc>
          <w:tcPr>
            <w:tcW w:w="1419" w:type="dxa"/>
          </w:tcPr>
          <w:p w14:paraId="06120255" w14:textId="77777777" w:rsidR="0071087C" w:rsidRPr="00E6516F" w:rsidRDefault="0071087C" w:rsidP="00174677">
            <w:pPr>
              <w:pStyle w:val="TAL"/>
            </w:pPr>
          </w:p>
        </w:tc>
        <w:tc>
          <w:tcPr>
            <w:tcW w:w="1135" w:type="dxa"/>
          </w:tcPr>
          <w:p w14:paraId="7BF025EE" w14:textId="77777777" w:rsidR="0071087C" w:rsidRPr="00E6516F" w:rsidRDefault="0071087C" w:rsidP="00174677">
            <w:pPr>
              <w:pStyle w:val="TAL"/>
            </w:pPr>
          </w:p>
        </w:tc>
      </w:tr>
    </w:tbl>
    <w:p w14:paraId="278DC742" w14:textId="77777777" w:rsidR="0071087C" w:rsidRPr="00E6516F" w:rsidRDefault="0071087C" w:rsidP="0071087C"/>
    <w:p w14:paraId="0521E5AE" w14:textId="46023680" w:rsidR="0071087C" w:rsidRPr="00E6516F" w:rsidRDefault="0071087C" w:rsidP="0071087C">
      <w:pPr>
        <w:pStyle w:val="TH"/>
      </w:pPr>
      <w:r w:rsidRPr="00E6516F">
        <w:t>Table 6.2.12.3.3-7: MCData Protected Payload Message (Table 6.2.12.3.3-6)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71087C" w:rsidRPr="00E6516F" w14:paraId="1FFEC741" w14:textId="77777777" w:rsidTr="00174677">
        <w:trPr>
          <w:cantSplit/>
        </w:trPr>
        <w:tc>
          <w:tcPr>
            <w:tcW w:w="9644" w:type="dxa"/>
          </w:tcPr>
          <w:p w14:paraId="0074E841" w14:textId="77777777" w:rsidR="0071087C" w:rsidRPr="00E6516F" w:rsidRDefault="0071087C" w:rsidP="00174677">
            <w:pPr>
              <w:pStyle w:val="TAL"/>
              <w:rPr>
                <w:rFonts w:cs="Arial"/>
                <w:szCs w:val="18"/>
              </w:rPr>
            </w:pPr>
            <w:r w:rsidRPr="00E6516F">
              <w:rPr>
                <w:rFonts w:cs="Arial"/>
                <w:szCs w:val="18"/>
              </w:rPr>
              <w:t>Derivation Path: TS 36.579-1 [2], Table 5.5.3.10-2, condition PROTECTED_FILE, GMK</w:t>
            </w:r>
          </w:p>
        </w:tc>
      </w:tr>
    </w:tbl>
    <w:p w14:paraId="6A9EB998" w14:textId="77777777" w:rsidR="0071087C" w:rsidRPr="00E6516F" w:rsidRDefault="0071087C" w:rsidP="0071087C"/>
    <w:p w14:paraId="6642FD3E" w14:textId="77777777" w:rsidR="0071087C" w:rsidRPr="00E6516F" w:rsidRDefault="0071087C" w:rsidP="0071087C">
      <w:pPr>
        <w:pStyle w:val="TH"/>
      </w:pPr>
      <w:r w:rsidRPr="00E6516F">
        <w:t>Table 6.2.12.3.3-8: SIP BYE (step 8, Table 6.2.12.3.2-1;</w:t>
      </w:r>
      <w:r w:rsidRPr="00E6516F">
        <w:br/>
        <w:t>step 1, TS 36.579-1 [2] Table 5.3C.7.3-1)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42630678" w14:textId="77777777" w:rsidTr="00174677">
        <w:trPr>
          <w:cantSplit/>
        </w:trPr>
        <w:tc>
          <w:tcPr>
            <w:tcW w:w="9644" w:type="dxa"/>
            <w:gridSpan w:val="5"/>
          </w:tcPr>
          <w:p w14:paraId="32FA2B7C" w14:textId="77777777" w:rsidR="0071087C" w:rsidRPr="00E6516F" w:rsidRDefault="0071087C" w:rsidP="00174677">
            <w:pPr>
              <w:pStyle w:val="TAL"/>
              <w:rPr>
                <w:rFonts w:cs="Arial"/>
                <w:szCs w:val="18"/>
              </w:rPr>
            </w:pPr>
            <w:r w:rsidRPr="00E6516F">
              <w:rPr>
                <w:rFonts w:cs="Arial"/>
                <w:szCs w:val="18"/>
              </w:rPr>
              <w:t xml:space="preserve">Derivation Path: TS 36.579-1 [2], Table </w:t>
            </w:r>
            <w:r w:rsidRPr="00E6516F">
              <w:t>5.5.2.2.2-1</w:t>
            </w:r>
            <w:r w:rsidRPr="00E6516F">
              <w:rPr>
                <w:rFonts w:cs="Arial"/>
                <w:szCs w:val="18"/>
              </w:rPr>
              <w:t>, condition MT_CALL</w:t>
            </w:r>
          </w:p>
        </w:tc>
      </w:tr>
      <w:tr w:rsidR="0071087C" w:rsidRPr="00E6516F" w14:paraId="2B492488" w14:textId="77777777" w:rsidTr="00174677">
        <w:tc>
          <w:tcPr>
            <w:tcW w:w="2836" w:type="dxa"/>
          </w:tcPr>
          <w:p w14:paraId="6BFBFBF0" w14:textId="77777777" w:rsidR="0071087C" w:rsidRPr="00E6516F" w:rsidRDefault="0071087C" w:rsidP="00174677">
            <w:pPr>
              <w:pStyle w:val="TAH"/>
              <w:rPr>
                <w:bCs/>
              </w:rPr>
            </w:pPr>
            <w:r w:rsidRPr="00E6516F">
              <w:rPr>
                <w:bCs/>
              </w:rPr>
              <w:t>Information Element</w:t>
            </w:r>
          </w:p>
        </w:tc>
        <w:tc>
          <w:tcPr>
            <w:tcW w:w="2127" w:type="dxa"/>
          </w:tcPr>
          <w:p w14:paraId="3CFD17EE"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548BD51C" w14:textId="77777777" w:rsidR="0071087C" w:rsidRPr="00E6516F" w:rsidRDefault="0071087C" w:rsidP="00174677">
            <w:pPr>
              <w:pStyle w:val="TAH"/>
              <w:rPr>
                <w:bCs/>
              </w:rPr>
            </w:pPr>
            <w:r w:rsidRPr="00E6516F">
              <w:rPr>
                <w:bCs/>
              </w:rPr>
              <w:t>Comment</w:t>
            </w:r>
          </w:p>
        </w:tc>
        <w:tc>
          <w:tcPr>
            <w:tcW w:w="1419" w:type="dxa"/>
          </w:tcPr>
          <w:p w14:paraId="137B703C" w14:textId="77777777" w:rsidR="0071087C" w:rsidRPr="00E6516F" w:rsidRDefault="0071087C" w:rsidP="00174677">
            <w:pPr>
              <w:pStyle w:val="TAH"/>
              <w:rPr>
                <w:bCs/>
              </w:rPr>
            </w:pPr>
            <w:r w:rsidRPr="00E6516F">
              <w:rPr>
                <w:bCs/>
              </w:rPr>
              <w:t>Reference</w:t>
            </w:r>
          </w:p>
        </w:tc>
        <w:tc>
          <w:tcPr>
            <w:tcW w:w="1135" w:type="dxa"/>
          </w:tcPr>
          <w:p w14:paraId="018D7834" w14:textId="77777777" w:rsidR="0071087C" w:rsidRPr="00E6516F" w:rsidRDefault="0071087C" w:rsidP="00174677">
            <w:pPr>
              <w:pStyle w:val="TAH"/>
              <w:rPr>
                <w:bCs/>
              </w:rPr>
            </w:pPr>
            <w:r w:rsidRPr="00E6516F">
              <w:rPr>
                <w:bCs/>
              </w:rPr>
              <w:t>Condition</w:t>
            </w:r>
          </w:p>
        </w:tc>
      </w:tr>
      <w:tr w:rsidR="0071087C" w:rsidRPr="00E6516F" w14:paraId="355BCB8A" w14:textId="77777777" w:rsidTr="00174677">
        <w:tc>
          <w:tcPr>
            <w:tcW w:w="2836" w:type="dxa"/>
            <w:vAlign w:val="center"/>
          </w:tcPr>
          <w:p w14:paraId="335A629A" w14:textId="77777777" w:rsidR="0071087C" w:rsidRPr="00E6516F" w:rsidRDefault="0071087C" w:rsidP="00174677">
            <w:pPr>
              <w:pStyle w:val="TAL"/>
              <w:tabs>
                <w:tab w:val="left" w:pos="480"/>
              </w:tabs>
              <w:rPr>
                <w:rFonts w:cs="Arial"/>
                <w:b/>
                <w:szCs w:val="18"/>
              </w:rPr>
            </w:pPr>
            <w:r w:rsidRPr="00E6516F">
              <w:rPr>
                <w:b/>
                <w:bCs/>
              </w:rPr>
              <w:t>Reason</w:t>
            </w:r>
          </w:p>
        </w:tc>
        <w:tc>
          <w:tcPr>
            <w:tcW w:w="2127" w:type="dxa"/>
          </w:tcPr>
          <w:p w14:paraId="2D85737B" w14:textId="77777777" w:rsidR="0071087C" w:rsidRPr="00E6516F" w:rsidRDefault="0071087C" w:rsidP="00174677">
            <w:pPr>
              <w:pStyle w:val="TAL"/>
            </w:pPr>
          </w:p>
        </w:tc>
        <w:tc>
          <w:tcPr>
            <w:tcW w:w="2127" w:type="dxa"/>
            <w:tcBorders>
              <w:top w:val="single" w:sz="4" w:space="0" w:color="auto"/>
              <w:bottom w:val="single" w:sz="4" w:space="0" w:color="auto"/>
            </w:tcBorders>
          </w:tcPr>
          <w:p w14:paraId="73ABFEBC" w14:textId="77777777" w:rsidR="0071087C" w:rsidRPr="00E6516F" w:rsidRDefault="0071087C" w:rsidP="00174677">
            <w:pPr>
              <w:pStyle w:val="TAL"/>
            </w:pPr>
          </w:p>
        </w:tc>
        <w:tc>
          <w:tcPr>
            <w:tcW w:w="1419" w:type="dxa"/>
          </w:tcPr>
          <w:p w14:paraId="28587653" w14:textId="77777777" w:rsidR="0071087C" w:rsidRPr="00E6516F" w:rsidRDefault="0071087C" w:rsidP="00174677">
            <w:pPr>
              <w:pStyle w:val="TAL"/>
            </w:pPr>
          </w:p>
        </w:tc>
        <w:tc>
          <w:tcPr>
            <w:tcW w:w="1135" w:type="dxa"/>
            <w:vAlign w:val="bottom"/>
          </w:tcPr>
          <w:p w14:paraId="64C003B9" w14:textId="77777777" w:rsidR="0071087C" w:rsidRPr="00E6516F" w:rsidRDefault="0071087C" w:rsidP="00174677">
            <w:pPr>
              <w:pStyle w:val="TAL"/>
            </w:pPr>
          </w:p>
        </w:tc>
      </w:tr>
      <w:tr w:rsidR="0071087C" w:rsidRPr="00E6516F" w14:paraId="2D6DA834" w14:textId="77777777" w:rsidTr="00174677">
        <w:tc>
          <w:tcPr>
            <w:tcW w:w="2836" w:type="dxa"/>
            <w:vAlign w:val="center"/>
          </w:tcPr>
          <w:p w14:paraId="1D9C463A" w14:textId="77777777" w:rsidR="0071087C" w:rsidRPr="00E6516F" w:rsidRDefault="0071087C" w:rsidP="00174677">
            <w:pPr>
              <w:pStyle w:val="TAL"/>
              <w:rPr>
                <w:rFonts w:cs="Arial"/>
                <w:b/>
                <w:bCs/>
                <w:szCs w:val="18"/>
              </w:rPr>
            </w:pPr>
            <w:r w:rsidRPr="00E6516F">
              <w:t xml:space="preserve">  reason-value</w:t>
            </w:r>
          </w:p>
        </w:tc>
        <w:tc>
          <w:tcPr>
            <w:tcW w:w="2127" w:type="dxa"/>
            <w:vAlign w:val="center"/>
          </w:tcPr>
          <w:p w14:paraId="0F3ED16D" w14:textId="77777777" w:rsidR="0071087C" w:rsidRPr="00E6516F" w:rsidRDefault="0071087C" w:rsidP="00174677">
            <w:pPr>
              <w:pStyle w:val="TAL"/>
            </w:pPr>
            <w:r w:rsidRPr="00E6516F">
              <w:t>"SIP"</w:t>
            </w:r>
          </w:p>
        </w:tc>
        <w:tc>
          <w:tcPr>
            <w:tcW w:w="2127" w:type="dxa"/>
            <w:tcBorders>
              <w:top w:val="single" w:sz="4" w:space="0" w:color="auto"/>
              <w:bottom w:val="single" w:sz="4" w:space="0" w:color="auto"/>
            </w:tcBorders>
          </w:tcPr>
          <w:p w14:paraId="77F4F878" w14:textId="77777777" w:rsidR="0071087C" w:rsidRPr="00E6516F" w:rsidRDefault="0071087C" w:rsidP="00174677">
            <w:pPr>
              <w:pStyle w:val="TAL"/>
            </w:pPr>
          </w:p>
        </w:tc>
        <w:tc>
          <w:tcPr>
            <w:tcW w:w="1419" w:type="dxa"/>
          </w:tcPr>
          <w:p w14:paraId="0BED0470" w14:textId="77777777" w:rsidR="0071087C" w:rsidRPr="00E6516F" w:rsidRDefault="0071087C" w:rsidP="00174677">
            <w:pPr>
              <w:pStyle w:val="TAL"/>
            </w:pPr>
          </w:p>
        </w:tc>
        <w:tc>
          <w:tcPr>
            <w:tcW w:w="1135" w:type="dxa"/>
          </w:tcPr>
          <w:p w14:paraId="1ED00572" w14:textId="77777777" w:rsidR="0071087C" w:rsidRPr="00E6516F" w:rsidRDefault="0071087C" w:rsidP="00174677">
            <w:pPr>
              <w:pStyle w:val="TAL"/>
            </w:pPr>
          </w:p>
        </w:tc>
      </w:tr>
      <w:tr w:rsidR="0071087C" w:rsidRPr="00E6516F" w14:paraId="0EC616E8" w14:textId="77777777" w:rsidTr="00174677">
        <w:tc>
          <w:tcPr>
            <w:tcW w:w="2836" w:type="dxa"/>
            <w:vAlign w:val="center"/>
          </w:tcPr>
          <w:p w14:paraId="62DA98CC" w14:textId="77777777" w:rsidR="0071087C" w:rsidRPr="00E6516F" w:rsidRDefault="0071087C" w:rsidP="00174677">
            <w:pPr>
              <w:pStyle w:val="TAL"/>
              <w:rPr>
                <w:rFonts w:cs="Arial"/>
                <w:bCs/>
                <w:szCs w:val="18"/>
              </w:rPr>
            </w:pPr>
            <w:r w:rsidRPr="00E6516F">
              <w:t xml:space="preserve">  protocol-cause</w:t>
            </w:r>
          </w:p>
        </w:tc>
        <w:tc>
          <w:tcPr>
            <w:tcW w:w="2127" w:type="dxa"/>
            <w:vAlign w:val="center"/>
          </w:tcPr>
          <w:p w14:paraId="7724B601" w14:textId="77777777" w:rsidR="0071087C" w:rsidRPr="00E6516F" w:rsidRDefault="0071087C" w:rsidP="00174677">
            <w:pPr>
              <w:pStyle w:val="TAL"/>
            </w:pPr>
            <w:r w:rsidRPr="00E6516F">
              <w:t>"cause="200""</w:t>
            </w:r>
          </w:p>
        </w:tc>
        <w:tc>
          <w:tcPr>
            <w:tcW w:w="2127" w:type="dxa"/>
            <w:tcBorders>
              <w:top w:val="single" w:sz="4" w:space="0" w:color="auto"/>
              <w:bottom w:val="single" w:sz="4" w:space="0" w:color="auto"/>
            </w:tcBorders>
          </w:tcPr>
          <w:p w14:paraId="566733C8" w14:textId="77777777" w:rsidR="0071087C" w:rsidRPr="00E6516F" w:rsidRDefault="0071087C" w:rsidP="00174677">
            <w:pPr>
              <w:pStyle w:val="TAL"/>
            </w:pPr>
          </w:p>
        </w:tc>
        <w:tc>
          <w:tcPr>
            <w:tcW w:w="1419" w:type="dxa"/>
          </w:tcPr>
          <w:p w14:paraId="503A5D64" w14:textId="77777777" w:rsidR="0071087C" w:rsidRPr="00E6516F" w:rsidRDefault="0071087C" w:rsidP="00174677">
            <w:pPr>
              <w:pStyle w:val="TAL"/>
            </w:pPr>
          </w:p>
        </w:tc>
        <w:tc>
          <w:tcPr>
            <w:tcW w:w="1135" w:type="dxa"/>
          </w:tcPr>
          <w:p w14:paraId="6A1DA815" w14:textId="77777777" w:rsidR="0071087C" w:rsidRPr="00E6516F" w:rsidRDefault="0071087C" w:rsidP="00174677">
            <w:pPr>
              <w:pStyle w:val="TAL"/>
            </w:pPr>
          </w:p>
        </w:tc>
      </w:tr>
      <w:tr w:rsidR="0071087C" w:rsidRPr="00E6516F" w14:paraId="0F45E2C9" w14:textId="77777777" w:rsidTr="00174677">
        <w:tc>
          <w:tcPr>
            <w:tcW w:w="2836" w:type="dxa"/>
            <w:vAlign w:val="center"/>
          </w:tcPr>
          <w:p w14:paraId="60697D9F" w14:textId="77777777" w:rsidR="0071087C" w:rsidRPr="00E6516F" w:rsidRDefault="0071087C" w:rsidP="00174677">
            <w:pPr>
              <w:pStyle w:val="TAL"/>
              <w:rPr>
                <w:rFonts w:cs="Arial"/>
                <w:bCs/>
                <w:szCs w:val="18"/>
              </w:rPr>
            </w:pPr>
            <w:r w:rsidRPr="00E6516F">
              <w:t xml:space="preserve">  reason-text</w:t>
            </w:r>
          </w:p>
        </w:tc>
        <w:tc>
          <w:tcPr>
            <w:tcW w:w="2127" w:type="dxa"/>
            <w:vAlign w:val="center"/>
          </w:tcPr>
          <w:p w14:paraId="4A053792" w14:textId="77777777" w:rsidR="0071087C" w:rsidRPr="00E6516F" w:rsidRDefault="0071087C" w:rsidP="00174677">
            <w:pPr>
              <w:pStyle w:val="TAL"/>
            </w:pPr>
            <w:r w:rsidRPr="00E6516F">
              <w:t>"text="transmission succeeded""</w:t>
            </w:r>
          </w:p>
        </w:tc>
        <w:tc>
          <w:tcPr>
            <w:tcW w:w="2127" w:type="dxa"/>
            <w:tcBorders>
              <w:top w:val="single" w:sz="4" w:space="0" w:color="auto"/>
              <w:bottom w:val="single" w:sz="4" w:space="0" w:color="auto"/>
            </w:tcBorders>
          </w:tcPr>
          <w:p w14:paraId="4531AAB7" w14:textId="77777777" w:rsidR="0071087C" w:rsidRPr="00E6516F" w:rsidRDefault="0071087C" w:rsidP="00174677">
            <w:pPr>
              <w:pStyle w:val="TAL"/>
            </w:pPr>
          </w:p>
        </w:tc>
        <w:tc>
          <w:tcPr>
            <w:tcW w:w="1419" w:type="dxa"/>
          </w:tcPr>
          <w:p w14:paraId="1D6EFDAF" w14:textId="77777777" w:rsidR="0071087C" w:rsidRPr="00E6516F" w:rsidRDefault="0071087C" w:rsidP="00174677">
            <w:pPr>
              <w:pStyle w:val="TAL"/>
            </w:pPr>
          </w:p>
        </w:tc>
        <w:tc>
          <w:tcPr>
            <w:tcW w:w="1135" w:type="dxa"/>
          </w:tcPr>
          <w:p w14:paraId="4606D5D3" w14:textId="77777777" w:rsidR="0071087C" w:rsidRPr="00E6516F" w:rsidRDefault="0071087C" w:rsidP="00174677">
            <w:pPr>
              <w:pStyle w:val="TAL"/>
            </w:pPr>
          </w:p>
        </w:tc>
      </w:tr>
    </w:tbl>
    <w:p w14:paraId="0719F86A" w14:textId="77777777" w:rsidR="0071087C" w:rsidRPr="00E6516F" w:rsidRDefault="0071087C" w:rsidP="0071087C"/>
    <w:p w14:paraId="0A5BA140" w14:textId="5DF1A703" w:rsidR="0071087C" w:rsidRPr="00E6516F" w:rsidRDefault="0071087C" w:rsidP="0071087C">
      <w:pPr>
        <w:pStyle w:val="TH"/>
      </w:pPr>
      <w:r w:rsidRPr="00E6516F">
        <w:t>Table 6.2.12.3.3-9: Void</w:t>
      </w:r>
    </w:p>
    <w:p w14:paraId="67429EA4" w14:textId="77777777" w:rsidR="00B93CA2" w:rsidRPr="00E6516F" w:rsidRDefault="00B93CA2" w:rsidP="00B93CA2"/>
    <w:p w14:paraId="0707AA48" w14:textId="78E849D8" w:rsidR="0071087C" w:rsidRPr="00E6516F" w:rsidRDefault="0071087C" w:rsidP="0071087C">
      <w:pPr>
        <w:pStyle w:val="TH"/>
      </w:pPr>
      <w:r w:rsidRPr="00E6516F">
        <w:t>Table 6.2.12.3.3-10: SIP MESSAGE (step 11, Table 6.2.2.3.2-1;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753D3EF1" w14:textId="77777777" w:rsidTr="004312E8">
        <w:tc>
          <w:tcPr>
            <w:tcW w:w="9645" w:type="dxa"/>
            <w:gridSpan w:val="5"/>
            <w:tcBorders>
              <w:top w:val="single" w:sz="4" w:space="0" w:color="auto"/>
              <w:left w:val="single" w:sz="4" w:space="0" w:color="auto"/>
              <w:bottom w:val="single" w:sz="4" w:space="0" w:color="auto"/>
              <w:right w:val="single" w:sz="4" w:space="0" w:color="auto"/>
            </w:tcBorders>
          </w:tcPr>
          <w:p w14:paraId="4C1C5031" w14:textId="77777777" w:rsidR="0071087C" w:rsidRPr="00E6516F" w:rsidRDefault="0071087C" w:rsidP="00174677">
            <w:pPr>
              <w:pStyle w:val="TAL"/>
            </w:pPr>
            <w:r w:rsidRPr="00E6516F">
              <w:t>Derivation Path: TS 36.579-1 [2], Table 5.5.2.7.1-1, condition MCDATA_FD, RESOURCE_LISTS, MCDATA_SIGNALLING</w:t>
            </w:r>
          </w:p>
        </w:tc>
      </w:tr>
      <w:tr w:rsidR="0071087C" w:rsidRPr="00E6516F" w14:paraId="10137C1A"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4F1E1C3F" w14:textId="77777777" w:rsidR="0071087C" w:rsidRPr="00E6516F" w:rsidRDefault="0071087C" w:rsidP="00174677">
            <w:pPr>
              <w:pStyle w:val="TAH"/>
            </w:pPr>
            <w:r w:rsidRPr="00E6516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2E6C16" w14:textId="77777777" w:rsidR="0071087C" w:rsidRPr="00E6516F" w:rsidRDefault="0071087C" w:rsidP="00174677">
            <w:pPr>
              <w:pStyle w:val="TAH"/>
            </w:pPr>
            <w:r w:rsidRPr="00E6516F">
              <w:t>Value/remark</w:t>
            </w:r>
          </w:p>
        </w:tc>
        <w:tc>
          <w:tcPr>
            <w:tcW w:w="2127" w:type="dxa"/>
            <w:tcBorders>
              <w:top w:val="single" w:sz="4" w:space="0" w:color="auto"/>
              <w:left w:val="single" w:sz="4" w:space="0" w:color="auto"/>
              <w:bottom w:val="single" w:sz="4" w:space="0" w:color="auto"/>
              <w:right w:val="single" w:sz="4" w:space="0" w:color="auto"/>
            </w:tcBorders>
            <w:hideMark/>
          </w:tcPr>
          <w:p w14:paraId="7CF5619A" w14:textId="77777777" w:rsidR="0071087C" w:rsidRPr="00E6516F" w:rsidRDefault="0071087C" w:rsidP="00174677">
            <w:pPr>
              <w:pStyle w:val="TAH"/>
            </w:pPr>
            <w:r w:rsidRPr="00E6516F">
              <w:t>Comment</w:t>
            </w:r>
          </w:p>
        </w:tc>
        <w:tc>
          <w:tcPr>
            <w:tcW w:w="1419" w:type="dxa"/>
            <w:tcBorders>
              <w:top w:val="single" w:sz="4" w:space="0" w:color="auto"/>
              <w:left w:val="single" w:sz="4" w:space="0" w:color="auto"/>
              <w:bottom w:val="single" w:sz="4" w:space="0" w:color="auto"/>
              <w:right w:val="single" w:sz="4" w:space="0" w:color="auto"/>
            </w:tcBorders>
            <w:hideMark/>
          </w:tcPr>
          <w:p w14:paraId="6CAE5A70" w14:textId="77777777" w:rsidR="0071087C" w:rsidRPr="00E6516F" w:rsidRDefault="0071087C" w:rsidP="00174677">
            <w:pPr>
              <w:pStyle w:val="TAH"/>
            </w:pPr>
            <w:r w:rsidRPr="00E6516F">
              <w:t>Reference</w:t>
            </w:r>
          </w:p>
        </w:tc>
        <w:tc>
          <w:tcPr>
            <w:tcW w:w="1135" w:type="dxa"/>
            <w:tcBorders>
              <w:top w:val="single" w:sz="4" w:space="0" w:color="auto"/>
              <w:left w:val="single" w:sz="4" w:space="0" w:color="auto"/>
              <w:bottom w:val="single" w:sz="4" w:space="0" w:color="auto"/>
              <w:right w:val="single" w:sz="4" w:space="0" w:color="auto"/>
            </w:tcBorders>
            <w:hideMark/>
          </w:tcPr>
          <w:p w14:paraId="77D06083" w14:textId="77777777" w:rsidR="0071087C" w:rsidRPr="00E6516F" w:rsidRDefault="0071087C" w:rsidP="00174677">
            <w:pPr>
              <w:pStyle w:val="TAH"/>
            </w:pPr>
            <w:r w:rsidRPr="00E6516F">
              <w:t>Condition</w:t>
            </w:r>
          </w:p>
        </w:tc>
      </w:tr>
      <w:tr w:rsidR="0071087C" w:rsidRPr="00E6516F" w14:paraId="2915E5CD"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731EA5EE"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9D095D1"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52106497"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9EFE3D3"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303EFDD" w14:textId="77777777" w:rsidR="0071087C" w:rsidRPr="00E6516F" w:rsidRDefault="0071087C" w:rsidP="00174677">
            <w:pPr>
              <w:pStyle w:val="TAL"/>
            </w:pPr>
          </w:p>
        </w:tc>
      </w:tr>
      <w:tr w:rsidR="0071087C" w:rsidRPr="00E6516F" w14:paraId="1479155C"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481DAE42"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5B2EA13"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2BCABB69" w14:textId="77777777" w:rsidR="0071087C" w:rsidRPr="00E6516F" w:rsidRDefault="0071087C" w:rsidP="00174677">
            <w:pPr>
              <w:pStyle w:val="TAL"/>
            </w:pPr>
            <w:r w:rsidRPr="00E6516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1B848330"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5A98C53" w14:textId="77777777" w:rsidR="0071087C" w:rsidRPr="00E6516F" w:rsidRDefault="0071087C" w:rsidP="00174677">
            <w:pPr>
              <w:pStyle w:val="TAL"/>
            </w:pPr>
          </w:p>
        </w:tc>
      </w:tr>
      <w:tr w:rsidR="0071087C" w:rsidRPr="00E6516F" w14:paraId="037D7BC4" w14:textId="77777777" w:rsidTr="004312E8">
        <w:tc>
          <w:tcPr>
            <w:tcW w:w="2837" w:type="dxa"/>
            <w:vAlign w:val="center"/>
          </w:tcPr>
          <w:p w14:paraId="04352FA9" w14:textId="77777777" w:rsidR="0071087C" w:rsidRPr="00E6516F" w:rsidRDefault="0071087C" w:rsidP="00174677">
            <w:pPr>
              <w:pStyle w:val="TAL"/>
              <w:rPr>
                <w:b/>
                <w:bCs/>
              </w:rPr>
            </w:pPr>
            <w:r w:rsidRPr="00E6516F">
              <w:t xml:space="preserve">    MIME-part-body</w:t>
            </w:r>
          </w:p>
        </w:tc>
        <w:tc>
          <w:tcPr>
            <w:tcW w:w="2127" w:type="dxa"/>
          </w:tcPr>
          <w:p w14:paraId="07721394" w14:textId="77777777" w:rsidR="0071087C" w:rsidRPr="00E6516F" w:rsidRDefault="0071087C" w:rsidP="00174677">
            <w:pPr>
              <w:pStyle w:val="TAL"/>
            </w:pPr>
            <w:r w:rsidRPr="00E6516F">
              <w:t>MCData-Info as described in Table 6.2.12.3.3-10A</w:t>
            </w:r>
          </w:p>
        </w:tc>
        <w:tc>
          <w:tcPr>
            <w:tcW w:w="2127" w:type="dxa"/>
            <w:tcBorders>
              <w:bottom w:val="single" w:sz="4" w:space="0" w:color="auto"/>
            </w:tcBorders>
          </w:tcPr>
          <w:p w14:paraId="3E65DC8C"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64CAC125"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60A3EC" w14:textId="77777777" w:rsidR="0071087C" w:rsidRPr="00E6516F" w:rsidRDefault="0071087C" w:rsidP="00174677">
            <w:pPr>
              <w:pStyle w:val="TAL"/>
            </w:pPr>
          </w:p>
        </w:tc>
      </w:tr>
      <w:tr w:rsidR="0071087C" w:rsidRPr="00E6516F" w14:paraId="526FE58F" w14:textId="77777777" w:rsidTr="004312E8">
        <w:tc>
          <w:tcPr>
            <w:tcW w:w="2837" w:type="dxa"/>
            <w:vAlign w:val="center"/>
          </w:tcPr>
          <w:p w14:paraId="0001B851" w14:textId="77777777" w:rsidR="0071087C" w:rsidRPr="00E6516F" w:rsidRDefault="0071087C" w:rsidP="00174677">
            <w:pPr>
              <w:pStyle w:val="TAL"/>
              <w:rPr>
                <w:b/>
                <w:bCs/>
              </w:rPr>
            </w:pPr>
            <w:r w:rsidRPr="00E6516F">
              <w:t xml:space="preserve">  MIME body part</w:t>
            </w:r>
          </w:p>
        </w:tc>
        <w:tc>
          <w:tcPr>
            <w:tcW w:w="2127" w:type="dxa"/>
          </w:tcPr>
          <w:p w14:paraId="5D08B20C" w14:textId="77777777" w:rsidR="0071087C" w:rsidRPr="00E6516F" w:rsidRDefault="0071087C" w:rsidP="00174677">
            <w:pPr>
              <w:pStyle w:val="TAL"/>
            </w:pPr>
          </w:p>
        </w:tc>
        <w:tc>
          <w:tcPr>
            <w:tcW w:w="2127" w:type="dxa"/>
            <w:tcBorders>
              <w:bottom w:val="single" w:sz="4" w:space="0" w:color="auto"/>
            </w:tcBorders>
          </w:tcPr>
          <w:p w14:paraId="31A36029"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3ACD883"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FB0EB3" w14:textId="77777777" w:rsidR="0071087C" w:rsidRPr="00E6516F" w:rsidRDefault="0071087C" w:rsidP="00174677">
            <w:pPr>
              <w:pStyle w:val="TAL"/>
            </w:pPr>
          </w:p>
        </w:tc>
      </w:tr>
      <w:tr w:rsidR="0071087C" w:rsidRPr="00E6516F" w14:paraId="57BB7D41" w14:textId="77777777" w:rsidTr="004312E8">
        <w:tc>
          <w:tcPr>
            <w:tcW w:w="2837" w:type="dxa"/>
          </w:tcPr>
          <w:p w14:paraId="29C67498" w14:textId="77777777" w:rsidR="0071087C" w:rsidRPr="00E6516F" w:rsidRDefault="0071087C" w:rsidP="00174677">
            <w:pPr>
              <w:pStyle w:val="TAL"/>
              <w:rPr>
                <w:b/>
                <w:bCs/>
              </w:rPr>
            </w:pPr>
            <w:r w:rsidRPr="00E6516F">
              <w:t xml:space="preserve">    MIME-part-body</w:t>
            </w:r>
          </w:p>
        </w:tc>
        <w:tc>
          <w:tcPr>
            <w:tcW w:w="2127" w:type="dxa"/>
          </w:tcPr>
          <w:p w14:paraId="3D73B64C" w14:textId="77777777" w:rsidR="0071087C" w:rsidRPr="00E6516F" w:rsidRDefault="0071087C" w:rsidP="00174677">
            <w:pPr>
              <w:pStyle w:val="TAL"/>
            </w:pPr>
            <w:r w:rsidRPr="00E6516F">
              <w:t>SDS NOTIFICATION as described in Table 6.2.12.3.3-11</w:t>
            </w:r>
          </w:p>
        </w:tc>
        <w:tc>
          <w:tcPr>
            <w:tcW w:w="2127" w:type="dxa"/>
            <w:tcBorders>
              <w:bottom w:val="single" w:sz="4" w:space="0" w:color="auto"/>
            </w:tcBorders>
          </w:tcPr>
          <w:p w14:paraId="1B255B9A"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0337DC32"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10714F4" w14:textId="77777777" w:rsidR="0071087C" w:rsidRPr="00E6516F" w:rsidRDefault="0071087C" w:rsidP="00174677">
            <w:pPr>
              <w:pStyle w:val="TAL"/>
            </w:pPr>
          </w:p>
        </w:tc>
      </w:tr>
    </w:tbl>
    <w:p w14:paraId="50F81974" w14:textId="77777777" w:rsidR="0071087C" w:rsidRPr="00E6516F" w:rsidRDefault="0071087C" w:rsidP="0071087C"/>
    <w:p w14:paraId="58F556E6" w14:textId="77777777" w:rsidR="0071087C" w:rsidRPr="00E6516F" w:rsidRDefault="0071087C" w:rsidP="004312E8">
      <w:pPr>
        <w:pStyle w:val="TH"/>
      </w:pPr>
      <w:r w:rsidRPr="00E6516F">
        <w:t>Table 6.2.12.3.3-10A: MCData-Info (Table 6.2.12.3.3-10)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253A1E50" w14:textId="77777777" w:rsidTr="00174677">
        <w:trPr>
          <w:cantSplit/>
        </w:trPr>
        <w:tc>
          <w:tcPr>
            <w:tcW w:w="9639" w:type="dxa"/>
            <w:gridSpan w:val="5"/>
          </w:tcPr>
          <w:p w14:paraId="571394A3" w14:textId="77777777" w:rsidR="0071087C" w:rsidRPr="00E6516F" w:rsidRDefault="0071087C" w:rsidP="004312E8">
            <w:pPr>
              <w:pStyle w:val="TAL"/>
            </w:pPr>
            <w:r w:rsidRPr="00E6516F">
              <w:t>Derivation Path: TS 36.579-1 [2], Table 5.5.3.2.1-3</w:t>
            </w:r>
          </w:p>
        </w:tc>
      </w:tr>
      <w:tr w:rsidR="0071087C" w:rsidRPr="00E6516F" w14:paraId="6D94644E" w14:textId="77777777" w:rsidTr="00174677">
        <w:tc>
          <w:tcPr>
            <w:tcW w:w="2835" w:type="dxa"/>
          </w:tcPr>
          <w:p w14:paraId="41A9A885" w14:textId="77777777" w:rsidR="0071087C" w:rsidRPr="00E6516F" w:rsidRDefault="0071087C" w:rsidP="004312E8">
            <w:pPr>
              <w:pStyle w:val="TAH"/>
            </w:pPr>
            <w:r w:rsidRPr="00E6516F">
              <w:t>Information Element</w:t>
            </w:r>
          </w:p>
        </w:tc>
        <w:tc>
          <w:tcPr>
            <w:tcW w:w="2126" w:type="dxa"/>
          </w:tcPr>
          <w:p w14:paraId="24B2DEC5" w14:textId="77777777" w:rsidR="0071087C" w:rsidRPr="00E6516F" w:rsidRDefault="0071087C" w:rsidP="004312E8">
            <w:pPr>
              <w:pStyle w:val="TAH"/>
            </w:pPr>
            <w:r w:rsidRPr="00E6516F">
              <w:t>Value/remark</w:t>
            </w:r>
          </w:p>
        </w:tc>
        <w:tc>
          <w:tcPr>
            <w:tcW w:w="2126" w:type="dxa"/>
            <w:tcBorders>
              <w:bottom w:val="single" w:sz="4" w:space="0" w:color="auto"/>
            </w:tcBorders>
          </w:tcPr>
          <w:p w14:paraId="7D18E6FB" w14:textId="77777777" w:rsidR="0071087C" w:rsidRPr="00E6516F" w:rsidRDefault="0071087C" w:rsidP="004312E8">
            <w:pPr>
              <w:pStyle w:val="TAH"/>
            </w:pPr>
            <w:r w:rsidRPr="00E6516F">
              <w:t>Comment</w:t>
            </w:r>
          </w:p>
        </w:tc>
        <w:tc>
          <w:tcPr>
            <w:tcW w:w="1418" w:type="dxa"/>
          </w:tcPr>
          <w:p w14:paraId="3F622CF6" w14:textId="77777777" w:rsidR="0071087C" w:rsidRPr="00E6516F" w:rsidRDefault="0071087C" w:rsidP="004312E8">
            <w:pPr>
              <w:pStyle w:val="TAH"/>
            </w:pPr>
            <w:r w:rsidRPr="00E6516F">
              <w:t>Reference</w:t>
            </w:r>
          </w:p>
        </w:tc>
        <w:tc>
          <w:tcPr>
            <w:tcW w:w="1134" w:type="dxa"/>
          </w:tcPr>
          <w:p w14:paraId="3463A3EC" w14:textId="77777777" w:rsidR="0071087C" w:rsidRPr="00E6516F" w:rsidRDefault="0071087C" w:rsidP="004312E8">
            <w:pPr>
              <w:pStyle w:val="TAH"/>
            </w:pPr>
            <w:r w:rsidRPr="00E6516F">
              <w:t>Condition</w:t>
            </w:r>
          </w:p>
        </w:tc>
      </w:tr>
      <w:tr w:rsidR="0071087C" w:rsidRPr="00E6516F" w14:paraId="3B5A9703" w14:textId="77777777" w:rsidTr="00174677">
        <w:tc>
          <w:tcPr>
            <w:tcW w:w="2835" w:type="dxa"/>
          </w:tcPr>
          <w:p w14:paraId="70D900CA" w14:textId="77777777" w:rsidR="0071087C" w:rsidRPr="00E6516F" w:rsidRDefault="0071087C" w:rsidP="004312E8">
            <w:pPr>
              <w:pStyle w:val="TAL"/>
              <w:rPr>
                <w:rFonts w:cs="Arial"/>
                <w:szCs w:val="18"/>
              </w:rPr>
            </w:pPr>
            <w:r w:rsidRPr="00E6516F">
              <w:t>mcdata-info</w:t>
            </w:r>
          </w:p>
        </w:tc>
        <w:tc>
          <w:tcPr>
            <w:tcW w:w="2126" w:type="dxa"/>
          </w:tcPr>
          <w:p w14:paraId="50003A58" w14:textId="77777777" w:rsidR="0071087C" w:rsidRPr="00E6516F" w:rsidRDefault="0071087C" w:rsidP="004312E8">
            <w:pPr>
              <w:pStyle w:val="TAL"/>
            </w:pPr>
          </w:p>
        </w:tc>
        <w:tc>
          <w:tcPr>
            <w:tcW w:w="2126" w:type="dxa"/>
            <w:tcBorders>
              <w:bottom w:val="single" w:sz="4" w:space="0" w:color="auto"/>
            </w:tcBorders>
          </w:tcPr>
          <w:p w14:paraId="33CB30A4" w14:textId="77777777" w:rsidR="0071087C" w:rsidRPr="00E6516F" w:rsidRDefault="0071087C" w:rsidP="004312E8">
            <w:pPr>
              <w:pStyle w:val="TAL"/>
            </w:pPr>
          </w:p>
        </w:tc>
        <w:tc>
          <w:tcPr>
            <w:tcW w:w="1418" w:type="dxa"/>
          </w:tcPr>
          <w:p w14:paraId="1515C1EC" w14:textId="77777777" w:rsidR="0071087C" w:rsidRPr="00E6516F" w:rsidRDefault="0071087C" w:rsidP="004312E8">
            <w:pPr>
              <w:pStyle w:val="TAL"/>
            </w:pPr>
          </w:p>
        </w:tc>
        <w:tc>
          <w:tcPr>
            <w:tcW w:w="1134" w:type="dxa"/>
          </w:tcPr>
          <w:p w14:paraId="7EBD3301" w14:textId="77777777" w:rsidR="0071087C" w:rsidRPr="00E6516F" w:rsidRDefault="0071087C" w:rsidP="004312E8">
            <w:pPr>
              <w:pStyle w:val="TAL"/>
            </w:pPr>
          </w:p>
        </w:tc>
      </w:tr>
      <w:tr w:rsidR="0071087C" w:rsidRPr="00E6516F" w14:paraId="366F62BA" w14:textId="77777777" w:rsidTr="00174677">
        <w:tc>
          <w:tcPr>
            <w:tcW w:w="2835" w:type="dxa"/>
          </w:tcPr>
          <w:p w14:paraId="1D602C6D" w14:textId="77777777" w:rsidR="0071087C" w:rsidRPr="00E6516F" w:rsidRDefault="0071087C" w:rsidP="004312E8">
            <w:pPr>
              <w:pStyle w:val="TAL"/>
              <w:rPr>
                <w:rFonts w:cs="Arial"/>
                <w:szCs w:val="18"/>
              </w:rPr>
            </w:pPr>
            <w:r w:rsidRPr="00E6516F">
              <w:t xml:space="preserve">  mcdata-Params</w:t>
            </w:r>
          </w:p>
        </w:tc>
        <w:tc>
          <w:tcPr>
            <w:tcW w:w="2126" w:type="dxa"/>
          </w:tcPr>
          <w:p w14:paraId="0D951F60" w14:textId="77777777" w:rsidR="0071087C" w:rsidRPr="00E6516F" w:rsidRDefault="0071087C" w:rsidP="004312E8">
            <w:pPr>
              <w:pStyle w:val="TAL"/>
            </w:pPr>
          </w:p>
        </w:tc>
        <w:tc>
          <w:tcPr>
            <w:tcW w:w="2126" w:type="dxa"/>
            <w:tcBorders>
              <w:top w:val="single" w:sz="4" w:space="0" w:color="auto"/>
              <w:bottom w:val="single" w:sz="4" w:space="0" w:color="auto"/>
            </w:tcBorders>
          </w:tcPr>
          <w:p w14:paraId="2CE16E2F" w14:textId="77777777" w:rsidR="0071087C" w:rsidRPr="00E6516F" w:rsidRDefault="0071087C" w:rsidP="004312E8">
            <w:pPr>
              <w:pStyle w:val="TAL"/>
            </w:pPr>
          </w:p>
        </w:tc>
        <w:tc>
          <w:tcPr>
            <w:tcW w:w="1418" w:type="dxa"/>
          </w:tcPr>
          <w:p w14:paraId="5F4CBF6A" w14:textId="77777777" w:rsidR="0071087C" w:rsidRPr="00E6516F" w:rsidRDefault="0071087C" w:rsidP="004312E8">
            <w:pPr>
              <w:pStyle w:val="TAL"/>
            </w:pPr>
          </w:p>
        </w:tc>
        <w:tc>
          <w:tcPr>
            <w:tcW w:w="1134" w:type="dxa"/>
          </w:tcPr>
          <w:p w14:paraId="1E582425" w14:textId="77777777" w:rsidR="0071087C" w:rsidRPr="00E6516F" w:rsidRDefault="0071087C" w:rsidP="004312E8">
            <w:pPr>
              <w:pStyle w:val="TAL"/>
            </w:pPr>
          </w:p>
        </w:tc>
      </w:tr>
      <w:tr w:rsidR="0071087C" w:rsidRPr="00E6516F" w14:paraId="3A483187" w14:textId="77777777" w:rsidTr="00174677">
        <w:tc>
          <w:tcPr>
            <w:tcW w:w="2835" w:type="dxa"/>
          </w:tcPr>
          <w:p w14:paraId="6A2B57C1" w14:textId="77777777" w:rsidR="0071087C" w:rsidRPr="00E6516F" w:rsidRDefault="0071087C" w:rsidP="004312E8">
            <w:pPr>
              <w:pStyle w:val="TAL"/>
            </w:pPr>
            <w:r w:rsidRPr="00E6516F">
              <w:rPr>
                <w:lang w:eastAsia="ko-KR"/>
              </w:rPr>
              <w:t xml:space="preserve">    mcdata-calling-group-id</w:t>
            </w:r>
          </w:p>
        </w:tc>
        <w:tc>
          <w:tcPr>
            <w:tcW w:w="2126" w:type="dxa"/>
          </w:tcPr>
          <w:p w14:paraId="1BD26D51" w14:textId="77777777" w:rsidR="0071087C" w:rsidRPr="00E6516F" w:rsidRDefault="0071087C" w:rsidP="004312E8">
            <w:pPr>
              <w:pStyle w:val="TAL"/>
            </w:pPr>
            <w:r w:rsidRPr="00E6516F">
              <w:rPr>
                <w:color w:val="000000"/>
              </w:rPr>
              <w:t>Encrypted &lt;mcdata-request-uri&gt; with mcdataURI set to px_MCData_Group_A_ID</w:t>
            </w:r>
          </w:p>
        </w:tc>
        <w:tc>
          <w:tcPr>
            <w:tcW w:w="2126" w:type="dxa"/>
            <w:tcBorders>
              <w:top w:val="single" w:sz="4" w:space="0" w:color="auto"/>
              <w:bottom w:val="single" w:sz="4" w:space="0" w:color="auto"/>
            </w:tcBorders>
          </w:tcPr>
          <w:p w14:paraId="72B88CF9" w14:textId="77777777" w:rsidR="0071087C" w:rsidRPr="00E6516F" w:rsidRDefault="0071087C" w:rsidP="004312E8">
            <w:pPr>
              <w:pStyle w:val="TAL"/>
            </w:pPr>
            <w:r w:rsidRPr="00E6516F">
              <w:rPr>
                <w:color w:val="000000"/>
              </w:rPr>
              <w:t>Encrypted according to TS 36.579-1 [2] Table 5.5.3.2.1-3A</w:t>
            </w:r>
          </w:p>
        </w:tc>
        <w:tc>
          <w:tcPr>
            <w:tcW w:w="1418" w:type="dxa"/>
          </w:tcPr>
          <w:p w14:paraId="2D05106A" w14:textId="77777777" w:rsidR="0071087C" w:rsidRPr="00E6516F" w:rsidRDefault="0071087C" w:rsidP="004312E8">
            <w:pPr>
              <w:pStyle w:val="TAL"/>
            </w:pPr>
          </w:p>
        </w:tc>
        <w:tc>
          <w:tcPr>
            <w:tcW w:w="1134" w:type="dxa"/>
          </w:tcPr>
          <w:p w14:paraId="365371F9" w14:textId="77777777" w:rsidR="0071087C" w:rsidRPr="00E6516F" w:rsidRDefault="0071087C" w:rsidP="004312E8">
            <w:pPr>
              <w:pStyle w:val="TAL"/>
            </w:pPr>
          </w:p>
        </w:tc>
      </w:tr>
    </w:tbl>
    <w:p w14:paraId="7EA0DA3C" w14:textId="77777777" w:rsidR="0071087C" w:rsidRPr="00E6516F" w:rsidRDefault="0071087C" w:rsidP="0071087C"/>
    <w:p w14:paraId="7BE139F6" w14:textId="77777777" w:rsidR="0071087C" w:rsidRPr="00E6516F" w:rsidRDefault="0071087C" w:rsidP="0071087C">
      <w:pPr>
        <w:pStyle w:val="TH"/>
      </w:pPr>
      <w:r w:rsidRPr="00E6516F">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74A84067" w14:textId="77777777" w:rsidTr="004312E8">
        <w:trPr>
          <w:cantSplit/>
        </w:trPr>
        <w:tc>
          <w:tcPr>
            <w:tcW w:w="9645" w:type="dxa"/>
            <w:tcBorders>
              <w:top w:val="single" w:sz="4" w:space="0" w:color="auto"/>
              <w:left w:val="single" w:sz="4" w:space="0" w:color="auto"/>
              <w:bottom w:val="single" w:sz="4" w:space="0" w:color="auto"/>
              <w:right w:val="single" w:sz="4" w:space="0" w:color="auto"/>
            </w:tcBorders>
          </w:tcPr>
          <w:p w14:paraId="0A79907A" w14:textId="77777777" w:rsidR="0071087C" w:rsidRPr="00E6516F" w:rsidRDefault="0071087C" w:rsidP="00174677">
            <w:pPr>
              <w:pStyle w:val="TAL"/>
            </w:pPr>
            <w:r w:rsidRPr="00E6516F">
              <w:t>Derivation Path: TS 36.579-1 [2], Table 5.5.3.8.7-1, condition FD_COMPLETED</w:t>
            </w:r>
          </w:p>
        </w:tc>
      </w:tr>
    </w:tbl>
    <w:p w14:paraId="7EF08F23" w14:textId="77777777" w:rsidR="0071087C" w:rsidRPr="00E6516F" w:rsidRDefault="0071087C" w:rsidP="0071087C"/>
    <w:p w14:paraId="6DB0276D" w14:textId="77777777" w:rsidR="0071087C" w:rsidRPr="00E6516F" w:rsidRDefault="0071087C" w:rsidP="0071087C">
      <w:pPr>
        <w:pStyle w:val="Heading3"/>
      </w:pPr>
      <w:bookmarkStart w:id="1178" w:name="_Toc75459162"/>
      <w:bookmarkStart w:id="1179" w:name="_Toc90630602"/>
      <w:bookmarkStart w:id="1180" w:name="_Toc100778809"/>
      <w:bookmarkStart w:id="1181" w:name="_Toc101286140"/>
      <w:bookmarkStart w:id="1182" w:name="_Toc106817726"/>
      <w:bookmarkStart w:id="1183" w:name="_Toc106817851"/>
      <w:r w:rsidRPr="00E6516F">
        <w:t>6.2.13</w:t>
      </w:r>
      <w:r w:rsidRPr="00E6516F">
        <w:tab/>
        <w:t>On-network / File Distribution (FD) / Accessing list of deferred data group communications / Client Originated (CO)</w:t>
      </w:r>
      <w:bookmarkEnd w:id="1178"/>
      <w:bookmarkEnd w:id="1179"/>
      <w:bookmarkEnd w:id="1180"/>
      <w:bookmarkEnd w:id="1181"/>
      <w:bookmarkEnd w:id="1182"/>
      <w:bookmarkEnd w:id="1183"/>
    </w:p>
    <w:p w14:paraId="19E5683A" w14:textId="77777777" w:rsidR="0071087C" w:rsidRPr="00E6516F" w:rsidRDefault="0071087C" w:rsidP="0071087C">
      <w:pPr>
        <w:pStyle w:val="H6"/>
      </w:pPr>
      <w:r w:rsidRPr="00E6516F">
        <w:t>6.2.13.1</w:t>
      </w:r>
      <w:r w:rsidRPr="00E6516F">
        <w:tab/>
        <w:t>Test Purpose (TP)</w:t>
      </w:r>
    </w:p>
    <w:p w14:paraId="10DC34A4" w14:textId="77777777" w:rsidR="0071087C" w:rsidRPr="00E6516F" w:rsidRDefault="0071087C" w:rsidP="0071087C">
      <w:pPr>
        <w:pStyle w:val="H6"/>
      </w:pPr>
      <w:r w:rsidRPr="00E6516F">
        <w:t>(1)</w:t>
      </w:r>
    </w:p>
    <w:p w14:paraId="6ADC3A90"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1DBF8EFD"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58DD504F"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3D5EBCB8"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to find the URL of the Media Storage Function </w:t>
      </w:r>
      <w:r w:rsidRPr="00E6516F">
        <w:rPr>
          <w:b/>
          <w:bCs/>
          <w:noProof w:val="0"/>
        </w:rPr>
        <w:t>and</w:t>
      </w:r>
      <w:r w:rsidRPr="00E6516F">
        <w:rPr>
          <w:noProof w:val="0"/>
        </w:rPr>
        <w:t xml:space="preserve"> responds to a SIP MESSAGE that contains the URL of the Media Storage Function with a SIP 200 (OK) message }</w:t>
      </w:r>
    </w:p>
    <w:p w14:paraId="767AA666" w14:textId="77777777" w:rsidR="0071087C" w:rsidRPr="00E6516F" w:rsidRDefault="0071087C" w:rsidP="0071087C">
      <w:pPr>
        <w:pStyle w:val="PL"/>
        <w:rPr>
          <w:noProof w:val="0"/>
        </w:rPr>
      </w:pPr>
      <w:r w:rsidRPr="00E6516F">
        <w:rPr>
          <w:noProof w:val="0"/>
        </w:rPr>
        <w:t xml:space="preserve">            }</w:t>
      </w:r>
    </w:p>
    <w:p w14:paraId="5A4E82CD" w14:textId="77777777" w:rsidR="0071087C" w:rsidRPr="00E6516F" w:rsidRDefault="0071087C" w:rsidP="0071087C">
      <w:pPr>
        <w:pStyle w:val="PL"/>
        <w:rPr>
          <w:noProof w:val="0"/>
        </w:rPr>
      </w:pPr>
    </w:p>
    <w:p w14:paraId="10FCD41B" w14:textId="77777777" w:rsidR="0071087C" w:rsidRPr="00E6516F" w:rsidRDefault="0071087C" w:rsidP="0071087C">
      <w:pPr>
        <w:pStyle w:val="H6"/>
      </w:pPr>
      <w:r w:rsidRPr="00E6516F">
        <w:t>(2)</w:t>
      </w:r>
    </w:p>
    <w:p w14:paraId="4E61DD49"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1B730C51"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27AC4E41"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1842CA63"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uploads the file to the Media Storage Function via an HTTP POST message </w:t>
      </w:r>
      <w:r w:rsidRPr="00E6516F">
        <w:rPr>
          <w:b/>
          <w:bCs/>
          <w:noProof w:val="0"/>
        </w:rPr>
        <w:t>and</w:t>
      </w:r>
      <w:r w:rsidRPr="00E6516F">
        <w:rPr>
          <w:noProof w:val="0"/>
        </w:rPr>
        <w:t xml:space="preserve"> then sends the URL of the file location to the recipient via a SIP MESSAGE message }</w:t>
      </w:r>
    </w:p>
    <w:p w14:paraId="555B0956" w14:textId="77777777" w:rsidR="0071087C" w:rsidRPr="00E6516F" w:rsidRDefault="0071087C" w:rsidP="0071087C">
      <w:pPr>
        <w:pStyle w:val="PL"/>
        <w:rPr>
          <w:noProof w:val="0"/>
        </w:rPr>
      </w:pPr>
      <w:r w:rsidRPr="00E6516F">
        <w:rPr>
          <w:noProof w:val="0"/>
        </w:rPr>
        <w:t xml:space="preserve">            }</w:t>
      </w:r>
    </w:p>
    <w:p w14:paraId="20820C20" w14:textId="77777777" w:rsidR="0071087C" w:rsidRPr="00E6516F" w:rsidRDefault="0071087C" w:rsidP="0071087C">
      <w:pPr>
        <w:pStyle w:val="PL"/>
        <w:rPr>
          <w:noProof w:val="0"/>
        </w:rPr>
      </w:pPr>
    </w:p>
    <w:p w14:paraId="3817DFF9" w14:textId="77777777" w:rsidR="0071087C" w:rsidRPr="00E6516F" w:rsidRDefault="0071087C" w:rsidP="0071087C">
      <w:pPr>
        <w:pStyle w:val="H6"/>
      </w:pPr>
      <w:r w:rsidRPr="00E6516F">
        <w:t>(3)</w:t>
      </w:r>
    </w:p>
    <w:p w14:paraId="06F81DB7"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the URL of the file location to the recipient }</w:t>
      </w:r>
    </w:p>
    <w:p w14:paraId="7798A92E"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369F304A"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UE (MCDATA Client) receives a FD notification via a SIP MESSAGE message }</w:t>
      </w:r>
    </w:p>
    <w:p w14:paraId="140C53FD"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with a SIP 200 (OK) message </w:t>
      </w:r>
      <w:r w:rsidRPr="00E6516F">
        <w:rPr>
          <w:b/>
          <w:bCs/>
          <w:noProof w:val="0"/>
        </w:rPr>
        <w:t>and</w:t>
      </w:r>
      <w:r w:rsidRPr="00E6516F">
        <w:rPr>
          <w:noProof w:val="0"/>
        </w:rPr>
        <w:t xml:space="preserve"> delivers the notification to the MCDATA User }</w:t>
      </w:r>
    </w:p>
    <w:p w14:paraId="37FEC0DD" w14:textId="77777777" w:rsidR="0071087C" w:rsidRPr="00E6516F" w:rsidRDefault="0071087C" w:rsidP="0071087C">
      <w:pPr>
        <w:pStyle w:val="PL"/>
        <w:rPr>
          <w:noProof w:val="0"/>
        </w:rPr>
      </w:pPr>
      <w:r w:rsidRPr="00E6516F">
        <w:rPr>
          <w:noProof w:val="0"/>
        </w:rPr>
        <w:t xml:space="preserve">            }</w:t>
      </w:r>
    </w:p>
    <w:p w14:paraId="4339C1B7" w14:textId="77777777" w:rsidR="0071087C" w:rsidRPr="00E6516F" w:rsidRDefault="0071087C" w:rsidP="0071087C">
      <w:pPr>
        <w:pStyle w:val="PL"/>
        <w:rPr>
          <w:noProof w:val="0"/>
        </w:rPr>
      </w:pPr>
    </w:p>
    <w:p w14:paraId="19C964BF" w14:textId="77777777" w:rsidR="0071087C" w:rsidRPr="00E6516F" w:rsidRDefault="0071087C" w:rsidP="0071087C">
      <w:pPr>
        <w:pStyle w:val="H6"/>
      </w:pPr>
      <w:r w:rsidRPr="00E6516F">
        <w:t>(4)</w:t>
      </w:r>
    </w:p>
    <w:p w14:paraId="5E2AB001"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received a notification that a sent message was deferred by the recipient }</w:t>
      </w:r>
    </w:p>
    <w:p w14:paraId="26AEEE2E"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1FF4300E"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MCData User requests to access the list of deferred group communication }</w:t>
      </w:r>
    </w:p>
    <w:p w14:paraId="75E45EA7"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 SIP MESSAGE message requesting to access the list of deferred communication </w:t>
      </w:r>
      <w:r w:rsidRPr="00E6516F">
        <w:rPr>
          <w:b/>
          <w:bCs/>
          <w:noProof w:val="0"/>
        </w:rPr>
        <w:t>and</w:t>
      </w:r>
      <w:r w:rsidRPr="00E6516F">
        <w:rPr>
          <w:noProof w:val="0"/>
        </w:rPr>
        <w:t xml:space="preserve"> responds to a received SIP MESSAGE message with a SIP 200 (OK message </w:t>
      </w:r>
      <w:r w:rsidRPr="00E6516F">
        <w:rPr>
          <w:b/>
          <w:bCs/>
          <w:noProof w:val="0"/>
        </w:rPr>
        <w:t>and</w:t>
      </w:r>
      <w:r w:rsidRPr="00E6516F">
        <w:rPr>
          <w:noProof w:val="0"/>
        </w:rPr>
        <w:t xml:space="preserve"> delivers the notification to the MCDATA User }</w:t>
      </w:r>
    </w:p>
    <w:p w14:paraId="55101724" w14:textId="77777777" w:rsidR="0071087C" w:rsidRPr="00E6516F" w:rsidRDefault="0071087C" w:rsidP="0071087C">
      <w:pPr>
        <w:pStyle w:val="PL"/>
        <w:rPr>
          <w:noProof w:val="0"/>
        </w:rPr>
      </w:pPr>
      <w:r w:rsidRPr="00E6516F">
        <w:rPr>
          <w:noProof w:val="0"/>
        </w:rPr>
        <w:t xml:space="preserve">            }</w:t>
      </w:r>
    </w:p>
    <w:p w14:paraId="65549E43" w14:textId="77777777" w:rsidR="0071087C" w:rsidRPr="00E6516F" w:rsidRDefault="0071087C" w:rsidP="0071087C">
      <w:pPr>
        <w:pStyle w:val="PL"/>
        <w:rPr>
          <w:noProof w:val="0"/>
        </w:rPr>
      </w:pPr>
    </w:p>
    <w:p w14:paraId="7A48568A" w14:textId="77777777" w:rsidR="0071087C" w:rsidRPr="00E6516F" w:rsidRDefault="0071087C" w:rsidP="0071087C">
      <w:pPr>
        <w:pStyle w:val="H6"/>
      </w:pPr>
      <w:r w:rsidRPr="00E6516F">
        <w:t>6.2.13.2</w:t>
      </w:r>
      <w:r w:rsidRPr="00E6516F">
        <w:tab/>
        <w:t>Conformance requirements</w:t>
      </w:r>
    </w:p>
    <w:p w14:paraId="442CE30B" w14:textId="77777777" w:rsidR="0071087C" w:rsidRPr="00E6516F" w:rsidRDefault="0071087C" w:rsidP="0071087C">
      <w:r w:rsidRPr="00E6516F">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90F0107" w14:textId="77777777" w:rsidR="0071087C" w:rsidRPr="00E6516F" w:rsidRDefault="0071087C" w:rsidP="0071087C">
      <w:r w:rsidRPr="00E6516F">
        <w:t>[TS 24.282, clause 10.2.1.3.2]</w:t>
      </w:r>
    </w:p>
    <w:p w14:paraId="1FA72FD4" w14:textId="77777777" w:rsidR="0071087C" w:rsidRPr="00E6516F" w:rsidRDefault="0071087C" w:rsidP="0071087C">
      <w:r w:rsidRPr="00E6516F">
        <w:t>To discover the absolute URI of the media storage function, the MCData client shall generate a SIP MESSAGE request towards the participating MCData function, in accordance with 3GPP TS 24.229 [5] and IETF RFC 3428 [6] with the clarifications given below.</w:t>
      </w:r>
    </w:p>
    <w:p w14:paraId="6BE29A06" w14:textId="77777777" w:rsidR="0071087C" w:rsidRPr="00E6516F" w:rsidRDefault="0071087C" w:rsidP="0071087C">
      <w:r w:rsidRPr="00E6516F">
        <w:t>The MCData client:</w:t>
      </w:r>
    </w:p>
    <w:p w14:paraId="6F3BD95A" w14:textId="77777777" w:rsidR="0071087C" w:rsidRPr="00E6516F" w:rsidRDefault="0071087C" w:rsidP="0071087C">
      <w:pPr>
        <w:pStyle w:val="B10"/>
        <w:rPr>
          <w:rFonts w:eastAsia="SimSun"/>
        </w:rPr>
      </w:pPr>
      <w:r w:rsidRPr="00E6516F">
        <w:rPr>
          <w:lang w:eastAsia="ko-KR"/>
        </w:rPr>
        <w:t>1)</w:t>
      </w:r>
      <w:r w:rsidRPr="00E6516F">
        <w:rPr>
          <w:lang w:eastAsia="ko-KR"/>
        </w:rPr>
        <w:tab/>
        <w:t>shall build the SIP MESSAGE request as specified in subclause</w:t>
      </w:r>
      <w:r w:rsidRPr="00E6516F">
        <w:t xml:space="preserve"> 6.2.4.1;</w:t>
      </w:r>
    </w:p>
    <w:p w14:paraId="660E5797"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4F432C79" w14:textId="77777777" w:rsidR="0071087C" w:rsidRPr="00E6516F" w:rsidRDefault="0071087C" w:rsidP="0071087C">
      <w:pPr>
        <w:pStyle w:val="B10"/>
      </w:pPr>
      <w:r w:rsidRPr="00E6516F">
        <w:rPr>
          <w:lang w:eastAsia="ko-KR"/>
        </w:rPr>
        <w:t>3)</w:t>
      </w:r>
      <w:r w:rsidRPr="00E6516F">
        <w:rPr>
          <w:lang w:eastAsia="ko-KR"/>
        </w:rPr>
        <w:tab/>
        <w:t>shall insert in the SIP MESSAGE request an application/vnd.3gpp.mcdata-info+xml MIME body with a &lt;request-type&gt; element containing the value "</w:t>
      </w:r>
      <w:r w:rsidRPr="00E6516F">
        <w:t>msf-disc-req";</w:t>
      </w:r>
    </w:p>
    <w:p w14:paraId="5F0DF805" w14:textId="77777777" w:rsidR="0071087C" w:rsidRPr="00E6516F" w:rsidRDefault="0071087C" w:rsidP="0071087C">
      <w:pPr>
        <w:pStyle w:val="B10"/>
      </w:pPr>
      <w:r w:rsidRPr="00E6516F">
        <w:t>4)</w:t>
      </w:r>
      <w:r w:rsidRPr="00E6516F">
        <w:tab/>
        <w:t xml:space="preserve">if </w:t>
      </w:r>
      <w:r w:rsidRPr="00E6516F">
        <w:rPr>
          <w:lang w:eastAsia="ko-KR"/>
        </w:rPr>
        <w:t xml:space="preserve">the upload of a file is </w:t>
      </w:r>
      <w:r w:rsidRPr="00E6516F">
        <w:t>for a group standalone FD request, shall include in an application/vnd.3gpp.mcdata-info+xml MIME body, the &lt;mcdata-calling-group-id&gt; element set to the required MCData group identity; and</w:t>
      </w:r>
    </w:p>
    <w:p w14:paraId="35F0BE65" w14:textId="77777777" w:rsidR="0071087C" w:rsidRPr="00E6516F" w:rsidRDefault="0071087C" w:rsidP="0071087C">
      <w:pPr>
        <w:pStyle w:val="NO"/>
      </w:pPr>
      <w:r w:rsidRPr="00E6516F">
        <w:t>NOTE 1:</w:t>
      </w:r>
      <w:r w:rsidRPr="00E6516F">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6FC4F5B7" w14:textId="77777777" w:rsidR="0071087C" w:rsidRPr="00E6516F" w:rsidRDefault="0071087C" w:rsidP="0071087C">
      <w:pPr>
        <w:pStyle w:val="B10"/>
        <w:rPr>
          <w:rFonts w:eastAsia="SimSun"/>
        </w:rPr>
      </w:pPr>
      <w:r w:rsidRPr="00E6516F">
        <w:t>5)</w:t>
      </w:r>
      <w:r w:rsidRPr="00E6516F">
        <w:tab/>
      </w:r>
      <w:r w:rsidRPr="00E6516F">
        <w:rPr>
          <w:lang w:eastAsia="ko-KR"/>
        </w:rPr>
        <w:t xml:space="preserve">shall send the </w:t>
      </w:r>
      <w:r w:rsidRPr="00E6516F">
        <w:rPr>
          <w:rFonts w:eastAsia="SimSun"/>
        </w:rPr>
        <w:t>SIP MESSAGE request according to rules and procedures of 3GPP TS 24.229 [5].</w:t>
      </w:r>
    </w:p>
    <w:p w14:paraId="72136331" w14:textId="77777777" w:rsidR="0071087C" w:rsidRPr="00E6516F" w:rsidRDefault="0071087C" w:rsidP="0071087C">
      <w:r w:rsidRPr="00E6516F">
        <w:t>On receipt of a "SIP MESSAGE request for absolute URI discovery response", the MCData client:</w:t>
      </w:r>
    </w:p>
    <w:p w14:paraId="6CD1366D" w14:textId="77777777" w:rsidR="0071087C" w:rsidRPr="00E6516F" w:rsidRDefault="0071087C" w:rsidP="0071087C">
      <w:pPr>
        <w:pStyle w:val="B10"/>
      </w:pPr>
      <w:r w:rsidRPr="00E6516F">
        <w:t>1)</w:t>
      </w:r>
      <w:r w:rsidRPr="00E6516F">
        <w:tab/>
        <w:t>shall store the absolute URI found in the &lt;mcdata-controller-psi&gt; element;</w:t>
      </w:r>
    </w:p>
    <w:p w14:paraId="3121D588" w14:textId="77777777" w:rsidR="0071087C" w:rsidRPr="00E6516F" w:rsidRDefault="0071087C" w:rsidP="0071087C">
      <w:pPr>
        <w:pStyle w:val="B10"/>
        <w:rPr>
          <w:rFonts w:eastAsia="SimSun"/>
        </w:rPr>
      </w:pPr>
      <w:r w:rsidRPr="00E6516F">
        <w:rPr>
          <w:rFonts w:eastAsia="SimSun"/>
        </w:rPr>
        <w:t>2)</w:t>
      </w:r>
      <w:r w:rsidRPr="00E6516F">
        <w:rPr>
          <w:rFonts w:eastAsia="SimSun"/>
        </w:rPr>
        <w:tab/>
        <w:t>shall generate a SIP 200 (OK) response according to rules and procedures of 3GPP TS 24.229 [5]; and</w:t>
      </w:r>
    </w:p>
    <w:p w14:paraId="7A098577" w14:textId="77777777" w:rsidR="0071087C" w:rsidRPr="00E6516F" w:rsidRDefault="0071087C" w:rsidP="0071087C">
      <w:pPr>
        <w:pStyle w:val="B10"/>
        <w:rPr>
          <w:rFonts w:eastAsia="SimSun"/>
        </w:rPr>
      </w:pPr>
      <w:r w:rsidRPr="00E6516F">
        <w:rPr>
          <w:rFonts w:eastAsia="SimSun"/>
        </w:rPr>
        <w:t>3)</w:t>
      </w:r>
      <w:r w:rsidRPr="00E6516F">
        <w:rPr>
          <w:rFonts w:eastAsia="SimSun"/>
        </w:rPr>
        <w:tab/>
        <w:t>shall send the SIP 200 (OK) response towards the MCData server according to rules and procedures of 3GPP TS 24.229 [5].</w:t>
      </w:r>
    </w:p>
    <w:p w14:paraId="5A5215DF" w14:textId="77777777" w:rsidR="0071087C" w:rsidRPr="00E6516F" w:rsidRDefault="0071087C" w:rsidP="0071087C">
      <w:r w:rsidRPr="00E6516F">
        <w:t>[TS 24.282, clause 10.2.2.1]</w:t>
      </w:r>
    </w:p>
    <w:p w14:paraId="1A1DFEBB" w14:textId="77777777" w:rsidR="0071087C" w:rsidRPr="00E6516F" w:rsidRDefault="0071087C" w:rsidP="0071087C">
      <w:pPr>
        <w:rPr>
          <w:lang w:eastAsia="x-none"/>
        </w:rPr>
      </w:pPr>
      <w:r w:rsidRPr="00E6516F">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0BC202EF" w14:textId="77777777" w:rsidR="0071087C" w:rsidRPr="00E6516F" w:rsidRDefault="0071087C" w:rsidP="0071087C">
      <w:pPr>
        <w:rPr>
          <w:lang w:eastAsia="x-none"/>
        </w:rPr>
      </w:pPr>
      <w:r w:rsidRPr="00E6516F">
        <w:rPr>
          <w:lang w:eastAsia="x-none"/>
        </w:rPr>
        <w:t>The media storage client shall send HTTP requests over a TLS connection as specified for the HTTP client in the UE in annex</w:t>
      </w:r>
      <w:r w:rsidRPr="00E6516F">
        <w:t xml:space="preserve"> </w:t>
      </w:r>
      <w:r w:rsidRPr="00E6516F">
        <w:rPr>
          <w:lang w:eastAsia="x-none"/>
        </w:rPr>
        <w:t xml:space="preserve">A of </w:t>
      </w:r>
      <w:r w:rsidRPr="00E6516F">
        <w:t xml:space="preserve">3GPP TS 24.482 </w:t>
      </w:r>
      <w:r w:rsidRPr="00E6516F">
        <w:rPr>
          <w:lang w:eastAsia="x-none"/>
        </w:rPr>
        <w:t>[24].</w:t>
      </w:r>
    </w:p>
    <w:p w14:paraId="2CF74ABD" w14:textId="77777777" w:rsidR="0071087C" w:rsidRPr="00E6516F" w:rsidRDefault="0071087C" w:rsidP="0071087C">
      <w:pPr>
        <w:pStyle w:val="NO"/>
      </w:pPr>
      <w:r w:rsidRPr="00E6516F">
        <w:t>NOTE 1:</w:t>
      </w:r>
      <w:r w:rsidRPr="00E6516F">
        <w:tab/>
        <w:t>The HTTP client encodes the MCData ID in the bearer access token of the Authorization header field of an HTTP request as specified in 3GPP TS 24.482 [24].</w:t>
      </w:r>
    </w:p>
    <w:p w14:paraId="25FB0C2E" w14:textId="77777777" w:rsidR="0071087C" w:rsidRPr="00E6516F" w:rsidRDefault="0071087C" w:rsidP="0071087C">
      <w:pPr>
        <w:pStyle w:val="NO"/>
        <w:rPr>
          <w:rFonts w:eastAsia="Malgun Gothic"/>
        </w:rPr>
      </w:pPr>
      <w:r w:rsidRPr="00E6516F">
        <w:t>NOTE 2:</w:t>
      </w:r>
      <w:r w:rsidRPr="00E6516F">
        <w:tab/>
        <w:t xml:space="preserve">The HTTP client always sends the HTTP requests to an HTTP proxy. </w:t>
      </w:r>
      <w:r w:rsidRPr="00E6516F">
        <w:rPr>
          <w:lang w:eastAsia="x-none"/>
        </w:rPr>
        <w:t>Annex</w:t>
      </w:r>
      <w:r w:rsidRPr="00E6516F">
        <w:t xml:space="preserve"> </w:t>
      </w:r>
      <w:r w:rsidRPr="00E6516F">
        <w:rPr>
          <w:lang w:eastAsia="x-none"/>
        </w:rPr>
        <w:t xml:space="preserve">A of </w:t>
      </w:r>
      <w:r w:rsidRPr="00E6516F">
        <w:t xml:space="preserve">3GPP TS 24.482 </w:t>
      </w:r>
      <w:r w:rsidRPr="00E6516F">
        <w:rPr>
          <w:lang w:eastAsia="x-none"/>
        </w:rPr>
        <w:t>[24] indicates how the HTTP proxy forwards the HTTP request to the HTTP server.</w:t>
      </w:r>
    </w:p>
    <w:p w14:paraId="2B0EFA2F" w14:textId="77777777" w:rsidR="0071087C" w:rsidRPr="00E6516F" w:rsidRDefault="0071087C" w:rsidP="0071087C">
      <w:pPr>
        <w:rPr>
          <w:rFonts w:eastAsia="Malgun Gothic"/>
        </w:rPr>
      </w:pPr>
      <w:r w:rsidRPr="00E6516F">
        <w:rPr>
          <w:rFonts w:eastAsia="Malgun Gothic"/>
        </w:rPr>
        <w:t>To upload a file to media storage function, the media storage client:</w:t>
      </w:r>
    </w:p>
    <w:p w14:paraId="78A09CC3" w14:textId="77777777" w:rsidR="0071087C" w:rsidRPr="00E6516F" w:rsidRDefault="0071087C" w:rsidP="0071087C">
      <w:pPr>
        <w:pStyle w:val="B10"/>
      </w:pPr>
      <w:r w:rsidRPr="00E6516F">
        <w:rPr>
          <w:rFonts w:eastAsia="Malgun Gothic"/>
        </w:rPr>
        <w:t>1)</w:t>
      </w:r>
      <w:r w:rsidRPr="00E6516F">
        <w:rPr>
          <w:rFonts w:eastAsia="Malgun Gothic"/>
        </w:rPr>
        <w:tab/>
        <w:t xml:space="preserve">shall generate an HTTP POST request as specified in </w:t>
      </w:r>
      <w:r w:rsidRPr="00E6516F">
        <w:t>IETF RFC 7230 [22] and IETF RFC 7231 [23];</w:t>
      </w:r>
    </w:p>
    <w:p w14:paraId="44AACDD0" w14:textId="77777777" w:rsidR="0071087C" w:rsidRPr="00E6516F" w:rsidRDefault="0071087C" w:rsidP="0071087C">
      <w:pPr>
        <w:pStyle w:val="B10"/>
        <w:rPr>
          <w:rFonts w:eastAsia="Malgun Gothic"/>
        </w:rPr>
      </w:pPr>
      <w:r w:rsidRPr="00E6516F">
        <w:rPr>
          <w:rFonts w:eastAsia="Malgun Gothic"/>
        </w:rPr>
        <w:t>2)</w:t>
      </w:r>
      <w:r w:rsidRPr="00E6516F">
        <w:rPr>
          <w:rFonts w:eastAsia="Malgun Gothic"/>
        </w:rPr>
        <w:tab/>
        <w:t>shall set the Request-URI to the absolute URI identifying the resource on a media storage function;</w:t>
      </w:r>
    </w:p>
    <w:p w14:paraId="67A690D5" w14:textId="77777777" w:rsidR="0071087C" w:rsidRPr="00E6516F" w:rsidRDefault="0071087C" w:rsidP="0071087C">
      <w:pPr>
        <w:pStyle w:val="B10"/>
        <w:rPr>
          <w:rFonts w:eastAsia="Malgun Gothic"/>
        </w:rPr>
      </w:pPr>
      <w:r w:rsidRPr="00E6516F">
        <w:rPr>
          <w:rFonts w:eastAsia="Malgun Gothic"/>
        </w:rPr>
        <w:t>3)</w:t>
      </w:r>
      <w:r w:rsidRPr="00E6516F">
        <w:rPr>
          <w:rFonts w:eastAsia="Malgun Gothic"/>
        </w:rPr>
        <w:tab/>
        <w:t>shall set the Host header field to a hostname identifying the media storage function;</w:t>
      </w:r>
    </w:p>
    <w:p w14:paraId="7C0F2746" w14:textId="77777777" w:rsidR="0071087C" w:rsidRPr="00E6516F" w:rsidRDefault="0071087C" w:rsidP="0071087C">
      <w:pPr>
        <w:pStyle w:val="B10"/>
      </w:pPr>
      <w:r w:rsidRPr="00E6516F">
        <w:rPr>
          <w:rFonts w:eastAsia="Malgun Gothic"/>
        </w:rPr>
        <w:t>4)</w:t>
      </w:r>
      <w:r w:rsidRPr="00E6516F">
        <w:rPr>
          <w:rFonts w:eastAsia="Malgun Gothic"/>
        </w:rPr>
        <w:tab/>
        <w:t xml:space="preserve">shall set the Content-Type header field to </w:t>
      </w:r>
      <w:r w:rsidRPr="00E6516F">
        <w:t>multipart/mixed and with a boundary delimiter parameter set to any chosen value;</w:t>
      </w:r>
    </w:p>
    <w:p w14:paraId="6C6297D8" w14:textId="77777777" w:rsidR="0071087C" w:rsidRPr="00E6516F" w:rsidRDefault="0071087C" w:rsidP="0071087C">
      <w:pPr>
        <w:pStyle w:val="B10"/>
        <w:rPr>
          <w:lang w:eastAsia="ko-KR"/>
        </w:rPr>
      </w:pPr>
      <w:r w:rsidRPr="00E6516F">
        <w:rPr>
          <w:rFonts w:eastAsia="Malgun Gothic"/>
        </w:rPr>
        <w:t>5)</w:t>
      </w:r>
      <w:r w:rsidRPr="00E6516F">
        <w:rPr>
          <w:rFonts w:eastAsia="Malgun Gothic"/>
        </w:rPr>
        <w:tab/>
        <w:t xml:space="preserve">if the file upload is for one-to-one file distribution, shall insert </w:t>
      </w:r>
      <w:r w:rsidRPr="00E6516F">
        <w:rPr>
          <w:lang w:eastAsia="ko-KR"/>
        </w:rPr>
        <w:t>an application/vnd.3gpp.mcdata-info+xml MIME body with:</w:t>
      </w:r>
    </w:p>
    <w:p w14:paraId="1D683D92" w14:textId="77777777" w:rsidR="0071087C" w:rsidRPr="00E6516F" w:rsidRDefault="0071087C" w:rsidP="0071087C">
      <w:pPr>
        <w:pStyle w:val="B2"/>
      </w:pPr>
      <w:r w:rsidRPr="00E6516F">
        <w:t>a)</w:t>
      </w:r>
      <w:r w:rsidRPr="00E6516F">
        <w:tab/>
        <w:t>the &lt;request-type&gt; element set to a value of "one-to-one-fd"; and</w:t>
      </w:r>
    </w:p>
    <w:p w14:paraId="430EC682" w14:textId="77777777" w:rsidR="0071087C" w:rsidRPr="00E6516F" w:rsidRDefault="0071087C" w:rsidP="0071087C">
      <w:pPr>
        <w:pStyle w:val="B2"/>
      </w:pPr>
      <w:r w:rsidRPr="00E6516F">
        <w:t>b)</w:t>
      </w:r>
      <w:r w:rsidRPr="00E6516F">
        <w:tab/>
        <w:t>the &lt;mcdata-calling-user-id&gt; element set to the originating MCData ID;</w:t>
      </w:r>
    </w:p>
    <w:p w14:paraId="28E2331C" w14:textId="77777777" w:rsidR="0071087C" w:rsidRPr="00E6516F" w:rsidRDefault="0071087C" w:rsidP="0071087C">
      <w:pPr>
        <w:pStyle w:val="B10"/>
        <w:rPr>
          <w:lang w:eastAsia="ko-KR"/>
        </w:rPr>
      </w:pPr>
      <w:r w:rsidRPr="00E6516F">
        <w:rPr>
          <w:rFonts w:eastAsia="Malgun Gothic"/>
        </w:rPr>
        <w:t>6)</w:t>
      </w:r>
      <w:r w:rsidRPr="00E6516F">
        <w:rPr>
          <w:rFonts w:eastAsia="Malgun Gothic"/>
        </w:rPr>
        <w:tab/>
        <w:t xml:space="preserve">if the file upload is for group file distribution, shall insert </w:t>
      </w:r>
      <w:r w:rsidRPr="00E6516F">
        <w:rPr>
          <w:lang w:eastAsia="ko-KR"/>
        </w:rPr>
        <w:t>an application/vnd.3gpp.mcdata-info+xml MIME body with:</w:t>
      </w:r>
    </w:p>
    <w:p w14:paraId="08CF7066" w14:textId="77777777" w:rsidR="0071087C" w:rsidRPr="00E6516F" w:rsidRDefault="0071087C" w:rsidP="0071087C">
      <w:pPr>
        <w:pStyle w:val="B2"/>
      </w:pPr>
      <w:r w:rsidRPr="00E6516F">
        <w:t>a)</w:t>
      </w:r>
      <w:r w:rsidRPr="00E6516F">
        <w:tab/>
        <w:t>the &lt;request-type&gt; element set to a value of "group-fd";</w:t>
      </w:r>
    </w:p>
    <w:p w14:paraId="1917A783" w14:textId="77777777" w:rsidR="0071087C" w:rsidRPr="00E6516F" w:rsidRDefault="0071087C" w:rsidP="0071087C">
      <w:pPr>
        <w:pStyle w:val="B2"/>
      </w:pPr>
      <w:r w:rsidRPr="00E6516F">
        <w:t>b)</w:t>
      </w:r>
      <w:r w:rsidRPr="00E6516F">
        <w:tab/>
        <w:t>the &lt;mcdata-request-uri&gt; element set to the MCData group identity; and</w:t>
      </w:r>
    </w:p>
    <w:p w14:paraId="3B8217BE" w14:textId="77777777" w:rsidR="0071087C" w:rsidRPr="00E6516F" w:rsidRDefault="0071087C" w:rsidP="0071087C">
      <w:pPr>
        <w:pStyle w:val="B2"/>
      </w:pPr>
      <w:r w:rsidRPr="00E6516F">
        <w:t>c)</w:t>
      </w:r>
      <w:r w:rsidRPr="00E6516F">
        <w:tab/>
        <w:t>the &lt;mcdata-calling-user-id&gt; element set to the originating MCData ID;</w:t>
      </w:r>
    </w:p>
    <w:p w14:paraId="08D5B4FC" w14:textId="77777777" w:rsidR="0071087C" w:rsidRPr="00E6516F" w:rsidRDefault="0071087C" w:rsidP="0071087C">
      <w:pPr>
        <w:pStyle w:val="B10"/>
        <w:rPr>
          <w:rFonts w:eastAsia="Malgun Gothic"/>
        </w:rPr>
      </w:pPr>
      <w:r w:rsidRPr="00E6516F">
        <w:t>7)</w:t>
      </w:r>
      <w:r w:rsidRPr="00E6516F">
        <w:tab/>
        <w:t xml:space="preserve">if end-to-end security is required for a one-to-one communication, the MCData client protects the </w:t>
      </w:r>
      <w:r w:rsidRPr="00E6516F">
        <w:rPr>
          <w:rFonts w:eastAsia="Malgun Gothic"/>
        </w:rPr>
        <w:t>binary data representing the file and prefixes the protected binary data with security parameters as described in 3GPP TS 33.180 [26];</w:t>
      </w:r>
    </w:p>
    <w:p w14:paraId="098CDCAD" w14:textId="77777777" w:rsidR="0071087C" w:rsidRPr="00E6516F" w:rsidRDefault="0071087C" w:rsidP="0071087C">
      <w:pPr>
        <w:pStyle w:val="B10"/>
      </w:pPr>
      <w:r w:rsidRPr="00E6516F">
        <w:rPr>
          <w:rFonts w:eastAsia="Malgun Gothic"/>
        </w:rPr>
        <w:t>8)</w:t>
      </w:r>
      <w:r w:rsidRPr="00E6516F">
        <w:rPr>
          <w:rFonts w:eastAsia="Malgun Gothic"/>
        </w:rPr>
        <w:tab/>
      </w:r>
      <w:r w:rsidRPr="00E6516F">
        <w:t>if</w:t>
      </w:r>
    </w:p>
    <w:p w14:paraId="7BFA8401" w14:textId="77777777" w:rsidR="0071087C" w:rsidRPr="00E6516F" w:rsidRDefault="0071087C" w:rsidP="0071087C">
      <w:pPr>
        <w:pStyle w:val="B2"/>
        <w:rPr>
          <w:rFonts w:eastAsia="Malgun Gothic"/>
        </w:rPr>
      </w:pPr>
      <w:r w:rsidRPr="00E6516F">
        <w:t>i)</w:t>
      </w:r>
      <w:r w:rsidRPr="00E6516F">
        <w:tab/>
        <w:t>end-to-end security is not required</w:t>
      </w:r>
      <w:r w:rsidRPr="00E6516F">
        <w:rPr>
          <w:rFonts w:eastAsia="Malgun Gothic"/>
        </w:rPr>
        <w:t xml:space="preserve"> for a one-to-one communication, or</w:t>
      </w:r>
    </w:p>
    <w:p w14:paraId="54A70C2E" w14:textId="77777777" w:rsidR="0071087C" w:rsidRPr="00E6516F" w:rsidRDefault="0071087C" w:rsidP="0071087C">
      <w:pPr>
        <w:pStyle w:val="B2"/>
        <w:rPr>
          <w:rFonts w:eastAsia="Malgun Gothic"/>
        </w:rPr>
      </w:pPr>
      <w:r w:rsidRPr="00E6516F">
        <w:rPr>
          <w:rFonts w:eastAsia="Malgun Gothic"/>
        </w:rPr>
        <w:t>ii)</w:t>
      </w:r>
      <w:r w:rsidRPr="00E6516F">
        <w:rPr>
          <w:rFonts w:eastAsia="Malgun Gothic"/>
        </w:rPr>
        <w:tab/>
        <w:t>the file upload is for group file distribution;</w:t>
      </w:r>
    </w:p>
    <w:p w14:paraId="278B1741" w14:textId="77777777" w:rsidR="0071087C" w:rsidRPr="00E6516F" w:rsidRDefault="0071087C" w:rsidP="0071087C">
      <w:pPr>
        <w:pStyle w:val="B10"/>
        <w:rPr>
          <w:rFonts w:eastAsia="Malgun Gothic"/>
        </w:rPr>
      </w:pPr>
      <w:r w:rsidRPr="00E6516F">
        <w:rPr>
          <w:rFonts w:eastAsia="Malgun Gothic"/>
        </w:rPr>
        <w:tab/>
        <w:t xml:space="preserve">shall include the binary data representing the file with Content-Type field set to </w:t>
      </w:r>
      <w:r w:rsidRPr="00E6516F">
        <w:t>application/octet-stream and Content-Length field set to the file size</w:t>
      </w:r>
      <w:r w:rsidRPr="00E6516F">
        <w:rPr>
          <w:rFonts w:eastAsia="Malgun Gothic"/>
        </w:rPr>
        <w:t>; and</w:t>
      </w:r>
    </w:p>
    <w:p w14:paraId="1E07EA96" w14:textId="77777777" w:rsidR="0071087C" w:rsidRPr="00E6516F" w:rsidRDefault="0071087C" w:rsidP="0071087C">
      <w:pPr>
        <w:pStyle w:val="B10"/>
        <w:rPr>
          <w:rFonts w:eastAsia="Malgun Gothic"/>
        </w:rPr>
      </w:pPr>
      <w:r w:rsidRPr="00E6516F">
        <w:rPr>
          <w:rFonts w:eastAsia="Malgun Gothic"/>
        </w:rPr>
        <w:t>9)</w:t>
      </w:r>
      <w:r w:rsidRPr="00E6516F">
        <w:rPr>
          <w:rFonts w:eastAsia="Malgun Gothic"/>
        </w:rPr>
        <w:tab/>
        <w:t>shall send the HTTP POST request towards the media storage function.</w:t>
      </w:r>
    </w:p>
    <w:p w14:paraId="30BF4B65" w14:textId="77777777" w:rsidR="0071087C" w:rsidRPr="00E6516F" w:rsidRDefault="0071087C" w:rsidP="0071087C">
      <w:pPr>
        <w:pStyle w:val="B10"/>
        <w:ind w:left="0" w:firstLine="0"/>
        <w:rPr>
          <w:rFonts w:eastAsia="Malgun Gothic"/>
        </w:rPr>
      </w:pPr>
      <w:r w:rsidRPr="00E6516F">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35BC1F6F" w14:textId="77777777" w:rsidR="0071087C" w:rsidRPr="00E6516F" w:rsidRDefault="0071087C" w:rsidP="0071087C">
      <w:r w:rsidRPr="00E6516F">
        <w:t>[TS 24.282, clause 10.2.4.2.1]</w:t>
      </w:r>
    </w:p>
    <w:p w14:paraId="0D0EB294" w14:textId="77777777" w:rsidR="0071087C" w:rsidRPr="00E6516F" w:rsidRDefault="0071087C" w:rsidP="0071087C">
      <w:r w:rsidRPr="00E6516F">
        <w:t>The MCData client shall generate a SIP MESSAGE request in accordance with 3GPP TS 24.229 [5] and IETF RFC 3428 [6] with the clarifications given below.</w:t>
      </w:r>
    </w:p>
    <w:p w14:paraId="07E595A9" w14:textId="77777777" w:rsidR="0071087C" w:rsidRPr="00E6516F" w:rsidRDefault="0071087C" w:rsidP="0071087C">
      <w:r w:rsidRPr="00E6516F">
        <w:t>The MCData client:</w:t>
      </w:r>
    </w:p>
    <w:p w14:paraId="0DAB2939" w14:textId="77777777" w:rsidR="0071087C" w:rsidRPr="00E6516F" w:rsidRDefault="0071087C" w:rsidP="0071087C">
      <w:pPr>
        <w:pStyle w:val="B10"/>
      </w:pPr>
      <w:r w:rsidRPr="00E6516F">
        <w:rPr>
          <w:lang w:eastAsia="ko-KR"/>
        </w:rPr>
        <w:t>1)</w:t>
      </w:r>
      <w:r w:rsidRPr="00E6516F">
        <w:rPr>
          <w:lang w:eastAsia="ko-KR"/>
        </w:rPr>
        <w:tab/>
        <w:t>shall build the SIP MESSAGE request as specified in subclause 6.2.4.1;</w:t>
      </w:r>
    </w:p>
    <w:p w14:paraId="7A59255A" w14:textId="77777777" w:rsidR="0071087C" w:rsidRPr="00E6516F" w:rsidRDefault="0071087C" w:rsidP="0071087C">
      <w:pPr>
        <w:pStyle w:val="B10"/>
      </w:pPr>
      <w:r w:rsidRPr="00E6516F">
        <w:t>2)</w:t>
      </w:r>
      <w:r w:rsidRPr="00E6516F">
        <w:tab/>
        <w:t>if a one-to-one standalone FD message is to be sent shall insert in the SIP MESSAGE request:</w:t>
      </w:r>
    </w:p>
    <w:p w14:paraId="48FAEFFF" w14:textId="77777777" w:rsidR="0071087C" w:rsidRPr="00E6516F" w:rsidRDefault="0071087C" w:rsidP="0071087C">
      <w:pPr>
        <w:pStyle w:val="B2"/>
      </w:pPr>
      <w:r w:rsidRPr="00E6516F">
        <w:t>a)</w:t>
      </w:r>
      <w:r w:rsidRPr="00E6516F">
        <w:tab/>
        <w:t>an application/resource-lists+xml MIME body with the MCData ID of the target MCData user, according to rules and procedures of IETF RFC 4826 [9]; and</w:t>
      </w:r>
    </w:p>
    <w:p w14:paraId="5DD5DEAE" w14:textId="77777777" w:rsidR="0071087C" w:rsidRPr="00E6516F" w:rsidRDefault="0071087C" w:rsidP="0071087C">
      <w:pPr>
        <w:pStyle w:val="B2"/>
        <w:rPr>
          <w:lang w:eastAsia="ko-KR"/>
        </w:rPr>
      </w:pPr>
      <w:r w:rsidRPr="00E6516F">
        <w:t>b)</w:t>
      </w:r>
      <w:r w:rsidRPr="00E6516F">
        <w:rPr>
          <w:lang w:eastAsia="ko-KR"/>
        </w:rPr>
        <w:tab/>
        <w:t>an application/vnd.3gpp.mcdata-info+xml MIME body with a &lt;request-type&gt; element set to a value of "one-to-one-fd";</w:t>
      </w:r>
    </w:p>
    <w:p w14:paraId="70CC9944" w14:textId="77777777" w:rsidR="0071087C" w:rsidRPr="00E6516F" w:rsidRDefault="0071087C" w:rsidP="0071087C">
      <w:pPr>
        <w:pStyle w:val="B3"/>
        <w:ind w:left="0" w:firstLine="0"/>
      </w:pPr>
      <w:r w:rsidRPr="00E6516F">
        <w:t>…</w:t>
      </w:r>
    </w:p>
    <w:p w14:paraId="7420C0A8" w14:textId="77777777" w:rsidR="0071087C" w:rsidRPr="00E6516F" w:rsidRDefault="0071087C" w:rsidP="0071087C">
      <w:pPr>
        <w:pStyle w:val="B10"/>
      </w:pPr>
      <w:r w:rsidRPr="00E6516F">
        <w:t>4)</w:t>
      </w:r>
      <w:r w:rsidRPr="00E6516F">
        <w:tab/>
        <w:t>shall generate a standalone FD message as specified in subclause 6.2.2.2; and</w:t>
      </w:r>
    </w:p>
    <w:p w14:paraId="278BF015" w14:textId="77777777" w:rsidR="0071087C" w:rsidRPr="00E6516F" w:rsidRDefault="0071087C" w:rsidP="0071087C">
      <w:pPr>
        <w:pStyle w:val="B10"/>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3E8623A1" w14:textId="77777777" w:rsidR="0071087C" w:rsidRPr="00E6516F" w:rsidRDefault="0071087C" w:rsidP="0071087C">
      <w:r w:rsidRPr="00E6516F">
        <w:t>[TS 24.282, clause 12.2.1.2]</w:t>
      </w:r>
    </w:p>
    <w:p w14:paraId="3B11B4B3" w14:textId="77777777" w:rsidR="0071087C" w:rsidRPr="00E6516F" w:rsidRDefault="0071087C" w:rsidP="0071087C">
      <w:pPr>
        <w:rPr>
          <w:rFonts w:eastAsia="SimSun"/>
        </w:rPr>
      </w:pPr>
      <w:r w:rsidRPr="00E6516F">
        <w:rPr>
          <w:rFonts w:eastAsia="SimSun"/>
        </w:rPr>
        <w:t>Upon receipt of a:</w:t>
      </w:r>
    </w:p>
    <w:p w14:paraId="314E0F5E" w14:textId="77777777" w:rsidR="0071087C" w:rsidRPr="00E6516F" w:rsidRDefault="0071087C" w:rsidP="0071087C">
      <w:pPr>
        <w:pStyle w:val="B10"/>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1AB068E9" w14:textId="77777777" w:rsidR="0071087C" w:rsidRPr="00E6516F" w:rsidRDefault="0071087C" w:rsidP="0071087C">
      <w:pPr>
        <w:pStyle w:val="B10"/>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7CB56B5D" w14:textId="77777777" w:rsidR="0071087C" w:rsidRPr="00E6516F" w:rsidRDefault="0071087C" w:rsidP="0071087C">
      <w:pPr>
        <w:rPr>
          <w:rFonts w:eastAsia="SimSun"/>
        </w:rPr>
      </w:pPr>
      <w:r w:rsidRPr="00E6516F">
        <w:rPr>
          <w:rFonts w:eastAsia="SimSun"/>
        </w:rPr>
        <w:t>the MCData client:</w:t>
      </w:r>
    </w:p>
    <w:p w14:paraId="56E4BBE1"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20089290"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03EB6067" w14:textId="77777777" w:rsidR="0071087C" w:rsidRPr="00E6516F" w:rsidRDefault="0071087C" w:rsidP="0071087C">
      <w:r w:rsidRPr="00E6516F">
        <w:t>[TS 24.282, clause 11.3.2.1]</w:t>
      </w:r>
    </w:p>
    <w:p w14:paraId="77DE0AD5" w14:textId="77777777" w:rsidR="0071087C" w:rsidRPr="00E6516F" w:rsidRDefault="0071087C" w:rsidP="0071087C">
      <w:pPr>
        <w:rPr>
          <w:rFonts w:eastAsia="MS Mincho"/>
        </w:rPr>
      </w:pPr>
      <w:r w:rsidRPr="00E6516F">
        <w:rPr>
          <w:rFonts w:eastAsia="MS Mincho"/>
        </w:rPr>
        <w:t>Upon receiving a request from the MCData user to access the list of deferred data group communications, the MCData client:</w:t>
      </w:r>
    </w:p>
    <w:p w14:paraId="1C528F28" w14:textId="77777777" w:rsidR="0071087C" w:rsidRPr="00E6516F" w:rsidRDefault="0071087C" w:rsidP="0071087C">
      <w:pPr>
        <w:pStyle w:val="B10"/>
        <w:rPr>
          <w:rFonts w:eastAsia="MS Mincho"/>
        </w:rPr>
      </w:pPr>
      <w:r w:rsidRPr="00E6516F">
        <w:rPr>
          <w:lang w:eastAsia="ko-KR"/>
        </w:rPr>
        <w:t>1)</w:t>
      </w:r>
      <w:r w:rsidRPr="00E6516F">
        <w:tab/>
      </w:r>
      <w:r w:rsidRPr="00E6516F">
        <w:rPr>
          <w:lang w:eastAsia="ko-KR"/>
        </w:rPr>
        <w:t>shall build the SIP MESSAGE request as specified in subclause 6.2.4.1</w:t>
      </w:r>
      <w:r w:rsidRPr="00E6516F">
        <w:rPr>
          <w:rFonts w:eastAsia="MS Mincho"/>
        </w:rPr>
        <w:t>;</w:t>
      </w:r>
    </w:p>
    <w:p w14:paraId="264ABC16" w14:textId="77777777" w:rsidR="0071087C" w:rsidRPr="00E6516F" w:rsidRDefault="0071087C" w:rsidP="0071087C">
      <w:pPr>
        <w:pStyle w:val="B10"/>
        <w:rPr>
          <w:rFonts w:eastAsia="MS Mincho"/>
        </w:rPr>
      </w:pPr>
      <w:r w:rsidRPr="00E6516F">
        <w:rPr>
          <w:rFonts w:eastAsia="MS Mincho"/>
        </w:rPr>
        <w:t>2)</w:t>
      </w:r>
      <w:r w:rsidRPr="00E6516F">
        <w:tab/>
      </w:r>
      <w:r w:rsidRPr="00E6516F">
        <w:rPr>
          <w:rFonts w:eastAsia="MS Mincho"/>
        </w:rPr>
        <w:t>shall generate</w:t>
      </w:r>
      <w:r w:rsidRPr="00E6516F">
        <w:t xml:space="preserve"> DEFERRED DATA REQUEST</w:t>
      </w:r>
      <w:r w:rsidRPr="00E6516F">
        <w:rPr>
          <w:lang w:eastAsia="ko-KR"/>
        </w:rPr>
        <w:t xml:space="preserve"> message </w:t>
      </w:r>
      <w:r w:rsidRPr="00E6516F">
        <w:t>as specified in subclause 15.1.11.1;</w:t>
      </w:r>
    </w:p>
    <w:p w14:paraId="1C1E6792" w14:textId="77777777" w:rsidR="0071087C" w:rsidRPr="00E6516F" w:rsidRDefault="0071087C" w:rsidP="0071087C">
      <w:pPr>
        <w:pStyle w:val="B10"/>
      </w:pPr>
      <w:r w:rsidRPr="00E6516F">
        <w:t>3)</w:t>
      </w:r>
      <w:r w:rsidRPr="00E6516F">
        <w:tab/>
        <w:t>shall include in the SIP request, the DEFERRED DATA GROUP COMM message in an application/vnd.3gpp.mcdata-signalling MIME body as specified in subclause E.1; and</w:t>
      </w:r>
    </w:p>
    <w:p w14:paraId="5577FBC4" w14:textId="77777777" w:rsidR="0071087C" w:rsidRPr="00E6516F" w:rsidRDefault="0071087C" w:rsidP="0071087C">
      <w:pPr>
        <w:pStyle w:val="B10"/>
        <w:rPr>
          <w:rFonts w:eastAsia="MS Mincho"/>
        </w:rPr>
      </w:pPr>
      <w:r w:rsidRPr="00E6516F">
        <w:rPr>
          <w:lang w:eastAsia="ko-KR"/>
        </w:rPr>
        <w:t>4)</w:t>
      </w:r>
      <w:r w:rsidRPr="00E6516F">
        <w:tab/>
      </w:r>
      <w:r w:rsidRPr="00E6516F">
        <w:rPr>
          <w:lang w:eastAsia="ko-KR"/>
        </w:rPr>
        <w:t xml:space="preserve">shall send the </w:t>
      </w:r>
      <w:r w:rsidRPr="00E6516F">
        <w:rPr>
          <w:rFonts w:eastAsia="SimSun"/>
        </w:rPr>
        <w:t>SIP MESSAGE request towards the participating MCData function according to rules and procedures of 3GPP TS 24.229 [5].</w:t>
      </w:r>
    </w:p>
    <w:p w14:paraId="77028317" w14:textId="77777777" w:rsidR="0071087C" w:rsidRPr="00E6516F" w:rsidRDefault="0071087C" w:rsidP="0071087C">
      <w:r w:rsidRPr="00E6516F">
        <w:t>[TS 24.282, clause 11.3.2.2]</w:t>
      </w:r>
    </w:p>
    <w:p w14:paraId="366BF0FB" w14:textId="77777777" w:rsidR="0071087C" w:rsidRPr="00E6516F" w:rsidRDefault="0071087C" w:rsidP="0071087C">
      <w:r w:rsidRPr="00E6516F">
        <w:t xml:space="preserve">Upon receipt of a </w:t>
      </w:r>
      <w:r w:rsidRPr="00E6516F">
        <w:rPr>
          <w:rFonts w:eastAsia="SimSun"/>
        </w:rPr>
        <w:t>"SIP MESSAGE response for the list of deferred group communications request</w:t>
      </w:r>
      <w:r w:rsidRPr="00E6516F">
        <w:t>", the MCData client:</w:t>
      </w:r>
    </w:p>
    <w:p w14:paraId="6608AF1D" w14:textId="77777777" w:rsidR="0071087C" w:rsidRPr="00E6516F" w:rsidRDefault="0071087C" w:rsidP="0071087C">
      <w:pPr>
        <w:pStyle w:val="B10"/>
      </w:pPr>
      <w:r w:rsidRPr="00E6516F">
        <w:t>1)</w:t>
      </w:r>
      <w:r w:rsidRPr="00E6516F">
        <w:tab/>
        <w:t>shall generate a SIP 200 (OK) response according to rules and procedures of 3GPP TS 24.229 [5];</w:t>
      </w:r>
    </w:p>
    <w:p w14:paraId="7632D4E2" w14:textId="77777777" w:rsidR="0071087C" w:rsidRPr="00E6516F" w:rsidRDefault="0071087C" w:rsidP="0071087C">
      <w:pPr>
        <w:pStyle w:val="B10"/>
      </w:pPr>
      <w:r w:rsidRPr="00E6516F">
        <w:rPr>
          <w:lang w:eastAsia="ko-KR"/>
        </w:rPr>
        <w:t>2)</w:t>
      </w:r>
      <w:r w:rsidRPr="00E6516F">
        <w:rPr>
          <w:lang w:eastAsia="ko-KR"/>
        </w:rPr>
        <w:tab/>
        <w:t>shall send the SIP 200 (OK) response towards the MCData server according to rules and procedures of 3GPP TS 24.229 [5];</w:t>
      </w:r>
    </w:p>
    <w:p w14:paraId="171DCAC7" w14:textId="77777777" w:rsidR="0071087C" w:rsidRPr="00E6516F" w:rsidRDefault="0071087C" w:rsidP="0071087C">
      <w:pPr>
        <w:pStyle w:val="B10"/>
      </w:pPr>
      <w:r w:rsidRPr="00E6516F">
        <w:t>3)</w:t>
      </w:r>
      <w:r w:rsidRPr="00E6516F">
        <w:tab/>
        <w:t>shall decode the contents of the application/vnd.3gpp.mcdata-signalling MIME body:</w:t>
      </w:r>
    </w:p>
    <w:p w14:paraId="6CF904B0" w14:textId="77777777" w:rsidR="0071087C" w:rsidRPr="00E6516F" w:rsidRDefault="0071087C" w:rsidP="0071087C">
      <w:pPr>
        <w:pStyle w:val="B2"/>
        <w:rPr>
          <w:lang w:eastAsia="ko-KR"/>
        </w:rPr>
      </w:pPr>
      <w:r w:rsidRPr="00E6516F">
        <w:rPr>
          <w:lang w:eastAsia="ko-KR"/>
        </w:rPr>
        <w:t>a)</w:t>
      </w:r>
      <w:r w:rsidRPr="00E6516F">
        <w:rPr>
          <w:lang w:eastAsia="ko-KR"/>
        </w:rPr>
        <w:tab/>
        <w:t xml:space="preserve">if the application/vnd.3gpp.mcdata-signalling MIME body contains </w:t>
      </w:r>
      <w:r w:rsidRPr="00E6516F">
        <w:t xml:space="preserve">DEFERRED DATA RESPONSE </w:t>
      </w:r>
      <w:r w:rsidRPr="00E6516F">
        <w:rPr>
          <w:lang w:eastAsia="ko-KR"/>
        </w:rPr>
        <w:t xml:space="preserve">message as specified in subclause 15.1.12: </w:t>
      </w:r>
    </w:p>
    <w:p w14:paraId="2835D052" w14:textId="77777777" w:rsidR="0071087C" w:rsidRPr="00E6516F" w:rsidRDefault="0071087C" w:rsidP="0071087C">
      <w:pPr>
        <w:pStyle w:val="B4"/>
        <w:rPr>
          <w:lang w:eastAsia="ko-KR"/>
        </w:rPr>
      </w:pPr>
      <w:r w:rsidRPr="00E6516F">
        <w:rPr>
          <w:lang w:eastAsia="ko-KR"/>
        </w:rPr>
        <w:t>i)</w:t>
      </w:r>
      <w:r w:rsidRPr="00E6516F">
        <w:rPr>
          <w:lang w:eastAsia="ko-KR"/>
        </w:rPr>
        <w:tab/>
        <w:t>for each payload, if payload type is set to "FILEURL", shall store the payload data; and</w:t>
      </w:r>
    </w:p>
    <w:p w14:paraId="3385A159" w14:textId="77777777" w:rsidR="0071087C" w:rsidRPr="00E6516F" w:rsidRDefault="0071087C" w:rsidP="0071087C">
      <w:pPr>
        <w:pStyle w:val="B10"/>
        <w:rPr>
          <w:lang w:eastAsia="ko-KR"/>
        </w:rPr>
      </w:pPr>
      <w:r w:rsidRPr="00E6516F">
        <w:rPr>
          <w:lang w:eastAsia="ko-KR"/>
        </w:rPr>
        <w:t>4)</w:t>
      </w:r>
      <w:r w:rsidRPr="00E6516F">
        <w:rPr>
          <w:lang w:eastAsia="ko-KR"/>
        </w:rPr>
        <w:tab/>
        <w:t>shall present to MCData user, the list of file URLs which were deferred.</w:t>
      </w:r>
    </w:p>
    <w:p w14:paraId="288B98B8" w14:textId="77777777" w:rsidR="0071087C" w:rsidRPr="00E6516F" w:rsidRDefault="0071087C" w:rsidP="0071087C">
      <w:pPr>
        <w:pStyle w:val="H6"/>
      </w:pPr>
      <w:r w:rsidRPr="00E6516F">
        <w:t>6.2.13.3</w:t>
      </w:r>
      <w:r w:rsidRPr="00E6516F">
        <w:tab/>
        <w:t>Test description</w:t>
      </w:r>
    </w:p>
    <w:p w14:paraId="0E6E85F7" w14:textId="77777777" w:rsidR="0071087C" w:rsidRPr="00E6516F" w:rsidRDefault="0071087C" w:rsidP="0071087C">
      <w:pPr>
        <w:pStyle w:val="H6"/>
      </w:pPr>
      <w:r w:rsidRPr="00E6516F">
        <w:t>6.2.13.3.1</w:t>
      </w:r>
      <w:r w:rsidRPr="00E6516F">
        <w:tab/>
        <w:t>Pre-test conditions</w:t>
      </w:r>
    </w:p>
    <w:p w14:paraId="41161445" w14:textId="77777777" w:rsidR="0071087C" w:rsidRPr="00E6516F" w:rsidRDefault="0071087C" w:rsidP="0071087C">
      <w:pPr>
        <w:pStyle w:val="H6"/>
      </w:pPr>
      <w:r w:rsidRPr="00E6516F">
        <w:t>System Simulator:</w:t>
      </w:r>
    </w:p>
    <w:p w14:paraId="0714761C" w14:textId="77777777" w:rsidR="0071087C" w:rsidRPr="00E6516F" w:rsidRDefault="0071087C" w:rsidP="0071087C">
      <w:pPr>
        <w:pStyle w:val="B10"/>
      </w:pPr>
      <w:r w:rsidRPr="00E6516F">
        <w:t>-</w:t>
      </w:r>
      <w:r w:rsidRPr="00E6516F">
        <w:tab/>
        <w:t>SS (MCDATA Server)</w:t>
      </w:r>
    </w:p>
    <w:p w14:paraId="3703B7E2"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4B23D48" w14:textId="77777777" w:rsidR="0071087C" w:rsidRPr="00E6516F" w:rsidRDefault="0071087C" w:rsidP="0071087C">
      <w:pPr>
        <w:pStyle w:val="H6"/>
      </w:pPr>
      <w:r w:rsidRPr="00E6516F">
        <w:t>IUT:</w:t>
      </w:r>
    </w:p>
    <w:p w14:paraId="64E5C760" w14:textId="77777777" w:rsidR="0071087C" w:rsidRPr="00E6516F" w:rsidRDefault="0071087C" w:rsidP="0071087C">
      <w:pPr>
        <w:pStyle w:val="B10"/>
      </w:pPr>
      <w:r w:rsidRPr="00E6516F">
        <w:t>-</w:t>
      </w:r>
      <w:r w:rsidRPr="00E6516F">
        <w:tab/>
        <w:t>UE (MCDATA Client)</w:t>
      </w:r>
    </w:p>
    <w:p w14:paraId="5E1E8E02" w14:textId="77777777" w:rsidR="0071087C" w:rsidRPr="00E6516F" w:rsidRDefault="0071087C" w:rsidP="0071087C">
      <w:pPr>
        <w:pStyle w:val="B10"/>
      </w:pPr>
      <w:r w:rsidRPr="00E6516F">
        <w:t>-</w:t>
      </w:r>
      <w:r w:rsidRPr="00E6516F">
        <w:tab/>
        <w:t>The test USIM set as defined in TS 36.579-1 [2], subclause 5.5.10 is inserted.</w:t>
      </w:r>
    </w:p>
    <w:p w14:paraId="553ABE4A" w14:textId="77777777" w:rsidR="0071087C" w:rsidRPr="00E6516F" w:rsidRDefault="0071087C" w:rsidP="0071087C">
      <w:pPr>
        <w:pStyle w:val="B10"/>
      </w:pPr>
      <w:r w:rsidRPr="00E6516F">
        <w:t>-</w:t>
      </w:r>
      <w:r w:rsidRPr="00E6516F">
        <w:tab/>
        <w:t>Test File 1 for CO FD as specified in annex A.2.1 is available at the UE for upload.</w:t>
      </w:r>
    </w:p>
    <w:p w14:paraId="63F50617" w14:textId="77777777" w:rsidR="0071087C" w:rsidRPr="00E6516F" w:rsidRDefault="0071087C" w:rsidP="0071087C">
      <w:pPr>
        <w:pStyle w:val="H6"/>
      </w:pPr>
      <w:r w:rsidRPr="00E6516F">
        <w:t>Preamble:</w:t>
      </w:r>
    </w:p>
    <w:p w14:paraId="49F785F5" w14:textId="77777777" w:rsidR="0071087C" w:rsidRPr="00E6516F" w:rsidRDefault="0071087C" w:rsidP="0071087C">
      <w:pPr>
        <w:pStyle w:val="B10"/>
      </w:pPr>
      <w:r w:rsidRPr="00E6516F">
        <w:t>-</w:t>
      </w:r>
      <w:r w:rsidRPr="00E6516F">
        <w:tab/>
        <w:t>In the MCData Group Configuration document the &lt;mcdata-on-network-max-data-size-auto-recv&gt; shall be set to 0 to indicate non-mandatory download independent from the file size.</w:t>
      </w:r>
    </w:p>
    <w:p w14:paraId="37DAED88"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356D4474"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3BE7D59B" w14:textId="77777777" w:rsidR="0071087C" w:rsidRPr="00E6516F" w:rsidRDefault="0071087C" w:rsidP="0071087C">
      <w:pPr>
        <w:pStyle w:val="B10"/>
      </w:pPr>
      <w:r w:rsidRPr="00E6516F">
        <w:t>-</w:t>
      </w:r>
      <w:r w:rsidRPr="00E6516F">
        <w:tab/>
        <w:t>UE States at the end of the preamble</w:t>
      </w:r>
    </w:p>
    <w:p w14:paraId="47FA6F61" w14:textId="77777777" w:rsidR="0071087C" w:rsidRPr="00E6516F" w:rsidRDefault="0071087C" w:rsidP="0071087C">
      <w:pPr>
        <w:pStyle w:val="B2"/>
      </w:pPr>
      <w:r w:rsidRPr="00E6516F">
        <w:t>-</w:t>
      </w:r>
      <w:r w:rsidRPr="00E6516F">
        <w:tab/>
        <w:t>The UE is in E-UTRA Registered, Idle Mode state.</w:t>
      </w:r>
    </w:p>
    <w:p w14:paraId="6D8FAE6F"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3C23BC21" w14:textId="77777777" w:rsidR="0071087C" w:rsidRPr="00E6516F" w:rsidRDefault="0071087C" w:rsidP="0071087C">
      <w:pPr>
        <w:pStyle w:val="H6"/>
      </w:pPr>
      <w:r w:rsidRPr="00E6516F">
        <w:t>6.2.13.3.2</w:t>
      </w:r>
      <w:r w:rsidRPr="00E6516F">
        <w:tab/>
        <w:t>Test procedure sequence</w:t>
      </w:r>
    </w:p>
    <w:p w14:paraId="41F515BB" w14:textId="77777777" w:rsidR="0071087C" w:rsidRPr="00E6516F" w:rsidRDefault="0071087C" w:rsidP="0071087C">
      <w:pPr>
        <w:pStyle w:val="TH"/>
      </w:pPr>
      <w:r w:rsidRPr="00E6516F">
        <w:t>Table 6.2.13.3.2-1: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1087C" w:rsidRPr="00E6516F" w14:paraId="0C9051B9" w14:textId="77777777" w:rsidTr="00174677">
        <w:tc>
          <w:tcPr>
            <w:tcW w:w="648" w:type="dxa"/>
            <w:tcBorders>
              <w:bottom w:val="nil"/>
            </w:tcBorders>
          </w:tcPr>
          <w:p w14:paraId="724F754E" w14:textId="77777777" w:rsidR="0071087C" w:rsidRPr="00E6516F" w:rsidRDefault="0071087C" w:rsidP="00174677">
            <w:pPr>
              <w:pStyle w:val="TAH"/>
            </w:pPr>
            <w:r w:rsidRPr="00E6516F">
              <w:t>St</w:t>
            </w:r>
          </w:p>
        </w:tc>
        <w:tc>
          <w:tcPr>
            <w:tcW w:w="3969" w:type="dxa"/>
            <w:tcBorders>
              <w:bottom w:val="nil"/>
            </w:tcBorders>
          </w:tcPr>
          <w:p w14:paraId="6D543163" w14:textId="77777777" w:rsidR="0071087C" w:rsidRPr="00E6516F" w:rsidRDefault="0071087C" w:rsidP="00174677">
            <w:pPr>
              <w:pStyle w:val="TAH"/>
            </w:pPr>
            <w:r w:rsidRPr="00E6516F">
              <w:t>Procedure</w:t>
            </w:r>
          </w:p>
        </w:tc>
        <w:tc>
          <w:tcPr>
            <w:tcW w:w="3686" w:type="dxa"/>
            <w:gridSpan w:val="2"/>
          </w:tcPr>
          <w:p w14:paraId="51F78D23" w14:textId="77777777" w:rsidR="0071087C" w:rsidRPr="00E6516F" w:rsidRDefault="0071087C" w:rsidP="00174677">
            <w:pPr>
              <w:pStyle w:val="TAH"/>
            </w:pPr>
            <w:r w:rsidRPr="00E6516F">
              <w:t>Message Sequence</w:t>
            </w:r>
          </w:p>
        </w:tc>
        <w:tc>
          <w:tcPr>
            <w:tcW w:w="567" w:type="dxa"/>
            <w:tcBorders>
              <w:bottom w:val="nil"/>
            </w:tcBorders>
          </w:tcPr>
          <w:p w14:paraId="20EE6064" w14:textId="77777777" w:rsidR="0071087C" w:rsidRPr="00E6516F" w:rsidRDefault="0071087C" w:rsidP="00174677">
            <w:pPr>
              <w:pStyle w:val="TAH"/>
            </w:pPr>
            <w:r w:rsidRPr="00E6516F">
              <w:t>TP</w:t>
            </w:r>
          </w:p>
        </w:tc>
        <w:tc>
          <w:tcPr>
            <w:tcW w:w="892" w:type="dxa"/>
            <w:tcBorders>
              <w:bottom w:val="nil"/>
            </w:tcBorders>
          </w:tcPr>
          <w:p w14:paraId="73F4ACA6" w14:textId="77777777" w:rsidR="0071087C" w:rsidRPr="00E6516F" w:rsidRDefault="0071087C" w:rsidP="00174677">
            <w:pPr>
              <w:pStyle w:val="TAH"/>
            </w:pPr>
            <w:r w:rsidRPr="00E6516F">
              <w:t>Verdict</w:t>
            </w:r>
          </w:p>
        </w:tc>
      </w:tr>
      <w:tr w:rsidR="0071087C" w:rsidRPr="00E6516F" w14:paraId="43975D4C" w14:textId="77777777" w:rsidTr="00174677">
        <w:tc>
          <w:tcPr>
            <w:tcW w:w="648" w:type="dxa"/>
            <w:tcBorders>
              <w:top w:val="nil"/>
            </w:tcBorders>
          </w:tcPr>
          <w:p w14:paraId="179BCB99" w14:textId="77777777" w:rsidR="0071087C" w:rsidRPr="00E6516F" w:rsidRDefault="0071087C" w:rsidP="00174677">
            <w:pPr>
              <w:pStyle w:val="TAH"/>
            </w:pPr>
          </w:p>
        </w:tc>
        <w:tc>
          <w:tcPr>
            <w:tcW w:w="3969" w:type="dxa"/>
            <w:tcBorders>
              <w:top w:val="nil"/>
            </w:tcBorders>
          </w:tcPr>
          <w:p w14:paraId="4EDE788F" w14:textId="77777777" w:rsidR="0071087C" w:rsidRPr="00E6516F" w:rsidRDefault="0071087C" w:rsidP="00174677">
            <w:pPr>
              <w:pStyle w:val="TAH"/>
            </w:pPr>
          </w:p>
        </w:tc>
        <w:tc>
          <w:tcPr>
            <w:tcW w:w="709" w:type="dxa"/>
          </w:tcPr>
          <w:p w14:paraId="47C3E6D5" w14:textId="77777777" w:rsidR="0071087C" w:rsidRPr="00E6516F" w:rsidRDefault="0071087C" w:rsidP="00174677">
            <w:pPr>
              <w:pStyle w:val="TAH"/>
            </w:pPr>
            <w:r w:rsidRPr="00E6516F">
              <w:t>U - S</w:t>
            </w:r>
          </w:p>
        </w:tc>
        <w:tc>
          <w:tcPr>
            <w:tcW w:w="2977" w:type="dxa"/>
          </w:tcPr>
          <w:p w14:paraId="417B4DE6" w14:textId="77777777" w:rsidR="0071087C" w:rsidRPr="00E6516F" w:rsidRDefault="0071087C" w:rsidP="00174677">
            <w:pPr>
              <w:pStyle w:val="TAH"/>
            </w:pPr>
            <w:r w:rsidRPr="00E6516F">
              <w:t>Message</w:t>
            </w:r>
          </w:p>
        </w:tc>
        <w:tc>
          <w:tcPr>
            <w:tcW w:w="567" w:type="dxa"/>
            <w:tcBorders>
              <w:top w:val="nil"/>
            </w:tcBorders>
          </w:tcPr>
          <w:p w14:paraId="32684633" w14:textId="77777777" w:rsidR="0071087C" w:rsidRPr="00E6516F" w:rsidRDefault="0071087C" w:rsidP="00174677">
            <w:pPr>
              <w:pStyle w:val="TAH"/>
            </w:pPr>
          </w:p>
        </w:tc>
        <w:tc>
          <w:tcPr>
            <w:tcW w:w="892" w:type="dxa"/>
            <w:tcBorders>
              <w:top w:val="nil"/>
            </w:tcBorders>
          </w:tcPr>
          <w:p w14:paraId="6559DD9B" w14:textId="77777777" w:rsidR="0071087C" w:rsidRPr="00E6516F" w:rsidRDefault="0071087C" w:rsidP="00174677">
            <w:pPr>
              <w:pStyle w:val="TAH"/>
            </w:pPr>
          </w:p>
        </w:tc>
      </w:tr>
      <w:tr w:rsidR="0071087C" w:rsidRPr="00E6516F" w14:paraId="4EDB9CEA" w14:textId="77777777" w:rsidTr="00174677">
        <w:tc>
          <w:tcPr>
            <w:tcW w:w="648" w:type="dxa"/>
            <w:shd w:val="clear" w:color="auto" w:fill="auto"/>
          </w:tcPr>
          <w:p w14:paraId="2FCFD08D" w14:textId="77777777" w:rsidR="0071087C" w:rsidRPr="00E6516F" w:rsidRDefault="0071087C" w:rsidP="00174677">
            <w:pPr>
              <w:pStyle w:val="TAC"/>
            </w:pPr>
            <w:r w:rsidRPr="00E6516F">
              <w:t>1</w:t>
            </w:r>
          </w:p>
        </w:tc>
        <w:tc>
          <w:tcPr>
            <w:tcW w:w="3969" w:type="dxa"/>
            <w:shd w:val="clear" w:color="auto" w:fill="auto"/>
          </w:tcPr>
          <w:p w14:paraId="52808657" w14:textId="77777777" w:rsidR="0071087C" w:rsidRPr="00E6516F" w:rsidRDefault="0071087C" w:rsidP="00174677">
            <w:pPr>
              <w:pStyle w:val="TAL"/>
            </w:pPr>
            <w:r w:rsidRPr="00E6516F">
              <w:t>Make the MCDATA User request to send test file 1 for CO group FD over HTTP for non-mandatory download and with disposition request "FILE DOWNLOAD COMPLETED UPDATE".</w:t>
            </w:r>
          </w:p>
          <w:p w14:paraId="27AE9EA2" w14:textId="77777777" w:rsidR="0071087C" w:rsidRPr="00E6516F" w:rsidRDefault="0071087C" w:rsidP="00174677">
            <w:pPr>
              <w:pStyle w:val="TAL"/>
            </w:pPr>
            <w:r w:rsidRPr="00E6516F">
              <w:t>(NOTE 1, NOTE 2)</w:t>
            </w:r>
          </w:p>
        </w:tc>
        <w:tc>
          <w:tcPr>
            <w:tcW w:w="709" w:type="dxa"/>
            <w:shd w:val="clear" w:color="auto" w:fill="auto"/>
          </w:tcPr>
          <w:p w14:paraId="71087D52" w14:textId="77777777" w:rsidR="0071087C" w:rsidRPr="00E6516F" w:rsidRDefault="0071087C" w:rsidP="00174677">
            <w:pPr>
              <w:pStyle w:val="TAC"/>
            </w:pPr>
            <w:r w:rsidRPr="00E6516F">
              <w:t>-</w:t>
            </w:r>
          </w:p>
        </w:tc>
        <w:tc>
          <w:tcPr>
            <w:tcW w:w="2977" w:type="dxa"/>
            <w:shd w:val="clear" w:color="auto" w:fill="auto"/>
          </w:tcPr>
          <w:p w14:paraId="6DBCB623" w14:textId="77777777" w:rsidR="0071087C" w:rsidRPr="00E6516F" w:rsidRDefault="0071087C" w:rsidP="00174677">
            <w:pPr>
              <w:pStyle w:val="TAL"/>
            </w:pPr>
            <w:r w:rsidRPr="00E6516F">
              <w:t>-</w:t>
            </w:r>
          </w:p>
        </w:tc>
        <w:tc>
          <w:tcPr>
            <w:tcW w:w="567" w:type="dxa"/>
            <w:shd w:val="clear" w:color="auto" w:fill="auto"/>
          </w:tcPr>
          <w:p w14:paraId="7BA44696" w14:textId="77777777" w:rsidR="0071087C" w:rsidRPr="00E6516F" w:rsidRDefault="0071087C" w:rsidP="00174677">
            <w:pPr>
              <w:pStyle w:val="TAC"/>
            </w:pPr>
            <w:r w:rsidRPr="00E6516F">
              <w:t>-</w:t>
            </w:r>
          </w:p>
        </w:tc>
        <w:tc>
          <w:tcPr>
            <w:tcW w:w="892" w:type="dxa"/>
            <w:shd w:val="clear" w:color="auto" w:fill="auto"/>
          </w:tcPr>
          <w:p w14:paraId="6834DBA8" w14:textId="77777777" w:rsidR="0071087C" w:rsidRPr="00E6516F" w:rsidRDefault="0071087C" w:rsidP="00174677">
            <w:pPr>
              <w:pStyle w:val="TAC"/>
            </w:pPr>
            <w:r w:rsidRPr="00E6516F">
              <w:t>-</w:t>
            </w:r>
          </w:p>
        </w:tc>
      </w:tr>
      <w:tr w:rsidR="0071087C" w:rsidRPr="00E6516F" w:rsidDel="003375AC" w14:paraId="7FDE2175" w14:textId="77777777" w:rsidTr="00174677">
        <w:tc>
          <w:tcPr>
            <w:tcW w:w="648" w:type="dxa"/>
            <w:shd w:val="clear" w:color="auto" w:fill="auto"/>
          </w:tcPr>
          <w:p w14:paraId="38EE3D39" w14:textId="77777777" w:rsidR="0071087C" w:rsidRPr="00E6516F" w:rsidDel="003375AC" w:rsidRDefault="0071087C" w:rsidP="00174677">
            <w:pPr>
              <w:pStyle w:val="TAC"/>
              <w:rPr>
                <w:rFonts w:cs="Arial"/>
              </w:rPr>
            </w:pPr>
            <w:r w:rsidRPr="00E6516F">
              <w:rPr>
                <w:rFonts w:cs="Arial"/>
              </w:rPr>
              <w:t>2</w:t>
            </w:r>
          </w:p>
        </w:tc>
        <w:tc>
          <w:tcPr>
            <w:tcW w:w="3969" w:type="dxa"/>
            <w:shd w:val="clear" w:color="auto" w:fill="auto"/>
          </w:tcPr>
          <w:p w14:paraId="26AF8275" w14:textId="77777777" w:rsidR="0071087C" w:rsidRPr="00E6516F" w:rsidDel="003375AC" w:rsidRDefault="0071087C" w:rsidP="00174677">
            <w:pPr>
              <w:pStyle w:val="TAL"/>
            </w:pPr>
            <w:r w:rsidRPr="00E6516F">
              <w:t xml:space="preserve">Check: Does the UE (MCData Client) perform the procedure for </w:t>
            </w:r>
            <w:r w:rsidRPr="00E6516F">
              <w:rPr>
                <w:b/>
                <w:bCs/>
              </w:rPr>
              <w:t xml:space="preserve">discovery of the absolute URI of the media storage function (one-to-one communication) </w:t>
            </w:r>
            <w:r w:rsidRPr="00E6516F">
              <w:t>specified in TS 36.579-1 [2] Table 5.3C.9.3-1 ?</w:t>
            </w:r>
          </w:p>
        </w:tc>
        <w:tc>
          <w:tcPr>
            <w:tcW w:w="709" w:type="dxa"/>
            <w:shd w:val="clear" w:color="auto" w:fill="auto"/>
          </w:tcPr>
          <w:p w14:paraId="362C98AC" w14:textId="77777777" w:rsidR="0071087C" w:rsidRPr="00E6516F" w:rsidDel="003375AC" w:rsidRDefault="0071087C" w:rsidP="00174677">
            <w:pPr>
              <w:pStyle w:val="TAC"/>
              <w:rPr>
                <w:szCs w:val="18"/>
              </w:rPr>
            </w:pPr>
            <w:r w:rsidRPr="00E6516F">
              <w:rPr>
                <w:szCs w:val="18"/>
              </w:rPr>
              <w:t>-</w:t>
            </w:r>
          </w:p>
        </w:tc>
        <w:tc>
          <w:tcPr>
            <w:tcW w:w="2977" w:type="dxa"/>
            <w:shd w:val="clear" w:color="auto" w:fill="auto"/>
          </w:tcPr>
          <w:p w14:paraId="67E9D3FA" w14:textId="77777777" w:rsidR="0071087C" w:rsidRPr="00E6516F" w:rsidDel="003375AC" w:rsidRDefault="0071087C" w:rsidP="00174677">
            <w:pPr>
              <w:pStyle w:val="TAL"/>
            </w:pPr>
            <w:r w:rsidRPr="00E6516F">
              <w:t>-</w:t>
            </w:r>
          </w:p>
        </w:tc>
        <w:tc>
          <w:tcPr>
            <w:tcW w:w="567" w:type="dxa"/>
            <w:shd w:val="clear" w:color="auto" w:fill="auto"/>
          </w:tcPr>
          <w:p w14:paraId="10760154" w14:textId="77777777" w:rsidR="0071087C" w:rsidRPr="00E6516F" w:rsidDel="003375AC" w:rsidRDefault="0071087C" w:rsidP="00174677">
            <w:pPr>
              <w:pStyle w:val="TAC"/>
            </w:pPr>
            <w:r w:rsidRPr="00E6516F">
              <w:t>1</w:t>
            </w:r>
          </w:p>
        </w:tc>
        <w:tc>
          <w:tcPr>
            <w:tcW w:w="892" w:type="dxa"/>
            <w:shd w:val="clear" w:color="auto" w:fill="auto"/>
          </w:tcPr>
          <w:p w14:paraId="1A1DAF63" w14:textId="77777777" w:rsidR="0071087C" w:rsidRPr="00E6516F" w:rsidDel="003375AC" w:rsidRDefault="0071087C" w:rsidP="00174677">
            <w:pPr>
              <w:pStyle w:val="TAC"/>
            </w:pPr>
            <w:r w:rsidRPr="00E6516F">
              <w:t>P</w:t>
            </w:r>
          </w:p>
        </w:tc>
      </w:tr>
      <w:tr w:rsidR="0071087C" w:rsidRPr="00E6516F" w:rsidDel="003375AC" w14:paraId="020A1ED4" w14:textId="77777777" w:rsidTr="00174677">
        <w:trPr>
          <w:trHeight w:val="467"/>
        </w:trPr>
        <w:tc>
          <w:tcPr>
            <w:tcW w:w="648" w:type="dxa"/>
            <w:shd w:val="clear" w:color="auto" w:fill="auto"/>
          </w:tcPr>
          <w:p w14:paraId="78A139DA" w14:textId="77777777" w:rsidR="0071087C" w:rsidRPr="00E6516F" w:rsidDel="003375AC" w:rsidRDefault="0071087C" w:rsidP="00174677">
            <w:pPr>
              <w:pStyle w:val="TAC"/>
            </w:pPr>
            <w:r w:rsidRPr="00E6516F">
              <w:t>3</w:t>
            </w:r>
          </w:p>
        </w:tc>
        <w:tc>
          <w:tcPr>
            <w:tcW w:w="3969" w:type="dxa"/>
            <w:shd w:val="clear" w:color="auto" w:fill="auto"/>
          </w:tcPr>
          <w:p w14:paraId="5C3551DC" w14:textId="77777777" w:rsidR="0071087C" w:rsidRPr="00E6516F" w:rsidDel="003375AC" w:rsidRDefault="0071087C" w:rsidP="004312E8">
            <w:pPr>
              <w:keepNext/>
              <w:keepLines/>
              <w:spacing w:after="0"/>
            </w:pPr>
            <w:r w:rsidRPr="00E6516F">
              <w:rPr>
                <w:rFonts w:ascii="Arial" w:hAnsi="Arial"/>
                <w:sz w:val="18"/>
              </w:rPr>
              <w:t xml:space="preserve">Check: Does the UE (MCData Client) perform the procedure for </w:t>
            </w:r>
            <w:r w:rsidRPr="00E6516F">
              <w:rPr>
                <w:rFonts w:ascii="Arial" w:hAnsi="Arial"/>
                <w:b/>
                <w:bCs/>
                <w:sz w:val="18"/>
              </w:rPr>
              <w:t>FD file upload using HTTP</w:t>
            </w:r>
            <w:r w:rsidRPr="00E6516F">
              <w:rPr>
                <w:rFonts w:ascii="Arial" w:hAnsi="Arial"/>
                <w:sz w:val="18"/>
              </w:rPr>
              <w:t xml:space="preserve"> specified in TS 36.579-1 [2] Table 5.3C.10.3-1?</w:t>
            </w:r>
          </w:p>
        </w:tc>
        <w:tc>
          <w:tcPr>
            <w:tcW w:w="709" w:type="dxa"/>
            <w:shd w:val="clear" w:color="auto" w:fill="auto"/>
          </w:tcPr>
          <w:p w14:paraId="049253E5" w14:textId="77777777" w:rsidR="0071087C" w:rsidRPr="00E6516F" w:rsidDel="003375AC" w:rsidRDefault="0071087C" w:rsidP="00174677">
            <w:pPr>
              <w:pStyle w:val="TAC"/>
            </w:pPr>
            <w:r w:rsidRPr="00E6516F">
              <w:t>-</w:t>
            </w:r>
          </w:p>
        </w:tc>
        <w:tc>
          <w:tcPr>
            <w:tcW w:w="2977" w:type="dxa"/>
            <w:shd w:val="clear" w:color="auto" w:fill="auto"/>
          </w:tcPr>
          <w:p w14:paraId="7CA92C0A" w14:textId="77777777" w:rsidR="0071087C" w:rsidRPr="00E6516F" w:rsidDel="003375AC" w:rsidRDefault="0071087C" w:rsidP="00174677">
            <w:pPr>
              <w:pStyle w:val="TAL"/>
            </w:pPr>
            <w:r w:rsidRPr="00E6516F">
              <w:t>-</w:t>
            </w:r>
          </w:p>
        </w:tc>
        <w:tc>
          <w:tcPr>
            <w:tcW w:w="567" w:type="dxa"/>
            <w:shd w:val="clear" w:color="auto" w:fill="auto"/>
          </w:tcPr>
          <w:p w14:paraId="010B7027" w14:textId="77777777" w:rsidR="0071087C" w:rsidRPr="00E6516F" w:rsidDel="003375AC" w:rsidRDefault="0071087C" w:rsidP="00174677">
            <w:pPr>
              <w:pStyle w:val="TAC"/>
            </w:pPr>
            <w:r w:rsidRPr="00E6516F">
              <w:t>2</w:t>
            </w:r>
          </w:p>
        </w:tc>
        <w:tc>
          <w:tcPr>
            <w:tcW w:w="892" w:type="dxa"/>
            <w:shd w:val="clear" w:color="auto" w:fill="auto"/>
          </w:tcPr>
          <w:p w14:paraId="2EDA26AA" w14:textId="77777777" w:rsidR="0071087C" w:rsidRPr="00E6516F" w:rsidDel="003375AC" w:rsidRDefault="0071087C" w:rsidP="00174677">
            <w:pPr>
              <w:pStyle w:val="TAC"/>
            </w:pPr>
            <w:r w:rsidRPr="00E6516F">
              <w:t>P</w:t>
            </w:r>
          </w:p>
        </w:tc>
      </w:tr>
      <w:tr w:rsidR="0071087C" w:rsidRPr="00E6516F" w14:paraId="55E519FA" w14:textId="77777777" w:rsidTr="00174677">
        <w:tc>
          <w:tcPr>
            <w:tcW w:w="648" w:type="dxa"/>
            <w:shd w:val="clear" w:color="auto" w:fill="auto"/>
          </w:tcPr>
          <w:p w14:paraId="594D6C8A" w14:textId="77777777" w:rsidR="0071087C" w:rsidRPr="00E6516F" w:rsidRDefault="0071087C" w:rsidP="00174677">
            <w:pPr>
              <w:pStyle w:val="TAC"/>
            </w:pPr>
            <w:r w:rsidRPr="00E6516F">
              <w:t>3A</w:t>
            </w:r>
          </w:p>
        </w:tc>
        <w:tc>
          <w:tcPr>
            <w:tcW w:w="3969" w:type="dxa"/>
            <w:shd w:val="clear" w:color="auto" w:fill="auto"/>
          </w:tcPr>
          <w:p w14:paraId="0A49D134" w14:textId="77777777" w:rsidR="0071087C" w:rsidRPr="00E6516F" w:rsidRDefault="0071087C" w:rsidP="00174677">
            <w:pPr>
              <w:pStyle w:val="TAL"/>
            </w:pPr>
            <w:r w:rsidRPr="00E6516F">
              <w:t>Check: Is the content of the uploaded file the same as specified in annex A.2.1?</w:t>
            </w:r>
          </w:p>
        </w:tc>
        <w:tc>
          <w:tcPr>
            <w:tcW w:w="709" w:type="dxa"/>
            <w:shd w:val="clear" w:color="auto" w:fill="auto"/>
          </w:tcPr>
          <w:p w14:paraId="4CEB6945" w14:textId="77777777" w:rsidR="0071087C" w:rsidRPr="00E6516F" w:rsidRDefault="0071087C" w:rsidP="00174677">
            <w:pPr>
              <w:pStyle w:val="TAC"/>
            </w:pPr>
            <w:r w:rsidRPr="00E6516F">
              <w:t>-</w:t>
            </w:r>
          </w:p>
        </w:tc>
        <w:tc>
          <w:tcPr>
            <w:tcW w:w="2977" w:type="dxa"/>
            <w:shd w:val="clear" w:color="auto" w:fill="auto"/>
          </w:tcPr>
          <w:p w14:paraId="7E324A70" w14:textId="77777777" w:rsidR="0071087C" w:rsidRPr="00E6516F" w:rsidRDefault="0071087C" w:rsidP="00174677">
            <w:pPr>
              <w:pStyle w:val="TAL"/>
            </w:pPr>
            <w:r w:rsidRPr="00E6516F">
              <w:t>-</w:t>
            </w:r>
          </w:p>
        </w:tc>
        <w:tc>
          <w:tcPr>
            <w:tcW w:w="567" w:type="dxa"/>
            <w:shd w:val="clear" w:color="auto" w:fill="auto"/>
          </w:tcPr>
          <w:p w14:paraId="6A5EAABD" w14:textId="77777777" w:rsidR="0071087C" w:rsidRPr="00E6516F" w:rsidRDefault="0071087C" w:rsidP="00174677">
            <w:pPr>
              <w:pStyle w:val="TAC"/>
            </w:pPr>
            <w:r w:rsidRPr="00E6516F">
              <w:t>2</w:t>
            </w:r>
          </w:p>
        </w:tc>
        <w:tc>
          <w:tcPr>
            <w:tcW w:w="892" w:type="dxa"/>
            <w:shd w:val="clear" w:color="auto" w:fill="auto"/>
          </w:tcPr>
          <w:p w14:paraId="4CC8FED5" w14:textId="77777777" w:rsidR="0071087C" w:rsidRPr="00E6516F" w:rsidRDefault="0071087C" w:rsidP="00174677">
            <w:pPr>
              <w:pStyle w:val="TAC"/>
            </w:pPr>
            <w:r w:rsidRPr="00E6516F">
              <w:t>P</w:t>
            </w:r>
          </w:p>
        </w:tc>
      </w:tr>
      <w:tr w:rsidR="0071087C" w:rsidRPr="00E6516F" w:rsidDel="003375AC" w14:paraId="6B4072D9" w14:textId="77777777" w:rsidTr="004312E8">
        <w:tc>
          <w:tcPr>
            <w:tcW w:w="648" w:type="dxa"/>
            <w:shd w:val="clear" w:color="auto" w:fill="auto"/>
          </w:tcPr>
          <w:p w14:paraId="51227B8A" w14:textId="77777777" w:rsidR="0071087C" w:rsidRPr="00E6516F" w:rsidDel="003375AC" w:rsidRDefault="0071087C" w:rsidP="00174677">
            <w:pPr>
              <w:pStyle w:val="TAC"/>
            </w:pPr>
            <w:r w:rsidRPr="00E6516F">
              <w:t>4-6</w:t>
            </w:r>
          </w:p>
        </w:tc>
        <w:tc>
          <w:tcPr>
            <w:tcW w:w="3969" w:type="dxa"/>
            <w:shd w:val="clear" w:color="auto" w:fill="auto"/>
          </w:tcPr>
          <w:p w14:paraId="32EA304E" w14:textId="77777777" w:rsidR="0071087C" w:rsidRPr="00E6516F" w:rsidDel="003375AC" w:rsidRDefault="0071087C" w:rsidP="00174677">
            <w:pPr>
              <w:pStyle w:val="TAL"/>
            </w:pPr>
            <w:r w:rsidRPr="00E6516F">
              <w:t>Void</w:t>
            </w:r>
          </w:p>
        </w:tc>
        <w:tc>
          <w:tcPr>
            <w:tcW w:w="709" w:type="dxa"/>
            <w:shd w:val="clear" w:color="auto" w:fill="auto"/>
          </w:tcPr>
          <w:p w14:paraId="5D4BEBA3" w14:textId="77777777" w:rsidR="0071087C" w:rsidRPr="00E6516F" w:rsidDel="003375AC" w:rsidRDefault="0071087C" w:rsidP="00174677">
            <w:pPr>
              <w:pStyle w:val="TAC"/>
            </w:pPr>
            <w:r w:rsidRPr="00E6516F">
              <w:t>-</w:t>
            </w:r>
          </w:p>
        </w:tc>
        <w:tc>
          <w:tcPr>
            <w:tcW w:w="2977" w:type="dxa"/>
            <w:shd w:val="clear" w:color="auto" w:fill="auto"/>
          </w:tcPr>
          <w:p w14:paraId="449BBB1C" w14:textId="77777777" w:rsidR="0071087C" w:rsidRPr="00E6516F" w:rsidDel="003375AC" w:rsidRDefault="0071087C" w:rsidP="00174677">
            <w:pPr>
              <w:pStyle w:val="TAL"/>
            </w:pPr>
            <w:r w:rsidRPr="00E6516F">
              <w:t>-</w:t>
            </w:r>
          </w:p>
        </w:tc>
        <w:tc>
          <w:tcPr>
            <w:tcW w:w="567" w:type="dxa"/>
            <w:shd w:val="clear" w:color="auto" w:fill="auto"/>
          </w:tcPr>
          <w:p w14:paraId="2565F46B" w14:textId="77777777" w:rsidR="0071087C" w:rsidRPr="00E6516F" w:rsidDel="003375AC" w:rsidRDefault="0071087C" w:rsidP="00174677">
            <w:pPr>
              <w:pStyle w:val="TAC"/>
            </w:pPr>
            <w:r w:rsidRPr="00E6516F">
              <w:t>-</w:t>
            </w:r>
          </w:p>
        </w:tc>
        <w:tc>
          <w:tcPr>
            <w:tcW w:w="892" w:type="dxa"/>
            <w:shd w:val="clear" w:color="auto" w:fill="auto"/>
          </w:tcPr>
          <w:p w14:paraId="535E7F24" w14:textId="77777777" w:rsidR="0071087C" w:rsidRPr="00E6516F" w:rsidDel="003375AC" w:rsidRDefault="0071087C" w:rsidP="00174677">
            <w:pPr>
              <w:pStyle w:val="TAC"/>
            </w:pPr>
            <w:r w:rsidRPr="00E6516F">
              <w:t>-</w:t>
            </w:r>
          </w:p>
        </w:tc>
      </w:tr>
      <w:tr w:rsidR="0071087C" w:rsidRPr="00E6516F" w:rsidDel="003375AC" w14:paraId="6389B339" w14:textId="77777777" w:rsidTr="00174677">
        <w:trPr>
          <w:trHeight w:val="467"/>
        </w:trPr>
        <w:tc>
          <w:tcPr>
            <w:tcW w:w="648" w:type="dxa"/>
            <w:shd w:val="clear" w:color="auto" w:fill="auto"/>
          </w:tcPr>
          <w:p w14:paraId="17A92B48" w14:textId="77777777" w:rsidR="0071087C" w:rsidRPr="00E6516F" w:rsidDel="003375AC" w:rsidRDefault="0071087C" w:rsidP="00174677">
            <w:pPr>
              <w:pStyle w:val="TAC"/>
            </w:pPr>
            <w:r w:rsidRPr="00E6516F">
              <w:t>7</w:t>
            </w:r>
          </w:p>
        </w:tc>
        <w:tc>
          <w:tcPr>
            <w:tcW w:w="3969" w:type="dxa"/>
            <w:shd w:val="clear" w:color="auto" w:fill="auto"/>
          </w:tcPr>
          <w:p w14:paraId="4FEE3116" w14:textId="77777777" w:rsidR="0071087C" w:rsidRPr="00E6516F" w:rsidDel="003375AC"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an FD NOTIFICATION with disposition notification type "FILE DOWNLOAD DEFERRED"</w:t>
            </w:r>
            <w:r w:rsidRPr="00E6516F">
              <w:t xml:space="preserve"> for the FD message sent at step 3?</w:t>
            </w:r>
          </w:p>
        </w:tc>
        <w:tc>
          <w:tcPr>
            <w:tcW w:w="709" w:type="dxa"/>
            <w:shd w:val="clear" w:color="auto" w:fill="auto"/>
          </w:tcPr>
          <w:p w14:paraId="7FDE0137" w14:textId="77777777" w:rsidR="0071087C" w:rsidRPr="00E6516F" w:rsidDel="003375AC" w:rsidRDefault="0071087C" w:rsidP="00174677">
            <w:pPr>
              <w:pStyle w:val="TAC"/>
            </w:pPr>
            <w:r w:rsidRPr="00E6516F">
              <w:t>-</w:t>
            </w:r>
          </w:p>
        </w:tc>
        <w:tc>
          <w:tcPr>
            <w:tcW w:w="2977" w:type="dxa"/>
            <w:shd w:val="clear" w:color="auto" w:fill="auto"/>
          </w:tcPr>
          <w:p w14:paraId="02E18E39" w14:textId="77777777" w:rsidR="0071087C" w:rsidRPr="00E6516F" w:rsidDel="003375AC" w:rsidRDefault="0071087C" w:rsidP="00174677">
            <w:pPr>
              <w:pStyle w:val="TAL"/>
            </w:pPr>
            <w:r w:rsidRPr="00E6516F">
              <w:t>-</w:t>
            </w:r>
          </w:p>
        </w:tc>
        <w:tc>
          <w:tcPr>
            <w:tcW w:w="567" w:type="dxa"/>
            <w:shd w:val="clear" w:color="auto" w:fill="auto"/>
          </w:tcPr>
          <w:p w14:paraId="2219E245" w14:textId="77777777" w:rsidR="0071087C" w:rsidRPr="00E6516F" w:rsidDel="003375AC" w:rsidRDefault="0071087C" w:rsidP="00174677">
            <w:pPr>
              <w:pStyle w:val="TAC"/>
            </w:pPr>
            <w:r w:rsidRPr="00E6516F">
              <w:t>4</w:t>
            </w:r>
          </w:p>
        </w:tc>
        <w:tc>
          <w:tcPr>
            <w:tcW w:w="892" w:type="dxa"/>
            <w:shd w:val="clear" w:color="auto" w:fill="auto"/>
          </w:tcPr>
          <w:p w14:paraId="560A486F" w14:textId="77777777" w:rsidR="0071087C" w:rsidRPr="00E6516F" w:rsidDel="003375AC" w:rsidRDefault="0071087C" w:rsidP="00174677">
            <w:pPr>
              <w:pStyle w:val="TAC"/>
            </w:pPr>
            <w:r w:rsidRPr="00E6516F">
              <w:t>P</w:t>
            </w:r>
          </w:p>
        </w:tc>
      </w:tr>
      <w:tr w:rsidR="0071087C" w:rsidRPr="00E6516F" w:rsidDel="003375AC" w14:paraId="3F7EC79A" w14:textId="77777777" w:rsidTr="004312E8">
        <w:tc>
          <w:tcPr>
            <w:tcW w:w="648" w:type="dxa"/>
            <w:shd w:val="clear" w:color="auto" w:fill="auto"/>
          </w:tcPr>
          <w:p w14:paraId="34AD76F0" w14:textId="77777777" w:rsidR="0071087C" w:rsidRPr="00E6516F" w:rsidDel="003375AC" w:rsidRDefault="0071087C" w:rsidP="00174677">
            <w:pPr>
              <w:pStyle w:val="TAC"/>
            </w:pPr>
            <w:r w:rsidRPr="00E6516F">
              <w:t>8</w:t>
            </w:r>
          </w:p>
        </w:tc>
        <w:tc>
          <w:tcPr>
            <w:tcW w:w="3969" w:type="dxa"/>
            <w:shd w:val="clear" w:color="auto" w:fill="auto"/>
          </w:tcPr>
          <w:p w14:paraId="7DB897DF" w14:textId="77777777" w:rsidR="0071087C" w:rsidRPr="00E6516F" w:rsidDel="003375AC" w:rsidRDefault="0071087C" w:rsidP="00174677">
            <w:pPr>
              <w:pStyle w:val="TAL"/>
            </w:pPr>
            <w:r w:rsidRPr="00E6516F">
              <w:t>Void</w:t>
            </w:r>
          </w:p>
        </w:tc>
        <w:tc>
          <w:tcPr>
            <w:tcW w:w="709" w:type="dxa"/>
            <w:shd w:val="clear" w:color="auto" w:fill="auto"/>
          </w:tcPr>
          <w:p w14:paraId="2DA7392E" w14:textId="77777777" w:rsidR="0071087C" w:rsidRPr="00E6516F" w:rsidDel="003375AC" w:rsidRDefault="0071087C" w:rsidP="00174677">
            <w:pPr>
              <w:pStyle w:val="TAC"/>
            </w:pPr>
            <w:r w:rsidRPr="00E6516F">
              <w:t>-</w:t>
            </w:r>
          </w:p>
        </w:tc>
        <w:tc>
          <w:tcPr>
            <w:tcW w:w="2977" w:type="dxa"/>
            <w:shd w:val="clear" w:color="auto" w:fill="auto"/>
          </w:tcPr>
          <w:p w14:paraId="0349543C" w14:textId="77777777" w:rsidR="0071087C" w:rsidRPr="00E6516F" w:rsidDel="003375AC" w:rsidRDefault="0071087C" w:rsidP="00174677">
            <w:pPr>
              <w:pStyle w:val="TAL"/>
            </w:pPr>
            <w:r w:rsidRPr="00E6516F">
              <w:t>-</w:t>
            </w:r>
          </w:p>
        </w:tc>
        <w:tc>
          <w:tcPr>
            <w:tcW w:w="567" w:type="dxa"/>
            <w:shd w:val="clear" w:color="auto" w:fill="auto"/>
          </w:tcPr>
          <w:p w14:paraId="2F312FF4" w14:textId="77777777" w:rsidR="0071087C" w:rsidRPr="00E6516F" w:rsidDel="003375AC" w:rsidRDefault="0071087C" w:rsidP="00174677">
            <w:pPr>
              <w:pStyle w:val="TAC"/>
            </w:pPr>
            <w:r w:rsidRPr="00E6516F">
              <w:t>-</w:t>
            </w:r>
          </w:p>
        </w:tc>
        <w:tc>
          <w:tcPr>
            <w:tcW w:w="892" w:type="dxa"/>
            <w:shd w:val="clear" w:color="auto" w:fill="auto"/>
          </w:tcPr>
          <w:p w14:paraId="0D09794A" w14:textId="77777777" w:rsidR="0071087C" w:rsidRPr="00E6516F" w:rsidDel="003375AC" w:rsidRDefault="0071087C" w:rsidP="00174677">
            <w:pPr>
              <w:pStyle w:val="TAC"/>
            </w:pPr>
            <w:r w:rsidRPr="00E6516F">
              <w:t>-</w:t>
            </w:r>
          </w:p>
        </w:tc>
      </w:tr>
      <w:tr w:rsidR="0071087C" w:rsidRPr="00E6516F" w14:paraId="218549FE" w14:textId="77777777" w:rsidTr="00174677">
        <w:trPr>
          <w:trHeight w:val="467"/>
        </w:trPr>
        <w:tc>
          <w:tcPr>
            <w:tcW w:w="648" w:type="dxa"/>
            <w:shd w:val="clear" w:color="auto" w:fill="auto"/>
          </w:tcPr>
          <w:p w14:paraId="0E1DE0EC" w14:textId="77777777" w:rsidR="0071087C" w:rsidRPr="00E6516F" w:rsidRDefault="0071087C" w:rsidP="00174677">
            <w:pPr>
              <w:pStyle w:val="TAC"/>
            </w:pPr>
            <w:r w:rsidRPr="00E6516F">
              <w:t>9</w:t>
            </w:r>
          </w:p>
        </w:tc>
        <w:tc>
          <w:tcPr>
            <w:tcW w:w="3969" w:type="dxa"/>
            <w:shd w:val="clear" w:color="auto" w:fill="auto"/>
          </w:tcPr>
          <w:p w14:paraId="2B4A7110"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that the remote Client has deferred the acceptance of the download?</w:t>
            </w:r>
          </w:p>
          <w:p w14:paraId="61E0368C" w14:textId="77777777" w:rsidR="0071087C" w:rsidRPr="00E6516F" w:rsidRDefault="0071087C" w:rsidP="00174677">
            <w:pPr>
              <w:pStyle w:val="TAL"/>
            </w:pPr>
            <w:r w:rsidRPr="00E6516F">
              <w:t>(NOTE 1)</w:t>
            </w:r>
          </w:p>
        </w:tc>
        <w:tc>
          <w:tcPr>
            <w:tcW w:w="709" w:type="dxa"/>
            <w:shd w:val="clear" w:color="auto" w:fill="auto"/>
          </w:tcPr>
          <w:p w14:paraId="71997A7D" w14:textId="77777777" w:rsidR="0071087C" w:rsidRPr="00E6516F" w:rsidRDefault="0071087C" w:rsidP="00174677">
            <w:pPr>
              <w:pStyle w:val="TAC"/>
            </w:pPr>
            <w:r w:rsidRPr="00E6516F">
              <w:t>-</w:t>
            </w:r>
          </w:p>
        </w:tc>
        <w:tc>
          <w:tcPr>
            <w:tcW w:w="2977" w:type="dxa"/>
            <w:shd w:val="clear" w:color="auto" w:fill="auto"/>
          </w:tcPr>
          <w:p w14:paraId="27FD0140" w14:textId="77777777" w:rsidR="0071087C" w:rsidRPr="00E6516F" w:rsidRDefault="0071087C" w:rsidP="00174677">
            <w:pPr>
              <w:pStyle w:val="TAL"/>
            </w:pPr>
            <w:r w:rsidRPr="00E6516F">
              <w:t>-</w:t>
            </w:r>
          </w:p>
        </w:tc>
        <w:tc>
          <w:tcPr>
            <w:tcW w:w="567" w:type="dxa"/>
            <w:shd w:val="clear" w:color="auto" w:fill="auto"/>
          </w:tcPr>
          <w:p w14:paraId="3025C732" w14:textId="77777777" w:rsidR="0071087C" w:rsidRPr="00E6516F" w:rsidRDefault="0071087C" w:rsidP="00174677">
            <w:pPr>
              <w:pStyle w:val="TAC"/>
            </w:pPr>
            <w:r w:rsidRPr="00E6516F">
              <w:t>3</w:t>
            </w:r>
          </w:p>
        </w:tc>
        <w:tc>
          <w:tcPr>
            <w:tcW w:w="892" w:type="dxa"/>
            <w:shd w:val="clear" w:color="auto" w:fill="auto"/>
          </w:tcPr>
          <w:p w14:paraId="3457A5ED" w14:textId="77777777" w:rsidR="0071087C" w:rsidRPr="00E6516F" w:rsidRDefault="0071087C" w:rsidP="00174677">
            <w:pPr>
              <w:pStyle w:val="TAC"/>
            </w:pPr>
            <w:r w:rsidRPr="00E6516F">
              <w:t>P</w:t>
            </w:r>
          </w:p>
        </w:tc>
      </w:tr>
      <w:tr w:rsidR="0071087C" w:rsidRPr="00E6516F" w14:paraId="36F8AAB5" w14:textId="77777777" w:rsidTr="00174677">
        <w:trPr>
          <w:trHeight w:val="467"/>
        </w:trPr>
        <w:tc>
          <w:tcPr>
            <w:tcW w:w="648" w:type="dxa"/>
            <w:shd w:val="clear" w:color="auto" w:fill="auto"/>
          </w:tcPr>
          <w:p w14:paraId="11746766" w14:textId="77777777" w:rsidR="0071087C" w:rsidRPr="00E6516F" w:rsidRDefault="0071087C" w:rsidP="00174677">
            <w:pPr>
              <w:pStyle w:val="TAC"/>
            </w:pPr>
            <w:r w:rsidRPr="00E6516F">
              <w:t>10</w:t>
            </w:r>
          </w:p>
        </w:tc>
        <w:tc>
          <w:tcPr>
            <w:tcW w:w="3969" w:type="dxa"/>
            <w:shd w:val="clear" w:color="auto" w:fill="auto"/>
          </w:tcPr>
          <w:p w14:paraId="39AF6A87" w14:textId="77777777" w:rsidR="0071087C" w:rsidRPr="00E6516F" w:rsidRDefault="0071087C" w:rsidP="00174677">
            <w:pPr>
              <w:pStyle w:val="TAL"/>
            </w:pPr>
            <w:r w:rsidRPr="00E6516F">
              <w:t>Make the MCData User request to access the list of deferred data group communication.</w:t>
            </w:r>
          </w:p>
          <w:p w14:paraId="199698E8" w14:textId="77777777" w:rsidR="0071087C" w:rsidRPr="00E6516F" w:rsidRDefault="0071087C" w:rsidP="00174677">
            <w:pPr>
              <w:pStyle w:val="TAL"/>
            </w:pPr>
            <w:r w:rsidRPr="00E6516F">
              <w:t>(NOTE 1)</w:t>
            </w:r>
          </w:p>
        </w:tc>
        <w:tc>
          <w:tcPr>
            <w:tcW w:w="709" w:type="dxa"/>
            <w:shd w:val="clear" w:color="auto" w:fill="auto"/>
          </w:tcPr>
          <w:p w14:paraId="4174CA48" w14:textId="77777777" w:rsidR="0071087C" w:rsidRPr="00E6516F" w:rsidRDefault="0071087C" w:rsidP="00174677">
            <w:pPr>
              <w:pStyle w:val="TAC"/>
            </w:pPr>
            <w:r w:rsidRPr="00E6516F">
              <w:t>-</w:t>
            </w:r>
          </w:p>
        </w:tc>
        <w:tc>
          <w:tcPr>
            <w:tcW w:w="2977" w:type="dxa"/>
            <w:shd w:val="clear" w:color="auto" w:fill="auto"/>
          </w:tcPr>
          <w:p w14:paraId="3881095E" w14:textId="77777777" w:rsidR="0071087C" w:rsidRPr="00E6516F" w:rsidRDefault="0071087C" w:rsidP="00174677">
            <w:pPr>
              <w:pStyle w:val="TAL"/>
            </w:pPr>
            <w:r w:rsidRPr="00E6516F">
              <w:t>-</w:t>
            </w:r>
          </w:p>
        </w:tc>
        <w:tc>
          <w:tcPr>
            <w:tcW w:w="567" w:type="dxa"/>
            <w:shd w:val="clear" w:color="auto" w:fill="auto"/>
          </w:tcPr>
          <w:p w14:paraId="4951337D" w14:textId="77777777" w:rsidR="0071087C" w:rsidRPr="00E6516F" w:rsidRDefault="0071087C" w:rsidP="00174677">
            <w:pPr>
              <w:pStyle w:val="TAC"/>
            </w:pPr>
            <w:r w:rsidRPr="00E6516F">
              <w:t>-</w:t>
            </w:r>
          </w:p>
        </w:tc>
        <w:tc>
          <w:tcPr>
            <w:tcW w:w="892" w:type="dxa"/>
            <w:shd w:val="clear" w:color="auto" w:fill="auto"/>
          </w:tcPr>
          <w:p w14:paraId="4B31222B" w14:textId="77777777" w:rsidR="0071087C" w:rsidRPr="00E6516F" w:rsidRDefault="0071087C" w:rsidP="00174677">
            <w:pPr>
              <w:pStyle w:val="TAC"/>
            </w:pPr>
            <w:r w:rsidRPr="00E6516F">
              <w:t>-</w:t>
            </w:r>
          </w:p>
        </w:tc>
      </w:tr>
      <w:tr w:rsidR="0071087C" w:rsidRPr="00E6516F" w:rsidDel="003375AC" w14:paraId="7CFEC872" w14:textId="77777777" w:rsidTr="00174677">
        <w:trPr>
          <w:trHeight w:val="467"/>
        </w:trPr>
        <w:tc>
          <w:tcPr>
            <w:tcW w:w="648" w:type="dxa"/>
            <w:shd w:val="clear" w:color="auto" w:fill="auto"/>
          </w:tcPr>
          <w:p w14:paraId="4D6E8D4E" w14:textId="77777777" w:rsidR="0071087C" w:rsidRPr="00E6516F" w:rsidDel="003375AC" w:rsidRDefault="0071087C" w:rsidP="00174677">
            <w:pPr>
              <w:pStyle w:val="TAC"/>
            </w:pPr>
            <w:r w:rsidRPr="00E6516F">
              <w:t>11</w:t>
            </w:r>
          </w:p>
        </w:tc>
        <w:tc>
          <w:tcPr>
            <w:tcW w:w="3969" w:type="dxa"/>
            <w:shd w:val="clear" w:color="auto" w:fill="auto"/>
          </w:tcPr>
          <w:p w14:paraId="252FD0F7" w14:textId="77777777" w:rsidR="0071087C" w:rsidRPr="00E6516F" w:rsidDel="003375AC" w:rsidRDefault="0071087C" w:rsidP="00174677">
            <w:pPr>
              <w:pStyle w:val="TAL"/>
            </w:pPr>
            <w:r w:rsidRPr="00E6516F">
              <w:t xml:space="preserve">Check: Does the UE (MCData Client) perform the procedure for </w:t>
            </w:r>
            <w:r w:rsidRPr="00E6516F">
              <w:rPr>
                <w:b/>
                <w:bCs/>
              </w:rPr>
              <w:t xml:space="preserve">MCX SIP MESSAGE Request - Accept CO </w:t>
            </w:r>
            <w:r w:rsidRPr="00E6516F">
              <w:t xml:space="preserve">specified in TS 36.579-1 [2] Table 5.3.30.3-1 </w:t>
            </w:r>
            <w:r w:rsidRPr="00E6516F">
              <w:rPr>
                <w:b/>
                <w:bCs/>
              </w:rPr>
              <w:t>to retrieve the list of deferred data group communication</w:t>
            </w:r>
            <w:r w:rsidRPr="00E6516F">
              <w:t>?</w:t>
            </w:r>
          </w:p>
        </w:tc>
        <w:tc>
          <w:tcPr>
            <w:tcW w:w="709" w:type="dxa"/>
            <w:shd w:val="clear" w:color="auto" w:fill="auto"/>
          </w:tcPr>
          <w:p w14:paraId="36704F39" w14:textId="77777777" w:rsidR="0071087C" w:rsidRPr="00E6516F" w:rsidDel="003375AC" w:rsidRDefault="0071087C" w:rsidP="00174677">
            <w:pPr>
              <w:pStyle w:val="TAC"/>
            </w:pPr>
            <w:r w:rsidRPr="00E6516F">
              <w:t>-</w:t>
            </w:r>
          </w:p>
        </w:tc>
        <w:tc>
          <w:tcPr>
            <w:tcW w:w="2977" w:type="dxa"/>
            <w:shd w:val="clear" w:color="auto" w:fill="auto"/>
          </w:tcPr>
          <w:p w14:paraId="0D9C2017" w14:textId="77777777" w:rsidR="0071087C" w:rsidRPr="00E6516F" w:rsidDel="003375AC" w:rsidRDefault="0071087C" w:rsidP="00174677">
            <w:pPr>
              <w:pStyle w:val="TAL"/>
            </w:pPr>
            <w:r w:rsidRPr="00E6516F">
              <w:t>-</w:t>
            </w:r>
          </w:p>
        </w:tc>
        <w:tc>
          <w:tcPr>
            <w:tcW w:w="567" w:type="dxa"/>
            <w:shd w:val="clear" w:color="auto" w:fill="auto"/>
          </w:tcPr>
          <w:p w14:paraId="3987D8CA" w14:textId="77777777" w:rsidR="0071087C" w:rsidRPr="00E6516F" w:rsidDel="003375AC" w:rsidRDefault="0071087C" w:rsidP="00174677">
            <w:pPr>
              <w:pStyle w:val="TAC"/>
            </w:pPr>
            <w:r w:rsidRPr="00E6516F">
              <w:t>4</w:t>
            </w:r>
          </w:p>
        </w:tc>
        <w:tc>
          <w:tcPr>
            <w:tcW w:w="892" w:type="dxa"/>
            <w:shd w:val="clear" w:color="auto" w:fill="auto"/>
          </w:tcPr>
          <w:p w14:paraId="2B948D55" w14:textId="77777777" w:rsidR="0071087C" w:rsidRPr="00E6516F" w:rsidDel="003375AC" w:rsidRDefault="0071087C" w:rsidP="00174677">
            <w:pPr>
              <w:pStyle w:val="TAC"/>
            </w:pPr>
            <w:r w:rsidRPr="00E6516F">
              <w:t>P</w:t>
            </w:r>
          </w:p>
        </w:tc>
      </w:tr>
      <w:tr w:rsidR="0071087C" w:rsidRPr="00E6516F" w:rsidDel="003375AC" w14:paraId="56AD26C1" w14:textId="77777777" w:rsidTr="004312E8">
        <w:tc>
          <w:tcPr>
            <w:tcW w:w="648" w:type="dxa"/>
            <w:shd w:val="clear" w:color="auto" w:fill="auto"/>
          </w:tcPr>
          <w:p w14:paraId="555CC40F" w14:textId="77777777" w:rsidR="0071087C" w:rsidRPr="00E6516F" w:rsidDel="003375AC" w:rsidRDefault="0071087C" w:rsidP="00174677">
            <w:pPr>
              <w:pStyle w:val="TAC"/>
            </w:pPr>
            <w:r w:rsidRPr="00E6516F">
              <w:t>12-14</w:t>
            </w:r>
          </w:p>
        </w:tc>
        <w:tc>
          <w:tcPr>
            <w:tcW w:w="3969" w:type="dxa"/>
            <w:shd w:val="clear" w:color="auto" w:fill="auto"/>
          </w:tcPr>
          <w:p w14:paraId="62DA5D05" w14:textId="77777777" w:rsidR="0071087C" w:rsidRPr="00E6516F" w:rsidDel="003375AC" w:rsidRDefault="0071087C" w:rsidP="00174677">
            <w:pPr>
              <w:pStyle w:val="TAL"/>
            </w:pPr>
            <w:r w:rsidRPr="00E6516F">
              <w:t>Void</w:t>
            </w:r>
          </w:p>
        </w:tc>
        <w:tc>
          <w:tcPr>
            <w:tcW w:w="709" w:type="dxa"/>
            <w:shd w:val="clear" w:color="auto" w:fill="auto"/>
          </w:tcPr>
          <w:p w14:paraId="6E2F8665" w14:textId="77777777" w:rsidR="0071087C" w:rsidRPr="00E6516F" w:rsidDel="003375AC" w:rsidRDefault="0071087C" w:rsidP="00174677">
            <w:pPr>
              <w:pStyle w:val="TAC"/>
            </w:pPr>
            <w:r w:rsidRPr="00E6516F">
              <w:t>-</w:t>
            </w:r>
          </w:p>
        </w:tc>
        <w:tc>
          <w:tcPr>
            <w:tcW w:w="2977" w:type="dxa"/>
            <w:shd w:val="clear" w:color="auto" w:fill="auto"/>
          </w:tcPr>
          <w:p w14:paraId="3043BB04" w14:textId="77777777" w:rsidR="0071087C" w:rsidRPr="00E6516F" w:rsidDel="003375AC" w:rsidRDefault="0071087C" w:rsidP="00174677">
            <w:pPr>
              <w:pStyle w:val="TAL"/>
            </w:pPr>
            <w:r w:rsidRPr="00E6516F">
              <w:t>-</w:t>
            </w:r>
          </w:p>
        </w:tc>
        <w:tc>
          <w:tcPr>
            <w:tcW w:w="567" w:type="dxa"/>
            <w:shd w:val="clear" w:color="auto" w:fill="auto"/>
          </w:tcPr>
          <w:p w14:paraId="316A58B4" w14:textId="77777777" w:rsidR="0071087C" w:rsidRPr="00E6516F" w:rsidDel="003375AC" w:rsidRDefault="0071087C" w:rsidP="00174677">
            <w:pPr>
              <w:pStyle w:val="TAC"/>
            </w:pPr>
            <w:r w:rsidRPr="00E6516F">
              <w:t>-</w:t>
            </w:r>
          </w:p>
        </w:tc>
        <w:tc>
          <w:tcPr>
            <w:tcW w:w="892" w:type="dxa"/>
            <w:shd w:val="clear" w:color="auto" w:fill="auto"/>
          </w:tcPr>
          <w:p w14:paraId="57D9B978" w14:textId="77777777" w:rsidR="0071087C" w:rsidRPr="00E6516F" w:rsidDel="003375AC" w:rsidRDefault="0071087C" w:rsidP="00174677">
            <w:pPr>
              <w:pStyle w:val="TAC"/>
            </w:pPr>
            <w:r w:rsidRPr="00E6516F">
              <w:t>-</w:t>
            </w:r>
          </w:p>
        </w:tc>
      </w:tr>
      <w:tr w:rsidR="0071087C" w:rsidRPr="00E6516F" w14:paraId="09AFFA8E" w14:textId="77777777" w:rsidTr="00174677">
        <w:trPr>
          <w:trHeight w:val="467"/>
        </w:trPr>
        <w:tc>
          <w:tcPr>
            <w:tcW w:w="648" w:type="dxa"/>
            <w:shd w:val="clear" w:color="auto" w:fill="auto"/>
          </w:tcPr>
          <w:p w14:paraId="4BB4A51C" w14:textId="77777777" w:rsidR="0071087C" w:rsidRPr="00E6516F" w:rsidRDefault="0071087C" w:rsidP="00174677">
            <w:pPr>
              <w:pStyle w:val="TAC"/>
            </w:pPr>
            <w:r w:rsidRPr="00E6516F">
              <w:t>15</w:t>
            </w:r>
          </w:p>
        </w:tc>
        <w:tc>
          <w:tcPr>
            <w:tcW w:w="3969" w:type="dxa"/>
            <w:shd w:val="clear" w:color="auto" w:fill="auto"/>
          </w:tcPr>
          <w:p w14:paraId="6C2F0BB2" w14:textId="77777777" w:rsidR="0071087C" w:rsidRPr="00E6516F" w:rsidRDefault="0071087C" w:rsidP="00174677">
            <w:pPr>
              <w:pStyle w:val="TAL"/>
              <w:rPr>
                <w:lang w:eastAsia="ko-KR"/>
              </w:rPr>
            </w:pPr>
            <w:r w:rsidRPr="00E6516F">
              <w:t>Check: Does the UE (</w:t>
            </w:r>
            <w:r w:rsidRPr="00E6516F">
              <w:rPr>
                <w:lang w:eastAsia="ko-KR"/>
              </w:rPr>
              <w:t>MCDATA Client) present the list of file URLs which were deferred to MCData User?</w:t>
            </w:r>
          </w:p>
          <w:p w14:paraId="63E09469" w14:textId="77777777" w:rsidR="0071087C" w:rsidRPr="00E6516F" w:rsidRDefault="0071087C" w:rsidP="00174677">
            <w:pPr>
              <w:pStyle w:val="TAL"/>
            </w:pPr>
            <w:r w:rsidRPr="00E6516F">
              <w:t>(NOTE 1)</w:t>
            </w:r>
          </w:p>
        </w:tc>
        <w:tc>
          <w:tcPr>
            <w:tcW w:w="709" w:type="dxa"/>
            <w:shd w:val="clear" w:color="auto" w:fill="auto"/>
          </w:tcPr>
          <w:p w14:paraId="39AA7DF3" w14:textId="77777777" w:rsidR="0071087C" w:rsidRPr="00E6516F" w:rsidRDefault="0071087C" w:rsidP="00174677">
            <w:pPr>
              <w:pStyle w:val="TAC"/>
            </w:pPr>
            <w:r w:rsidRPr="00E6516F">
              <w:t>-</w:t>
            </w:r>
          </w:p>
        </w:tc>
        <w:tc>
          <w:tcPr>
            <w:tcW w:w="2977" w:type="dxa"/>
            <w:shd w:val="clear" w:color="auto" w:fill="auto"/>
          </w:tcPr>
          <w:p w14:paraId="5CAEAC24" w14:textId="77777777" w:rsidR="0071087C" w:rsidRPr="00E6516F" w:rsidRDefault="0071087C" w:rsidP="00174677">
            <w:pPr>
              <w:pStyle w:val="TAL"/>
            </w:pPr>
            <w:r w:rsidRPr="00E6516F">
              <w:t>-</w:t>
            </w:r>
          </w:p>
        </w:tc>
        <w:tc>
          <w:tcPr>
            <w:tcW w:w="567" w:type="dxa"/>
            <w:shd w:val="clear" w:color="auto" w:fill="auto"/>
          </w:tcPr>
          <w:p w14:paraId="340ECB41" w14:textId="77777777" w:rsidR="0071087C" w:rsidRPr="00E6516F" w:rsidRDefault="0071087C" w:rsidP="00174677">
            <w:pPr>
              <w:pStyle w:val="TAC"/>
            </w:pPr>
            <w:r w:rsidRPr="00E6516F">
              <w:t>4</w:t>
            </w:r>
          </w:p>
        </w:tc>
        <w:tc>
          <w:tcPr>
            <w:tcW w:w="892" w:type="dxa"/>
            <w:shd w:val="clear" w:color="auto" w:fill="auto"/>
          </w:tcPr>
          <w:p w14:paraId="36983EDA" w14:textId="77777777" w:rsidR="0071087C" w:rsidRPr="00E6516F" w:rsidRDefault="0071087C" w:rsidP="00174677">
            <w:pPr>
              <w:pStyle w:val="TAC"/>
            </w:pPr>
            <w:r w:rsidRPr="00E6516F">
              <w:t>P</w:t>
            </w:r>
          </w:p>
        </w:tc>
      </w:tr>
      <w:tr w:rsidR="0071087C" w:rsidRPr="00E6516F" w14:paraId="68E4DADD" w14:textId="77777777" w:rsidTr="00174677">
        <w:tc>
          <w:tcPr>
            <w:tcW w:w="9762" w:type="dxa"/>
            <w:gridSpan w:val="6"/>
            <w:shd w:val="clear" w:color="auto" w:fill="auto"/>
          </w:tcPr>
          <w:p w14:paraId="3F2BC665" w14:textId="5EE19517" w:rsidR="0071087C" w:rsidRPr="00E6516F" w:rsidRDefault="0071087C" w:rsidP="004312E8">
            <w:pPr>
              <w:pStyle w:val="TAN"/>
            </w:pPr>
            <w:r w:rsidRPr="00E6516F">
              <w:t>NOTE 1:</w:t>
            </w:r>
            <w:r w:rsidRPr="00E6516F">
              <w:tab/>
              <w:t>This is expected to be done via a suitable implementation dependent MMI.</w:t>
            </w:r>
          </w:p>
          <w:p w14:paraId="3E128E2B" w14:textId="2C3885F3" w:rsidR="0071087C" w:rsidRPr="00E6516F" w:rsidRDefault="0071087C" w:rsidP="004312E8">
            <w:pPr>
              <w:pStyle w:val="TAN"/>
            </w:pPr>
            <w:r w:rsidRPr="00E6516F">
              <w:t>NOTE 2:</w:t>
            </w:r>
            <w:r w:rsidRPr="00E6516F">
              <w:tab/>
              <w:t>Test file 1 for CO FD as specified in annex A.2.1.</w:t>
            </w:r>
          </w:p>
        </w:tc>
      </w:tr>
    </w:tbl>
    <w:p w14:paraId="2EAD48EC" w14:textId="77777777" w:rsidR="0071087C" w:rsidRPr="00E6516F" w:rsidRDefault="0071087C" w:rsidP="0071087C"/>
    <w:p w14:paraId="48D34A25" w14:textId="77777777" w:rsidR="0071087C" w:rsidRPr="00E6516F" w:rsidRDefault="0071087C" w:rsidP="0071087C">
      <w:pPr>
        <w:pStyle w:val="H6"/>
      </w:pPr>
      <w:r w:rsidRPr="00E6516F">
        <w:t>6.2.13.3.3</w:t>
      </w:r>
      <w:r w:rsidRPr="00E6516F">
        <w:tab/>
        <w:t>Specific message contents</w:t>
      </w:r>
    </w:p>
    <w:p w14:paraId="6CD0410F" w14:textId="77777777" w:rsidR="0071087C" w:rsidRPr="00E6516F" w:rsidRDefault="0071087C" w:rsidP="004312E8">
      <w:pPr>
        <w:pStyle w:val="TH"/>
      </w:pPr>
      <w:r w:rsidRPr="00E6516F">
        <w:t>Table 6.2.13.3.3-1..6: Void</w:t>
      </w:r>
    </w:p>
    <w:p w14:paraId="3793B965" w14:textId="77777777" w:rsidR="0034693A" w:rsidRPr="00E6516F" w:rsidRDefault="0034693A" w:rsidP="0034693A"/>
    <w:p w14:paraId="7AF0F398" w14:textId="0265CC26" w:rsidR="0071087C" w:rsidRPr="00E6516F" w:rsidRDefault="0071087C" w:rsidP="0071087C">
      <w:pPr>
        <w:pStyle w:val="TH"/>
      </w:pPr>
      <w:r w:rsidRPr="00E6516F">
        <w:t xml:space="preserve">Table 6.2.13.3.3-7: HTTP POST (step 3, Table 6.2.13.3.2-1; </w:t>
      </w:r>
      <w:r w:rsidRPr="00E6516F">
        <w:br/>
        <w:t>step 2,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7AE65D76" w14:textId="77777777" w:rsidTr="00174677">
        <w:tc>
          <w:tcPr>
            <w:tcW w:w="9639" w:type="dxa"/>
            <w:gridSpan w:val="5"/>
          </w:tcPr>
          <w:p w14:paraId="08BDF82C" w14:textId="77777777" w:rsidR="0071087C" w:rsidRPr="00E6516F" w:rsidRDefault="0071087C" w:rsidP="00174677">
            <w:pPr>
              <w:pStyle w:val="TAL"/>
            </w:pPr>
            <w:r w:rsidRPr="00E6516F">
              <w:t>Derivation Path: TS 36.579-1 [2], Table 5.5.4.3-1 condition FD_HTTP</w:t>
            </w:r>
          </w:p>
        </w:tc>
      </w:tr>
      <w:tr w:rsidR="0071087C" w:rsidRPr="00E6516F" w14:paraId="2309AC65" w14:textId="77777777" w:rsidTr="00174677">
        <w:tc>
          <w:tcPr>
            <w:tcW w:w="2835" w:type="dxa"/>
          </w:tcPr>
          <w:p w14:paraId="34D00C80" w14:textId="77777777" w:rsidR="0071087C" w:rsidRPr="00E6516F" w:rsidRDefault="0071087C" w:rsidP="00174677">
            <w:pPr>
              <w:pStyle w:val="TAH"/>
            </w:pPr>
            <w:r w:rsidRPr="00E6516F">
              <w:t>Information Element</w:t>
            </w:r>
          </w:p>
        </w:tc>
        <w:tc>
          <w:tcPr>
            <w:tcW w:w="2126" w:type="dxa"/>
          </w:tcPr>
          <w:p w14:paraId="2C7C623E" w14:textId="77777777" w:rsidR="0071087C" w:rsidRPr="00E6516F" w:rsidRDefault="0071087C" w:rsidP="00174677">
            <w:pPr>
              <w:pStyle w:val="TAH"/>
            </w:pPr>
            <w:r w:rsidRPr="00E6516F">
              <w:t>Value/remark</w:t>
            </w:r>
          </w:p>
        </w:tc>
        <w:tc>
          <w:tcPr>
            <w:tcW w:w="2126" w:type="dxa"/>
            <w:tcBorders>
              <w:bottom w:val="single" w:sz="4" w:space="0" w:color="auto"/>
            </w:tcBorders>
          </w:tcPr>
          <w:p w14:paraId="3AD1B2E6" w14:textId="77777777" w:rsidR="0071087C" w:rsidRPr="00E6516F" w:rsidRDefault="0071087C" w:rsidP="00174677">
            <w:pPr>
              <w:pStyle w:val="TAH"/>
            </w:pPr>
            <w:r w:rsidRPr="00E6516F">
              <w:t>Comment</w:t>
            </w:r>
          </w:p>
        </w:tc>
        <w:tc>
          <w:tcPr>
            <w:tcW w:w="1418" w:type="dxa"/>
          </w:tcPr>
          <w:p w14:paraId="19C8FB3F" w14:textId="77777777" w:rsidR="0071087C" w:rsidRPr="00E6516F" w:rsidRDefault="0071087C" w:rsidP="00174677">
            <w:pPr>
              <w:pStyle w:val="TAH"/>
            </w:pPr>
            <w:r w:rsidRPr="00E6516F">
              <w:t>Reference</w:t>
            </w:r>
          </w:p>
        </w:tc>
        <w:tc>
          <w:tcPr>
            <w:tcW w:w="1134" w:type="dxa"/>
          </w:tcPr>
          <w:p w14:paraId="4E5B639F" w14:textId="77777777" w:rsidR="0071087C" w:rsidRPr="00E6516F" w:rsidRDefault="0071087C" w:rsidP="00174677">
            <w:pPr>
              <w:pStyle w:val="TAH"/>
            </w:pPr>
            <w:r w:rsidRPr="00E6516F">
              <w:t>Condition</w:t>
            </w:r>
          </w:p>
        </w:tc>
      </w:tr>
      <w:tr w:rsidR="0071087C" w:rsidRPr="00E6516F" w14:paraId="7EEBCCF0" w14:textId="77777777" w:rsidTr="00174677">
        <w:tc>
          <w:tcPr>
            <w:tcW w:w="2835" w:type="dxa"/>
            <w:vAlign w:val="center"/>
          </w:tcPr>
          <w:p w14:paraId="11082ECF" w14:textId="77777777" w:rsidR="0071087C" w:rsidRPr="00E6516F" w:rsidRDefault="0071087C" w:rsidP="00174677">
            <w:pPr>
              <w:pStyle w:val="TAL"/>
              <w:rPr>
                <w:rFonts w:cs="Arial"/>
                <w:b/>
                <w:bCs/>
                <w:szCs w:val="18"/>
              </w:rPr>
            </w:pPr>
            <w:r w:rsidRPr="00E6516F">
              <w:rPr>
                <w:b/>
                <w:bCs/>
              </w:rPr>
              <w:t>Message-body</w:t>
            </w:r>
          </w:p>
        </w:tc>
        <w:tc>
          <w:tcPr>
            <w:tcW w:w="2126" w:type="dxa"/>
          </w:tcPr>
          <w:p w14:paraId="01F86444" w14:textId="77777777" w:rsidR="0071087C" w:rsidRPr="00E6516F" w:rsidRDefault="0071087C" w:rsidP="00174677">
            <w:pPr>
              <w:pStyle w:val="TAL"/>
            </w:pPr>
          </w:p>
        </w:tc>
        <w:tc>
          <w:tcPr>
            <w:tcW w:w="2126" w:type="dxa"/>
          </w:tcPr>
          <w:p w14:paraId="312B267F" w14:textId="77777777" w:rsidR="0071087C" w:rsidRPr="00E6516F" w:rsidRDefault="0071087C" w:rsidP="00174677">
            <w:pPr>
              <w:pStyle w:val="TAL"/>
            </w:pPr>
          </w:p>
        </w:tc>
        <w:tc>
          <w:tcPr>
            <w:tcW w:w="1418" w:type="dxa"/>
          </w:tcPr>
          <w:p w14:paraId="5F70ACE8" w14:textId="77777777" w:rsidR="0071087C" w:rsidRPr="00E6516F" w:rsidRDefault="0071087C" w:rsidP="00174677">
            <w:pPr>
              <w:pStyle w:val="TAL"/>
            </w:pPr>
          </w:p>
        </w:tc>
        <w:tc>
          <w:tcPr>
            <w:tcW w:w="1134" w:type="dxa"/>
          </w:tcPr>
          <w:p w14:paraId="00A617CD" w14:textId="77777777" w:rsidR="0071087C" w:rsidRPr="00E6516F" w:rsidRDefault="0071087C" w:rsidP="00174677">
            <w:pPr>
              <w:pStyle w:val="TAL"/>
            </w:pPr>
          </w:p>
        </w:tc>
      </w:tr>
      <w:tr w:rsidR="0071087C" w:rsidRPr="00E6516F" w14:paraId="15FE6108" w14:textId="77777777" w:rsidTr="00174677">
        <w:tc>
          <w:tcPr>
            <w:tcW w:w="2835" w:type="dxa"/>
            <w:vAlign w:val="center"/>
          </w:tcPr>
          <w:p w14:paraId="37221F9B" w14:textId="77777777" w:rsidR="0071087C" w:rsidRPr="00E6516F" w:rsidRDefault="0071087C" w:rsidP="00174677">
            <w:pPr>
              <w:pStyle w:val="TAL"/>
              <w:rPr>
                <w:b/>
                <w:bCs/>
              </w:rPr>
            </w:pPr>
            <w:r w:rsidRPr="00E6516F">
              <w:t xml:space="preserve">  MIME body part</w:t>
            </w:r>
          </w:p>
        </w:tc>
        <w:tc>
          <w:tcPr>
            <w:tcW w:w="2126" w:type="dxa"/>
          </w:tcPr>
          <w:p w14:paraId="33234B76" w14:textId="77777777" w:rsidR="0071087C" w:rsidRPr="00E6516F" w:rsidRDefault="0071087C" w:rsidP="00174677">
            <w:pPr>
              <w:pStyle w:val="TAL"/>
            </w:pPr>
          </w:p>
        </w:tc>
        <w:tc>
          <w:tcPr>
            <w:tcW w:w="2126" w:type="dxa"/>
          </w:tcPr>
          <w:p w14:paraId="6C12B2A6" w14:textId="77777777" w:rsidR="0071087C" w:rsidRPr="00E6516F" w:rsidRDefault="0071087C" w:rsidP="00174677">
            <w:pPr>
              <w:pStyle w:val="TAL"/>
            </w:pPr>
            <w:r w:rsidRPr="00E6516F">
              <w:rPr>
                <w:b/>
                <w:bCs/>
              </w:rPr>
              <w:t>MCData-Info</w:t>
            </w:r>
          </w:p>
        </w:tc>
        <w:tc>
          <w:tcPr>
            <w:tcW w:w="1418" w:type="dxa"/>
          </w:tcPr>
          <w:p w14:paraId="245C80C5" w14:textId="77777777" w:rsidR="0071087C" w:rsidRPr="00E6516F" w:rsidRDefault="0071087C" w:rsidP="00174677">
            <w:pPr>
              <w:pStyle w:val="TAL"/>
            </w:pPr>
          </w:p>
        </w:tc>
        <w:tc>
          <w:tcPr>
            <w:tcW w:w="1134" w:type="dxa"/>
          </w:tcPr>
          <w:p w14:paraId="0BC4BFCA" w14:textId="77777777" w:rsidR="0071087C" w:rsidRPr="00E6516F" w:rsidRDefault="0071087C" w:rsidP="00174677">
            <w:pPr>
              <w:pStyle w:val="TAL"/>
            </w:pPr>
          </w:p>
        </w:tc>
      </w:tr>
      <w:tr w:rsidR="0071087C" w:rsidRPr="00E6516F" w14:paraId="2076F548" w14:textId="77777777" w:rsidTr="004312E8">
        <w:tc>
          <w:tcPr>
            <w:tcW w:w="2835" w:type="dxa"/>
          </w:tcPr>
          <w:p w14:paraId="5ADD2FAB" w14:textId="77777777" w:rsidR="0071087C" w:rsidRPr="00E6516F" w:rsidRDefault="0071087C" w:rsidP="00174677">
            <w:pPr>
              <w:pStyle w:val="TAL"/>
              <w:rPr>
                <w:b/>
                <w:bCs/>
              </w:rPr>
            </w:pPr>
            <w:r w:rsidRPr="00E6516F">
              <w:t xml:space="preserve">    MIME-part-body</w:t>
            </w:r>
          </w:p>
        </w:tc>
        <w:tc>
          <w:tcPr>
            <w:tcW w:w="2126" w:type="dxa"/>
          </w:tcPr>
          <w:p w14:paraId="727AA310" w14:textId="77777777" w:rsidR="0071087C" w:rsidRPr="00E6516F" w:rsidRDefault="0071087C" w:rsidP="00174677">
            <w:pPr>
              <w:pStyle w:val="TAL"/>
            </w:pPr>
            <w:r w:rsidRPr="00E6516F">
              <w:t>MCData-Info as described in Table 6.2.1.3.3-8</w:t>
            </w:r>
          </w:p>
        </w:tc>
        <w:tc>
          <w:tcPr>
            <w:tcW w:w="2126" w:type="dxa"/>
          </w:tcPr>
          <w:p w14:paraId="65CE84E3" w14:textId="77777777" w:rsidR="0071087C" w:rsidRPr="00E6516F" w:rsidRDefault="0071087C" w:rsidP="00174677">
            <w:pPr>
              <w:pStyle w:val="TAL"/>
            </w:pPr>
          </w:p>
        </w:tc>
        <w:tc>
          <w:tcPr>
            <w:tcW w:w="1418" w:type="dxa"/>
          </w:tcPr>
          <w:p w14:paraId="3ECCDDD8" w14:textId="77777777" w:rsidR="0071087C" w:rsidRPr="00E6516F" w:rsidRDefault="0071087C" w:rsidP="00174677">
            <w:pPr>
              <w:pStyle w:val="TAL"/>
            </w:pPr>
          </w:p>
        </w:tc>
        <w:tc>
          <w:tcPr>
            <w:tcW w:w="1134" w:type="dxa"/>
          </w:tcPr>
          <w:p w14:paraId="54677817" w14:textId="77777777" w:rsidR="0071087C" w:rsidRPr="00E6516F" w:rsidRDefault="0071087C" w:rsidP="00174677">
            <w:pPr>
              <w:pStyle w:val="TAL"/>
            </w:pPr>
          </w:p>
        </w:tc>
      </w:tr>
    </w:tbl>
    <w:p w14:paraId="43310CF8" w14:textId="77777777" w:rsidR="0071087C" w:rsidRPr="00E6516F" w:rsidRDefault="0071087C" w:rsidP="0071087C"/>
    <w:p w14:paraId="4BCB6C5F" w14:textId="77777777" w:rsidR="0071087C" w:rsidRPr="00E6516F" w:rsidRDefault="0071087C" w:rsidP="0071087C">
      <w:pPr>
        <w:pStyle w:val="TH"/>
      </w:pPr>
      <w:r w:rsidRPr="00E6516F">
        <w:t>Table 6.2.13.3.3-8: MCDATA-Info (Table 6.2.13.3.3-7)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3E4FFC60" w14:textId="77777777" w:rsidTr="00174677">
        <w:trPr>
          <w:cantSplit/>
        </w:trPr>
        <w:tc>
          <w:tcPr>
            <w:tcW w:w="9644" w:type="dxa"/>
            <w:gridSpan w:val="5"/>
          </w:tcPr>
          <w:p w14:paraId="56095007" w14:textId="77777777" w:rsidR="0071087C" w:rsidRPr="00E6516F" w:rsidRDefault="0071087C" w:rsidP="00174677">
            <w:pPr>
              <w:pStyle w:val="TAL"/>
              <w:rPr>
                <w:rFonts w:cs="Arial"/>
                <w:szCs w:val="18"/>
              </w:rPr>
            </w:pPr>
            <w:r w:rsidRPr="00E6516F">
              <w:rPr>
                <w:rFonts w:cs="Arial"/>
                <w:szCs w:val="18"/>
              </w:rPr>
              <w:t>Derivation Path: TS 36.579-1 [2], Table 5.5.3.2.1-3</w:t>
            </w:r>
          </w:p>
        </w:tc>
      </w:tr>
      <w:tr w:rsidR="0071087C" w:rsidRPr="00E6516F" w14:paraId="4937C452" w14:textId="77777777" w:rsidTr="00174677">
        <w:tc>
          <w:tcPr>
            <w:tcW w:w="2836" w:type="dxa"/>
          </w:tcPr>
          <w:p w14:paraId="1D91D4EE" w14:textId="77777777" w:rsidR="0071087C" w:rsidRPr="00E6516F" w:rsidRDefault="0071087C" w:rsidP="00174677">
            <w:pPr>
              <w:pStyle w:val="TAH"/>
              <w:rPr>
                <w:bCs/>
              </w:rPr>
            </w:pPr>
            <w:r w:rsidRPr="00E6516F">
              <w:rPr>
                <w:bCs/>
              </w:rPr>
              <w:t>Information Element</w:t>
            </w:r>
          </w:p>
        </w:tc>
        <w:tc>
          <w:tcPr>
            <w:tcW w:w="2127" w:type="dxa"/>
          </w:tcPr>
          <w:p w14:paraId="7EA27112"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38D8ABBC" w14:textId="77777777" w:rsidR="0071087C" w:rsidRPr="00E6516F" w:rsidRDefault="0071087C" w:rsidP="00174677">
            <w:pPr>
              <w:pStyle w:val="TAH"/>
              <w:rPr>
                <w:bCs/>
              </w:rPr>
            </w:pPr>
            <w:r w:rsidRPr="00E6516F">
              <w:rPr>
                <w:bCs/>
              </w:rPr>
              <w:t>Comment</w:t>
            </w:r>
          </w:p>
        </w:tc>
        <w:tc>
          <w:tcPr>
            <w:tcW w:w="1419" w:type="dxa"/>
          </w:tcPr>
          <w:p w14:paraId="6B413039" w14:textId="77777777" w:rsidR="0071087C" w:rsidRPr="00E6516F" w:rsidRDefault="0071087C" w:rsidP="00174677">
            <w:pPr>
              <w:pStyle w:val="TAH"/>
              <w:rPr>
                <w:bCs/>
              </w:rPr>
            </w:pPr>
            <w:r w:rsidRPr="00E6516F">
              <w:rPr>
                <w:bCs/>
              </w:rPr>
              <w:t>Reference</w:t>
            </w:r>
          </w:p>
        </w:tc>
        <w:tc>
          <w:tcPr>
            <w:tcW w:w="1135" w:type="dxa"/>
          </w:tcPr>
          <w:p w14:paraId="3EE3EE3F" w14:textId="77777777" w:rsidR="0071087C" w:rsidRPr="00E6516F" w:rsidRDefault="0071087C" w:rsidP="00174677">
            <w:pPr>
              <w:pStyle w:val="TAH"/>
              <w:rPr>
                <w:bCs/>
              </w:rPr>
            </w:pPr>
            <w:r w:rsidRPr="00E6516F">
              <w:rPr>
                <w:bCs/>
              </w:rPr>
              <w:t>Condition</w:t>
            </w:r>
          </w:p>
        </w:tc>
      </w:tr>
      <w:tr w:rsidR="0071087C" w:rsidRPr="00E6516F" w14:paraId="0EAE6908" w14:textId="77777777" w:rsidTr="00174677">
        <w:tc>
          <w:tcPr>
            <w:tcW w:w="2836" w:type="dxa"/>
          </w:tcPr>
          <w:p w14:paraId="7B736B08" w14:textId="77777777" w:rsidR="0071087C" w:rsidRPr="00E6516F" w:rsidRDefault="0071087C" w:rsidP="00174677">
            <w:pPr>
              <w:pStyle w:val="TAL"/>
              <w:rPr>
                <w:rFonts w:cs="Arial"/>
                <w:szCs w:val="18"/>
              </w:rPr>
            </w:pPr>
            <w:r w:rsidRPr="00E6516F">
              <w:t>mcdata-info</w:t>
            </w:r>
          </w:p>
        </w:tc>
        <w:tc>
          <w:tcPr>
            <w:tcW w:w="2127" w:type="dxa"/>
          </w:tcPr>
          <w:p w14:paraId="15DE0BAB" w14:textId="77777777" w:rsidR="0071087C" w:rsidRPr="00E6516F" w:rsidRDefault="0071087C" w:rsidP="00174677">
            <w:pPr>
              <w:pStyle w:val="TAL"/>
            </w:pPr>
          </w:p>
        </w:tc>
        <w:tc>
          <w:tcPr>
            <w:tcW w:w="2127" w:type="dxa"/>
            <w:tcBorders>
              <w:bottom w:val="single" w:sz="4" w:space="0" w:color="auto"/>
            </w:tcBorders>
          </w:tcPr>
          <w:p w14:paraId="0272590B" w14:textId="77777777" w:rsidR="0071087C" w:rsidRPr="00E6516F" w:rsidRDefault="0071087C" w:rsidP="00174677">
            <w:pPr>
              <w:pStyle w:val="TAL"/>
            </w:pPr>
          </w:p>
        </w:tc>
        <w:tc>
          <w:tcPr>
            <w:tcW w:w="1419" w:type="dxa"/>
          </w:tcPr>
          <w:p w14:paraId="77CEBE21" w14:textId="77777777" w:rsidR="0071087C" w:rsidRPr="00E6516F" w:rsidRDefault="0071087C" w:rsidP="00174677">
            <w:pPr>
              <w:pStyle w:val="TAL"/>
            </w:pPr>
          </w:p>
        </w:tc>
        <w:tc>
          <w:tcPr>
            <w:tcW w:w="1135" w:type="dxa"/>
          </w:tcPr>
          <w:p w14:paraId="5160EE9A" w14:textId="77777777" w:rsidR="0071087C" w:rsidRPr="00E6516F" w:rsidRDefault="0071087C" w:rsidP="00174677">
            <w:pPr>
              <w:pStyle w:val="TAL"/>
            </w:pPr>
          </w:p>
        </w:tc>
      </w:tr>
      <w:tr w:rsidR="0071087C" w:rsidRPr="00E6516F" w14:paraId="770A818E" w14:textId="77777777" w:rsidTr="00174677">
        <w:tc>
          <w:tcPr>
            <w:tcW w:w="2836" w:type="dxa"/>
          </w:tcPr>
          <w:p w14:paraId="54001EA3" w14:textId="77777777" w:rsidR="0071087C" w:rsidRPr="00E6516F" w:rsidRDefault="0071087C" w:rsidP="00174677">
            <w:pPr>
              <w:pStyle w:val="TAL"/>
              <w:rPr>
                <w:rFonts w:cs="Arial"/>
                <w:szCs w:val="18"/>
              </w:rPr>
            </w:pPr>
            <w:r w:rsidRPr="00E6516F">
              <w:t xml:space="preserve">  mcdata-Params</w:t>
            </w:r>
          </w:p>
        </w:tc>
        <w:tc>
          <w:tcPr>
            <w:tcW w:w="2127" w:type="dxa"/>
          </w:tcPr>
          <w:p w14:paraId="23A43F0A" w14:textId="77777777" w:rsidR="0071087C" w:rsidRPr="00E6516F" w:rsidRDefault="0071087C" w:rsidP="00174677">
            <w:pPr>
              <w:pStyle w:val="TAL"/>
            </w:pPr>
          </w:p>
        </w:tc>
        <w:tc>
          <w:tcPr>
            <w:tcW w:w="2127" w:type="dxa"/>
            <w:tcBorders>
              <w:top w:val="single" w:sz="4" w:space="0" w:color="auto"/>
              <w:bottom w:val="single" w:sz="4" w:space="0" w:color="auto"/>
            </w:tcBorders>
          </w:tcPr>
          <w:p w14:paraId="6F1324B8" w14:textId="77777777" w:rsidR="0071087C" w:rsidRPr="00E6516F" w:rsidRDefault="0071087C" w:rsidP="00174677">
            <w:pPr>
              <w:pStyle w:val="TAL"/>
            </w:pPr>
          </w:p>
        </w:tc>
        <w:tc>
          <w:tcPr>
            <w:tcW w:w="1419" w:type="dxa"/>
          </w:tcPr>
          <w:p w14:paraId="4C7488A0" w14:textId="77777777" w:rsidR="0071087C" w:rsidRPr="00E6516F" w:rsidRDefault="0071087C" w:rsidP="00174677">
            <w:pPr>
              <w:pStyle w:val="TAL"/>
            </w:pPr>
          </w:p>
        </w:tc>
        <w:tc>
          <w:tcPr>
            <w:tcW w:w="1135" w:type="dxa"/>
          </w:tcPr>
          <w:p w14:paraId="2DAA3D9D" w14:textId="77777777" w:rsidR="0071087C" w:rsidRPr="00E6516F" w:rsidRDefault="0071087C" w:rsidP="00174677">
            <w:pPr>
              <w:pStyle w:val="TAL"/>
            </w:pPr>
          </w:p>
        </w:tc>
      </w:tr>
      <w:tr w:rsidR="0071087C" w:rsidRPr="00E6516F" w14:paraId="29547DA5" w14:textId="77777777" w:rsidTr="00174677">
        <w:tc>
          <w:tcPr>
            <w:tcW w:w="2836" w:type="dxa"/>
          </w:tcPr>
          <w:p w14:paraId="69191666" w14:textId="77777777" w:rsidR="0071087C" w:rsidRPr="00E6516F" w:rsidRDefault="0071087C" w:rsidP="00174677">
            <w:pPr>
              <w:pStyle w:val="TAL"/>
              <w:rPr>
                <w:rFonts w:cs="Arial"/>
                <w:szCs w:val="18"/>
              </w:rPr>
            </w:pPr>
            <w:r w:rsidRPr="00E6516F">
              <w:t xml:space="preserve">    request-type</w:t>
            </w:r>
          </w:p>
        </w:tc>
        <w:tc>
          <w:tcPr>
            <w:tcW w:w="2127" w:type="dxa"/>
          </w:tcPr>
          <w:p w14:paraId="027D43F7" w14:textId="77777777" w:rsidR="0071087C" w:rsidRPr="00E6516F" w:rsidRDefault="0071087C" w:rsidP="00174677">
            <w:pPr>
              <w:pStyle w:val="TAL"/>
              <w:rPr>
                <w:lang w:eastAsia="ko-KR"/>
              </w:rPr>
            </w:pPr>
            <w:r w:rsidRPr="00E6516F">
              <w:rPr>
                <w:lang w:eastAsia="ko-KR"/>
              </w:rPr>
              <w:t>"</w:t>
            </w:r>
            <w:r w:rsidRPr="00E6516F">
              <w:t>group-fd</w:t>
            </w:r>
            <w:r w:rsidRPr="00E6516F">
              <w:rPr>
                <w:lang w:eastAsia="ko-KR"/>
              </w:rPr>
              <w:t>"</w:t>
            </w:r>
          </w:p>
        </w:tc>
        <w:tc>
          <w:tcPr>
            <w:tcW w:w="2127" w:type="dxa"/>
            <w:tcBorders>
              <w:top w:val="single" w:sz="4" w:space="0" w:color="auto"/>
              <w:bottom w:val="single" w:sz="4" w:space="0" w:color="auto"/>
            </w:tcBorders>
          </w:tcPr>
          <w:p w14:paraId="1AA50657" w14:textId="77777777" w:rsidR="0071087C" w:rsidRPr="00E6516F" w:rsidRDefault="0071087C" w:rsidP="00174677">
            <w:pPr>
              <w:pStyle w:val="TAL"/>
            </w:pPr>
          </w:p>
        </w:tc>
        <w:tc>
          <w:tcPr>
            <w:tcW w:w="1419" w:type="dxa"/>
          </w:tcPr>
          <w:p w14:paraId="47F10682" w14:textId="77777777" w:rsidR="0071087C" w:rsidRPr="00E6516F" w:rsidRDefault="0071087C" w:rsidP="00174677">
            <w:pPr>
              <w:pStyle w:val="TAL"/>
            </w:pPr>
          </w:p>
        </w:tc>
        <w:tc>
          <w:tcPr>
            <w:tcW w:w="1135" w:type="dxa"/>
          </w:tcPr>
          <w:p w14:paraId="04937DF9" w14:textId="77777777" w:rsidR="0071087C" w:rsidRPr="00E6516F" w:rsidRDefault="0071087C" w:rsidP="00174677">
            <w:pPr>
              <w:pStyle w:val="TAL"/>
            </w:pPr>
          </w:p>
        </w:tc>
      </w:tr>
      <w:tr w:rsidR="0071087C" w:rsidRPr="00E6516F" w14:paraId="10D7FDC6" w14:textId="77777777" w:rsidTr="00174677">
        <w:tc>
          <w:tcPr>
            <w:tcW w:w="2836" w:type="dxa"/>
          </w:tcPr>
          <w:p w14:paraId="2964E1A8" w14:textId="77777777" w:rsidR="0071087C" w:rsidRPr="00E6516F" w:rsidRDefault="0071087C" w:rsidP="00174677">
            <w:pPr>
              <w:pStyle w:val="TAL"/>
            </w:pPr>
            <w:r w:rsidRPr="00E6516F">
              <w:t xml:space="preserve">    mcdata-request-uri</w:t>
            </w:r>
          </w:p>
        </w:tc>
        <w:tc>
          <w:tcPr>
            <w:tcW w:w="2127" w:type="dxa"/>
          </w:tcPr>
          <w:p w14:paraId="1E31C525" w14:textId="4B97D726" w:rsidR="0071087C" w:rsidRPr="00E6516F" w:rsidRDefault="0071087C" w:rsidP="00174677">
            <w:pPr>
              <w:pStyle w:val="TAL"/>
              <w:rPr>
                <w:lang w:eastAsia="ko-KR"/>
              </w:rPr>
            </w:pPr>
            <w:r w:rsidRPr="00E6516F">
              <w:t>px_MCData_Group_A_ID</w:t>
            </w:r>
          </w:p>
        </w:tc>
        <w:tc>
          <w:tcPr>
            <w:tcW w:w="2127" w:type="dxa"/>
            <w:tcBorders>
              <w:top w:val="single" w:sz="4" w:space="0" w:color="auto"/>
              <w:bottom w:val="single" w:sz="4" w:space="0" w:color="auto"/>
            </w:tcBorders>
          </w:tcPr>
          <w:p w14:paraId="7664F17B" w14:textId="77777777" w:rsidR="0071087C" w:rsidRPr="00E6516F" w:rsidRDefault="0071087C" w:rsidP="00174677">
            <w:pPr>
              <w:pStyle w:val="TAL"/>
            </w:pPr>
            <w:r w:rsidRPr="00E6516F">
              <w:t>NOTE: the element is not encrypted</w:t>
            </w:r>
          </w:p>
        </w:tc>
        <w:tc>
          <w:tcPr>
            <w:tcW w:w="1419" w:type="dxa"/>
          </w:tcPr>
          <w:p w14:paraId="1991021C" w14:textId="77777777" w:rsidR="0071087C" w:rsidRPr="00E6516F" w:rsidRDefault="0071087C" w:rsidP="00174677">
            <w:pPr>
              <w:pStyle w:val="TAL"/>
            </w:pPr>
          </w:p>
        </w:tc>
        <w:tc>
          <w:tcPr>
            <w:tcW w:w="1135" w:type="dxa"/>
          </w:tcPr>
          <w:p w14:paraId="6B0A9A8D" w14:textId="77777777" w:rsidR="0071087C" w:rsidRPr="00E6516F" w:rsidRDefault="0071087C" w:rsidP="00174677">
            <w:pPr>
              <w:pStyle w:val="TAL"/>
            </w:pPr>
          </w:p>
        </w:tc>
      </w:tr>
      <w:tr w:rsidR="0071087C" w:rsidRPr="00E6516F" w14:paraId="72B61710" w14:textId="77777777" w:rsidTr="00174677">
        <w:tc>
          <w:tcPr>
            <w:tcW w:w="2836" w:type="dxa"/>
          </w:tcPr>
          <w:p w14:paraId="492F53CB" w14:textId="77777777" w:rsidR="0071087C" w:rsidRPr="00E6516F" w:rsidRDefault="0071087C" w:rsidP="00174677">
            <w:pPr>
              <w:pStyle w:val="TAL"/>
            </w:pPr>
            <w:r w:rsidRPr="00E6516F">
              <w:t xml:space="preserve">    mcdata-calling-user-id</w:t>
            </w:r>
          </w:p>
        </w:tc>
        <w:tc>
          <w:tcPr>
            <w:tcW w:w="2127" w:type="dxa"/>
          </w:tcPr>
          <w:p w14:paraId="37AE7BCC" w14:textId="1B25ADFD" w:rsidR="0071087C" w:rsidRPr="00E6516F" w:rsidRDefault="0071087C" w:rsidP="00174677">
            <w:pPr>
              <w:pStyle w:val="TAL"/>
              <w:rPr>
                <w:lang w:eastAsia="ko-KR"/>
              </w:rPr>
            </w:pPr>
            <w:r w:rsidRPr="00E6516F">
              <w:t>px_MCData_ID_User_A</w:t>
            </w:r>
          </w:p>
        </w:tc>
        <w:tc>
          <w:tcPr>
            <w:tcW w:w="2127" w:type="dxa"/>
            <w:tcBorders>
              <w:top w:val="single" w:sz="4" w:space="0" w:color="auto"/>
              <w:bottom w:val="single" w:sz="4" w:space="0" w:color="auto"/>
            </w:tcBorders>
          </w:tcPr>
          <w:p w14:paraId="3BD00DE9" w14:textId="77777777" w:rsidR="0071087C" w:rsidRPr="00E6516F" w:rsidRDefault="0071087C" w:rsidP="00174677">
            <w:pPr>
              <w:pStyle w:val="TAL"/>
            </w:pPr>
            <w:r w:rsidRPr="00E6516F">
              <w:t>NOTE: the element is not encrypted</w:t>
            </w:r>
          </w:p>
        </w:tc>
        <w:tc>
          <w:tcPr>
            <w:tcW w:w="1419" w:type="dxa"/>
          </w:tcPr>
          <w:p w14:paraId="37B28474" w14:textId="77777777" w:rsidR="0071087C" w:rsidRPr="00E6516F" w:rsidRDefault="0071087C" w:rsidP="00174677">
            <w:pPr>
              <w:pStyle w:val="TAL"/>
            </w:pPr>
          </w:p>
        </w:tc>
        <w:tc>
          <w:tcPr>
            <w:tcW w:w="1135" w:type="dxa"/>
          </w:tcPr>
          <w:p w14:paraId="569023B1" w14:textId="77777777" w:rsidR="0071087C" w:rsidRPr="00E6516F" w:rsidRDefault="0071087C" w:rsidP="00174677">
            <w:pPr>
              <w:pStyle w:val="TAL"/>
            </w:pPr>
          </w:p>
        </w:tc>
      </w:tr>
    </w:tbl>
    <w:p w14:paraId="475AC558" w14:textId="77777777" w:rsidR="0071087C" w:rsidRPr="00E6516F" w:rsidRDefault="0071087C" w:rsidP="0071087C"/>
    <w:p w14:paraId="00518C6D" w14:textId="0F908CF1" w:rsidR="0071087C" w:rsidRPr="00E6516F" w:rsidRDefault="0071087C" w:rsidP="0071087C">
      <w:pPr>
        <w:pStyle w:val="TH"/>
      </w:pPr>
      <w:r w:rsidRPr="00E6516F">
        <w:t>Table 6.2.13.3.3-9: Void</w:t>
      </w:r>
    </w:p>
    <w:p w14:paraId="4F531087" w14:textId="77777777" w:rsidR="0034693A" w:rsidRPr="00E6516F" w:rsidRDefault="0034693A" w:rsidP="0034693A"/>
    <w:p w14:paraId="7EE3ABF3" w14:textId="165577D8" w:rsidR="0071087C" w:rsidRPr="00E6516F" w:rsidRDefault="0071087C" w:rsidP="0071087C">
      <w:pPr>
        <w:pStyle w:val="TH"/>
      </w:pPr>
      <w:r w:rsidRPr="00E6516F">
        <w:t xml:space="preserve">Table 6.2.13.3.3-10: HTTP 201 Created (step 3, Table 6.2.13.3.2-1; </w:t>
      </w:r>
      <w:r w:rsidRPr="00E6516F">
        <w:br/>
        <w:t>step 3, TS 36.579-1 [2] Table 5.3C.10.3-1)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1EA0B07B" w14:textId="77777777" w:rsidTr="00174677">
        <w:tc>
          <w:tcPr>
            <w:tcW w:w="9639" w:type="dxa"/>
          </w:tcPr>
          <w:p w14:paraId="7F48959D" w14:textId="77777777" w:rsidR="0071087C" w:rsidRPr="00E6516F" w:rsidRDefault="0071087C" w:rsidP="00174677">
            <w:pPr>
              <w:pStyle w:val="TAL"/>
            </w:pPr>
            <w:r w:rsidRPr="00E6516F">
              <w:t>Derivation Path: TS 36.579-1 [2], Table 5.5.4.7-1, condition FD_HTTP</w:t>
            </w:r>
          </w:p>
        </w:tc>
      </w:tr>
    </w:tbl>
    <w:p w14:paraId="4258720A" w14:textId="77777777" w:rsidR="0071087C" w:rsidRPr="00E6516F" w:rsidRDefault="0071087C" w:rsidP="0071087C"/>
    <w:p w14:paraId="561BCE8F" w14:textId="67E34920" w:rsidR="0071087C" w:rsidRPr="00E6516F" w:rsidRDefault="0071087C" w:rsidP="0071087C">
      <w:pPr>
        <w:pStyle w:val="TH"/>
      </w:pPr>
      <w:r w:rsidRPr="00E6516F">
        <w:t xml:space="preserve">Table 6.2.13.3.3-11: SIP MESSAGE (step 3, Table 6.2.13.3.2-1; </w:t>
      </w:r>
      <w:r w:rsidRPr="00E6516F">
        <w:br/>
        <w:t>step 3, TS 36.579-1 [2] Table 5.3C.10.3-1)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65ED93B2" w14:textId="77777777" w:rsidTr="00174677">
        <w:trPr>
          <w:cantSplit/>
        </w:trPr>
        <w:tc>
          <w:tcPr>
            <w:tcW w:w="9639" w:type="dxa"/>
            <w:gridSpan w:val="5"/>
          </w:tcPr>
          <w:p w14:paraId="03D0377E" w14:textId="77777777" w:rsidR="0071087C" w:rsidRPr="00E6516F" w:rsidRDefault="0071087C" w:rsidP="00174677">
            <w:pPr>
              <w:pStyle w:val="TAL"/>
              <w:rPr>
                <w:rFonts w:cs="Arial"/>
                <w:szCs w:val="18"/>
              </w:rPr>
            </w:pPr>
            <w:r w:rsidRPr="00E6516F">
              <w:rPr>
                <w:rFonts w:cs="Arial"/>
                <w:szCs w:val="18"/>
              </w:rPr>
              <w:t>Derivation Path: TS 36.579-1 [2], Table 5.5.2.7.1-1, condition MCDATA_FD, MCDATA_SIGNALLING</w:t>
            </w:r>
          </w:p>
        </w:tc>
      </w:tr>
      <w:tr w:rsidR="0071087C" w:rsidRPr="00E6516F" w14:paraId="4E5E55FC" w14:textId="77777777" w:rsidTr="00174677">
        <w:tc>
          <w:tcPr>
            <w:tcW w:w="2835" w:type="dxa"/>
          </w:tcPr>
          <w:p w14:paraId="68F9762D" w14:textId="77777777" w:rsidR="0071087C" w:rsidRPr="00E6516F" w:rsidRDefault="0071087C" w:rsidP="00174677">
            <w:pPr>
              <w:pStyle w:val="TAH"/>
              <w:rPr>
                <w:bCs/>
              </w:rPr>
            </w:pPr>
            <w:r w:rsidRPr="00E6516F">
              <w:rPr>
                <w:bCs/>
              </w:rPr>
              <w:t>Information Element</w:t>
            </w:r>
          </w:p>
        </w:tc>
        <w:tc>
          <w:tcPr>
            <w:tcW w:w="2126" w:type="dxa"/>
          </w:tcPr>
          <w:p w14:paraId="45378612"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7E1F45B0" w14:textId="77777777" w:rsidR="0071087C" w:rsidRPr="00E6516F" w:rsidRDefault="0071087C" w:rsidP="00174677">
            <w:pPr>
              <w:pStyle w:val="TAH"/>
              <w:rPr>
                <w:bCs/>
              </w:rPr>
            </w:pPr>
            <w:r w:rsidRPr="00E6516F">
              <w:rPr>
                <w:bCs/>
              </w:rPr>
              <w:t>Comment</w:t>
            </w:r>
          </w:p>
        </w:tc>
        <w:tc>
          <w:tcPr>
            <w:tcW w:w="1418" w:type="dxa"/>
          </w:tcPr>
          <w:p w14:paraId="10C17963" w14:textId="77777777" w:rsidR="0071087C" w:rsidRPr="00E6516F" w:rsidRDefault="0071087C" w:rsidP="00174677">
            <w:pPr>
              <w:pStyle w:val="TAH"/>
              <w:rPr>
                <w:bCs/>
              </w:rPr>
            </w:pPr>
            <w:r w:rsidRPr="00E6516F">
              <w:rPr>
                <w:bCs/>
              </w:rPr>
              <w:t>Reference</w:t>
            </w:r>
          </w:p>
        </w:tc>
        <w:tc>
          <w:tcPr>
            <w:tcW w:w="1134" w:type="dxa"/>
          </w:tcPr>
          <w:p w14:paraId="695A7599" w14:textId="77777777" w:rsidR="0071087C" w:rsidRPr="00E6516F" w:rsidRDefault="0071087C" w:rsidP="00174677">
            <w:pPr>
              <w:pStyle w:val="TAH"/>
              <w:rPr>
                <w:bCs/>
              </w:rPr>
            </w:pPr>
            <w:r w:rsidRPr="00E6516F">
              <w:rPr>
                <w:bCs/>
              </w:rPr>
              <w:t>Condition</w:t>
            </w:r>
          </w:p>
        </w:tc>
      </w:tr>
      <w:tr w:rsidR="0071087C" w:rsidRPr="00E6516F" w14:paraId="4EF84EE0" w14:textId="77777777" w:rsidTr="00174677">
        <w:tc>
          <w:tcPr>
            <w:tcW w:w="2835" w:type="dxa"/>
            <w:vAlign w:val="center"/>
          </w:tcPr>
          <w:p w14:paraId="768512AA" w14:textId="77777777" w:rsidR="0071087C" w:rsidRPr="00E6516F" w:rsidRDefault="0071087C" w:rsidP="00174677">
            <w:pPr>
              <w:pStyle w:val="TAL"/>
              <w:rPr>
                <w:b/>
                <w:bCs/>
              </w:rPr>
            </w:pPr>
            <w:r w:rsidRPr="00E6516F">
              <w:rPr>
                <w:b/>
                <w:bCs/>
              </w:rPr>
              <w:t>Message-body</w:t>
            </w:r>
          </w:p>
        </w:tc>
        <w:tc>
          <w:tcPr>
            <w:tcW w:w="2126" w:type="dxa"/>
          </w:tcPr>
          <w:p w14:paraId="6A2A0874" w14:textId="77777777" w:rsidR="0071087C" w:rsidRPr="00E6516F" w:rsidRDefault="0071087C" w:rsidP="00174677">
            <w:pPr>
              <w:pStyle w:val="TAL"/>
            </w:pPr>
          </w:p>
        </w:tc>
        <w:tc>
          <w:tcPr>
            <w:tcW w:w="2126" w:type="dxa"/>
            <w:tcBorders>
              <w:bottom w:val="single" w:sz="4" w:space="0" w:color="auto"/>
            </w:tcBorders>
          </w:tcPr>
          <w:p w14:paraId="69933E5A" w14:textId="77777777" w:rsidR="0071087C" w:rsidRPr="00E6516F" w:rsidRDefault="0071087C" w:rsidP="00174677">
            <w:pPr>
              <w:pStyle w:val="TAL"/>
            </w:pPr>
          </w:p>
        </w:tc>
        <w:tc>
          <w:tcPr>
            <w:tcW w:w="1418" w:type="dxa"/>
          </w:tcPr>
          <w:p w14:paraId="50CBF855" w14:textId="77777777" w:rsidR="0071087C" w:rsidRPr="00E6516F" w:rsidRDefault="0071087C" w:rsidP="00174677">
            <w:pPr>
              <w:pStyle w:val="TAL"/>
            </w:pPr>
          </w:p>
        </w:tc>
        <w:tc>
          <w:tcPr>
            <w:tcW w:w="1134" w:type="dxa"/>
            <w:vAlign w:val="bottom"/>
          </w:tcPr>
          <w:p w14:paraId="3C02B576" w14:textId="77777777" w:rsidR="0071087C" w:rsidRPr="00E6516F" w:rsidRDefault="0071087C" w:rsidP="00174677">
            <w:pPr>
              <w:pStyle w:val="TAL"/>
            </w:pPr>
          </w:p>
        </w:tc>
      </w:tr>
      <w:tr w:rsidR="0071087C" w:rsidRPr="00E6516F" w14:paraId="51961594" w14:textId="77777777" w:rsidTr="004312E8">
        <w:tc>
          <w:tcPr>
            <w:tcW w:w="2835" w:type="dxa"/>
            <w:vAlign w:val="center"/>
          </w:tcPr>
          <w:p w14:paraId="26F6CD81" w14:textId="77777777" w:rsidR="0071087C" w:rsidRPr="00E6516F" w:rsidRDefault="0071087C" w:rsidP="00174677">
            <w:pPr>
              <w:pStyle w:val="TAL"/>
              <w:rPr>
                <w:b/>
                <w:bCs/>
              </w:rPr>
            </w:pPr>
            <w:r w:rsidRPr="00E6516F">
              <w:t xml:space="preserve">  MIME body part</w:t>
            </w:r>
          </w:p>
        </w:tc>
        <w:tc>
          <w:tcPr>
            <w:tcW w:w="2126" w:type="dxa"/>
            <w:vAlign w:val="center"/>
          </w:tcPr>
          <w:p w14:paraId="65369771" w14:textId="77777777" w:rsidR="0071087C" w:rsidRPr="00E6516F" w:rsidRDefault="0071087C" w:rsidP="00174677">
            <w:pPr>
              <w:pStyle w:val="TAL"/>
            </w:pPr>
          </w:p>
        </w:tc>
        <w:tc>
          <w:tcPr>
            <w:tcW w:w="2126" w:type="dxa"/>
            <w:tcBorders>
              <w:bottom w:val="single" w:sz="4" w:space="0" w:color="auto"/>
            </w:tcBorders>
          </w:tcPr>
          <w:p w14:paraId="7A5CB21F" w14:textId="77777777" w:rsidR="0071087C" w:rsidRPr="00E6516F" w:rsidRDefault="0071087C" w:rsidP="00174677">
            <w:pPr>
              <w:pStyle w:val="TAL"/>
            </w:pPr>
            <w:r w:rsidRPr="00E6516F">
              <w:rPr>
                <w:b/>
                <w:bCs/>
              </w:rPr>
              <w:t>MCData-Info</w:t>
            </w:r>
          </w:p>
        </w:tc>
        <w:tc>
          <w:tcPr>
            <w:tcW w:w="1418" w:type="dxa"/>
          </w:tcPr>
          <w:p w14:paraId="512A5AED" w14:textId="77777777" w:rsidR="0071087C" w:rsidRPr="00E6516F" w:rsidRDefault="0071087C" w:rsidP="00174677">
            <w:pPr>
              <w:pStyle w:val="TAL"/>
            </w:pPr>
          </w:p>
        </w:tc>
        <w:tc>
          <w:tcPr>
            <w:tcW w:w="1134" w:type="dxa"/>
          </w:tcPr>
          <w:p w14:paraId="60EF261D" w14:textId="77777777" w:rsidR="0071087C" w:rsidRPr="00E6516F" w:rsidRDefault="0071087C" w:rsidP="00174677">
            <w:pPr>
              <w:pStyle w:val="TAL"/>
            </w:pPr>
          </w:p>
        </w:tc>
      </w:tr>
      <w:tr w:rsidR="0071087C" w:rsidRPr="00E6516F" w14:paraId="45977D55" w14:textId="77777777" w:rsidTr="004312E8">
        <w:tc>
          <w:tcPr>
            <w:tcW w:w="2835" w:type="dxa"/>
          </w:tcPr>
          <w:p w14:paraId="05C6AFF4" w14:textId="77777777" w:rsidR="0071087C" w:rsidRPr="00E6516F" w:rsidRDefault="0071087C" w:rsidP="00174677">
            <w:pPr>
              <w:pStyle w:val="TAL"/>
              <w:rPr>
                <w:b/>
                <w:bCs/>
              </w:rPr>
            </w:pPr>
            <w:r w:rsidRPr="00E6516F">
              <w:t xml:space="preserve">    MIME-part-body</w:t>
            </w:r>
          </w:p>
        </w:tc>
        <w:tc>
          <w:tcPr>
            <w:tcW w:w="2126" w:type="dxa"/>
          </w:tcPr>
          <w:p w14:paraId="3258C74F" w14:textId="77777777" w:rsidR="0071087C" w:rsidRPr="00E6516F" w:rsidRDefault="0071087C" w:rsidP="00174677">
            <w:pPr>
              <w:pStyle w:val="TAL"/>
            </w:pPr>
            <w:r w:rsidRPr="00E6516F">
              <w:t>MCData-Info as described in Table 6.2.13.3.3-12</w:t>
            </w:r>
          </w:p>
        </w:tc>
        <w:tc>
          <w:tcPr>
            <w:tcW w:w="2126" w:type="dxa"/>
            <w:tcBorders>
              <w:bottom w:val="single" w:sz="4" w:space="0" w:color="auto"/>
            </w:tcBorders>
          </w:tcPr>
          <w:p w14:paraId="12E2E6DC" w14:textId="77777777" w:rsidR="0071087C" w:rsidRPr="00E6516F" w:rsidRDefault="0071087C" w:rsidP="00174677">
            <w:pPr>
              <w:pStyle w:val="TAL"/>
            </w:pPr>
          </w:p>
        </w:tc>
        <w:tc>
          <w:tcPr>
            <w:tcW w:w="1418" w:type="dxa"/>
          </w:tcPr>
          <w:p w14:paraId="25BF5280" w14:textId="77777777" w:rsidR="0071087C" w:rsidRPr="00E6516F" w:rsidRDefault="0071087C" w:rsidP="00174677">
            <w:pPr>
              <w:pStyle w:val="TAL"/>
            </w:pPr>
          </w:p>
        </w:tc>
        <w:tc>
          <w:tcPr>
            <w:tcW w:w="1134" w:type="dxa"/>
          </w:tcPr>
          <w:p w14:paraId="37CCC467" w14:textId="77777777" w:rsidR="0071087C" w:rsidRPr="00E6516F" w:rsidRDefault="0071087C" w:rsidP="00174677">
            <w:pPr>
              <w:pStyle w:val="TAL"/>
            </w:pPr>
          </w:p>
        </w:tc>
      </w:tr>
      <w:tr w:rsidR="0071087C" w:rsidRPr="00E6516F" w14:paraId="22090DBD" w14:textId="77777777" w:rsidTr="004312E8">
        <w:tc>
          <w:tcPr>
            <w:tcW w:w="2835" w:type="dxa"/>
            <w:vAlign w:val="center"/>
          </w:tcPr>
          <w:p w14:paraId="5FAFFE84" w14:textId="77777777" w:rsidR="0071087C" w:rsidRPr="00E6516F" w:rsidRDefault="0071087C" w:rsidP="00174677">
            <w:pPr>
              <w:pStyle w:val="TAL"/>
              <w:rPr>
                <w:b/>
                <w:bCs/>
              </w:rPr>
            </w:pPr>
            <w:r w:rsidRPr="00E6516F">
              <w:t xml:space="preserve">  MIME body part</w:t>
            </w:r>
          </w:p>
        </w:tc>
        <w:tc>
          <w:tcPr>
            <w:tcW w:w="2126" w:type="dxa"/>
            <w:vAlign w:val="center"/>
          </w:tcPr>
          <w:p w14:paraId="7DC40995" w14:textId="77777777" w:rsidR="0071087C" w:rsidRPr="00E6516F" w:rsidRDefault="0071087C" w:rsidP="00174677">
            <w:pPr>
              <w:pStyle w:val="TAL"/>
            </w:pPr>
          </w:p>
        </w:tc>
        <w:tc>
          <w:tcPr>
            <w:tcW w:w="2126" w:type="dxa"/>
            <w:tcBorders>
              <w:bottom w:val="single" w:sz="4" w:space="0" w:color="auto"/>
            </w:tcBorders>
          </w:tcPr>
          <w:p w14:paraId="64B08E17" w14:textId="77777777" w:rsidR="0071087C" w:rsidRPr="00E6516F" w:rsidRDefault="0071087C" w:rsidP="00174677">
            <w:pPr>
              <w:pStyle w:val="TAL"/>
            </w:pPr>
            <w:r w:rsidRPr="00E6516F">
              <w:rPr>
                <w:b/>
                <w:bCs/>
              </w:rPr>
              <w:t>MCData Data signalling message</w:t>
            </w:r>
          </w:p>
        </w:tc>
        <w:tc>
          <w:tcPr>
            <w:tcW w:w="1418" w:type="dxa"/>
          </w:tcPr>
          <w:p w14:paraId="6447F706" w14:textId="77777777" w:rsidR="0071087C" w:rsidRPr="00E6516F" w:rsidRDefault="0071087C" w:rsidP="00174677">
            <w:pPr>
              <w:pStyle w:val="TAL"/>
            </w:pPr>
          </w:p>
        </w:tc>
        <w:tc>
          <w:tcPr>
            <w:tcW w:w="1134" w:type="dxa"/>
          </w:tcPr>
          <w:p w14:paraId="37DC85E2" w14:textId="77777777" w:rsidR="0071087C" w:rsidRPr="00E6516F" w:rsidRDefault="0071087C" w:rsidP="00174677">
            <w:pPr>
              <w:pStyle w:val="TAL"/>
            </w:pPr>
          </w:p>
        </w:tc>
      </w:tr>
      <w:tr w:rsidR="0071087C" w:rsidRPr="00E6516F" w14:paraId="4C5DC1AA" w14:textId="77777777" w:rsidTr="004312E8">
        <w:tc>
          <w:tcPr>
            <w:tcW w:w="2835" w:type="dxa"/>
          </w:tcPr>
          <w:p w14:paraId="5060CEF2" w14:textId="77777777" w:rsidR="0071087C" w:rsidRPr="00E6516F" w:rsidRDefault="0071087C" w:rsidP="00174677">
            <w:pPr>
              <w:pStyle w:val="TAL"/>
              <w:rPr>
                <w:b/>
                <w:bCs/>
              </w:rPr>
            </w:pPr>
            <w:r w:rsidRPr="00E6516F">
              <w:t xml:space="preserve">    MIME-part-body</w:t>
            </w:r>
          </w:p>
        </w:tc>
        <w:tc>
          <w:tcPr>
            <w:tcW w:w="2126" w:type="dxa"/>
          </w:tcPr>
          <w:p w14:paraId="2CEFF81A" w14:textId="77777777" w:rsidR="0071087C" w:rsidRPr="00E6516F" w:rsidRDefault="0071087C" w:rsidP="00174677">
            <w:pPr>
              <w:pStyle w:val="TAL"/>
            </w:pPr>
            <w:r w:rsidRPr="00E6516F">
              <w:t>MCData Protected Payload Message containing FD SIGNALLING PAYLOAD as described in Table 6.2.13.3.3-12A</w:t>
            </w:r>
          </w:p>
        </w:tc>
        <w:tc>
          <w:tcPr>
            <w:tcW w:w="2126" w:type="dxa"/>
            <w:tcBorders>
              <w:bottom w:val="single" w:sz="4" w:space="0" w:color="auto"/>
            </w:tcBorders>
          </w:tcPr>
          <w:p w14:paraId="0D0DBD4A" w14:textId="77777777" w:rsidR="0071087C" w:rsidRPr="00E6516F" w:rsidRDefault="0071087C" w:rsidP="00174677">
            <w:pPr>
              <w:pStyle w:val="TAL"/>
            </w:pPr>
          </w:p>
        </w:tc>
        <w:tc>
          <w:tcPr>
            <w:tcW w:w="1418" w:type="dxa"/>
          </w:tcPr>
          <w:p w14:paraId="63236A11" w14:textId="77777777" w:rsidR="0071087C" w:rsidRPr="00E6516F" w:rsidRDefault="0071087C" w:rsidP="00174677">
            <w:pPr>
              <w:pStyle w:val="TAL"/>
            </w:pPr>
          </w:p>
        </w:tc>
        <w:tc>
          <w:tcPr>
            <w:tcW w:w="1134" w:type="dxa"/>
          </w:tcPr>
          <w:p w14:paraId="60A8F221" w14:textId="77777777" w:rsidR="0071087C" w:rsidRPr="00E6516F" w:rsidRDefault="0071087C" w:rsidP="00174677">
            <w:pPr>
              <w:pStyle w:val="TAL"/>
            </w:pPr>
          </w:p>
        </w:tc>
      </w:tr>
    </w:tbl>
    <w:p w14:paraId="767D0C73" w14:textId="77777777" w:rsidR="0071087C" w:rsidRPr="00E6516F" w:rsidRDefault="0071087C" w:rsidP="0071087C"/>
    <w:p w14:paraId="36538FD0" w14:textId="77777777" w:rsidR="0071087C" w:rsidRPr="00E6516F" w:rsidRDefault="0071087C" w:rsidP="0071087C">
      <w:pPr>
        <w:pStyle w:val="TH"/>
      </w:pPr>
      <w:r w:rsidRPr="00E6516F">
        <w:t>Table 6.2.13.3.3-12: MCDATA-Info (Table 6.2.13.3.3-11)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0BFAD99C" w14:textId="77777777" w:rsidTr="00174677">
        <w:trPr>
          <w:cantSplit/>
        </w:trPr>
        <w:tc>
          <w:tcPr>
            <w:tcW w:w="9639" w:type="dxa"/>
            <w:gridSpan w:val="5"/>
          </w:tcPr>
          <w:p w14:paraId="3EC0F81A"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5.5.3.2.2-3, condition MCD_grp</w:t>
            </w:r>
          </w:p>
        </w:tc>
      </w:tr>
      <w:tr w:rsidR="0071087C" w:rsidRPr="00E6516F" w14:paraId="12ADA32A" w14:textId="77777777" w:rsidTr="00174677">
        <w:tc>
          <w:tcPr>
            <w:tcW w:w="2835" w:type="dxa"/>
          </w:tcPr>
          <w:p w14:paraId="317AF92F" w14:textId="77777777" w:rsidR="0071087C" w:rsidRPr="00E6516F" w:rsidRDefault="0071087C" w:rsidP="00174677">
            <w:pPr>
              <w:pStyle w:val="TAH"/>
              <w:rPr>
                <w:bCs/>
              </w:rPr>
            </w:pPr>
            <w:r w:rsidRPr="00E6516F">
              <w:rPr>
                <w:bCs/>
              </w:rPr>
              <w:t>Information Element</w:t>
            </w:r>
          </w:p>
        </w:tc>
        <w:tc>
          <w:tcPr>
            <w:tcW w:w="2126" w:type="dxa"/>
          </w:tcPr>
          <w:p w14:paraId="55B64CCD"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4DAD2E50" w14:textId="77777777" w:rsidR="0071087C" w:rsidRPr="00E6516F" w:rsidRDefault="0071087C" w:rsidP="00174677">
            <w:pPr>
              <w:pStyle w:val="TAH"/>
              <w:rPr>
                <w:bCs/>
              </w:rPr>
            </w:pPr>
            <w:r w:rsidRPr="00E6516F">
              <w:rPr>
                <w:bCs/>
              </w:rPr>
              <w:t>Comment</w:t>
            </w:r>
          </w:p>
        </w:tc>
        <w:tc>
          <w:tcPr>
            <w:tcW w:w="1418" w:type="dxa"/>
          </w:tcPr>
          <w:p w14:paraId="07D684BD" w14:textId="77777777" w:rsidR="0071087C" w:rsidRPr="00E6516F" w:rsidRDefault="0071087C" w:rsidP="00174677">
            <w:pPr>
              <w:pStyle w:val="TAH"/>
              <w:rPr>
                <w:bCs/>
              </w:rPr>
            </w:pPr>
            <w:r w:rsidRPr="00E6516F">
              <w:rPr>
                <w:bCs/>
              </w:rPr>
              <w:t>Reference</w:t>
            </w:r>
          </w:p>
        </w:tc>
        <w:tc>
          <w:tcPr>
            <w:tcW w:w="1134" w:type="dxa"/>
          </w:tcPr>
          <w:p w14:paraId="4BAEF9B0" w14:textId="77777777" w:rsidR="0071087C" w:rsidRPr="00E6516F" w:rsidRDefault="0071087C" w:rsidP="00174677">
            <w:pPr>
              <w:pStyle w:val="TAH"/>
              <w:rPr>
                <w:bCs/>
              </w:rPr>
            </w:pPr>
            <w:r w:rsidRPr="00E6516F">
              <w:rPr>
                <w:bCs/>
              </w:rPr>
              <w:t>Condition</w:t>
            </w:r>
          </w:p>
        </w:tc>
      </w:tr>
      <w:tr w:rsidR="0071087C" w:rsidRPr="00E6516F" w14:paraId="789D71BC" w14:textId="77777777" w:rsidTr="00174677">
        <w:tc>
          <w:tcPr>
            <w:tcW w:w="2835" w:type="dxa"/>
          </w:tcPr>
          <w:p w14:paraId="2A594E03" w14:textId="77777777" w:rsidR="0071087C" w:rsidRPr="00E6516F" w:rsidRDefault="0071087C" w:rsidP="00174677">
            <w:pPr>
              <w:pStyle w:val="TAL"/>
              <w:rPr>
                <w:rFonts w:cs="Arial"/>
                <w:szCs w:val="18"/>
              </w:rPr>
            </w:pPr>
            <w:r w:rsidRPr="00E6516F">
              <w:t>mcdata-info</w:t>
            </w:r>
          </w:p>
        </w:tc>
        <w:tc>
          <w:tcPr>
            <w:tcW w:w="2126" w:type="dxa"/>
          </w:tcPr>
          <w:p w14:paraId="3F129511" w14:textId="77777777" w:rsidR="0071087C" w:rsidRPr="00E6516F" w:rsidRDefault="0071087C" w:rsidP="00174677">
            <w:pPr>
              <w:pStyle w:val="TAL"/>
            </w:pPr>
          </w:p>
        </w:tc>
        <w:tc>
          <w:tcPr>
            <w:tcW w:w="2126" w:type="dxa"/>
            <w:tcBorders>
              <w:bottom w:val="single" w:sz="4" w:space="0" w:color="auto"/>
            </w:tcBorders>
          </w:tcPr>
          <w:p w14:paraId="46ED8E0F" w14:textId="77777777" w:rsidR="0071087C" w:rsidRPr="00E6516F" w:rsidRDefault="0071087C" w:rsidP="00174677">
            <w:pPr>
              <w:pStyle w:val="TAL"/>
            </w:pPr>
          </w:p>
        </w:tc>
        <w:tc>
          <w:tcPr>
            <w:tcW w:w="1418" w:type="dxa"/>
          </w:tcPr>
          <w:p w14:paraId="226FA9F8" w14:textId="77777777" w:rsidR="0071087C" w:rsidRPr="00E6516F" w:rsidRDefault="0071087C" w:rsidP="00174677">
            <w:pPr>
              <w:pStyle w:val="TAL"/>
            </w:pPr>
          </w:p>
        </w:tc>
        <w:tc>
          <w:tcPr>
            <w:tcW w:w="1134" w:type="dxa"/>
          </w:tcPr>
          <w:p w14:paraId="30D864BD" w14:textId="77777777" w:rsidR="0071087C" w:rsidRPr="00E6516F" w:rsidRDefault="0071087C" w:rsidP="00174677">
            <w:pPr>
              <w:pStyle w:val="TAL"/>
            </w:pPr>
          </w:p>
        </w:tc>
      </w:tr>
      <w:tr w:rsidR="0071087C" w:rsidRPr="00E6516F" w14:paraId="7DC58DAF" w14:textId="77777777" w:rsidTr="00174677">
        <w:tc>
          <w:tcPr>
            <w:tcW w:w="2835" w:type="dxa"/>
          </w:tcPr>
          <w:p w14:paraId="4B2139A6" w14:textId="77777777" w:rsidR="0071087C" w:rsidRPr="00E6516F" w:rsidRDefault="0071087C" w:rsidP="00174677">
            <w:pPr>
              <w:pStyle w:val="TAL"/>
              <w:rPr>
                <w:rFonts w:cs="Arial"/>
                <w:szCs w:val="18"/>
              </w:rPr>
            </w:pPr>
            <w:r w:rsidRPr="00E6516F">
              <w:t xml:space="preserve">  mcdata-Params</w:t>
            </w:r>
          </w:p>
        </w:tc>
        <w:tc>
          <w:tcPr>
            <w:tcW w:w="2126" w:type="dxa"/>
          </w:tcPr>
          <w:p w14:paraId="54AD74FD" w14:textId="77777777" w:rsidR="0071087C" w:rsidRPr="00E6516F" w:rsidRDefault="0071087C" w:rsidP="00174677">
            <w:pPr>
              <w:pStyle w:val="TAL"/>
            </w:pPr>
          </w:p>
        </w:tc>
        <w:tc>
          <w:tcPr>
            <w:tcW w:w="2126" w:type="dxa"/>
            <w:tcBorders>
              <w:top w:val="single" w:sz="4" w:space="0" w:color="auto"/>
              <w:bottom w:val="single" w:sz="4" w:space="0" w:color="auto"/>
            </w:tcBorders>
          </w:tcPr>
          <w:p w14:paraId="1D6DE607" w14:textId="77777777" w:rsidR="0071087C" w:rsidRPr="00E6516F" w:rsidRDefault="0071087C" w:rsidP="00174677">
            <w:pPr>
              <w:pStyle w:val="TAL"/>
            </w:pPr>
          </w:p>
        </w:tc>
        <w:tc>
          <w:tcPr>
            <w:tcW w:w="1418" w:type="dxa"/>
          </w:tcPr>
          <w:p w14:paraId="1C1E6566" w14:textId="77777777" w:rsidR="0071087C" w:rsidRPr="00E6516F" w:rsidRDefault="0071087C" w:rsidP="00174677">
            <w:pPr>
              <w:pStyle w:val="TAL"/>
            </w:pPr>
          </w:p>
        </w:tc>
        <w:tc>
          <w:tcPr>
            <w:tcW w:w="1134" w:type="dxa"/>
          </w:tcPr>
          <w:p w14:paraId="5524BF23" w14:textId="77777777" w:rsidR="0071087C" w:rsidRPr="00E6516F" w:rsidRDefault="0071087C" w:rsidP="00174677">
            <w:pPr>
              <w:pStyle w:val="TAL"/>
            </w:pPr>
          </w:p>
        </w:tc>
      </w:tr>
      <w:tr w:rsidR="0071087C" w:rsidRPr="00E6516F" w14:paraId="1AE31E7E" w14:textId="77777777" w:rsidTr="00174677">
        <w:tc>
          <w:tcPr>
            <w:tcW w:w="2835" w:type="dxa"/>
          </w:tcPr>
          <w:p w14:paraId="1ED968F7" w14:textId="77777777" w:rsidR="0071087C" w:rsidRPr="00E6516F" w:rsidRDefault="0071087C" w:rsidP="00174677">
            <w:pPr>
              <w:pStyle w:val="TAL"/>
            </w:pPr>
            <w:r w:rsidRPr="00E6516F">
              <w:t xml:space="preserve">    request-type</w:t>
            </w:r>
          </w:p>
        </w:tc>
        <w:tc>
          <w:tcPr>
            <w:tcW w:w="2126" w:type="dxa"/>
          </w:tcPr>
          <w:p w14:paraId="159C7EE9" w14:textId="77777777" w:rsidR="0071087C" w:rsidRPr="00E6516F" w:rsidRDefault="0071087C" w:rsidP="00174677">
            <w:pPr>
              <w:pStyle w:val="TAL"/>
            </w:pPr>
            <w:r w:rsidRPr="00E6516F">
              <w:rPr>
                <w:lang w:eastAsia="ko-KR"/>
              </w:rPr>
              <w:t>"</w:t>
            </w:r>
            <w:r w:rsidRPr="00E6516F">
              <w:t>group-fd</w:t>
            </w:r>
            <w:r w:rsidRPr="00E6516F">
              <w:rPr>
                <w:lang w:eastAsia="ko-KR"/>
              </w:rPr>
              <w:t>"</w:t>
            </w:r>
          </w:p>
        </w:tc>
        <w:tc>
          <w:tcPr>
            <w:tcW w:w="2126" w:type="dxa"/>
            <w:tcBorders>
              <w:top w:val="single" w:sz="4" w:space="0" w:color="auto"/>
              <w:bottom w:val="single" w:sz="4" w:space="0" w:color="auto"/>
            </w:tcBorders>
          </w:tcPr>
          <w:p w14:paraId="2FBD6672" w14:textId="77777777" w:rsidR="0071087C" w:rsidRPr="00E6516F" w:rsidRDefault="0071087C" w:rsidP="00174677">
            <w:pPr>
              <w:pStyle w:val="TAL"/>
            </w:pPr>
          </w:p>
        </w:tc>
        <w:tc>
          <w:tcPr>
            <w:tcW w:w="1418" w:type="dxa"/>
          </w:tcPr>
          <w:p w14:paraId="100FE6ED" w14:textId="77777777" w:rsidR="0071087C" w:rsidRPr="00E6516F" w:rsidRDefault="0071087C" w:rsidP="00174677">
            <w:pPr>
              <w:pStyle w:val="TAL"/>
            </w:pPr>
          </w:p>
        </w:tc>
        <w:tc>
          <w:tcPr>
            <w:tcW w:w="1134" w:type="dxa"/>
          </w:tcPr>
          <w:p w14:paraId="4D1ADED3" w14:textId="77777777" w:rsidR="0071087C" w:rsidRPr="00E6516F" w:rsidRDefault="0071087C" w:rsidP="00174677">
            <w:pPr>
              <w:pStyle w:val="TAL"/>
            </w:pPr>
          </w:p>
        </w:tc>
      </w:tr>
    </w:tbl>
    <w:p w14:paraId="3E16C9E2" w14:textId="77777777" w:rsidR="0071087C" w:rsidRPr="00E6516F" w:rsidRDefault="0071087C" w:rsidP="0071087C"/>
    <w:p w14:paraId="0B4BB7B4" w14:textId="77777777" w:rsidR="0071087C" w:rsidRPr="00E6516F" w:rsidRDefault="0071087C" w:rsidP="004312E8">
      <w:pPr>
        <w:pStyle w:val="TH"/>
      </w:pPr>
      <w:r w:rsidRPr="00E6516F">
        <w:t xml:space="preserve">Table 6.2.13.3.3-12A: FD SIGNALLING PAYLOAD (Table 6.2.13.3.3-11)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27CA570D" w14:textId="77777777" w:rsidTr="00174677">
        <w:trPr>
          <w:cantSplit/>
        </w:trPr>
        <w:tc>
          <w:tcPr>
            <w:tcW w:w="9639" w:type="dxa"/>
          </w:tcPr>
          <w:p w14:paraId="72D31B47" w14:textId="77777777" w:rsidR="0071087C" w:rsidRPr="00E6516F" w:rsidRDefault="0071087C" w:rsidP="004312E8">
            <w:pPr>
              <w:pStyle w:val="TAL"/>
              <w:rPr>
                <w:rFonts w:cs="Arial"/>
                <w:szCs w:val="18"/>
              </w:rPr>
            </w:pPr>
            <w:r w:rsidRPr="00E6516F">
              <w:rPr>
                <w:rFonts w:cs="Arial"/>
                <w:szCs w:val="18"/>
              </w:rPr>
              <w:t xml:space="preserve">Derivation Path: TS 36.579-1 [2], </w:t>
            </w:r>
            <w:r w:rsidRPr="00E6516F">
              <w:t>Table 5.5.3.8.5-1, condition FD_HTTP</w:t>
            </w:r>
          </w:p>
        </w:tc>
      </w:tr>
    </w:tbl>
    <w:p w14:paraId="187A42B3" w14:textId="77777777" w:rsidR="0071087C" w:rsidRPr="00E6516F" w:rsidRDefault="0071087C" w:rsidP="0071087C"/>
    <w:p w14:paraId="255D909D" w14:textId="77777777" w:rsidR="0071087C" w:rsidRPr="00E6516F" w:rsidRDefault="0071087C" w:rsidP="0071087C">
      <w:pPr>
        <w:pStyle w:val="TH"/>
      </w:pPr>
      <w:r w:rsidRPr="00E6516F">
        <w:t>Table 6.2.13.3.3-13: SIP MESSAGE (step 7, Table 6.2.13.3.2-1;</w:t>
      </w:r>
      <w:r w:rsidRPr="00E6516F">
        <w:br/>
        <w:t>step 2, TS 36.579-1 [2] Table 5.3.33.3-1)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367F9DA7" w14:textId="77777777" w:rsidTr="00174677">
        <w:tc>
          <w:tcPr>
            <w:tcW w:w="9639" w:type="dxa"/>
            <w:gridSpan w:val="5"/>
          </w:tcPr>
          <w:p w14:paraId="1181AABC" w14:textId="77777777" w:rsidR="0071087C" w:rsidRPr="00E6516F" w:rsidRDefault="0071087C" w:rsidP="00174677">
            <w:pPr>
              <w:pStyle w:val="TAL"/>
              <w:rPr>
                <w:rFonts w:cs="Arial"/>
                <w:szCs w:val="18"/>
              </w:rPr>
            </w:pPr>
            <w:r w:rsidRPr="00E6516F">
              <w:rPr>
                <w:rFonts w:cs="Arial"/>
                <w:szCs w:val="18"/>
              </w:rPr>
              <w:t>Derivation Path: TS 36.579-1 [2], Table 5.5.2.7.2-1, condition MCDATA_FD, MCDATA_SIGNALLING</w:t>
            </w:r>
          </w:p>
        </w:tc>
      </w:tr>
      <w:tr w:rsidR="0071087C" w:rsidRPr="00E6516F" w14:paraId="60AF3311" w14:textId="77777777" w:rsidTr="00174677">
        <w:tc>
          <w:tcPr>
            <w:tcW w:w="2835" w:type="dxa"/>
          </w:tcPr>
          <w:p w14:paraId="05DAD952" w14:textId="77777777" w:rsidR="0071087C" w:rsidRPr="00E6516F" w:rsidRDefault="0071087C" w:rsidP="00174677">
            <w:pPr>
              <w:pStyle w:val="TAH"/>
              <w:rPr>
                <w:bCs/>
              </w:rPr>
            </w:pPr>
            <w:r w:rsidRPr="00E6516F">
              <w:rPr>
                <w:bCs/>
              </w:rPr>
              <w:t>Information Element</w:t>
            </w:r>
          </w:p>
        </w:tc>
        <w:tc>
          <w:tcPr>
            <w:tcW w:w="2126" w:type="dxa"/>
          </w:tcPr>
          <w:p w14:paraId="37CFC60D"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38EDC175" w14:textId="77777777" w:rsidR="0071087C" w:rsidRPr="00E6516F" w:rsidRDefault="0071087C" w:rsidP="00174677">
            <w:pPr>
              <w:pStyle w:val="TAH"/>
              <w:rPr>
                <w:bCs/>
              </w:rPr>
            </w:pPr>
            <w:r w:rsidRPr="00E6516F">
              <w:rPr>
                <w:bCs/>
              </w:rPr>
              <w:t>Comment</w:t>
            </w:r>
          </w:p>
        </w:tc>
        <w:tc>
          <w:tcPr>
            <w:tcW w:w="1418" w:type="dxa"/>
          </w:tcPr>
          <w:p w14:paraId="14236C17" w14:textId="77777777" w:rsidR="0071087C" w:rsidRPr="00E6516F" w:rsidRDefault="0071087C" w:rsidP="00174677">
            <w:pPr>
              <w:pStyle w:val="TAH"/>
              <w:rPr>
                <w:bCs/>
              </w:rPr>
            </w:pPr>
            <w:r w:rsidRPr="00E6516F">
              <w:rPr>
                <w:bCs/>
              </w:rPr>
              <w:t>Reference</w:t>
            </w:r>
          </w:p>
        </w:tc>
        <w:tc>
          <w:tcPr>
            <w:tcW w:w="1134" w:type="dxa"/>
          </w:tcPr>
          <w:p w14:paraId="2DF665E1" w14:textId="77777777" w:rsidR="0071087C" w:rsidRPr="00E6516F" w:rsidRDefault="0071087C" w:rsidP="00174677">
            <w:pPr>
              <w:pStyle w:val="TAH"/>
              <w:rPr>
                <w:bCs/>
              </w:rPr>
            </w:pPr>
            <w:r w:rsidRPr="00E6516F">
              <w:rPr>
                <w:bCs/>
              </w:rPr>
              <w:t>Condition</w:t>
            </w:r>
          </w:p>
        </w:tc>
      </w:tr>
      <w:tr w:rsidR="0071087C" w:rsidRPr="00E6516F" w14:paraId="2E1413EB" w14:textId="77777777" w:rsidTr="00174677">
        <w:tc>
          <w:tcPr>
            <w:tcW w:w="2835" w:type="dxa"/>
            <w:vAlign w:val="center"/>
          </w:tcPr>
          <w:p w14:paraId="0F971E04" w14:textId="77777777" w:rsidR="0071087C" w:rsidRPr="00E6516F" w:rsidRDefault="0071087C" w:rsidP="00174677">
            <w:pPr>
              <w:pStyle w:val="TAL"/>
              <w:rPr>
                <w:b/>
                <w:bCs/>
              </w:rPr>
            </w:pPr>
            <w:r w:rsidRPr="00E6516F">
              <w:rPr>
                <w:b/>
                <w:bCs/>
              </w:rPr>
              <w:t>Message-body</w:t>
            </w:r>
          </w:p>
        </w:tc>
        <w:tc>
          <w:tcPr>
            <w:tcW w:w="2126" w:type="dxa"/>
          </w:tcPr>
          <w:p w14:paraId="336749DC" w14:textId="77777777" w:rsidR="0071087C" w:rsidRPr="00E6516F" w:rsidRDefault="0071087C" w:rsidP="00174677">
            <w:pPr>
              <w:pStyle w:val="TAL"/>
            </w:pPr>
          </w:p>
        </w:tc>
        <w:tc>
          <w:tcPr>
            <w:tcW w:w="2126" w:type="dxa"/>
            <w:tcBorders>
              <w:bottom w:val="single" w:sz="4" w:space="0" w:color="auto"/>
            </w:tcBorders>
          </w:tcPr>
          <w:p w14:paraId="1C893E90" w14:textId="77777777" w:rsidR="0071087C" w:rsidRPr="00E6516F" w:rsidRDefault="0071087C" w:rsidP="00174677">
            <w:pPr>
              <w:pStyle w:val="TAL"/>
            </w:pPr>
          </w:p>
        </w:tc>
        <w:tc>
          <w:tcPr>
            <w:tcW w:w="1418" w:type="dxa"/>
          </w:tcPr>
          <w:p w14:paraId="5831D248" w14:textId="77777777" w:rsidR="0071087C" w:rsidRPr="00E6516F" w:rsidRDefault="0071087C" w:rsidP="00174677">
            <w:pPr>
              <w:pStyle w:val="TAL"/>
            </w:pPr>
          </w:p>
        </w:tc>
        <w:tc>
          <w:tcPr>
            <w:tcW w:w="1134" w:type="dxa"/>
            <w:vAlign w:val="bottom"/>
          </w:tcPr>
          <w:p w14:paraId="0A5D084C" w14:textId="77777777" w:rsidR="0071087C" w:rsidRPr="00E6516F" w:rsidRDefault="0071087C" w:rsidP="00174677">
            <w:pPr>
              <w:pStyle w:val="TAL"/>
            </w:pPr>
          </w:p>
        </w:tc>
      </w:tr>
      <w:tr w:rsidR="0071087C" w:rsidRPr="00E6516F" w14:paraId="21FF7C56" w14:textId="77777777" w:rsidTr="004312E8">
        <w:tc>
          <w:tcPr>
            <w:tcW w:w="2835" w:type="dxa"/>
            <w:shd w:val="clear" w:color="auto" w:fill="auto"/>
            <w:vAlign w:val="center"/>
          </w:tcPr>
          <w:p w14:paraId="534CDCB6" w14:textId="77777777" w:rsidR="0071087C" w:rsidRPr="00E6516F" w:rsidRDefault="0071087C" w:rsidP="00174677">
            <w:pPr>
              <w:pStyle w:val="TAL"/>
              <w:rPr>
                <w:b/>
                <w:bCs/>
              </w:rPr>
            </w:pPr>
            <w:r w:rsidRPr="00E6516F">
              <w:t xml:space="preserve">  MIME body part</w:t>
            </w:r>
          </w:p>
        </w:tc>
        <w:tc>
          <w:tcPr>
            <w:tcW w:w="2126" w:type="dxa"/>
            <w:shd w:val="clear" w:color="auto" w:fill="auto"/>
            <w:vAlign w:val="center"/>
          </w:tcPr>
          <w:p w14:paraId="46BC10C0" w14:textId="77777777" w:rsidR="0071087C" w:rsidRPr="00E6516F" w:rsidRDefault="0071087C" w:rsidP="00174677">
            <w:pPr>
              <w:pStyle w:val="TAL"/>
            </w:pPr>
          </w:p>
        </w:tc>
        <w:tc>
          <w:tcPr>
            <w:tcW w:w="2126" w:type="dxa"/>
            <w:tcBorders>
              <w:bottom w:val="single" w:sz="4" w:space="0" w:color="auto"/>
            </w:tcBorders>
            <w:shd w:val="clear" w:color="auto" w:fill="auto"/>
          </w:tcPr>
          <w:p w14:paraId="37DB7F66" w14:textId="77777777" w:rsidR="0071087C" w:rsidRPr="00E6516F" w:rsidRDefault="0071087C" w:rsidP="00174677">
            <w:pPr>
              <w:pStyle w:val="TAL"/>
            </w:pPr>
            <w:r w:rsidRPr="00E6516F">
              <w:rPr>
                <w:b/>
                <w:bCs/>
              </w:rPr>
              <w:t>MCData-Info</w:t>
            </w:r>
          </w:p>
        </w:tc>
        <w:tc>
          <w:tcPr>
            <w:tcW w:w="1418" w:type="dxa"/>
          </w:tcPr>
          <w:p w14:paraId="7AB34A3C" w14:textId="77777777" w:rsidR="0071087C" w:rsidRPr="00E6516F" w:rsidRDefault="0071087C" w:rsidP="00174677">
            <w:pPr>
              <w:pStyle w:val="TAL"/>
            </w:pPr>
          </w:p>
        </w:tc>
        <w:tc>
          <w:tcPr>
            <w:tcW w:w="1134" w:type="dxa"/>
            <w:vAlign w:val="bottom"/>
          </w:tcPr>
          <w:p w14:paraId="4B33EC5D" w14:textId="77777777" w:rsidR="0071087C" w:rsidRPr="00E6516F" w:rsidRDefault="0071087C" w:rsidP="00174677">
            <w:pPr>
              <w:pStyle w:val="TAL"/>
            </w:pPr>
          </w:p>
        </w:tc>
      </w:tr>
      <w:tr w:rsidR="0071087C" w:rsidRPr="00E6516F" w14:paraId="686C01DE" w14:textId="77777777" w:rsidTr="004312E8">
        <w:tc>
          <w:tcPr>
            <w:tcW w:w="2835" w:type="dxa"/>
            <w:shd w:val="clear" w:color="auto" w:fill="auto"/>
          </w:tcPr>
          <w:p w14:paraId="6151ACD5" w14:textId="77777777" w:rsidR="0071087C" w:rsidRPr="00E6516F" w:rsidRDefault="0071087C" w:rsidP="00174677">
            <w:pPr>
              <w:pStyle w:val="TAL"/>
              <w:rPr>
                <w:b/>
                <w:bCs/>
              </w:rPr>
            </w:pPr>
            <w:r w:rsidRPr="00E6516F">
              <w:t xml:space="preserve">    MIME-part-body</w:t>
            </w:r>
          </w:p>
        </w:tc>
        <w:tc>
          <w:tcPr>
            <w:tcW w:w="2126" w:type="dxa"/>
            <w:shd w:val="clear" w:color="auto" w:fill="auto"/>
          </w:tcPr>
          <w:p w14:paraId="15604D0F" w14:textId="77777777" w:rsidR="0071087C" w:rsidRPr="00E6516F" w:rsidRDefault="0071087C" w:rsidP="00174677">
            <w:pPr>
              <w:pStyle w:val="TAL"/>
            </w:pPr>
            <w:r w:rsidRPr="00E6516F">
              <w:t>MCData-Info as described in Table 6.2.1.3.3-14</w:t>
            </w:r>
          </w:p>
        </w:tc>
        <w:tc>
          <w:tcPr>
            <w:tcW w:w="2126" w:type="dxa"/>
            <w:tcBorders>
              <w:bottom w:val="single" w:sz="4" w:space="0" w:color="auto"/>
            </w:tcBorders>
            <w:shd w:val="clear" w:color="auto" w:fill="auto"/>
          </w:tcPr>
          <w:p w14:paraId="2A78FE95" w14:textId="77777777" w:rsidR="0071087C" w:rsidRPr="00E6516F" w:rsidRDefault="0071087C" w:rsidP="00174677">
            <w:pPr>
              <w:pStyle w:val="TAL"/>
            </w:pPr>
          </w:p>
        </w:tc>
        <w:tc>
          <w:tcPr>
            <w:tcW w:w="1418" w:type="dxa"/>
          </w:tcPr>
          <w:p w14:paraId="7ECB7490" w14:textId="77777777" w:rsidR="0071087C" w:rsidRPr="00E6516F" w:rsidRDefault="0071087C" w:rsidP="00174677">
            <w:pPr>
              <w:pStyle w:val="TAL"/>
            </w:pPr>
          </w:p>
        </w:tc>
        <w:tc>
          <w:tcPr>
            <w:tcW w:w="1134" w:type="dxa"/>
            <w:vAlign w:val="bottom"/>
          </w:tcPr>
          <w:p w14:paraId="5E43C1BB" w14:textId="77777777" w:rsidR="0071087C" w:rsidRPr="00E6516F" w:rsidRDefault="0071087C" w:rsidP="00174677">
            <w:pPr>
              <w:pStyle w:val="TAL"/>
            </w:pPr>
          </w:p>
        </w:tc>
      </w:tr>
      <w:tr w:rsidR="0071087C" w:rsidRPr="00E6516F" w14:paraId="6820A215" w14:textId="77777777" w:rsidTr="004312E8">
        <w:tc>
          <w:tcPr>
            <w:tcW w:w="2835" w:type="dxa"/>
            <w:vAlign w:val="center"/>
          </w:tcPr>
          <w:p w14:paraId="129080CF" w14:textId="77777777" w:rsidR="0071087C" w:rsidRPr="00E6516F" w:rsidRDefault="0071087C" w:rsidP="00174677">
            <w:pPr>
              <w:pStyle w:val="TAL"/>
              <w:rPr>
                <w:b/>
                <w:bCs/>
              </w:rPr>
            </w:pPr>
            <w:r w:rsidRPr="00E6516F">
              <w:t xml:space="preserve">  MIME body part</w:t>
            </w:r>
          </w:p>
        </w:tc>
        <w:tc>
          <w:tcPr>
            <w:tcW w:w="2126" w:type="dxa"/>
            <w:vAlign w:val="center"/>
          </w:tcPr>
          <w:p w14:paraId="4CAA52E6" w14:textId="77777777" w:rsidR="0071087C" w:rsidRPr="00E6516F" w:rsidRDefault="0071087C" w:rsidP="00174677">
            <w:pPr>
              <w:pStyle w:val="TAL"/>
            </w:pPr>
          </w:p>
        </w:tc>
        <w:tc>
          <w:tcPr>
            <w:tcW w:w="2126" w:type="dxa"/>
          </w:tcPr>
          <w:p w14:paraId="3D3B2942" w14:textId="77777777" w:rsidR="0071087C" w:rsidRPr="00E6516F" w:rsidRDefault="0071087C" w:rsidP="00174677">
            <w:pPr>
              <w:pStyle w:val="TAL"/>
            </w:pPr>
            <w:r w:rsidRPr="00E6516F">
              <w:rPr>
                <w:b/>
                <w:bCs/>
              </w:rPr>
              <w:t>MCData Data signalling message</w:t>
            </w:r>
          </w:p>
        </w:tc>
        <w:tc>
          <w:tcPr>
            <w:tcW w:w="1418" w:type="dxa"/>
          </w:tcPr>
          <w:p w14:paraId="21AA8B71" w14:textId="77777777" w:rsidR="0071087C" w:rsidRPr="00E6516F" w:rsidRDefault="0071087C" w:rsidP="00174677">
            <w:pPr>
              <w:pStyle w:val="TAL"/>
            </w:pPr>
          </w:p>
        </w:tc>
        <w:tc>
          <w:tcPr>
            <w:tcW w:w="1134" w:type="dxa"/>
            <w:vAlign w:val="bottom"/>
          </w:tcPr>
          <w:p w14:paraId="26B425F3" w14:textId="77777777" w:rsidR="0071087C" w:rsidRPr="00E6516F" w:rsidRDefault="0071087C" w:rsidP="00174677">
            <w:pPr>
              <w:pStyle w:val="TAL"/>
            </w:pPr>
          </w:p>
        </w:tc>
      </w:tr>
      <w:tr w:rsidR="0071087C" w:rsidRPr="00E6516F" w14:paraId="4C2C70F1" w14:textId="77777777" w:rsidTr="004312E8">
        <w:tc>
          <w:tcPr>
            <w:tcW w:w="2835" w:type="dxa"/>
          </w:tcPr>
          <w:p w14:paraId="46F6F26B" w14:textId="77777777" w:rsidR="0071087C" w:rsidRPr="00E6516F" w:rsidRDefault="0071087C" w:rsidP="00174677">
            <w:pPr>
              <w:pStyle w:val="TAL"/>
              <w:rPr>
                <w:b/>
                <w:bCs/>
              </w:rPr>
            </w:pPr>
            <w:r w:rsidRPr="00E6516F">
              <w:t xml:space="preserve">    MIME-part-body</w:t>
            </w:r>
          </w:p>
        </w:tc>
        <w:tc>
          <w:tcPr>
            <w:tcW w:w="2126" w:type="dxa"/>
          </w:tcPr>
          <w:p w14:paraId="0ABED734" w14:textId="77777777" w:rsidR="0071087C" w:rsidRPr="00E6516F" w:rsidRDefault="0071087C" w:rsidP="00174677">
            <w:pPr>
              <w:pStyle w:val="TAL"/>
            </w:pPr>
            <w:r w:rsidRPr="00E6516F">
              <w:t>MCData Protected Payload Message containing FD NOTIFICATION as described in Table 6.2.13.3.3-15</w:t>
            </w:r>
          </w:p>
        </w:tc>
        <w:tc>
          <w:tcPr>
            <w:tcW w:w="2126" w:type="dxa"/>
          </w:tcPr>
          <w:p w14:paraId="5652A1AF" w14:textId="77777777" w:rsidR="0071087C" w:rsidRPr="00E6516F" w:rsidRDefault="0071087C" w:rsidP="00174677">
            <w:pPr>
              <w:pStyle w:val="TAL"/>
            </w:pPr>
          </w:p>
        </w:tc>
        <w:tc>
          <w:tcPr>
            <w:tcW w:w="1418" w:type="dxa"/>
          </w:tcPr>
          <w:p w14:paraId="3B118E77" w14:textId="77777777" w:rsidR="0071087C" w:rsidRPr="00E6516F" w:rsidRDefault="0071087C" w:rsidP="00174677">
            <w:pPr>
              <w:pStyle w:val="TAL"/>
            </w:pPr>
          </w:p>
        </w:tc>
        <w:tc>
          <w:tcPr>
            <w:tcW w:w="1134" w:type="dxa"/>
            <w:vAlign w:val="bottom"/>
          </w:tcPr>
          <w:p w14:paraId="2B93478B" w14:textId="77777777" w:rsidR="0071087C" w:rsidRPr="00E6516F" w:rsidRDefault="0071087C" w:rsidP="00174677">
            <w:pPr>
              <w:pStyle w:val="TAL"/>
            </w:pPr>
          </w:p>
        </w:tc>
      </w:tr>
    </w:tbl>
    <w:p w14:paraId="67529CE2" w14:textId="77777777" w:rsidR="0071087C" w:rsidRPr="00E6516F" w:rsidRDefault="0071087C" w:rsidP="0071087C"/>
    <w:p w14:paraId="67598641" w14:textId="77777777" w:rsidR="0071087C" w:rsidRPr="00E6516F" w:rsidRDefault="0071087C" w:rsidP="0071087C">
      <w:pPr>
        <w:pStyle w:val="TH"/>
      </w:pPr>
      <w:r w:rsidRPr="00E6516F">
        <w:t>Table 6.2.13.3.3-14: MCDATA-Info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09956406"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0806AFD"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5.5.3.2.2-3</w:t>
            </w:r>
          </w:p>
        </w:tc>
      </w:tr>
      <w:tr w:rsidR="0071087C" w:rsidRPr="00E6516F" w14:paraId="25F8594E"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32AF440"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E90C52"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48A9429"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362B1BA"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C48F553" w14:textId="77777777" w:rsidR="0071087C" w:rsidRPr="00E6516F" w:rsidRDefault="0071087C" w:rsidP="00174677">
            <w:pPr>
              <w:pStyle w:val="TAH"/>
              <w:rPr>
                <w:bCs/>
              </w:rPr>
            </w:pPr>
            <w:r w:rsidRPr="00E6516F">
              <w:rPr>
                <w:bCs/>
              </w:rPr>
              <w:t>Condition</w:t>
            </w:r>
          </w:p>
        </w:tc>
      </w:tr>
      <w:tr w:rsidR="0071087C" w:rsidRPr="00E6516F" w14:paraId="5072188D"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386CB3F" w14:textId="77777777" w:rsidR="0071087C" w:rsidRPr="00E6516F" w:rsidRDefault="0071087C" w:rsidP="00174677">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252FF56C"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BE6F94A"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6F6698C"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63BD548" w14:textId="77777777" w:rsidR="0071087C" w:rsidRPr="00E6516F" w:rsidRDefault="0071087C" w:rsidP="00174677">
            <w:pPr>
              <w:pStyle w:val="TAL"/>
            </w:pPr>
          </w:p>
        </w:tc>
      </w:tr>
      <w:tr w:rsidR="0071087C" w:rsidRPr="00E6516F" w14:paraId="73A79D89"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424BA8E" w14:textId="77777777" w:rsidR="0071087C" w:rsidRPr="00E6516F" w:rsidRDefault="0071087C" w:rsidP="00174677">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015B18D"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6B495180"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76C88F30"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072A0FAA" w14:textId="77777777" w:rsidR="0071087C" w:rsidRPr="00E6516F" w:rsidRDefault="0071087C" w:rsidP="00174677">
            <w:pPr>
              <w:pStyle w:val="TAL"/>
            </w:pPr>
          </w:p>
        </w:tc>
      </w:tr>
      <w:tr w:rsidR="0071087C" w:rsidRPr="00E6516F" w14:paraId="2BB76229" w14:textId="77777777" w:rsidTr="004312E8">
        <w:tc>
          <w:tcPr>
            <w:tcW w:w="2837" w:type="dxa"/>
          </w:tcPr>
          <w:p w14:paraId="00537421" w14:textId="77777777" w:rsidR="0071087C" w:rsidRPr="00E6516F" w:rsidRDefault="0071087C" w:rsidP="00174677">
            <w:pPr>
              <w:pStyle w:val="TAL"/>
            </w:pPr>
            <w:r w:rsidRPr="00E6516F">
              <w:t xml:space="preserve">    mcdata-calling-group-id</w:t>
            </w:r>
          </w:p>
        </w:tc>
        <w:tc>
          <w:tcPr>
            <w:tcW w:w="2127" w:type="dxa"/>
          </w:tcPr>
          <w:p w14:paraId="1C9AC412" w14:textId="77777777" w:rsidR="0071087C" w:rsidRPr="00E6516F" w:rsidRDefault="0071087C" w:rsidP="00174677">
            <w:pPr>
              <w:pStyle w:val="TAL"/>
            </w:pPr>
            <w:r w:rsidRPr="00E6516F">
              <w:rPr>
                <w:lang w:eastAsia="ko-KR"/>
              </w:rPr>
              <w:t>Encrypted &lt;mcdata-calling-group-id&gt; with mcdataURI set to px_MCData_Group_A_ID</w:t>
            </w:r>
          </w:p>
        </w:tc>
        <w:tc>
          <w:tcPr>
            <w:tcW w:w="2127" w:type="dxa"/>
            <w:tcBorders>
              <w:top w:val="single" w:sz="4" w:space="0" w:color="auto"/>
              <w:bottom w:val="single" w:sz="4" w:space="0" w:color="auto"/>
            </w:tcBorders>
          </w:tcPr>
          <w:p w14:paraId="7860B536" w14:textId="77777777" w:rsidR="0071087C" w:rsidRPr="00E6516F" w:rsidRDefault="0071087C" w:rsidP="00174677">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3114DC91"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085E7B93" w14:textId="77777777" w:rsidR="0071087C" w:rsidRPr="00E6516F" w:rsidRDefault="0071087C" w:rsidP="00174677">
            <w:pPr>
              <w:pStyle w:val="TAL"/>
            </w:pPr>
          </w:p>
        </w:tc>
      </w:tr>
    </w:tbl>
    <w:p w14:paraId="1194FEE6" w14:textId="77777777" w:rsidR="0071087C" w:rsidRPr="00E6516F" w:rsidRDefault="0071087C" w:rsidP="0071087C"/>
    <w:p w14:paraId="1C0385A3" w14:textId="77777777" w:rsidR="0071087C" w:rsidRPr="00E6516F" w:rsidRDefault="0071087C" w:rsidP="0071087C">
      <w:pPr>
        <w:pStyle w:val="TH"/>
      </w:pPr>
      <w:r w:rsidRPr="00E6516F">
        <w:t>Table 6.2.13.3.3-15: FD NOTIFICATION (Table 6.2.13.3.3-13)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1087C" w:rsidRPr="00E6516F" w14:paraId="5196F416" w14:textId="77777777" w:rsidTr="00174677">
        <w:trPr>
          <w:cantSplit/>
        </w:trPr>
        <w:tc>
          <w:tcPr>
            <w:tcW w:w="9639" w:type="dxa"/>
          </w:tcPr>
          <w:p w14:paraId="4E2A8E03" w14:textId="77777777" w:rsidR="0071087C" w:rsidRPr="00E6516F" w:rsidRDefault="0071087C" w:rsidP="00174677">
            <w:pPr>
              <w:pStyle w:val="TAL"/>
              <w:rPr>
                <w:rFonts w:cs="Arial"/>
                <w:szCs w:val="18"/>
              </w:rPr>
            </w:pPr>
            <w:r w:rsidRPr="00E6516F">
              <w:rPr>
                <w:rFonts w:cs="Arial"/>
                <w:szCs w:val="18"/>
              </w:rPr>
              <w:t>Derivation Path: TS 36.579-1 [2], Table 5.5.3.8.8-1, condition FD_DEFERRED</w:t>
            </w:r>
          </w:p>
        </w:tc>
      </w:tr>
    </w:tbl>
    <w:p w14:paraId="3F1178B7" w14:textId="77777777" w:rsidR="0071087C" w:rsidRPr="00E6516F" w:rsidRDefault="0071087C" w:rsidP="0071087C"/>
    <w:p w14:paraId="1C50CF09" w14:textId="4B6DCE6B" w:rsidR="0071087C" w:rsidRPr="00E6516F" w:rsidRDefault="0071087C" w:rsidP="0071087C">
      <w:pPr>
        <w:pStyle w:val="TH"/>
      </w:pPr>
      <w:r w:rsidRPr="00E6516F">
        <w:t>Table 6.2.13.3.3-16: SIP MESSAGE (step 11, Table 6.2.13.3.2-1;</w:t>
      </w:r>
      <w:r w:rsidRPr="00E6516F">
        <w:br/>
        <w:t>step 2, TS 36.579-1 [2] Table 5.3.30.3-1)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5E87438F" w14:textId="77777777" w:rsidTr="00174677">
        <w:trPr>
          <w:cantSplit/>
        </w:trPr>
        <w:tc>
          <w:tcPr>
            <w:tcW w:w="9639" w:type="dxa"/>
            <w:gridSpan w:val="5"/>
          </w:tcPr>
          <w:p w14:paraId="63235BD7" w14:textId="77777777" w:rsidR="0071087C" w:rsidRPr="00E6516F" w:rsidRDefault="0071087C" w:rsidP="00174677">
            <w:pPr>
              <w:pStyle w:val="TAL"/>
              <w:rPr>
                <w:rFonts w:cs="Arial"/>
                <w:szCs w:val="18"/>
              </w:rPr>
            </w:pPr>
            <w:r w:rsidRPr="00E6516F">
              <w:rPr>
                <w:rFonts w:cs="Arial"/>
                <w:szCs w:val="18"/>
              </w:rPr>
              <w:t>Derivation Path: TS 36.579-1 [2], Table 5.5.2.7.2-1, condition MCDATA</w:t>
            </w:r>
          </w:p>
        </w:tc>
      </w:tr>
      <w:tr w:rsidR="0071087C" w:rsidRPr="00E6516F" w14:paraId="46F6A73D" w14:textId="77777777" w:rsidTr="00174677">
        <w:tc>
          <w:tcPr>
            <w:tcW w:w="2835" w:type="dxa"/>
          </w:tcPr>
          <w:p w14:paraId="0637B9D7" w14:textId="77777777" w:rsidR="0071087C" w:rsidRPr="00E6516F" w:rsidRDefault="0071087C" w:rsidP="00174677">
            <w:pPr>
              <w:pStyle w:val="TAH"/>
              <w:rPr>
                <w:bCs/>
              </w:rPr>
            </w:pPr>
            <w:r w:rsidRPr="00E6516F">
              <w:rPr>
                <w:bCs/>
              </w:rPr>
              <w:t>Information Element</w:t>
            </w:r>
          </w:p>
        </w:tc>
        <w:tc>
          <w:tcPr>
            <w:tcW w:w="2126" w:type="dxa"/>
          </w:tcPr>
          <w:p w14:paraId="22E12E5F"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33BCAE02" w14:textId="77777777" w:rsidR="0071087C" w:rsidRPr="00E6516F" w:rsidRDefault="0071087C" w:rsidP="00174677">
            <w:pPr>
              <w:pStyle w:val="TAH"/>
              <w:rPr>
                <w:bCs/>
              </w:rPr>
            </w:pPr>
            <w:r w:rsidRPr="00E6516F">
              <w:rPr>
                <w:bCs/>
              </w:rPr>
              <w:t>Comment</w:t>
            </w:r>
          </w:p>
        </w:tc>
        <w:tc>
          <w:tcPr>
            <w:tcW w:w="1418" w:type="dxa"/>
          </w:tcPr>
          <w:p w14:paraId="686C3EBE" w14:textId="77777777" w:rsidR="0071087C" w:rsidRPr="00E6516F" w:rsidRDefault="0071087C" w:rsidP="00174677">
            <w:pPr>
              <w:pStyle w:val="TAH"/>
              <w:rPr>
                <w:bCs/>
              </w:rPr>
            </w:pPr>
            <w:r w:rsidRPr="00E6516F">
              <w:rPr>
                <w:bCs/>
              </w:rPr>
              <w:t>Reference</w:t>
            </w:r>
          </w:p>
        </w:tc>
        <w:tc>
          <w:tcPr>
            <w:tcW w:w="1134" w:type="dxa"/>
          </w:tcPr>
          <w:p w14:paraId="1BAFEBD2" w14:textId="77777777" w:rsidR="0071087C" w:rsidRPr="00E6516F" w:rsidRDefault="0071087C" w:rsidP="00174677">
            <w:pPr>
              <w:pStyle w:val="TAH"/>
              <w:rPr>
                <w:bCs/>
              </w:rPr>
            </w:pPr>
            <w:r w:rsidRPr="00E6516F">
              <w:rPr>
                <w:bCs/>
              </w:rPr>
              <w:t>Condition</w:t>
            </w:r>
          </w:p>
        </w:tc>
      </w:tr>
      <w:tr w:rsidR="0071087C" w:rsidRPr="00E6516F" w:rsidDel="00B402FA" w14:paraId="09A82A58" w14:textId="77777777" w:rsidTr="00174677">
        <w:tc>
          <w:tcPr>
            <w:tcW w:w="2835" w:type="dxa"/>
          </w:tcPr>
          <w:p w14:paraId="0330B938" w14:textId="77777777" w:rsidR="0071087C" w:rsidRPr="00E6516F" w:rsidDel="00B402FA" w:rsidRDefault="0071087C" w:rsidP="00174677">
            <w:pPr>
              <w:pStyle w:val="TAL"/>
              <w:rPr>
                <w:bCs/>
              </w:rPr>
            </w:pPr>
            <w:r w:rsidRPr="00E6516F">
              <w:rPr>
                <w:b/>
                <w:bCs/>
              </w:rPr>
              <w:t>Content-Type</w:t>
            </w:r>
          </w:p>
        </w:tc>
        <w:tc>
          <w:tcPr>
            <w:tcW w:w="2126" w:type="dxa"/>
          </w:tcPr>
          <w:p w14:paraId="7F3E3B82" w14:textId="77777777" w:rsidR="0071087C" w:rsidRPr="00E6516F" w:rsidDel="00B402FA" w:rsidRDefault="0071087C" w:rsidP="00174677">
            <w:pPr>
              <w:pStyle w:val="TAL"/>
            </w:pPr>
          </w:p>
        </w:tc>
        <w:tc>
          <w:tcPr>
            <w:tcW w:w="2126" w:type="dxa"/>
            <w:tcBorders>
              <w:bottom w:val="single" w:sz="4" w:space="0" w:color="auto"/>
            </w:tcBorders>
          </w:tcPr>
          <w:p w14:paraId="117DE3D7" w14:textId="77777777" w:rsidR="0071087C" w:rsidRPr="00E6516F" w:rsidDel="00B402FA" w:rsidRDefault="0071087C" w:rsidP="00174677">
            <w:pPr>
              <w:pStyle w:val="TAL"/>
            </w:pPr>
          </w:p>
        </w:tc>
        <w:tc>
          <w:tcPr>
            <w:tcW w:w="1418" w:type="dxa"/>
          </w:tcPr>
          <w:p w14:paraId="259A7205" w14:textId="77777777" w:rsidR="0071087C" w:rsidRPr="00E6516F" w:rsidDel="00B402FA" w:rsidRDefault="0071087C" w:rsidP="00174677">
            <w:pPr>
              <w:pStyle w:val="TAL"/>
            </w:pPr>
          </w:p>
        </w:tc>
        <w:tc>
          <w:tcPr>
            <w:tcW w:w="1134" w:type="dxa"/>
          </w:tcPr>
          <w:p w14:paraId="3114E529" w14:textId="77777777" w:rsidR="0071087C" w:rsidRPr="00E6516F" w:rsidDel="00B402FA" w:rsidRDefault="0071087C" w:rsidP="00174677">
            <w:pPr>
              <w:pStyle w:val="TAL"/>
            </w:pPr>
          </w:p>
        </w:tc>
      </w:tr>
      <w:tr w:rsidR="0071087C" w:rsidRPr="00E6516F" w:rsidDel="00B402FA" w14:paraId="42DE667C" w14:textId="77777777" w:rsidTr="00174677">
        <w:tc>
          <w:tcPr>
            <w:tcW w:w="2835" w:type="dxa"/>
          </w:tcPr>
          <w:p w14:paraId="136D1A49" w14:textId="77777777" w:rsidR="0071087C" w:rsidRPr="00E6516F" w:rsidDel="00B402FA" w:rsidRDefault="0071087C" w:rsidP="00174677">
            <w:pPr>
              <w:pStyle w:val="TAL"/>
              <w:rPr>
                <w:bCs/>
              </w:rPr>
            </w:pPr>
            <w:r w:rsidRPr="00E6516F">
              <w:rPr>
                <w:b/>
                <w:bCs/>
              </w:rPr>
              <w:t xml:space="preserve">  </w:t>
            </w:r>
            <w:r w:rsidRPr="00E6516F">
              <w:t>media-type</w:t>
            </w:r>
          </w:p>
        </w:tc>
        <w:tc>
          <w:tcPr>
            <w:tcW w:w="2126" w:type="dxa"/>
          </w:tcPr>
          <w:p w14:paraId="5B960B5B" w14:textId="77777777" w:rsidR="0071087C" w:rsidRPr="00E6516F" w:rsidDel="00B402FA" w:rsidRDefault="0071087C" w:rsidP="00174677">
            <w:pPr>
              <w:pStyle w:val="TAL"/>
            </w:pPr>
            <w:r w:rsidRPr="00E6516F">
              <w:rPr>
                <w:iCs/>
              </w:rPr>
              <w:t>"application/vnd.3gpp.mcdata-signalling"</w:t>
            </w:r>
          </w:p>
        </w:tc>
        <w:tc>
          <w:tcPr>
            <w:tcW w:w="2126" w:type="dxa"/>
            <w:tcBorders>
              <w:bottom w:val="single" w:sz="4" w:space="0" w:color="auto"/>
            </w:tcBorders>
          </w:tcPr>
          <w:p w14:paraId="263E7BAD" w14:textId="77777777" w:rsidR="0071087C" w:rsidRPr="00E6516F" w:rsidDel="00B402FA" w:rsidRDefault="0071087C" w:rsidP="00174677">
            <w:pPr>
              <w:pStyle w:val="TAL"/>
            </w:pPr>
          </w:p>
        </w:tc>
        <w:tc>
          <w:tcPr>
            <w:tcW w:w="1418" w:type="dxa"/>
          </w:tcPr>
          <w:p w14:paraId="461B589D" w14:textId="77777777" w:rsidR="0071087C" w:rsidRPr="00E6516F" w:rsidDel="00B402FA" w:rsidRDefault="0071087C" w:rsidP="00174677">
            <w:pPr>
              <w:pStyle w:val="TAL"/>
            </w:pPr>
          </w:p>
        </w:tc>
        <w:tc>
          <w:tcPr>
            <w:tcW w:w="1134" w:type="dxa"/>
          </w:tcPr>
          <w:p w14:paraId="222364CA" w14:textId="77777777" w:rsidR="0071087C" w:rsidRPr="00E6516F" w:rsidDel="00B402FA" w:rsidRDefault="0071087C" w:rsidP="00174677">
            <w:pPr>
              <w:pStyle w:val="TAL"/>
            </w:pPr>
          </w:p>
        </w:tc>
      </w:tr>
      <w:tr w:rsidR="0071087C" w:rsidRPr="00E6516F" w14:paraId="5A8CD256" w14:textId="77777777" w:rsidTr="00174677">
        <w:tc>
          <w:tcPr>
            <w:tcW w:w="2835" w:type="dxa"/>
            <w:vAlign w:val="center"/>
          </w:tcPr>
          <w:p w14:paraId="690E795D" w14:textId="77777777" w:rsidR="0071087C" w:rsidRPr="00E6516F" w:rsidRDefault="0071087C" w:rsidP="00174677">
            <w:pPr>
              <w:pStyle w:val="TAL"/>
              <w:rPr>
                <w:b/>
                <w:bCs/>
              </w:rPr>
            </w:pPr>
            <w:r w:rsidRPr="00E6516F">
              <w:rPr>
                <w:b/>
                <w:bCs/>
              </w:rPr>
              <w:t>Message-body</w:t>
            </w:r>
          </w:p>
        </w:tc>
        <w:tc>
          <w:tcPr>
            <w:tcW w:w="2126" w:type="dxa"/>
          </w:tcPr>
          <w:p w14:paraId="6B52C836" w14:textId="77777777" w:rsidR="0071087C" w:rsidRPr="00E6516F" w:rsidRDefault="0071087C" w:rsidP="00174677">
            <w:pPr>
              <w:pStyle w:val="TAL"/>
              <w:rPr>
                <w:iCs/>
              </w:rPr>
            </w:pPr>
          </w:p>
        </w:tc>
        <w:tc>
          <w:tcPr>
            <w:tcW w:w="2126" w:type="dxa"/>
            <w:tcBorders>
              <w:bottom w:val="single" w:sz="4" w:space="0" w:color="auto"/>
            </w:tcBorders>
          </w:tcPr>
          <w:p w14:paraId="61D7C13E" w14:textId="77777777" w:rsidR="0071087C" w:rsidRPr="00E6516F" w:rsidRDefault="0071087C" w:rsidP="00174677">
            <w:pPr>
              <w:pStyle w:val="TAL"/>
            </w:pPr>
          </w:p>
        </w:tc>
        <w:tc>
          <w:tcPr>
            <w:tcW w:w="1418" w:type="dxa"/>
          </w:tcPr>
          <w:p w14:paraId="2D1D4AA8" w14:textId="77777777" w:rsidR="0071087C" w:rsidRPr="00E6516F" w:rsidRDefault="0071087C" w:rsidP="00174677">
            <w:pPr>
              <w:pStyle w:val="TAL"/>
            </w:pPr>
          </w:p>
        </w:tc>
        <w:tc>
          <w:tcPr>
            <w:tcW w:w="1134" w:type="dxa"/>
            <w:vAlign w:val="bottom"/>
          </w:tcPr>
          <w:p w14:paraId="57C5CE6B" w14:textId="77777777" w:rsidR="0071087C" w:rsidRPr="00E6516F" w:rsidRDefault="0071087C" w:rsidP="00174677">
            <w:pPr>
              <w:pStyle w:val="TAL"/>
            </w:pPr>
          </w:p>
        </w:tc>
      </w:tr>
      <w:tr w:rsidR="0071087C" w:rsidRPr="00E6516F" w14:paraId="495E1F24" w14:textId="77777777" w:rsidTr="004312E8">
        <w:tc>
          <w:tcPr>
            <w:tcW w:w="2835" w:type="dxa"/>
          </w:tcPr>
          <w:p w14:paraId="676E038F" w14:textId="77777777" w:rsidR="0071087C" w:rsidRPr="00E6516F" w:rsidRDefault="0071087C" w:rsidP="00174677">
            <w:pPr>
              <w:pStyle w:val="TAL"/>
              <w:rPr>
                <w:b/>
                <w:bCs/>
              </w:rPr>
            </w:pPr>
            <w:r w:rsidRPr="00E6516F">
              <w:t xml:space="preserve">  MCData Signalling message</w:t>
            </w:r>
          </w:p>
        </w:tc>
        <w:tc>
          <w:tcPr>
            <w:tcW w:w="2126" w:type="dxa"/>
          </w:tcPr>
          <w:p w14:paraId="028B6862" w14:textId="77777777" w:rsidR="0071087C" w:rsidRPr="00E6516F" w:rsidRDefault="0071087C" w:rsidP="00174677">
            <w:pPr>
              <w:pStyle w:val="TAL"/>
              <w:rPr>
                <w:iCs/>
              </w:rPr>
            </w:pPr>
            <w:r w:rsidRPr="00E6516F">
              <w:rPr>
                <w:iCs/>
              </w:rPr>
              <w:t>MCData Protected Payload Message containing DEFERRED DATA REQUEST as described in Table 6.2.13.3.3-17</w:t>
            </w:r>
          </w:p>
        </w:tc>
        <w:tc>
          <w:tcPr>
            <w:tcW w:w="2126" w:type="dxa"/>
            <w:tcBorders>
              <w:bottom w:val="single" w:sz="4" w:space="0" w:color="auto"/>
            </w:tcBorders>
          </w:tcPr>
          <w:p w14:paraId="39302C80" w14:textId="77777777" w:rsidR="0071087C" w:rsidRPr="00E6516F" w:rsidRDefault="0071087C" w:rsidP="00174677">
            <w:pPr>
              <w:pStyle w:val="TAL"/>
            </w:pPr>
          </w:p>
        </w:tc>
        <w:tc>
          <w:tcPr>
            <w:tcW w:w="1418" w:type="dxa"/>
          </w:tcPr>
          <w:p w14:paraId="08280D7D" w14:textId="77777777" w:rsidR="0071087C" w:rsidRPr="00E6516F" w:rsidRDefault="0071087C" w:rsidP="00174677">
            <w:pPr>
              <w:pStyle w:val="TAL"/>
            </w:pPr>
          </w:p>
        </w:tc>
        <w:tc>
          <w:tcPr>
            <w:tcW w:w="1134" w:type="dxa"/>
            <w:vAlign w:val="bottom"/>
          </w:tcPr>
          <w:p w14:paraId="039A1682" w14:textId="77777777" w:rsidR="0071087C" w:rsidRPr="00E6516F" w:rsidRDefault="0071087C" w:rsidP="00174677">
            <w:pPr>
              <w:pStyle w:val="TAL"/>
            </w:pPr>
          </w:p>
        </w:tc>
      </w:tr>
    </w:tbl>
    <w:p w14:paraId="5DE39D7E" w14:textId="77777777" w:rsidR="0071087C" w:rsidRPr="00E6516F" w:rsidRDefault="0071087C" w:rsidP="0071087C"/>
    <w:p w14:paraId="001DD780" w14:textId="77777777" w:rsidR="0071087C" w:rsidRPr="00E6516F" w:rsidRDefault="0071087C" w:rsidP="0071087C">
      <w:pPr>
        <w:pStyle w:val="TH"/>
      </w:pPr>
      <w:r w:rsidRPr="00E6516F">
        <w:t>Table 6.2.13.3.3-17: DEFERRED DATA REQUEST (Table 6.2.13.3.3-16)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36CF1198" w14:textId="77777777" w:rsidTr="00174677">
        <w:trPr>
          <w:cantSplit/>
          <w:jc w:val="center"/>
        </w:trPr>
        <w:tc>
          <w:tcPr>
            <w:tcW w:w="9639" w:type="dxa"/>
            <w:gridSpan w:val="5"/>
          </w:tcPr>
          <w:p w14:paraId="13E0EC1F" w14:textId="77777777" w:rsidR="0071087C" w:rsidRPr="00E6516F" w:rsidRDefault="0071087C" w:rsidP="00174677">
            <w:pPr>
              <w:pStyle w:val="TAL"/>
              <w:rPr>
                <w:rFonts w:cs="Arial"/>
                <w:szCs w:val="18"/>
              </w:rPr>
            </w:pPr>
            <w:r w:rsidRPr="00E6516F">
              <w:rPr>
                <w:rFonts w:cs="Arial"/>
                <w:szCs w:val="18"/>
              </w:rPr>
              <w:t>Derivation Path: TS 24.282 [87] clause 15.1.11</w:t>
            </w:r>
          </w:p>
        </w:tc>
      </w:tr>
      <w:tr w:rsidR="0071087C" w:rsidRPr="00E6516F" w14:paraId="33EFEB5E" w14:textId="77777777" w:rsidTr="00174677">
        <w:trPr>
          <w:cantSplit/>
          <w:jc w:val="center"/>
        </w:trPr>
        <w:tc>
          <w:tcPr>
            <w:tcW w:w="2835" w:type="dxa"/>
          </w:tcPr>
          <w:p w14:paraId="40E2BC22" w14:textId="77777777" w:rsidR="0071087C" w:rsidRPr="00E6516F" w:rsidRDefault="0071087C" w:rsidP="00174677">
            <w:pPr>
              <w:pStyle w:val="TAH"/>
              <w:rPr>
                <w:bCs/>
              </w:rPr>
            </w:pPr>
            <w:r w:rsidRPr="00E6516F">
              <w:rPr>
                <w:bCs/>
              </w:rPr>
              <w:t>Information Element</w:t>
            </w:r>
          </w:p>
        </w:tc>
        <w:tc>
          <w:tcPr>
            <w:tcW w:w="2126" w:type="dxa"/>
          </w:tcPr>
          <w:p w14:paraId="55582E14"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32ECAB47" w14:textId="77777777" w:rsidR="0071087C" w:rsidRPr="00E6516F" w:rsidRDefault="0071087C" w:rsidP="00174677">
            <w:pPr>
              <w:pStyle w:val="TAH"/>
              <w:rPr>
                <w:bCs/>
              </w:rPr>
            </w:pPr>
            <w:r w:rsidRPr="00E6516F">
              <w:rPr>
                <w:bCs/>
              </w:rPr>
              <w:t>Comment</w:t>
            </w:r>
          </w:p>
        </w:tc>
        <w:tc>
          <w:tcPr>
            <w:tcW w:w="1418" w:type="dxa"/>
          </w:tcPr>
          <w:p w14:paraId="3C739FDB" w14:textId="77777777" w:rsidR="0071087C" w:rsidRPr="00E6516F" w:rsidRDefault="0071087C" w:rsidP="00174677">
            <w:pPr>
              <w:pStyle w:val="TAH"/>
              <w:rPr>
                <w:bCs/>
              </w:rPr>
            </w:pPr>
            <w:r w:rsidRPr="00E6516F">
              <w:rPr>
                <w:bCs/>
              </w:rPr>
              <w:t>Reference</w:t>
            </w:r>
          </w:p>
        </w:tc>
        <w:tc>
          <w:tcPr>
            <w:tcW w:w="1134" w:type="dxa"/>
          </w:tcPr>
          <w:p w14:paraId="3AC85EF7" w14:textId="77777777" w:rsidR="0071087C" w:rsidRPr="00E6516F" w:rsidRDefault="0071087C" w:rsidP="00174677">
            <w:pPr>
              <w:pStyle w:val="TAH"/>
              <w:rPr>
                <w:bCs/>
              </w:rPr>
            </w:pPr>
            <w:r w:rsidRPr="00E6516F">
              <w:rPr>
                <w:bCs/>
              </w:rPr>
              <w:t>Condition</w:t>
            </w:r>
          </w:p>
        </w:tc>
      </w:tr>
      <w:tr w:rsidR="0071087C" w:rsidRPr="00E6516F" w14:paraId="28D58F9E" w14:textId="77777777" w:rsidTr="00174677">
        <w:trPr>
          <w:cantSplit/>
          <w:jc w:val="center"/>
        </w:trPr>
        <w:tc>
          <w:tcPr>
            <w:tcW w:w="2835" w:type="dxa"/>
          </w:tcPr>
          <w:p w14:paraId="1625537C" w14:textId="77777777" w:rsidR="0071087C" w:rsidRPr="00E6516F" w:rsidRDefault="0071087C" w:rsidP="00174677">
            <w:pPr>
              <w:pStyle w:val="TAL"/>
              <w:rPr>
                <w:rFonts w:cs="Arial"/>
                <w:b/>
                <w:szCs w:val="18"/>
              </w:rPr>
            </w:pPr>
            <w:r w:rsidRPr="00E6516F">
              <w:t>Deferred data request message identity</w:t>
            </w:r>
          </w:p>
        </w:tc>
        <w:tc>
          <w:tcPr>
            <w:tcW w:w="2126" w:type="dxa"/>
          </w:tcPr>
          <w:p w14:paraId="310089D3" w14:textId="05E40498" w:rsidR="0071087C" w:rsidRPr="00E6516F" w:rsidRDefault="0071087C" w:rsidP="00174677">
            <w:pPr>
              <w:pStyle w:val="TAL"/>
            </w:pPr>
            <w:r w:rsidRPr="00E6516F">
              <w:t>'00001011'B</w:t>
            </w:r>
          </w:p>
        </w:tc>
        <w:tc>
          <w:tcPr>
            <w:tcW w:w="2126" w:type="dxa"/>
            <w:tcBorders>
              <w:bottom w:val="single" w:sz="4" w:space="0" w:color="auto"/>
            </w:tcBorders>
          </w:tcPr>
          <w:p w14:paraId="7CB42BF4" w14:textId="77777777" w:rsidR="0071087C" w:rsidRPr="00E6516F" w:rsidRDefault="0071087C" w:rsidP="00174677">
            <w:pPr>
              <w:pStyle w:val="TAL"/>
            </w:pPr>
            <w:r w:rsidRPr="00E6516F">
              <w:t>Deferred List Access Request</w:t>
            </w:r>
          </w:p>
        </w:tc>
        <w:tc>
          <w:tcPr>
            <w:tcW w:w="1418" w:type="dxa"/>
          </w:tcPr>
          <w:p w14:paraId="27073AB6" w14:textId="77777777" w:rsidR="0071087C" w:rsidRPr="00E6516F" w:rsidRDefault="0071087C" w:rsidP="00174677">
            <w:pPr>
              <w:pStyle w:val="TAL"/>
            </w:pPr>
            <w:r w:rsidRPr="00E6516F">
              <w:rPr>
                <w:rFonts w:cs="Arial"/>
                <w:szCs w:val="18"/>
              </w:rPr>
              <w:t>TS 24.282 [87] clause 15.2.2</w:t>
            </w:r>
          </w:p>
        </w:tc>
        <w:tc>
          <w:tcPr>
            <w:tcW w:w="1134" w:type="dxa"/>
          </w:tcPr>
          <w:p w14:paraId="5B641063" w14:textId="77777777" w:rsidR="0071087C" w:rsidRPr="00E6516F" w:rsidRDefault="0071087C" w:rsidP="00174677">
            <w:pPr>
              <w:pStyle w:val="TAL"/>
            </w:pPr>
          </w:p>
        </w:tc>
      </w:tr>
    </w:tbl>
    <w:p w14:paraId="23F35839" w14:textId="77777777" w:rsidR="0071087C" w:rsidRPr="00E6516F" w:rsidRDefault="0071087C" w:rsidP="0071087C"/>
    <w:p w14:paraId="498C428C" w14:textId="3C4ADB19" w:rsidR="0071087C" w:rsidRPr="00E6516F" w:rsidRDefault="0071087C" w:rsidP="0071087C">
      <w:pPr>
        <w:pStyle w:val="TH"/>
      </w:pPr>
      <w:r w:rsidRPr="00E6516F">
        <w:t>Table 6.2.13.3.3-18: SIP MESSAGE (step 11, Table 6.2.13.3.2-1;</w:t>
      </w:r>
      <w:r w:rsidRPr="00E6516F">
        <w:br/>
        <w:t>step 4, TS 36.579-1 [2] Table 5.3.30.3-1)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1087C" w:rsidRPr="00E6516F" w14:paraId="045F0ABD" w14:textId="77777777" w:rsidTr="00174677">
        <w:trPr>
          <w:cantSplit/>
        </w:trPr>
        <w:tc>
          <w:tcPr>
            <w:tcW w:w="9639" w:type="dxa"/>
            <w:gridSpan w:val="5"/>
          </w:tcPr>
          <w:p w14:paraId="24E1C569" w14:textId="77777777" w:rsidR="0071087C" w:rsidRPr="00E6516F" w:rsidRDefault="0071087C" w:rsidP="00174677">
            <w:pPr>
              <w:pStyle w:val="TAL"/>
              <w:rPr>
                <w:rFonts w:cs="Arial"/>
                <w:szCs w:val="18"/>
              </w:rPr>
            </w:pPr>
            <w:r w:rsidRPr="00E6516F">
              <w:rPr>
                <w:rFonts w:cs="Arial"/>
                <w:szCs w:val="18"/>
              </w:rPr>
              <w:t>Derivation Path: TS 36.579-1 [2], Table 5.5.2.7.2-1, condition MCDATA</w:t>
            </w:r>
          </w:p>
        </w:tc>
      </w:tr>
      <w:tr w:rsidR="0071087C" w:rsidRPr="00E6516F" w14:paraId="38279CA0" w14:textId="77777777" w:rsidTr="00174677">
        <w:tc>
          <w:tcPr>
            <w:tcW w:w="2835" w:type="dxa"/>
          </w:tcPr>
          <w:p w14:paraId="4D2BB3F9" w14:textId="77777777" w:rsidR="0071087C" w:rsidRPr="00E6516F" w:rsidRDefault="0071087C" w:rsidP="00174677">
            <w:pPr>
              <w:pStyle w:val="TAH"/>
              <w:rPr>
                <w:bCs/>
              </w:rPr>
            </w:pPr>
            <w:r w:rsidRPr="00E6516F">
              <w:rPr>
                <w:bCs/>
              </w:rPr>
              <w:t>Information Element</w:t>
            </w:r>
          </w:p>
        </w:tc>
        <w:tc>
          <w:tcPr>
            <w:tcW w:w="2126" w:type="dxa"/>
          </w:tcPr>
          <w:p w14:paraId="20A443F5" w14:textId="77777777" w:rsidR="0071087C" w:rsidRPr="00E6516F" w:rsidRDefault="0071087C" w:rsidP="00174677">
            <w:pPr>
              <w:pStyle w:val="TAH"/>
              <w:rPr>
                <w:bCs/>
              </w:rPr>
            </w:pPr>
            <w:r w:rsidRPr="00E6516F">
              <w:rPr>
                <w:bCs/>
              </w:rPr>
              <w:t>Value/remark</w:t>
            </w:r>
          </w:p>
        </w:tc>
        <w:tc>
          <w:tcPr>
            <w:tcW w:w="2126" w:type="dxa"/>
            <w:tcBorders>
              <w:bottom w:val="single" w:sz="4" w:space="0" w:color="auto"/>
            </w:tcBorders>
          </w:tcPr>
          <w:p w14:paraId="58CFC214" w14:textId="77777777" w:rsidR="0071087C" w:rsidRPr="00E6516F" w:rsidRDefault="0071087C" w:rsidP="00174677">
            <w:pPr>
              <w:pStyle w:val="TAH"/>
              <w:rPr>
                <w:bCs/>
              </w:rPr>
            </w:pPr>
            <w:r w:rsidRPr="00E6516F">
              <w:rPr>
                <w:bCs/>
              </w:rPr>
              <w:t>Comment</w:t>
            </w:r>
          </w:p>
        </w:tc>
        <w:tc>
          <w:tcPr>
            <w:tcW w:w="1418" w:type="dxa"/>
          </w:tcPr>
          <w:p w14:paraId="35555C52" w14:textId="77777777" w:rsidR="0071087C" w:rsidRPr="00E6516F" w:rsidRDefault="0071087C" w:rsidP="00174677">
            <w:pPr>
              <w:pStyle w:val="TAH"/>
              <w:rPr>
                <w:bCs/>
              </w:rPr>
            </w:pPr>
            <w:r w:rsidRPr="00E6516F">
              <w:rPr>
                <w:bCs/>
              </w:rPr>
              <w:t>Reference</w:t>
            </w:r>
          </w:p>
        </w:tc>
        <w:tc>
          <w:tcPr>
            <w:tcW w:w="1134" w:type="dxa"/>
          </w:tcPr>
          <w:p w14:paraId="26C39493" w14:textId="77777777" w:rsidR="0071087C" w:rsidRPr="00E6516F" w:rsidRDefault="0071087C" w:rsidP="00174677">
            <w:pPr>
              <w:pStyle w:val="TAH"/>
              <w:rPr>
                <w:bCs/>
              </w:rPr>
            </w:pPr>
            <w:r w:rsidRPr="00E6516F">
              <w:rPr>
                <w:bCs/>
              </w:rPr>
              <w:t>Condition</w:t>
            </w:r>
          </w:p>
        </w:tc>
      </w:tr>
      <w:tr w:rsidR="0071087C" w:rsidRPr="00E6516F" w:rsidDel="00B402FA" w14:paraId="034ABFDC" w14:textId="77777777" w:rsidTr="00174677">
        <w:tc>
          <w:tcPr>
            <w:tcW w:w="2835" w:type="dxa"/>
          </w:tcPr>
          <w:p w14:paraId="051A39FF" w14:textId="77777777" w:rsidR="0071087C" w:rsidRPr="00E6516F" w:rsidDel="00B402FA" w:rsidRDefault="0071087C" w:rsidP="00174677">
            <w:pPr>
              <w:pStyle w:val="TAL"/>
              <w:rPr>
                <w:b/>
                <w:bCs/>
              </w:rPr>
            </w:pPr>
            <w:r w:rsidRPr="00E6516F">
              <w:rPr>
                <w:b/>
                <w:bCs/>
              </w:rPr>
              <w:t>Content-Type</w:t>
            </w:r>
          </w:p>
        </w:tc>
        <w:tc>
          <w:tcPr>
            <w:tcW w:w="2126" w:type="dxa"/>
          </w:tcPr>
          <w:p w14:paraId="5A2F8F00" w14:textId="77777777" w:rsidR="0071087C" w:rsidRPr="00E6516F" w:rsidDel="00B402FA" w:rsidRDefault="0071087C" w:rsidP="00174677">
            <w:pPr>
              <w:pStyle w:val="TAL"/>
              <w:rPr>
                <w:iCs/>
              </w:rPr>
            </w:pPr>
          </w:p>
        </w:tc>
        <w:tc>
          <w:tcPr>
            <w:tcW w:w="2126" w:type="dxa"/>
            <w:tcBorders>
              <w:bottom w:val="single" w:sz="4" w:space="0" w:color="auto"/>
            </w:tcBorders>
          </w:tcPr>
          <w:p w14:paraId="6D8DE902" w14:textId="77777777" w:rsidR="0071087C" w:rsidRPr="00E6516F" w:rsidDel="00B402FA" w:rsidRDefault="0071087C" w:rsidP="00174677">
            <w:pPr>
              <w:pStyle w:val="TAL"/>
            </w:pPr>
          </w:p>
        </w:tc>
        <w:tc>
          <w:tcPr>
            <w:tcW w:w="1418" w:type="dxa"/>
          </w:tcPr>
          <w:p w14:paraId="7830F526" w14:textId="77777777" w:rsidR="0071087C" w:rsidRPr="00E6516F" w:rsidDel="00B402FA" w:rsidRDefault="0071087C" w:rsidP="00174677">
            <w:pPr>
              <w:pStyle w:val="TAL"/>
            </w:pPr>
          </w:p>
        </w:tc>
        <w:tc>
          <w:tcPr>
            <w:tcW w:w="1134" w:type="dxa"/>
          </w:tcPr>
          <w:p w14:paraId="0939A3BA" w14:textId="77777777" w:rsidR="0071087C" w:rsidRPr="00E6516F" w:rsidDel="00B402FA" w:rsidRDefault="0071087C" w:rsidP="00174677">
            <w:pPr>
              <w:pStyle w:val="TAL"/>
            </w:pPr>
          </w:p>
        </w:tc>
      </w:tr>
      <w:tr w:rsidR="0071087C" w:rsidRPr="00E6516F" w:rsidDel="00B402FA" w14:paraId="5C049CA9" w14:textId="77777777" w:rsidTr="00174677">
        <w:tc>
          <w:tcPr>
            <w:tcW w:w="2835" w:type="dxa"/>
          </w:tcPr>
          <w:p w14:paraId="65AF119E" w14:textId="77777777" w:rsidR="0071087C" w:rsidRPr="00E6516F" w:rsidDel="00B402FA" w:rsidRDefault="0071087C" w:rsidP="00174677">
            <w:pPr>
              <w:pStyle w:val="TAL"/>
              <w:rPr>
                <w:b/>
                <w:bCs/>
              </w:rPr>
            </w:pPr>
            <w:r w:rsidRPr="00E6516F">
              <w:rPr>
                <w:b/>
                <w:bCs/>
              </w:rPr>
              <w:t xml:space="preserve">  </w:t>
            </w:r>
            <w:r w:rsidRPr="00E6516F">
              <w:t>media-type</w:t>
            </w:r>
          </w:p>
        </w:tc>
        <w:tc>
          <w:tcPr>
            <w:tcW w:w="2126" w:type="dxa"/>
          </w:tcPr>
          <w:p w14:paraId="0843CB2C" w14:textId="77777777" w:rsidR="0071087C" w:rsidRPr="00E6516F" w:rsidDel="00B402FA" w:rsidRDefault="0071087C" w:rsidP="00174677">
            <w:pPr>
              <w:pStyle w:val="TAL"/>
              <w:rPr>
                <w:iCs/>
              </w:rPr>
            </w:pPr>
            <w:r w:rsidRPr="00E6516F">
              <w:rPr>
                <w:iCs/>
              </w:rPr>
              <w:t>"application/vnd.3gpp.mcdata-signalling"</w:t>
            </w:r>
          </w:p>
        </w:tc>
        <w:tc>
          <w:tcPr>
            <w:tcW w:w="2126" w:type="dxa"/>
            <w:tcBorders>
              <w:bottom w:val="single" w:sz="4" w:space="0" w:color="auto"/>
            </w:tcBorders>
          </w:tcPr>
          <w:p w14:paraId="2BD60943" w14:textId="77777777" w:rsidR="0071087C" w:rsidRPr="00E6516F" w:rsidDel="00B402FA" w:rsidRDefault="0071087C" w:rsidP="00174677">
            <w:pPr>
              <w:pStyle w:val="TAL"/>
            </w:pPr>
          </w:p>
        </w:tc>
        <w:tc>
          <w:tcPr>
            <w:tcW w:w="1418" w:type="dxa"/>
          </w:tcPr>
          <w:p w14:paraId="4D2E249C" w14:textId="77777777" w:rsidR="0071087C" w:rsidRPr="00E6516F" w:rsidDel="00B402FA" w:rsidRDefault="0071087C" w:rsidP="00174677">
            <w:pPr>
              <w:pStyle w:val="TAL"/>
            </w:pPr>
          </w:p>
        </w:tc>
        <w:tc>
          <w:tcPr>
            <w:tcW w:w="1134" w:type="dxa"/>
          </w:tcPr>
          <w:p w14:paraId="7E3F4345" w14:textId="77777777" w:rsidR="0071087C" w:rsidRPr="00E6516F" w:rsidDel="00B402FA" w:rsidRDefault="0071087C" w:rsidP="00174677">
            <w:pPr>
              <w:pStyle w:val="TAL"/>
            </w:pPr>
          </w:p>
        </w:tc>
      </w:tr>
      <w:tr w:rsidR="0071087C" w:rsidRPr="00E6516F" w14:paraId="7FACB8C2" w14:textId="77777777" w:rsidTr="00174677">
        <w:tc>
          <w:tcPr>
            <w:tcW w:w="2835" w:type="dxa"/>
            <w:vAlign w:val="center"/>
          </w:tcPr>
          <w:p w14:paraId="37FADD21" w14:textId="77777777" w:rsidR="0071087C" w:rsidRPr="00E6516F" w:rsidRDefault="0071087C" w:rsidP="00174677">
            <w:pPr>
              <w:pStyle w:val="TAL"/>
              <w:rPr>
                <w:b/>
                <w:bCs/>
              </w:rPr>
            </w:pPr>
            <w:r w:rsidRPr="00E6516F">
              <w:rPr>
                <w:b/>
                <w:bCs/>
              </w:rPr>
              <w:t>Message-body</w:t>
            </w:r>
          </w:p>
        </w:tc>
        <w:tc>
          <w:tcPr>
            <w:tcW w:w="2126" w:type="dxa"/>
          </w:tcPr>
          <w:p w14:paraId="2E021DBF" w14:textId="77777777" w:rsidR="0071087C" w:rsidRPr="00E6516F" w:rsidRDefault="0071087C" w:rsidP="00174677">
            <w:pPr>
              <w:pStyle w:val="TAL"/>
              <w:rPr>
                <w:iCs/>
              </w:rPr>
            </w:pPr>
          </w:p>
        </w:tc>
        <w:tc>
          <w:tcPr>
            <w:tcW w:w="2126" w:type="dxa"/>
            <w:tcBorders>
              <w:bottom w:val="single" w:sz="4" w:space="0" w:color="auto"/>
            </w:tcBorders>
          </w:tcPr>
          <w:p w14:paraId="223BEB4D" w14:textId="77777777" w:rsidR="0071087C" w:rsidRPr="00E6516F" w:rsidRDefault="0071087C" w:rsidP="00174677">
            <w:pPr>
              <w:pStyle w:val="TAL"/>
            </w:pPr>
          </w:p>
        </w:tc>
        <w:tc>
          <w:tcPr>
            <w:tcW w:w="1418" w:type="dxa"/>
          </w:tcPr>
          <w:p w14:paraId="6FBEA450" w14:textId="77777777" w:rsidR="0071087C" w:rsidRPr="00E6516F" w:rsidRDefault="0071087C" w:rsidP="00174677">
            <w:pPr>
              <w:pStyle w:val="TAL"/>
            </w:pPr>
          </w:p>
        </w:tc>
        <w:tc>
          <w:tcPr>
            <w:tcW w:w="1134" w:type="dxa"/>
            <w:vAlign w:val="bottom"/>
          </w:tcPr>
          <w:p w14:paraId="7FB28BDE" w14:textId="77777777" w:rsidR="0071087C" w:rsidRPr="00E6516F" w:rsidRDefault="0071087C" w:rsidP="00174677">
            <w:pPr>
              <w:pStyle w:val="TAL"/>
            </w:pPr>
          </w:p>
        </w:tc>
      </w:tr>
      <w:tr w:rsidR="0071087C" w:rsidRPr="00E6516F" w14:paraId="22202BD3" w14:textId="77777777" w:rsidTr="004312E8">
        <w:tc>
          <w:tcPr>
            <w:tcW w:w="2835" w:type="dxa"/>
          </w:tcPr>
          <w:p w14:paraId="2038E716" w14:textId="77777777" w:rsidR="0071087C" w:rsidRPr="00E6516F" w:rsidRDefault="0071087C" w:rsidP="00174677">
            <w:pPr>
              <w:pStyle w:val="TAL"/>
              <w:rPr>
                <w:b/>
                <w:bCs/>
              </w:rPr>
            </w:pPr>
            <w:r w:rsidRPr="00E6516F">
              <w:t xml:space="preserve">  MCData Signalling message</w:t>
            </w:r>
          </w:p>
        </w:tc>
        <w:tc>
          <w:tcPr>
            <w:tcW w:w="2126" w:type="dxa"/>
          </w:tcPr>
          <w:p w14:paraId="4205ED2A" w14:textId="77777777" w:rsidR="0071087C" w:rsidRPr="00E6516F" w:rsidRDefault="0071087C" w:rsidP="00174677">
            <w:pPr>
              <w:pStyle w:val="TAL"/>
              <w:rPr>
                <w:iCs/>
              </w:rPr>
            </w:pPr>
            <w:r w:rsidRPr="00E6516F">
              <w:rPr>
                <w:iCs/>
              </w:rPr>
              <w:t>MCData Protected Payload Message containing DEFERRED DATA RESPONSE as described in Table 6.2.13.3.3-19</w:t>
            </w:r>
          </w:p>
        </w:tc>
        <w:tc>
          <w:tcPr>
            <w:tcW w:w="2126" w:type="dxa"/>
            <w:tcBorders>
              <w:bottom w:val="single" w:sz="4" w:space="0" w:color="auto"/>
            </w:tcBorders>
          </w:tcPr>
          <w:p w14:paraId="78684A9B" w14:textId="77777777" w:rsidR="0071087C" w:rsidRPr="00E6516F" w:rsidRDefault="0071087C" w:rsidP="00174677">
            <w:pPr>
              <w:pStyle w:val="TAL"/>
            </w:pPr>
          </w:p>
        </w:tc>
        <w:tc>
          <w:tcPr>
            <w:tcW w:w="1418" w:type="dxa"/>
          </w:tcPr>
          <w:p w14:paraId="54032128" w14:textId="77777777" w:rsidR="0071087C" w:rsidRPr="00E6516F" w:rsidRDefault="0071087C" w:rsidP="00174677">
            <w:pPr>
              <w:pStyle w:val="TAL"/>
            </w:pPr>
          </w:p>
        </w:tc>
        <w:tc>
          <w:tcPr>
            <w:tcW w:w="1134" w:type="dxa"/>
            <w:vAlign w:val="bottom"/>
          </w:tcPr>
          <w:p w14:paraId="171BD752" w14:textId="77777777" w:rsidR="0071087C" w:rsidRPr="00E6516F" w:rsidRDefault="0071087C" w:rsidP="00174677">
            <w:pPr>
              <w:pStyle w:val="TAL"/>
            </w:pPr>
          </w:p>
        </w:tc>
      </w:tr>
    </w:tbl>
    <w:p w14:paraId="2627F90C" w14:textId="77777777" w:rsidR="0071087C" w:rsidRPr="00E6516F" w:rsidRDefault="0071087C" w:rsidP="0071087C"/>
    <w:p w14:paraId="668A1A39" w14:textId="77777777" w:rsidR="0071087C" w:rsidRPr="00E6516F" w:rsidRDefault="0071087C" w:rsidP="0071087C">
      <w:pPr>
        <w:pStyle w:val="TH"/>
      </w:pPr>
      <w:r w:rsidRPr="00E6516F">
        <w:t>Table 6.2.13.3.3-19: DEFERRED DATA RESPONSE (Table 6.2.13.3.3-18)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1087C" w:rsidRPr="00E6516F" w14:paraId="7ED22E56" w14:textId="77777777" w:rsidTr="00174677">
        <w:trPr>
          <w:cantSplit/>
        </w:trPr>
        <w:tc>
          <w:tcPr>
            <w:tcW w:w="9644" w:type="dxa"/>
            <w:gridSpan w:val="5"/>
          </w:tcPr>
          <w:p w14:paraId="5B1CE6E1" w14:textId="77777777" w:rsidR="0071087C" w:rsidRPr="00E6516F" w:rsidRDefault="0071087C" w:rsidP="00174677">
            <w:pPr>
              <w:pStyle w:val="TAL"/>
              <w:rPr>
                <w:rFonts w:cs="Arial"/>
                <w:szCs w:val="18"/>
              </w:rPr>
            </w:pPr>
            <w:r w:rsidRPr="00E6516F">
              <w:rPr>
                <w:rFonts w:cs="Arial"/>
                <w:szCs w:val="18"/>
              </w:rPr>
              <w:t>Derivation Path: TS 24.282 [87] clause 15.1.12</w:t>
            </w:r>
          </w:p>
        </w:tc>
      </w:tr>
      <w:tr w:rsidR="0071087C" w:rsidRPr="00E6516F" w14:paraId="5D7FF35D" w14:textId="77777777" w:rsidTr="00174677">
        <w:tc>
          <w:tcPr>
            <w:tcW w:w="2836" w:type="dxa"/>
          </w:tcPr>
          <w:p w14:paraId="604888F5" w14:textId="77777777" w:rsidR="0071087C" w:rsidRPr="00E6516F" w:rsidRDefault="0071087C" w:rsidP="00174677">
            <w:pPr>
              <w:pStyle w:val="TAH"/>
              <w:rPr>
                <w:bCs/>
              </w:rPr>
            </w:pPr>
            <w:r w:rsidRPr="00E6516F">
              <w:rPr>
                <w:bCs/>
              </w:rPr>
              <w:t>Information Element</w:t>
            </w:r>
          </w:p>
        </w:tc>
        <w:tc>
          <w:tcPr>
            <w:tcW w:w="2127" w:type="dxa"/>
          </w:tcPr>
          <w:p w14:paraId="59BB189C" w14:textId="77777777" w:rsidR="0071087C" w:rsidRPr="00E6516F" w:rsidRDefault="0071087C" w:rsidP="00174677">
            <w:pPr>
              <w:pStyle w:val="TAH"/>
              <w:rPr>
                <w:bCs/>
              </w:rPr>
            </w:pPr>
            <w:r w:rsidRPr="00E6516F">
              <w:rPr>
                <w:bCs/>
              </w:rPr>
              <w:t>Value/remark</w:t>
            </w:r>
          </w:p>
        </w:tc>
        <w:tc>
          <w:tcPr>
            <w:tcW w:w="2127" w:type="dxa"/>
            <w:tcBorders>
              <w:bottom w:val="single" w:sz="4" w:space="0" w:color="auto"/>
            </w:tcBorders>
          </w:tcPr>
          <w:p w14:paraId="79AC114E" w14:textId="77777777" w:rsidR="0071087C" w:rsidRPr="00E6516F" w:rsidRDefault="0071087C" w:rsidP="00174677">
            <w:pPr>
              <w:pStyle w:val="TAH"/>
              <w:rPr>
                <w:bCs/>
              </w:rPr>
            </w:pPr>
            <w:r w:rsidRPr="00E6516F">
              <w:rPr>
                <w:bCs/>
              </w:rPr>
              <w:t>Comment</w:t>
            </w:r>
          </w:p>
        </w:tc>
        <w:tc>
          <w:tcPr>
            <w:tcW w:w="1419" w:type="dxa"/>
          </w:tcPr>
          <w:p w14:paraId="5920C81C" w14:textId="77777777" w:rsidR="0071087C" w:rsidRPr="00E6516F" w:rsidRDefault="0071087C" w:rsidP="00174677">
            <w:pPr>
              <w:pStyle w:val="TAH"/>
              <w:rPr>
                <w:bCs/>
              </w:rPr>
            </w:pPr>
            <w:r w:rsidRPr="00E6516F">
              <w:rPr>
                <w:bCs/>
              </w:rPr>
              <w:t>Reference</w:t>
            </w:r>
          </w:p>
        </w:tc>
        <w:tc>
          <w:tcPr>
            <w:tcW w:w="1135" w:type="dxa"/>
          </w:tcPr>
          <w:p w14:paraId="59A9ADDE" w14:textId="77777777" w:rsidR="0071087C" w:rsidRPr="00E6516F" w:rsidRDefault="0071087C" w:rsidP="00174677">
            <w:pPr>
              <w:pStyle w:val="TAH"/>
              <w:rPr>
                <w:bCs/>
              </w:rPr>
            </w:pPr>
            <w:r w:rsidRPr="00E6516F">
              <w:rPr>
                <w:bCs/>
              </w:rPr>
              <w:t>Condition</w:t>
            </w:r>
          </w:p>
        </w:tc>
      </w:tr>
      <w:tr w:rsidR="0071087C" w:rsidRPr="00E6516F" w14:paraId="04E37B09" w14:textId="77777777" w:rsidTr="00174677">
        <w:tc>
          <w:tcPr>
            <w:tcW w:w="2836" w:type="dxa"/>
          </w:tcPr>
          <w:p w14:paraId="10A82F33" w14:textId="77777777" w:rsidR="0071087C" w:rsidRPr="00E6516F" w:rsidRDefault="0071087C" w:rsidP="00174677">
            <w:pPr>
              <w:pStyle w:val="TAL"/>
              <w:rPr>
                <w:rFonts w:cs="Arial"/>
                <w:szCs w:val="18"/>
              </w:rPr>
            </w:pPr>
            <w:r w:rsidRPr="00E6516F">
              <w:t>Deferred data response message identity</w:t>
            </w:r>
          </w:p>
        </w:tc>
        <w:tc>
          <w:tcPr>
            <w:tcW w:w="2127" w:type="dxa"/>
          </w:tcPr>
          <w:p w14:paraId="1F276709" w14:textId="0340C263" w:rsidR="0071087C" w:rsidRPr="00E6516F" w:rsidRDefault="0071087C" w:rsidP="00174677">
            <w:pPr>
              <w:pStyle w:val="TAL"/>
            </w:pPr>
            <w:r w:rsidRPr="00E6516F">
              <w:t>'00001100'B</w:t>
            </w:r>
          </w:p>
        </w:tc>
        <w:tc>
          <w:tcPr>
            <w:tcW w:w="2127" w:type="dxa"/>
            <w:tcBorders>
              <w:bottom w:val="single" w:sz="4" w:space="0" w:color="auto"/>
            </w:tcBorders>
          </w:tcPr>
          <w:p w14:paraId="45A87DE4" w14:textId="77777777" w:rsidR="0071087C" w:rsidRPr="00E6516F" w:rsidRDefault="0071087C" w:rsidP="00174677">
            <w:pPr>
              <w:pStyle w:val="TAL"/>
            </w:pPr>
            <w:r w:rsidRPr="00E6516F">
              <w:t>Deferred List Access Response</w:t>
            </w:r>
          </w:p>
        </w:tc>
        <w:tc>
          <w:tcPr>
            <w:tcW w:w="1419" w:type="dxa"/>
          </w:tcPr>
          <w:p w14:paraId="6BF26174" w14:textId="77777777" w:rsidR="0071087C" w:rsidRPr="00E6516F" w:rsidRDefault="0071087C" w:rsidP="00174677">
            <w:pPr>
              <w:pStyle w:val="TAL"/>
            </w:pPr>
            <w:r w:rsidRPr="00E6516F">
              <w:rPr>
                <w:rFonts w:cs="Arial"/>
                <w:szCs w:val="18"/>
              </w:rPr>
              <w:t>TS 24.282 [87] clause 15.2.2</w:t>
            </w:r>
          </w:p>
        </w:tc>
        <w:tc>
          <w:tcPr>
            <w:tcW w:w="1135" w:type="dxa"/>
          </w:tcPr>
          <w:p w14:paraId="4C917FDF" w14:textId="77777777" w:rsidR="0071087C" w:rsidRPr="00E6516F" w:rsidRDefault="0071087C" w:rsidP="00174677">
            <w:pPr>
              <w:pStyle w:val="TAL"/>
            </w:pPr>
          </w:p>
        </w:tc>
      </w:tr>
      <w:tr w:rsidR="0071087C" w:rsidRPr="00E6516F" w14:paraId="2B6B7414" w14:textId="77777777" w:rsidTr="00174677">
        <w:tc>
          <w:tcPr>
            <w:tcW w:w="2836" w:type="dxa"/>
          </w:tcPr>
          <w:p w14:paraId="25F3C6C3" w14:textId="77777777" w:rsidR="0071087C" w:rsidRPr="00E6516F" w:rsidRDefault="0071087C" w:rsidP="00174677">
            <w:pPr>
              <w:pStyle w:val="TAL"/>
              <w:rPr>
                <w:rFonts w:cs="Arial"/>
                <w:szCs w:val="18"/>
              </w:rPr>
            </w:pPr>
            <w:r w:rsidRPr="00E6516F">
              <w:t>Number of payloads</w:t>
            </w:r>
          </w:p>
        </w:tc>
        <w:tc>
          <w:tcPr>
            <w:tcW w:w="2127" w:type="dxa"/>
          </w:tcPr>
          <w:p w14:paraId="141CED0D" w14:textId="77777777" w:rsidR="0071087C" w:rsidRPr="00E6516F" w:rsidRDefault="0071087C" w:rsidP="00174677">
            <w:pPr>
              <w:pStyle w:val="TAL"/>
            </w:pPr>
            <w:r w:rsidRPr="00E6516F">
              <w:t>"1"</w:t>
            </w:r>
          </w:p>
        </w:tc>
        <w:tc>
          <w:tcPr>
            <w:tcW w:w="2127" w:type="dxa"/>
            <w:tcBorders>
              <w:top w:val="single" w:sz="4" w:space="0" w:color="auto"/>
              <w:bottom w:val="single" w:sz="4" w:space="0" w:color="auto"/>
            </w:tcBorders>
          </w:tcPr>
          <w:p w14:paraId="34BEC6C4" w14:textId="77777777" w:rsidR="0071087C" w:rsidRPr="00E6516F" w:rsidRDefault="0071087C" w:rsidP="00174677">
            <w:pPr>
              <w:pStyle w:val="TAL"/>
            </w:pPr>
          </w:p>
        </w:tc>
        <w:tc>
          <w:tcPr>
            <w:tcW w:w="1419" w:type="dxa"/>
          </w:tcPr>
          <w:p w14:paraId="15DC2C24" w14:textId="77777777" w:rsidR="0071087C" w:rsidRPr="00E6516F" w:rsidRDefault="0071087C" w:rsidP="00174677">
            <w:pPr>
              <w:pStyle w:val="TAL"/>
            </w:pPr>
            <w:r w:rsidRPr="00E6516F">
              <w:rPr>
                <w:rFonts w:cs="Arial"/>
                <w:szCs w:val="18"/>
              </w:rPr>
              <w:t>TS 24.282 [87] clause 15.2.12</w:t>
            </w:r>
          </w:p>
        </w:tc>
        <w:tc>
          <w:tcPr>
            <w:tcW w:w="1135" w:type="dxa"/>
          </w:tcPr>
          <w:p w14:paraId="3A9619E0" w14:textId="77777777" w:rsidR="0071087C" w:rsidRPr="00E6516F" w:rsidRDefault="0071087C" w:rsidP="00174677">
            <w:pPr>
              <w:pStyle w:val="TAL"/>
            </w:pPr>
          </w:p>
        </w:tc>
      </w:tr>
      <w:tr w:rsidR="0071087C" w:rsidRPr="00E6516F" w14:paraId="4EF0A498" w14:textId="77777777" w:rsidTr="00174677">
        <w:tc>
          <w:tcPr>
            <w:tcW w:w="2836" w:type="dxa"/>
          </w:tcPr>
          <w:p w14:paraId="5450E49A" w14:textId="77777777" w:rsidR="0071087C" w:rsidRPr="00E6516F" w:rsidRDefault="0071087C" w:rsidP="00174677">
            <w:pPr>
              <w:pStyle w:val="TAL"/>
              <w:rPr>
                <w:rFonts w:cs="Arial"/>
                <w:szCs w:val="18"/>
              </w:rPr>
            </w:pPr>
            <w:r w:rsidRPr="00E6516F">
              <w:t>Security parameters and Payload</w:t>
            </w:r>
          </w:p>
        </w:tc>
        <w:tc>
          <w:tcPr>
            <w:tcW w:w="2127" w:type="dxa"/>
          </w:tcPr>
          <w:p w14:paraId="3E5ED0C5" w14:textId="77777777" w:rsidR="0071087C" w:rsidRPr="00E6516F" w:rsidRDefault="0071087C" w:rsidP="00174677">
            <w:pPr>
              <w:pStyle w:val="TAL"/>
              <w:rPr>
                <w:lang w:eastAsia="ko-KR"/>
              </w:rPr>
            </w:pPr>
            <w:r w:rsidRPr="00E6516F">
              <w:rPr>
                <w:lang w:eastAsia="ko-KR"/>
              </w:rPr>
              <w:t>Not present</w:t>
            </w:r>
          </w:p>
        </w:tc>
        <w:tc>
          <w:tcPr>
            <w:tcW w:w="2127" w:type="dxa"/>
            <w:tcBorders>
              <w:top w:val="single" w:sz="4" w:space="0" w:color="auto"/>
              <w:bottom w:val="single" w:sz="4" w:space="0" w:color="auto"/>
            </w:tcBorders>
          </w:tcPr>
          <w:p w14:paraId="567BF3D3" w14:textId="77777777" w:rsidR="0071087C" w:rsidRPr="00E6516F" w:rsidRDefault="0071087C" w:rsidP="00174677">
            <w:pPr>
              <w:pStyle w:val="TAL"/>
            </w:pPr>
          </w:p>
        </w:tc>
        <w:tc>
          <w:tcPr>
            <w:tcW w:w="1419" w:type="dxa"/>
          </w:tcPr>
          <w:p w14:paraId="6C45D2D2" w14:textId="77777777" w:rsidR="0071087C" w:rsidRPr="00E6516F" w:rsidRDefault="0071087C" w:rsidP="00174677">
            <w:pPr>
              <w:pStyle w:val="TAL"/>
            </w:pPr>
          </w:p>
        </w:tc>
        <w:tc>
          <w:tcPr>
            <w:tcW w:w="1135" w:type="dxa"/>
          </w:tcPr>
          <w:p w14:paraId="4DB5B514" w14:textId="77777777" w:rsidR="0071087C" w:rsidRPr="00E6516F" w:rsidRDefault="0071087C" w:rsidP="00174677">
            <w:pPr>
              <w:pStyle w:val="TAL"/>
            </w:pPr>
          </w:p>
        </w:tc>
      </w:tr>
      <w:tr w:rsidR="0071087C" w:rsidRPr="00E6516F" w14:paraId="29FD63C8" w14:textId="77777777" w:rsidTr="00174677">
        <w:tc>
          <w:tcPr>
            <w:tcW w:w="2836" w:type="dxa"/>
          </w:tcPr>
          <w:p w14:paraId="00E73D61" w14:textId="77777777" w:rsidR="0071087C" w:rsidRPr="00E6516F" w:rsidRDefault="0071087C" w:rsidP="00174677">
            <w:pPr>
              <w:pStyle w:val="TAL"/>
            </w:pPr>
            <w:r w:rsidRPr="00E6516F">
              <w:t>Payload</w:t>
            </w:r>
          </w:p>
        </w:tc>
        <w:tc>
          <w:tcPr>
            <w:tcW w:w="2127" w:type="dxa"/>
          </w:tcPr>
          <w:p w14:paraId="422A63C4" w14:textId="77777777" w:rsidR="0071087C" w:rsidRPr="00E6516F" w:rsidRDefault="0071087C" w:rsidP="00174677">
            <w:pPr>
              <w:pStyle w:val="TAL"/>
              <w:rPr>
                <w:lang w:eastAsia="ko-KR"/>
              </w:rPr>
            </w:pPr>
          </w:p>
        </w:tc>
        <w:tc>
          <w:tcPr>
            <w:tcW w:w="2127" w:type="dxa"/>
            <w:tcBorders>
              <w:top w:val="single" w:sz="4" w:space="0" w:color="auto"/>
              <w:bottom w:val="single" w:sz="4" w:space="0" w:color="auto"/>
            </w:tcBorders>
          </w:tcPr>
          <w:p w14:paraId="6F423283" w14:textId="77777777" w:rsidR="0071087C" w:rsidRPr="00E6516F" w:rsidRDefault="0071087C" w:rsidP="00174677">
            <w:pPr>
              <w:pStyle w:val="TAL"/>
            </w:pPr>
          </w:p>
        </w:tc>
        <w:tc>
          <w:tcPr>
            <w:tcW w:w="1419" w:type="dxa"/>
          </w:tcPr>
          <w:p w14:paraId="5998CEDD" w14:textId="77777777" w:rsidR="0071087C" w:rsidRPr="00E6516F" w:rsidRDefault="0071087C" w:rsidP="00174677">
            <w:pPr>
              <w:pStyle w:val="TAL"/>
            </w:pPr>
            <w:r w:rsidRPr="00E6516F">
              <w:rPr>
                <w:rFonts w:cs="Arial"/>
                <w:szCs w:val="18"/>
              </w:rPr>
              <w:t>TS 24.282 [87] clauses 11.3.3.2 and 15.2.13</w:t>
            </w:r>
          </w:p>
        </w:tc>
        <w:tc>
          <w:tcPr>
            <w:tcW w:w="1135" w:type="dxa"/>
          </w:tcPr>
          <w:p w14:paraId="5644D71D" w14:textId="77777777" w:rsidR="0071087C" w:rsidRPr="00E6516F" w:rsidRDefault="0071087C" w:rsidP="00174677">
            <w:pPr>
              <w:pStyle w:val="TAL"/>
            </w:pPr>
          </w:p>
        </w:tc>
      </w:tr>
      <w:tr w:rsidR="0071087C" w:rsidRPr="00E6516F" w14:paraId="088A04E2" w14:textId="77777777" w:rsidTr="00174677">
        <w:tc>
          <w:tcPr>
            <w:tcW w:w="2836" w:type="dxa"/>
          </w:tcPr>
          <w:p w14:paraId="78E9A6E0" w14:textId="77777777" w:rsidR="0071087C" w:rsidRPr="00E6516F" w:rsidRDefault="0071087C" w:rsidP="00174677">
            <w:pPr>
              <w:pStyle w:val="TAL"/>
            </w:pPr>
            <w:r w:rsidRPr="00E6516F">
              <w:rPr>
                <w:lang w:eastAsia="zh-CN"/>
              </w:rPr>
              <w:t xml:space="preserve">  Length of Payload contents</w:t>
            </w:r>
          </w:p>
        </w:tc>
        <w:tc>
          <w:tcPr>
            <w:tcW w:w="2127" w:type="dxa"/>
          </w:tcPr>
          <w:p w14:paraId="36B3DA8F" w14:textId="77777777" w:rsidR="0071087C" w:rsidRPr="00E6516F" w:rsidRDefault="0071087C" w:rsidP="00174677">
            <w:pPr>
              <w:pStyle w:val="TAL"/>
              <w:rPr>
                <w:lang w:eastAsia="ko-KR"/>
              </w:rPr>
            </w:pPr>
            <w:r w:rsidRPr="00E6516F">
              <w:rPr>
                <w:rFonts w:eastAsia="Calibri"/>
              </w:rPr>
              <w:t>Length of the payload contents</w:t>
            </w:r>
          </w:p>
        </w:tc>
        <w:tc>
          <w:tcPr>
            <w:tcW w:w="2127" w:type="dxa"/>
            <w:tcBorders>
              <w:top w:val="single" w:sz="4" w:space="0" w:color="auto"/>
              <w:bottom w:val="single" w:sz="4" w:space="0" w:color="auto"/>
            </w:tcBorders>
          </w:tcPr>
          <w:p w14:paraId="2CD46B1B" w14:textId="77777777" w:rsidR="0071087C" w:rsidRPr="00E6516F" w:rsidRDefault="0071087C" w:rsidP="00174677">
            <w:pPr>
              <w:pStyle w:val="TAL"/>
            </w:pPr>
          </w:p>
        </w:tc>
        <w:tc>
          <w:tcPr>
            <w:tcW w:w="1419" w:type="dxa"/>
          </w:tcPr>
          <w:p w14:paraId="6C1DA566" w14:textId="77777777" w:rsidR="0071087C" w:rsidRPr="00E6516F" w:rsidRDefault="0071087C" w:rsidP="00174677">
            <w:pPr>
              <w:pStyle w:val="TAL"/>
            </w:pPr>
          </w:p>
        </w:tc>
        <w:tc>
          <w:tcPr>
            <w:tcW w:w="1135" w:type="dxa"/>
          </w:tcPr>
          <w:p w14:paraId="485F3BE8" w14:textId="77777777" w:rsidR="0071087C" w:rsidRPr="00E6516F" w:rsidRDefault="0071087C" w:rsidP="00174677">
            <w:pPr>
              <w:pStyle w:val="TAL"/>
            </w:pPr>
          </w:p>
        </w:tc>
      </w:tr>
      <w:tr w:rsidR="0071087C" w:rsidRPr="00E6516F" w14:paraId="2AB4C311" w14:textId="77777777" w:rsidTr="00174677">
        <w:tc>
          <w:tcPr>
            <w:tcW w:w="2836" w:type="dxa"/>
          </w:tcPr>
          <w:p w14:paraId="31E9FE29" w14:textId="77777777" w:rsidR="0071087C" w:rsidRPr="00E6516F" w:rsidRDefault="0071087C" w:rsidP="00174677">
            <w:pPr>
              <w:pStyle w:val="TAL"/>
            </w:pPr>
            <w:r w:rsidRPr="00E6516F">
              <w:rPr>
                <w:lang w:eastAsia="zh-CN"/>
              </w:rPr>
              <w:t xml:space="preserve">  Payload content type</w:t>
            </w:r>
          </w:p>
        </w:tc>
        <w:tc>
          <w:tcPr>
            <w:tcW w:w="2127" w:type="dxa"/>
          </w:tcPr>
          <w:p w14:paraId="78C83D3D" w14:textId="77777777" w:rsidR="0071087C" w:rsidRPr="00E6516F" w:rsidRDefault="0071087C" w:rsidP="00174677">
            <w:pPr>
              <w:pStyle w:val="TAL"/>
              <w:rPr>
                <w:lang w:eastAsia="ko-KR"/>
              </w:rPr>
            </w:pPr>
            <w:r w:rsidRPr="00E6516F">
              <w:rPr>
                <w:rFonts w:eastAsia="Calibri"/>
              </w:rPr>
              <w:t>“00000100”</w:t>
            </w:r>
          </w:p>
        </w:tc>
        <w:tc>
          <w:tcPr>
            <w:tcW w:w="2127" w:type="dxa"/>
            <w:tcBorders>
              <w:top w:val="single" w:sz="4" w:space="0" w:color="auto"/>
              <w:bottom w:val="single" w:sz="4" w:space="0" w:color="auto"/>
            </w:tcBorders>
          </w:tcPr>
          <w:p w14:paraId="34E23EE7" w14:textId="77777777" w:rsidR="0071087C" w:rsidRPr="00E6516F" w:rsidRDefault="0071087C" w:rsidP="00174677">
            <w:pPr>
              <w:pStyle w:val="TAL"/>
            </w:pPr>
            <w:r w:rsidRPr="00E6516F">
              <w:rPr>
                <w:lang w:eastAsia="zh-CN"/>
              </w:rPr>
              <w:t>FILEURL</w:t>
            </w:r>
          </w:p>
        </w:tc>
        <w:tc>
          <w:tcPr>
            <w:tcW w:w="1419" w:type="dxa"/>
          </w:tcPr>
          <w:p w14:paraId="6693F391" w14:textId="77777777" w:rsidR="0071087C" w:rsidRPr="00E6516F" w:rsidRDefault="0071087C" w:rsidP="00174677">
            <w:pPr>
              <w:pStyle w:val="TAL"/>
            </w:pPr>
          </w:p>
        </w:tc>
        <w:tc>
          <w:tcPr>
            <w:tcW w:w="1135" w:type="dxa"/>
          </w:tcPr>
          <w:p w14:paraId="54F3DEBC" w14:textId="77777777" w:rsidR="0071087C" w:rsidRPr="00E6516F" w:rsidRDefault="0071087C" w:rsidP="00174677">
            <w:pPr>
              <w:pStyle w:val="TAL"/>
            </w:pPr>
          </w:p>
        </w:tc>
      </w:tr>
      <w:tr w:rsidR="0071087C" w:rsidRPr="00E6516F" w14:paraId="179D4735" w14:textId="77777777" w:rsidTr="00174677">
        <w:tc>
          <w:tcPr>
            <w:tcW w:w="2836" w:type="dxa"/>
          </w:tcPr>
          <w:p w14:paraId="73AC24CF" w14:textId="77777777" w:rsidR="0071087C" w:rsidRPr="00E6516F" w:rsidRDefault="0071087C" w:rsidP="00174677">
            <w:pPr>
              <w:pStyle w:val="TAL"/>
            </w:pPr>
            <w:r w:rsidRPr="00E6516F">
              <w:rPr>
                <w:lang w:eastAsia="zh-CN"/>
              </w:rPr>
              <w:t xml:space="preserve">  Payload contents</w:t>
            </w:r>
          </w:p>
        </w:tc>
        <w:tc>
          <w:tcPr>
            <w:tcW w:w="2127" w:type="dxa"/>
          </w:tcPr>
          <w:p w14:paraId="2E0D1DE6" w14:textId="666DF1D5" w:rsidR="0071087C" w:rsidRPr="00E6516F" w:rsidRDefault="0071087C" w:rsidP="00174677">
            <w:pPr>
              <w:pStyle w:val="TAL"/>
              <w:rPr>
                <w:rFonts w:eastAsia="Calibri"/>
              </w:rPr>
            </w:pPr>
            <w:r w:rsidRPr="00E6516F">
              <w:rPr>
                <w:rFonts w:eastAsia="Malgun Gothic"/>
              </w:rPr>
              <w:t>same URI as assigned by the HTTP 201 (Created) at step 3</w:t>
            </w:r>
          </w:p>
        </w:tc>
        <w:tc>
          <w:tcPr>
            <w:tcW w:w="2127" w:type="dxa"/>
            <w:tcBorders>
              <w:top w:val="single" w:sz="4" w:space="0" w:color="auto"/>
              <w:bottom w:val="single" w:sz="4" w:space="0" w:color="auto"/>
            </w:tcBorders>
          </w:tcPr>
          <w:p w14:paraId="4840CE68" w14:textId="77777777" w:rsidR="0071087C" w:rsidRPr="00E6516F" w:rsidRDefault="0071087C" w:rsidP="00174677">
            <w:pPr>
              <w:pStyle w:val="TAL"/>
            </w:pPr>
          </w:p>
        </w:tc>
        <w:tc>
          <w:tcPr>
            <w:tcW w:w="1419" w:type="dxa"/>
          </w:tcPr>
          <w:p w14:paraId="793B3B0D" w14:textId="77777777" w:rsidR="0071087C" w:rsidRPr="00E6516F" w:rsidRDefault="0071087C" w:rsidP="00174677">
            <w:pPr>
              <w:pStyle w:val="TAL"/>
            </w:pPr>
          </w:p>
        </w:tc>
        <w:tc>
          <w:tcPr>
            <w:tcW w:w="1135" w:type="dxa"/>
          </w:tcPr>
          <w:p w14:paraId="705568AA" w14:textId="77777777" w:rsidR="0071087C" w:rsidRPr="00E6516F" w:rsidRDefault="0071087C" w:rsidP="00174677">
            <w:pPr>
              <w:pStyle w:val="TAL"/>
            </w:pPr>
          </w:p>
        </w:tc>
      </w:tr>
    </w:tbl>
    <w:p w14:paraId="25CDC93E" w14:textId="77777777" w:rsidR="0071087C" w:rsidRPr="00E6516F" w:rsidRDefault="0071087C" w:rsidP="0071087C"/>
    <w:p w14:paraId="643F8D8D" w14:textId="77777777" w:rsidR="0071087C" w:rsidRPr="00E6516F" w:rsidRDefault="0071087C" w:rsidP="0071087C">
      <w:pPr>
        <w:pStyle w:val="Heading2"/>
      </w:pPr>
      <w:bookmarkStart w:id="1184" w:name="_Toc100778810"/>
      <w:bookmarkStart w:id="1185" w:name="_Toc101286141"/>
      <w:bookmarkStart w:id="1186" w:name="_Toc75459163"/>
      <w:bookmarkStart w:id="1187" w:name="_Toc90630606"/>
      <w:bookmarkStart w:id="1188" w:name="_Toc106817727"/>
      <w:bookmarkStart w:id="1189" w:name="_Toc106817852"/>
      <w:bookmarkEnd w:id="779"/>
      <w:r w:rsidRPr="00E6516F">
        <w:t>6.3</w:t>
      </w:r>
      <w:r w:rsidRPr="00E6516F">
        <w:tab/>
        <w:t>Enhanced Status (ES)</w:t>
      </w:r>
      <w:bookmarkEnd w:id="1184"/>
      <w:bookmarkEnd w:id="1185"/>
      <w:bookmarkEnd w:id="1188"/>
      <w:bookmarkEnd w:id="1189"/>
    </w:p>
    <w:p w14:paraId="7526430B" w14:textId="77777777" w:rsidR="0071087C" w:rsidRPr="00E6516F" w:rsidRDefault="0071087C" w:rsidP="0071087C">
      <w:pPr>
        <w:pStyle w:val="Heading3"/>
      </w:pPr>
      <w:bookmarkStart w:id="1190" w:name="_Toc90630604"/>
      <w:bookmarkStart w:id="1191" w:name="_Toc100778811"/>
      <w:bookmarkStart w:id="1192" w:name="_Toc101286142"/>
      <w:bookmarkStart w:id="1193" w:name="_Toc106817728"/>
      <w:bookmarkStart w:id="1194" w:name="_Toc106817853"/>
      <w:r w:rsidRPr="00E6516F">
        <w:t>6.3.1</w:t>
      </w:r>
      <w:r w:rsidRPr="00E6516F">
        <w:tab/>
        <w:t>On-network / Enhanced Status (ES) / Client Originated (CO)</w:t>
      </w:r>
      <w:bookmarkEnd w:id="1190"/>
      <w:bookmarkEnd w:id="1191"/>
      <w:bookmarkEnd w:id="1192"/>
      <w:bookmarkEnd w:id="1193"/>
      <w:bookmarkEnd w:id="1194"/>
    </w:p>
    <w:p w14:paraId="57E7019E" w14:textId="77777777" w:rsidR="0071087C" w:rsidRPr="00E6516F" w:rsidRDefault="0071087C" w:rsidP="0071087C">
      <w:pPr>
        <w:pStyle w:val="H6"/>
      </w:pPr>
      <w:r w:rsidRPr="00E6516F">
        <w:t>6.3.1.1</w:t>
      </w:r>
      <w:r w:rsidRPr="00E6516F">
        <w:tab/>
        <w:t>Test Purpose (TP)</w:t>
      </w:r>
    </w:p>
    <w:p w14:paraId="5435F7B8" w14:textId="77777777" w:rsidR="0071087C" w:rsidRPr="00E6516F" w:rsidRDefault="0071087C" w:rsidP="0071087C">
      <w:pPr>
        <w:pStyle w:val="H6"/>
      </w:pPr>
      <w:r w:rsidRPr="00E6516F">
        <w:t>(1)</w:t>
      </w:r>
    </w:p>
    <w:p w14:paraId="356D2835"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37AC5557"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6952CD82"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an Enhanced Status with a disposition of only Delivery }</w:t>
      </w:r>
    </w:p>
    <w:p w14:paraId="28A2EB70"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sends an Enhanced Status with a disposition request of only Delivery via s SIP MESSAGE message }</w:t>
      </w:r>
    </w:p>
    <w:p w14:paraId="0D2F0128" w14:textId="77777777" w:rsidR="0071087C" w:rsidRPr="00E6516F" w:rsidRDefault="0071087C" w:rsidP="0071087C">
      <w:pPr>
        <w:pStyle w:val="PL"/>
        <w:rPr>
          <w:noProof w:val="0"/>
        </w:rPr>
      </w:pPr>
      <w:r w:rsidRPr="00E6516F">
        <w:rPr>
          <w:noProof w:val="0"/>
        </w:rPr>
        <w:t xml:space="preserve">            }</w:t>
      </w:r>
    </w:p>
    <w:p w14:paraId="5F4C0A5C" w14:textId="77777777" w:rsidR="0071087C" w:rsidRPr="00E6516F" w:rsidRDefault="0071087C" w:rsidP="0071087C">
      <w:pPr>
        <w:pStyle w:val="PL"/>
        <w:rPr>
          <w:noProof w:val="0"/>
        </w:rPr>
      </w:pPr>
    </w:p>
    <w:p w14:paraId="0336596C" w14:textId="77777777" w:rsidR="0071087C" w:rsidRPr="00E6516F" w:rsidRDefault="0071087C" w:rsidP="0071087C">
      <w:pPr>
        <w:pStyle w:val="H6"/>
      </w:pPr>
      <w:r w:rsidRPr="00E6516F">
        <w:t>(2)</w:t>
      </w:r>
    </w:p>
    <w:p w14:paraId="57112A39"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having sent an Enhanced Status with a disposition request of DELIVERY }</w:t>
      </w:r>
    </w:p>
    <w:p w14:paraId="488DAA12"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7DC24B74"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UE (MCDATA Client) receives a disposition response via a SIP MESSAGE message from the SS (MCDATA Server) }</w:t>
      </w:r>
    </w:p>
    <w:p w14:paraId="21D595F5" w14:textId="77777777" w:rsidR="0071087C" w:rsidRPr="00E6516F" w:rsidRDefault="0071087C" w:rsidP="0071087C">
      <w:pPr>
        <w:pStyle w:val="PL"/>
        <w:rPr>
          <w:noProof w:val="0"/>
        </w:rPr>
      </w:pPr>
      <w:r w:rsidRPr="00E6516F">
        <w:rPr>
          <w:noProof w:val="0"/>
        </w:rPr>
        <w:t xml:space="preserve">    </w:t>
      </w:r>
      <w:r w:rsidRPr="00E6516F">
        <w:rPr>
          <w:b/>
          <w:noProof w:val="0"/>
        </w:rPr>
        <w:t>then</w:t>
      </w:r>
      <w:r w:rsidRPr="00E6516F">
        <w:rPr>
          <w:noProof w:val="0"/>
        </w:rPr>
        <w:t xml:space="preserve"> { UE (MCData Client) responds to the SIP MESSAGE message by sending a SIP 200 (OK) message </w:t>
      </w:r>
      <w:r w:rsidRPr="00E6516F">
        <w:rPr>
          <w:b/>
          <w:noProof w:val="0"/>
        </w:rPr>
        <w:t>and</w:t>
      </w:r>
      <w:r w:rsidRPr="00E6516F">
        <w:rPr>
          <w:noProof w:val="0"/>
        </w:rPr>
        <w:t xml:space="preserve"> delivers the notification to the MCDATA User }</w:t>
      </w:r>
    </w:p>
    <w:p w14:paraId="19E69260" w14:textId="77777777" w:rsidR="0071087C" w:rsidRPr="00E6516F" w:rsidRDefault="0071087C" w:rsidP="0071087C">
      <w:pPr>
        <w:pStyle w:val="PL"/>
        <w:rPr>
          <w:noProof w:val="0"/>
        </w:rPr>
      </w:pPr>
      <w:r w:rsidRPr="00E6516F">
        <w:rPr>
          <w:noProof w:val="0"/>
        </w:rPr>
        <w:t xml:space="preserve">            }</w:t>
      </w:r>
    </w:p>
    <w:p w14:paraId="3D8A3375" w14:textId="77777777" w:rsidR="0071087C" w:rsidRPr="00E6516F" w:rsidRDefault="0071087C" w:rsidP="0071087C">
      <w:pPr>
        <w:pStyle w:val="PL"/>
        <w:rPr>
          <w:noProof w:val="0"/>
        </w:rPr>
      </w:pPr>
    </w:p>
    <w:p w14:paraId="79E4ED63" w14:textId="77777777" w:rsidR="0071087C" w:rsidRPr="00E6516F" w:rsidRDefault="0071087C" w:rsidP="0071087C">
      <w:pPr>
        <w:pStyle w:val="H6"/>
      </w:pPr>
      <w:r w:rsidRPr="00E6516F">
        <w:t>6.3.1.2</w:t>
      </w:r>
      <w:r w:rsidRPr="00E6516F">
        <w:tab/>
        <w:t>Conformance requirements</w:t>
      </w:r>
    </w:p>
    <w:p w14:paraId="5E73DFA8" w14:textId="77777777" w:rsidR="0071087C" w:rsidRPr="00E6516F" w:rsidRDefault="0071087C" w:rsidP="0071087C">
      <w:r w:rsidRPr="00E6516F">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E581111" w14:textId="77777777" w:rsidR="0071087C" w:rsidRPr="00E6516F" w:rsidRDefault="0071087C" w:rsidP="0071087C">
      <w:r w:rsidRPr="00E6516F">
        <w:t>[TS 24.282, clause 14.2.1.1]</w:t>
      </w:r>
    </w:p>
    <w:p w14:paraId="33937545" w14:textId="77777777" w:rsidR="0071087C" w:rsidRPr="00E6516F" w:rsidRDefault="0071087C" w:rsidP="0071087C">
      <w:pPr>
        <w:rPr>
          <w:rFonts w:eastAsia="Malgun Gothic"/>
        </w:rPr>
      </w:pPr>
      <w:r w:rsidRPr="00E6516F">
        <w:t xml:space="preserve">Upon receiving a request from the MCData user to send an enhanced status to an MCData group and the &lt;mcdata-allow-enhanced-status&gt; element under the &lt;list-service&gt; element as defined in 3GPP TS 24.481 [11] is set to </w:t>
      </w:r>
      <w:r w:rsidRPr="00E6516F">
        <w:rPr>
          <w:lang w:eastAsia="ko-KR"/>
        </w:rPr>
        <w:t>"true"</w:t>
      </w:r>
      <w:r w:rsidRPr="00E6516F">
        <w:t>, the MCData client:</w:t>
      </w:r>
    </w:p>
    <w:p w14:paraId="3B06A578" w14:textId="77777777" w:rsidR="0071087C" w:rsidRPr="00E6516F" w:rsidRDefault="0071087C" w:rsidP="0071087C">
      <w:pPr>
        <w:pStyle w:val="B10"/>
        <w:rPr>
          <w:lang w:eastAsia="ko-KR"/>
        </w:rPr>
      </w:pPr>
      <w:r w:rsidRPr="00E6516F">
        <w:t>1)</w:t>
      </w:r>
      <w:r w:rsidRPr="00E6516F">
        <w:tab/>
      </w:r>
      <w:r w:rsidRPr="00E6516F">
        <w:rPr>
          <w:lang w:eastAsia="ko-KR"/>
        </w:rPr>
        <w:t xml:space="preserve">shall use the "id" attribute of the MCData user selected operation value from &lt;mcdata-enhanced-status-operational-values&gt; element under &lt;list-service&gt; element as defined in </w:t>
      </w:r>
      <w:r w:rsidRPr="00E6516F">
        <w:t xml:space="preserve">3GPP TS 24.481 [11], to generate a group standalone SDS message by following the procedure described in </w:t>
      </w:r>
      <w:r w:rsidRPr="00E6516F">
        <w:rPr>
          <w:lang w:eastAsia="ko-KR"/>
        </w:rPr>
        <w:t>clause 9.2.2.2.1.</w:t>
      </w:r>
    </w:p>
    <w:p w14:paraId="0906B86D" w14:textId="77777777" w:rsidR="0071087C" w:rsidRPr="00E6516F" w:rsidRDefault="0071087C" w:rsidP="0071087C">
      <w:r w:rsidRPr="00E6516F">
        <w:t>[TS 24.282, clause 9.2.2.2.1]</w:t>
      </w:r>
    </w:p>
    <w:p w14:paraId="61DDDA2E" w14:textId="77777777" w:rsidR="0071087C" w:rsidRPr="00E6516F" w:rsidRDefault="0071087C" w:rsidP="0071087C">
      <w:r w:rsidRPr="00E6516F">
        <w:t>The MCData client shall generate a SIP MESSAGE request in accordance with 3GPP TS 24.229 [5] and IETF RFC 3428 [6] with the clarifications given below.</w:t>
      </w:r>
    </w:p>
    <w:p w14:paraId="1707F37A" w14:textId="77777777" w:rsidR="0071087C" w:rsidRPr="00E6516F" w:rsidRDefault="0071087C" w:rsidP="0071087C">
      <w:r w:rsidRPr="00E6516F">
        <w:t>The MCData client:</w:t>
      </w:r>
    </w:p>
    <w:p w14:paraId="27143DDA" w14:textId="77777777" w:rsidR="0071087C" w:rsidRPr="00E6516F" w:rsidRDefault="0071087C" w:rsidP="0071087C">
      <w:pPr>
        <w:pStyle w:val="B10"/>
      </w:pPr>
      <w:r w:rsidRPr="00E6516F">
        <w:rPr>
          <w:lang w:eastAsia="ko-KR"/>
        </w:rPr>
        <w:t>1)</w:t>
      </w:r>
      <w:r w:rsidRPr="00E6516F">
        <w:rPr>
          <w:lang w:eastAsia="ko-KR"/>
        </w:rPr>
        <w:tab/>
        <w:t>shall build the SIP MESSAGE request as specified in subclause 6.2.4.1;</w:t>
      </w:r>
    </w:p>
    <w:p w14:paraId="4E95A651" w14:textId="77777777" w:rsidR="0071087C" w:rsidRPr="00E6516F" w:rsidRDefault="0071087C" w:rsidP="0071087C">
      <w:pPr>
        <w:pStyle w:val="B3"/>
        <w:ind w:left="0" w:firstLine="0"/>
      </w:pPr>
      <w:r w:rsidRPr="00E6516F">
        <w:t>...</w:t>
      </w:r>
    </w:p>
    <w:p w14:paraId="5E1A4E43" w14:textId="77777777" w:rsidR="0071087C" w:rsidRPr="00E6516F" w:rsidRDefault="0071087C" w:rsidP="0071087C">
      <w:pPr>
        <w:pStyle w:val="B10"/>
      </w:pPr>
      <w:r w:rsidRPr="00E6516F">
        <w:t>3)</w:t>
      </w:r>
      <w:r w:rsidRPr="00E6516F">
        <w:tab/>
        <w:t>if a group standalone SDS message is to be sent:</w:t>
      </w:r>
    </w:p>
    <w:p w14:paraId="32393C34" w14:textId="77777777" w:rsidR="0071087C" w:rsidRPr="00E6516F" w:rsidRDefault="0071087C" w:rsidP="0071087C">
      <w:pPr>
        <w:pStyle w:val="B2"/>
      </w:pPr>
      <w:r w:rsidRPr="00E6516F">
        <w:t>a)</w:t>
      </w:r>
      <w:r w:rsidRPr="00E6516F">
        <w:tab/>
        <w:t>if the "/</w:t>
      </w:r>
      <w:r w:rsidRPr="00E6516F">
        <w:rPr>
          <w:i/>
          <w:iCs/>
        </w:rPr>
        <w:t>&lt;x&gt;</w:t>
      </w:r>
      <w:r w:rsidRPr="00E6516F">
        <w:t xml:space="preserve">/&lt;x&gt;/Common/MCData/AllowedSDS" </w:t>
      </w:r>
      <w:r w:rsidRPr="00E6516F">
        <w:rPr>
          <w:lang w:eastAsia="ko-KR"/>
        </w:rPr>
        <w:t>leaf node</w:t>
      </w:r>
      <w:r w:rsidRPr="00E6516F">
        <w:t xml:space="preserve"> present in the group document of the requested MCData group, configured on the group management client as specified in </w:t>
      </w:r>
      <w:r w:rsidRPr="00E6516F">
        <w:rPr>
          <w:rFonts w:eastAsia="Gulim"/>
          <w:lang w:eastAsia="ko-KR"/>
        </w:rPr>
        <w:t xml:space="preserve">3GPP TS 24.483 [42] is set to "false", </w:t>
      </w:r>
      <w:r w:rsidRPr="00E6516F">
        <w:t>shall reject the request to send SDS and not continue with the rest of the steps in this subclause; and</w:t>
      </w:r>
    </w:p>
    <w:p w14:paraId="58C764E4" w14:textId="77777777" w:rsidR="0071087C" w:rsidRPr="00E6516F" w:rsidRDefault="0071087C" w:rsidP="0071087C">
      <w:pPr>
        <w:pStyle w:val="B2"/>
        <w:rPr>
          <w:lang w:eastAsia="ko-KR"/>
        </w:rPr>
      </w:pPr>
      <w:r w:rsidRPr="00E6516F">
        <w:t>b)</w:t>
      </w:r>
      <w:r w:rsidRPr="00E6516F">
        <w:tab/>
      </w:r>
      <w:r w:rsidRPr="00E6516F">
        <w:rPr>
          <w:lang w:eastAsia="ko-KR"/>
        </w:rPr>
        <w:t>shall insert in the SIP MESSAGE request an application/vnd.3gpp.mcdata-info+xml MIME body with:</w:t>
      </w:r>
    </w:p>
    <w:p w14:paraId="74765C09" w14:textId="77777777" w:rsidR="0071087C" w:rsidRPr="00E6516F" w:rsidRDefault="0071087C" w:rsidP="0071087C">
      <w:pPr>
        <w:pStyle w:val="B3"/>
      </w:pPr>
      <w:r w:rsidRPr="00E6516F">
        <w:rPr>
          <w:lang w:eastAsia="ko-KR"/>
        </w:rPr>
        <w:t>i)</w:t>
      </w:r>
      <w:r w:rsidRPr="00E6516F">
        <w:rPr>
          <w:lang w:eastAsia="ko-KR"/>
        </w:rPr>
        <w:tab/>
      </w:r>
      <w:r w:rsidRPr="00E6516F">
        <w:t>the &lt;request-type&gt; element set to a value of "group-sds";</w:t>
      </w:r>
    </w:p>
    <w:p w14:paraId="7BB5C3F8" w14:textId="77777777" w:rsidR="0071087C" w:rsidRPr="00E6516F" w:rsidRDefault="0071087C" w:rsidP="0071087C">
      <w:pPr>
        <w:pStyle w:val="B3"/>
      </w:pPr>
      <w:r w:rsidRPr="00E6516F">
        <w:t>ii)</w:t>
      </w:r>
      <w:r w:rsidRPr="00E6516F">
        <w:tab/>
        <w:t>the &lt;mcdata-request-uri&gt; element set to the MCData group identity; and</w:t>
      </w:r>
    </w:p>
    <w:p w14:paraId="072C074B" w14:textId="77777777" w:rsidR="0071087C" w:rsidRPr="00E6516F" w:rsidRDefault="0071087C" w:rsidP="0071087C">
      <w:pPr>
        <w:pStyle w:val="B3"/>
      </w:pPr>
      <w:r w:rsidRPr="00E6516F">
        <w:t>iii)</w:t>
      </w:r>
      <w:r w:rsidRPr="00E6516F">
        <w:tab/>
        <w:t>the &lt;mcdata-client-id&gt; element set to the MCData client ID of the originating MCData client;</w:t>
      </w:r>
    </w:p>
    <w:p w14:paraId="3F208803" w14:textId="77777777" w:rsidR="0071087C" w:rsidRPr="00E6516F" w:rsidRDefault="0071087C" w:rsidP="0071087C">
      <w:pPr>
        <w:pStyle w:val="B10"/>
      </w:pPr>
      <w:r w:rsidRPr="00E6516F">
        <w:t>4)</w:t>
      </w:r>
      <w:r w:rsidRPr="00E6516F">
        <w:tab/>
        <w:t>shall generate a standalone SDS message as specified in subclause 6.2.2.1; and</w:t>
      </w:r>
    </w:p>
    <w:p w14:paraId="5E0EA4AB" w14:textId="77777777" w:rsidR="0071087C" w:rsidRPr="00E6516F" w:rsidRDefault="0071087C" w:rsidP="0071087C">
      <w:pPr>
        <w:pStyle w:val="B10"/>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72D01C32" w14:textId="77777777" w:rsidR="0071087C" w:rsidRPr="00E6516F" w:rsidRDefault="0071087C" w:rsidP="0071087C">
      <w:r w:rsidRPr="00E6516F">
        <w:t>[TS 24.282, clause 6.2.2.1]</w:t>
      </w:r>
    </w:p>
    <w:p w14:paraId="34D68F78" w14:textId="77777777" w:rsidR="0071087C" w:rsidRPr="00E6516F" w:rsidRDefault="0071087C" w:rsidP="0071087C">
      <w:r w:rsidRPr="00E6516F">
        <w:t>In order to generate an SDS message, the MCData client:</w:t>
      </w:r>
    </w:p>
    <w:p w14:paraId="264AB840" w14:textId="77777777" w:rsidR="0071087C" w:rsidRPr="00E6516F" w:rsidRDefault="0071087C" w:rsidP="0071087C">
      <w:pPr>
        <w:pStyle w:val="B10"/>
      </w:pPr>
      <w:r w:rsidRPr="00E6516F">
        <w:t>1)</w:t>
      </w:r>
      <w:r w:rsidRPr="00E6516F">
        <w:tab/>
        <w:t>shall generate an SDS SIGNALLING PAYLOAD message as specified in clause 15.1.2;</w:t>
      </w:r>
    </w:p>
    <w:p w14:paraId="1B8B37EF" w14:textId="77777777" w:rsidR="0071087C" w:rsidRPr="00E6516F" w:rsidRDefault="0071087C" w:rsidP="0071087C">
      <w:pPr>
        <w:pStyle w:val="B10"/>
      </w:pPr>
      <w:r w:rsidRPr="00E6516F">
        <w:t>2)</w:t>
      </w:r>
      <w:r w:rsidRPr="00E6516F">
        <w:tab/>
        <w:t>shall generate a DATA PAYLOAD message as specified in clause 15.1.4;</w:t>
      </w:r>
    </w:p>
    <w:p w14:paraId="46ED86A5" w14:textId="77777777" w:rsidR="0071087C" w:rsidRPr="00E6516F" w:rsidRDefault="0071087C" w:rsidP="0071087C">
      <w:pPr>
        <w:pStyle w:val="B10"/>
      </w:pPr>
      <w:r w:rsidRPr="00E6516F">
        <w:t>3)</w:t>
      </w:r>
      <w:r w:rsidRPr="00E6516F">
        <w:tab/>
        <w:t>shall include in the SIP request, the SDS SIGNALLING PAYLOAD message in an application/vnd.3gpp.mcdata-signalling MIME body as specified in clause E.1; and</w:t>
      </w:r>
    </w:p>
    <w:p w14:paraId="215331F9" w14:textId="77777777" w:rsidR="0071087C" w:rsidRPr="00E6516F" w:rsidRDefault="0071087C" w:rsidP="0071087C">
      <w:pPr>
        <w:pStyle w:val="B10"/>
      </w:pPr>
      <w:r w:rsidRPr="00E6516F">
        <w:t>4)</w:t>
      </w:r>
      <w:r w:rsidRPr="00E6516F">
        <w:tab/>
        <w:t>shall include in the SIP request, the DATA PAYLOAD message in an application/vnd.3gpp.mcdata-payload MIME body as specified in clause E.2.</w:t>
      </w:r>
    </w:p>
    <w:p w14:paraId="0FB0E29E" w14:textId="77777777" w:rsidR="0071087C" w:rsidRPr="00E6516F" w:rsidRDefault="0071087C" w:rsidP="0071087C">
      <w:r w:rsidRPr="00E6516F">
        <w:t>When generating an SDS SIGNALLING PAYLOAD message as specified in clause 15.1.2, the MCData client:</w:t>
      </w:r>
    </w:p>
    <w:p w14:paraId="0FF293FA" w14:textId="77777777" w:rsidR="0071087C" w:rsidRPr="00E6516F" w:rsidRDefault="0071087C" w:rsidP="0071087C">
      <w:pPr>
        <w:pStyle w:val="B10"/>
      </w:pPr>
      <w:r w:rsidRPr="00E6516F">
        <w:t>1)</w:t>
      </w:r>
      <w:r w:rsidRPr="00E6516F">
        <w:tab/>
        <w:t>shall set the Date and time IE to the current time as specified in clause 15.2.8;</w:t>
      </w:r>
    </w:p>
    <w:p w14:paraId="6823A9B8" w14:textId="77777777" w:rsidR="0071087C" w:rsidRPr="00E6516F" w:rsidRDefault="0071087C" w:rsidP="0071087C">
      <w:pPr>
        <w:pStyle w:val="B10"/>
      </w:pPr>
      <w:r w:rsidRPr="00E6516F">
        <w:t>2)</w:t>
      </w:r>
      <w:r w:rsidRPr="00E6516F">
        <w:tab/>
        <w:t>if the SDS message starts a new conversation, shall set the Conversation ID IE to a newly generated Conversation ID value as specified in clause 15.2.9;</w:t>
      </w:r>
    </w:p>
    <w:p w14:paraId="3B32F81F" w14:textId="77777777" w:rsidR="0071087C" w:rsidRPr="00E6516F" w:rsidRDefault="0071087C" w:rsidP="0071087C">
      <w:pPr>
        <w:pStyle w:val="B10"/>
      </w:pPr>
      <w:r w:rsidRPr="00E6516F">
        <w:t>3)</w:t>
      </w:r>
      <w:r w:rsidRPr="00E6516F">
        <w:tab/>
        <w:t>if the SDS message continues an existing unfinished conversation, shall set the Conversation ID IE to the Conversation ID value of the existing conversation as specified in clause 15.2.9;</w:t>
      </w:r>
    </w:p>
    <w:p w14:paraId="2D6595E7" w14:textId="77777777" w:rsidR="0071087C" w:rsidRPr="00E6516F" w:rsidRDefault="0071087C" w:rsidP="0071087C">
      <w:pPr>
        <w:pStyle w:val="B10"/>
      </w:pPr>
      <w:r w:rsidRPr="00E6516F">
        <w:t>4)</w:t>
      </w:r>
      <w:r w:rsidRPr="00E6516F">
        <w:tab/>
        <w:t>shall set the Message ID IE to a newly generated Message ID value as specified in clause 15.2.10;</w:t>
      </w:r>
    </w:p>
    <w:p w14:paraId="2D349430" w14:textId="77777777" w:rsidR="0071087C" w:rsidRPr="00E6516F" w:rsidRDefault="0071087C" w:rsidP="0071087C">
      <w:pPr>
        <w:pStyle w:val="B10"/>
      </w:pPr>
      <w:r w:rsidRPr="00E6516F">
        <w:t>5)</w:t>
      </w:r>
      <w:r w:rsidRPr="00E6516F">
        <w:tab/>
        <w:t>if the SDS message is in reply to a previously received SDS message, shall include the InReplyTo message ID IE with the Message ID value in the previously received SDS message;</w:t>
      </w:r>
    </w:p>
    <w:p w14:paraId="5525C409" w14:textId="77777777" w:rsidR="0071087C" w:rsidRPr="00E6516F" w:rsidRDefault="0071087C" w:rsidP="0071087C">
      <w:pPr>
        <w:pStyle w:val="B10"/>
      </w:pPr>
      <w:r w:rsidRPr="00E6516F">
        <w:t>6)</w:t>
      </w:r>
      <w:r w:rsidRPr="00E6516F">
        <w:tab/>
        <w:t>if the SDS message is for user consumption, shall not include an Application ID IE as specified in clause 15.2.7and shall not include an Extended application ID IE as specified in clause 15.2.24;</w:t>
      </w:r>
    </w:p>
    <w:p w14:paraId="24DE7BDE" w14:textId="77777777" w:rsidR="0071087C" w:rsidRPr="00E6516F" w:rsidRDefault="0071087C" w:rsidP="0071087C">
      <w:pPr>
        <w:pStyle w:val="B10"/>
      </w:pPr>
      <w:r w:rsidRPr="00E6516F">
        <w:t>7)</w:t>
      </w:r>
      <w:r w:rsidRPr="00E6516F">
        <w:tab/>
        <w:t>if the SDS message is intended for an application on the terminating MCData client, shall include:</w:t>
      </w:r>
    </w:p>
    <w:p w14:paraId="0642AB06" w14:textId="77777777" w:rsidR="0071087C" w:rsidRPr="00E6516F" w:rsidRDefault="0071087C" w:rsidP="0071087C">
      <w:pPr>
        <w:pStyle w:val="B2"/>
      </w:pPr>
      <w:r w:rsidRPr="00E6516F">
        <w:t>a)</w:t>
      </w:r>
      <w:r w:rsidRPr="00E6516F">
        <w:tab/>
        <w:t>an Application ID IE with a Application ID value representing the intended application as specified in clause 15.2.7; or</w:t>
      </w:r>
    </w:p>
    <w:p w14:paraId="46A7C192" w14:textId="77777777" w:rsidR="0071087C" w:rsidRPr="00E6516F" w:rsidRDefault="0071087C" w:rsidP="0071087C">
      <w:pPr>
        <w:pStyle w:val="B2"/>
      </w:pPr>
      <w:r w:rsidRPr="00E6516F">
        <w:t>b)</w:t>
      </w:r>
      <w:r w:rsidRPr="00E6516F">
        <w:tab/>
        <w:t xml:space="preserve">an Extended application ID IE with an Extended application ID value representing the intended application as specified in clause 15.2.24; </w:t>
      </w:r>
    </w:p>
    <w:p w14:paraId="2CB9E751" w14:textId="77777777" w:rsidR="0071087C" w:rsidRPr="00E6516F" w:rsidRDefault="0071087C" w:rsidP="0071087C">
      <w:pPr>
        <w:pStyle w:val="NO"/>
      </w:pPr>
      <w:r w:rsidRPr="00E6516F">
        <w:t>NOTE:</w:t>
      </w:r>
      <w:r w:rsidRPr="00E6516F">
        <w:tab/>
        <w:t>The value chosen for the Application ID value is decided by the mission critical organisation.</w:t>
      </w:r>
    </w:p>
    <w:p w14:paraId="72EBC9C4" w14:textId="77777777" w:rsidR="0071087C" w:rsidRPr="00E6516F" w:rsidRDefault="0071087C" w:rsidP="0071087C">
      <w:pPr>
        <w:pStyle w:val="B10"/>
      </w:pPr>
      <w:r w:rsidRPr="00E6516F">
        <w:t>8)</w:t>
      </w:r>
      <w:r w:rsidRPr="00E6516F">
        <w:tab/>
        <w:t>if only a delivery disposition notification is required shall include a SDS disposition request type IE set to "DELIVERY" as specified in clause 15.2.3;</w:t>
      </w:r>
    </w:p>
    <w:p w14:paraId="5AA85F02" w14:textId="77777777" w:rsidR="0071087C" w:rsidRPr="00E6516F" w:rsidRDefault="0071087C" w:rsidP="0071087C">
      <w:pPr>
        <w:pStyle w:val="B10"/>
      </w:pPr>
      <w:r w:rsidRPr="00E6516F">
        <w:t>9)</w:t>
      </w:r>
      <w:r w:rsidRPr="00E6516F">
        <w:tab/>
        <w:t>if only a read disposition notification is required shall include a SDS disposition request type IE set to "READ" as specified in clause 15.2.3; and</w:t>
      </w:r>
    </w:p>
    <w:p w14:paraId="0851C4D8" w14:textId="77777777" w:rsidR="0071087C" w:rsidRPr="00E6516F" w:rsidRDefault="0071087C" w:rsidP="0071087C">
      <w:pPr>
        <w:pStyle w:val="B10"/>
      </w:pPr>
      <w:r w:rsidRPr="00E6516F">
        <w:t>10)</w:t>
      </w:r>
      <w:r w:rsidRPr="00E6516F">
        <w:tab/>
        <w:t>if both a delivery and read disposition notification is required shall include a SDS disposition request type IE set to "DELIVERY AND READ" as specified in clause 15.2.3.</w:t>
      </w:r>
    </w:p>
    <w:p w14:paraId="43F94246" w14:textId="77777777" w:rsidR="0071087C" w:rsidRPr="00E6516F" w:rsidRDefault="0071087C" w:rsidP="0071087C">
      <w:r w:rsidRPr="00E6516F">
        <w:t>When generating an DATA PAYLOAD message for SDS as specified in clause 15.1.4, the MCData client:</w:t>
      </w:r>
    </w:p>
    <w:p w14:paraId="4C704CEC" w14:textId="77777777" w:rsidR="0071087C" w:rsidRPr="00E6516F" w:rsidRDefault="0071087C" w:rsidP="0071087C">
      <w:pPr>
        <w:pStyle w:val="B10"/>
      </w:pPr>
      <w:r w:rsidRPr="00E6516F">
        <w:t>1)</w:t>
      </w:r>
      <w:r w:rsidRPr="00E6516F">
        <w:tab/>
        <w:t>shall set the Number of payloads IE to the number of Payload IEs that needs to be encoded, as specified in clause 15.2.12;</w:t>
      </w:r>
    </w:p>
    <w:p w14:paraId="0B43DD3E" w14:textId="77777777" w:rsidR="0071087C" w:rsidRPr="00E6516F" w:rsidRDefault="0071087C" w:rsidP="0071087C">
      <w:pPr>
        <w:pStyle w:val="B10"/>
      </w:pPr>
      <w:r w:rsidRPr="00E6516F">
        <w:t>2)</w:t>
      </w:r>
      <w:r w:rsidRPr="00E6516F">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458B4F64" w14:textId="77777777" w:rsidR="0071087C" w:rsidRPr="00E6516F" w:rsidRDefault="0071087C" w:rsidP="0071087C">
      <w:pPr>
        <w:pStyle w:val="B10"/>
      </w:pPr>
      <w:r w:rsidRPr="00E6516F">
        <w:t>3)</w:t>
      </w:r>
      <w:r w:rsidRPr="00E6516F">
        <w:tab/>
        <w:t>for each Payload IE included:</w:t>
      </w:r>
    </w:p>
    <w:p w14:paraId="0C718E31" w14:textId="77777777" w:rsidR="0071087C" w:rsidRPr="00E6516F" w:rsidRDefault="0071087C" w:rsidP="0071087C">
      <w:pPr>
        <w:pStyle w:val="B2"/>
      </w:pPr>
      <w:r w:rsidRPr="00E6516F">
        <w:t>a)</w:t>
      </w:r>
      <w:r w:rsidRPr="00E6516F">
        <w:tab/>
        <w:t>if the payload is text, shall set the Payload content type as "TEXT" as specified in clause 15.2.13;</w:t>
      </w:r>
    </w:p>
    <w:p w14:paraId="7B689FA0" w14:textId="77777777" w:rsidR="0071087C" w:rsidRPr="00E6516F" w:rsidRDefault="0071087C" w:rsidP="0071087C">
      <w:pPr>
        <w:pStyle w:val="B2"/>
      </w:pPr>
      <w:r w:rsidRPr="00E6516F">
        <w:t>b)</w:t>
      </w:r>
      <w:r w:rsidRPr="00E6516F">
        <w:tab/>
        <w:t>if the payload is binary data, shall set the Payload content type as "BINARY" as specified in clause 15.2.13;</w:t>
      </w:r>
    </w:p>
    <w:p w14:paraId="77C0B54F" w14:textId="77777777" w:rsidR="0071087C" w:rsidRPr="00E6516F" w:rsidRDefault="0071087C" w:rsidP="0071087C">
      <w:pPr>
        <w:pStyle w:val="B2"/>
      </w:pPr>
      <w:r w:rsidRPr="00E6516F">
        <w:t>c)</w:t>
      </w:r>
      <w:r w:rsidRPr="00E6516F">
        <w:tab/>
        <w:t>if the payload is hyperlinks, shall set the Payload content type as "HYPERLINKS" as specified in clause 15.2.13;</w:t>
      </w:r>
    </w:p>
    <w:p w14:paraId="36F87F07" w14:textId="77777777" w:rsidR="0071087C" w:rsidRPr="00E6516F" w:rsidRDefault="0071087C" w:rsidP="0071087C">
      <w:pPr>
        <w:pStyle w:val="B2"/>
      </w:pPr>
      <w:r w:rsidRPr="00E6516F">
        <w:t>d)</w:t>
      </w:r>
      <w:r w:rsidRPr="00E6516F">
        <w:tab/>
        <w:t>if the payload is location, shall set the Payload content type as "LOCATION" as specified in clause 15.2.13;</w:t>
      </w:r>
    </w:p>
    <w:p w14:paraId="762DF599" w14:textId="77777777" w:rsidR="0071087C" w:rsidRPr="00E6516F" w:rsidRDefault="0071087C" w:rsidP="0071087C">
      <w:pPr>
        <w:pStyle w:val="B2"/>
      </w:pPr>
      <w:r w:rsidRPr="00E6516F">
        <w:t>e)</w:t>
      </w:r>
      <w:r w:rsidRPr="00E6516F">
        <w:tab/>
        <w:t>if payload is enhanced status for a group, shall set the Payload content type as "ENHANCED STATUS" as specified in subclause 15.2.13; and</w:t>
      </w:r>
    </w:p>
    <w:p w14:paraId="5C33E86A" w14:textId="77777777" w:rsidR="0071087C" w:rsidRPr="00E6516F" w:rsidRDefault="0071087C" w:rsidP="0071087C">
      <w:pPr>
        <w:pStyle w:val="B2"/>
      </w:pPr>
      <w:r w:rsidRPr="00E6516F">
        <w:t>f)</w:t>
      </w:r>
      <w:r w:rsidRPr="00E6516F">
        <w:tab/>
        <w:t>shall include the data to be sent in the Payload data.</w:t>
      </w:r>
    </w:p>
    <w:p w14:paraId="4E6811D5" w14:textId="77777777" w:rsidR="0071087C" w:rsidRPr="00E6516F" w:rsidRDefault="0071087C" w:rsidP="0071087C">
      <w:r w:rsidRPr="00E6516F">
        <w:t>[TS 24.282, clause 6.2.4.1]</w:t>
      </w:r>
    </w:p>
    <w:p w14:paraId="098104BB" w14:textId="77777777" w:rsidR="0071087C" w:rsidRPr="00E6516F" w:rsidRDefault="0071087C" w:rsidP="0071087C">
      <w:pPr>
        <w:rPr>
          <w:rFonts w:eastAsia="SimSun"/>
        </w:rPr>
      </w:pPr>
      <w:r w:rsidRPr="00E6516F">
        <w:rPr>
          <w:rFonts w:eastAsia="SimSun"/>
        </w:rPr>
        <w:t>This subclause is referenced from other procedures.</w:t>
      </w:r>
    </w:p>
    <w:p w14:paraId="359F2013" w14:textId="77777777" w:rsidR="0071087C" w:rsidRPr="00E6516F" w:rsidRDefault="0071087C" w:rsidP="0071087C">
      <w:r w:rsidRPr="00E6516F">
        <w:t>In a SIP MESSAGE request, the MCData client:</w:t>
      </w:r>
    </w:p>
    <w:p w14:paraId="349E3DD6" w14:textId="77777777" w:rsidR="0071087C" w:rsidRPr="00E6516F" w:rsidRDefault="0071087C" w:rsidP="0071087C">
      <w:pPr>
        <w:pStyle w:val="B10"/>
      </w:pPr>
      <w:r w:rsidRPr="00E6516F">
        <w:t>1)</w:t>
      </w:r>
      <w:r w:rsidRPr="00E6516F">
        <w:tab/>
        <w:t>when sending SDS messages or SDS disposition notifications:</w:t>
      </w:r>
    </w:p>
    <w:p w14:paraId="35B718C7" w14:textId="77777777" w:rsidR="0071087C" w:rsidRPr="00E6516F" w:rsidRDefault="0071087C" w:rsidP="0071087C">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4C3E628F" w14:textId="77777777" w:rsidR="0071087C" w:rsidRPr="00E6516F" w:rsidRDefault="0071087C" w:rsidP="0071087C">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057E0BE" w14:textId="77777777" w:rsidR="0071087C" w:rsidRPr="00E6516F" w:rsidRDefault="0071087C" w:rsidP="0071087C">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165595DE" w14:textId="77777777" w:rsidR="0071087C" w:rsidRPr="00E6516F" w:rsidRDefault="0071087C" w:rsidP="0071087C">
      <w:pPr>
        <w:pStyle w:val="B2"/>
        <w:rPr>
          <w:lang w:eastAsia="ko-KR"/>
        </w:rPr>
      </w:pPr>
      <w:r w:rsidRPr="00E6516F">
        <w:rPr>
          <w:lang w:eastAsia="ko-KR"/>
        </w:rPr>
        <w:t>…</w:t>
      </w:r>
    </w:p>
    <w:p w14:paraId="6C632C01" w14:textId="77777777" w:rsidR="0071087C" w:rsidRPr="00E6516F" w:rsidRDefault="0071087C" w:rsidP="0071087C">
      <w:pPr>
        <w:pStyle w:val="B10"/>
      </w:pPr>
      <w:r w:rsidRPr="00E6516F">
        <w:t>3)</w:t>
      </w:r>
      <w:r w:rsidRPr="00E6516F">
        <w:tab/>
        <w:t>may include a P-Preferred-Identity header field in the SIP MESSAGE request containing a public user identity as specified in 3GPP TS 24.229 [5]; and</w:t>
      </w:r>
    </w:p>
    <w:p w14:paraId="339C11B5" w14:textId="77777777" w:rsidR="0071087C" w:rsidRPr="00E6516F" w:rsidRDefault="0071087C" w:rsidP="0071087C">
      <w:pPr>
        <w:pStyle w:val="B10"/>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0560239A" w14:textId="77777777" w:rsidR="0071087C" w:rsidRPr="00E6516F" w:rsidRDefault="0071087C" w:rsidP="0071087C">
      <w:r w:rsidRPr="00E6516F">
        <w:t>[TS 24.282, clause 12.2.1.2]</w:t>
      </w:r>
    </w:p>
    <w:p w14:paraId="54426C10" w14:textId="77777777" w:rsidR="0071087C" w:rsidRPr="00E6516F" w:rsidRDefault="0071087C" w:rsidP="0071087C">
      <w:pPr>
        <w:rPr>
          <w:rFonts w:eastAsia="SimSun"/>
        </w:rPr>
      </w:pPr>
      <w:r w:rsidRPr="00E6516F">
        <w:rPr>
          <w:rFonts w:eastAsia="SimSun"/>
        </w:rPr>
        <w:t>Upon receipt of a:</w:t>
      </w:r>
    </w:p>
    <w:p w14:paraId="13388698" w14:textId="77777777" w:rsidR="0071087C" w:rsidRPr="00E6516F" w:rsidRDefault="0071087C" w:rsidP="0071087C">
      <w:pPr>
        <w:pStyle w:val="B10"/>
        <w:rPr>
          <w:rFonts w:eastAsia="SimSun"/>
        </w:rPr>
      </w:pPr>
      <w:r w:rsidRPr="00E6516F">
        <w:rPr>
          <w:rFonts w:eastAsia="SimSun"/>
        </w:rPr>
        <w:t xml:space="preserve">"SIP MESSAGE request for SDS disposition notification for </w:t>
      </w:r>
      <w:r w:rsidRPr="00E6516F">
        <w:t>terminating MCData client</w:t>
      </w:r>
      <w:r w:rsidRPr="00E6516F">
        <w:rPr>
          <w:rFonts w:eastAsia="SimSun"/>
        </w:rPr>
        <w:t>"; or</w:t>
      </w:r>
    </w:p>
    <w:p w14:paraId="7A903474" w14:textId="77777777" w:rsidR="0071087C" w:rsidRPr="00E6516F" w:rsidRDefault="0071087C" w:rsidP="0071087C">
      <w:pPr>
        <w:pStyle w:val="B10"/>
        <w:rPr>
          <w:rFonts w:eastAsia="SimSun"/>
        </w:rPr>
      </w:pPr>
      <w:r w:rsidRPr="00E6516F">
        <w:rPr>
          <w:rFonts w:eastAsia="SimSun"/>
        </w:rPr>
        <w:t xml:space="preserve">"SIP MESSAGE request for FD disposition notification for </w:t>
      </w:r>
      <w:r w:rsidRPr="00E6516F">
        <w:t>terminating MCData client</w:t>
      </w:r>
      <w:r w:rsidRPr="00E6516F">
        <w:rPr>
          <w:rFonts w:eastAsia="SimSun"/>
        </w:rPr>
        <w:t>";</w:t>
      </w:r>
    </w:p>
    <w:p w14:paraId="09395209" w14:textId="77777777" w:rsidR="0071087C" w:rsidRPr="00E6516F" w:rsidRDefault="0071087C" w:rsidP="0071087C">
      <w:pPr>
        <w:rPr>
          <w:rFonts w:eastAsia="SimSun"/>
        </w:rPr>
      </w:pPr>
      <w:r w:rsidRPr="00E6516F">
        <w:rPr>
          <w:rFonts w:eastAsia="SimSun"/>
        </w:rPr>
        <w:t>the MCData client:</w:t>
      </w:r>
    </w:p>
    <w:p w14:paraId="770CDB8A" w14:textId="77777777" w:rsidR="0071087C" w:rsidRPr="00E6516F" w:rsidRDefault="0071087C" w:rsidP="0071087C">
      <w:pPr>
        <w:pStyle w:val="B10"/>
        <w:rPr>
          <w:rFonts w:eastAsia="SimSun"/>
        </w:rPr>
      </w:pPr>
      <w:r w:rsidRPr="00E6516F">
        <w:rPr>
          <w:rFonts w:eastAsia="SimSun"/>
        </w:rPr>
        <w:t>1)</w:t>
      </w:r>
      <w:r w:rsidRPr="00E6516F">
        <w:rPr>
          <w:rFonts w:eastAsia="SimSun"/>
        </w:rPr>
        <w:tab/>
        <w:t>shall decode the contents of the application/vnd.3gpp.mcdata-signalling MIME body; and</w:t>
      </w:r>
    </w:p>
    <w:p w14:paraId="434F26C8" w14:textId="77777777" w:rsidR="0071087C" w:rsidRPr="00E6516F" w:rsidRDefault="0071087C" w:rsidP="0071087C">
      <w:pPr>
        <w:pStyle w:val="B10"/>
        <w:rPr>
          <w:rFonts w:eastAsia="SimSun"/>
        </w:rPr>
      </w:pPr>
      <w:r w:rsidRPr="00E6516F">
        <w:rPr>
          <w:rFonts w:eastAsia="SimSun"/>
        </w:rPr>
        <w:t>2)</w:t>
      </w:r>
      <w:r w:rsidRPr="00E6516F">
        <w:rPr>
          <w:rFonts w:eastAsia="SimSun"/>
        </w:rPr>
        <w:tab/>
        <w:t>shall deliver the notification to the user or application.</w:t>
      </w:r>
    </w:p>
    <w:p w14:paraId="4E8FA4FE" w14:textId="77777777" w:rsidR="0071087C" w:rsidRPr="00E6516F" w:rsidRDefault="0071087C" w:rsidP="0071087C">
      <w:pPr>
        <w:pStyle w:val="H6"/>
      </w:pPr>
      <w:r w:rsidRPr="00E6516F">
        <w:t>6.3.1.3</w:t>
      </w:r>
      <w:r w:rsidRPr="00E6516F">
        <w:tab/>
        <w:t>Test description</w:t>
      </w:r>
    </w:p>
    <w:p w14:paraId="77B9720C" w14:textId="77777777" w:rsidR="0071087C" w:rsidRPr="00E6516F" w:rsidRDefault="0071087C" w:rsidP="0071087C">
      <w:pPr>
        <w:pStyle w:val="H6"/>
      </w:pPr>
      <w:r w:rsidRPr="00E6516F">
        <w:t>6.3.1.3.1</w:t>
      </w:r>
      <w:r w:rsidRPr="00E6516F">
        <w:tab/>
        <w:t>Pre-test conditions</w:t>
      </w:r>
    </w:p>
    <w:p w14:paraId="20592508" w14:textId="77777777" w:rsidR="0071087C" w:rsidRPr="00E6516F" w:rsidRDefault="0071087C" w:rsidP="0071087C">
      <w:pPr>
        <w:pStyle w:val="H6"/>
      </w:pPr>
      <w:r w:rsidRPr="00E6516F">
        <w:t>System Simulator:</w:t>
      </w:r>
    </w:p>
    <w:p w14:paraId="16EE6253" w14:textId="77777777" w:rsidR="0071087C" w:rsidRPr="00E6516F" w:rsidRDefault="0071087C" w:rsidP="0071087C">
      <w:pPr>
        <w:pStyle w:val="B10"/>
      </w:pPr>
      <w:r w:rsidRPr="00E6516F">
        <w:t>-</w:t>
      </w:r>
      <w:r w:rsidRPr="00E6516F">
        <w:tab/>
        <w:t>SS (MCDATA Server)</w:t>
      </w:r>
    </w:p>
    <w:p w14:paraId="523EC964"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DC0E6DB" w14:textId="77777777" w:rsidR="0071087C" w:rsidRPr="00E6516F" w:rsidRDefault="0071087C" w:rsidP="0071087C">
      <w:pPr>
        <w:pStyle w:val="H6"/>
      </w:pPr>
      <w:r w:rsidRPr="00E6516F">
        <w:t>IUT:</w:t>
      </w:r>
    </w:p>
    <w:p w14:paraId="7C653E1D" w14:textId="77777777" w:rsidR="0071087C" w:rsidRPr="00E6516F" w:rsidRDefault="0071087C" w:rsidP="0071087C">
      <w:pPr>
        <w:pStyle w:val="B10"/>
      </w:pPr>
      <w:r w:rsidRPr="00E6516F">
        <w:t>-</w:t>
      </w:r>
      <w:r w:rsidRPr="00E6516F">
        <w:tab/>
        <w:t>UE (MCDATA Client)</w:t>
      </w:r>
    </w:p>
    <w:p w14:paraId="530CE794" w14:textId="77777777" w:rsidR="0071087C" w:rsidRPr="00E6516F" w:rsidRDefault="0071087C" w:rsidP="0071087C">
      <w:pPr>
        <w:pStyle w:val="B10"/>
      </w:pPr>
      <w:r w:rsidRPr="00E6516F">
        <w:t>-</w:t>
      </w:r>
      <w:r w:rsidRPr="00E6516F">
        <w:tab/>
        <w:t>The test USIM set as defined in TS 36.579-1 [2], subclause 5.5.10 is inserted.</w:t>
      </w:r>
    </w:p>
    <w:p w14:paraId="311CFB26" w14:textId="77777777" w:rsidR="0071087C" w:rsidRPr="00E6516F" w:rsidRDefault="0071087C" w:rsidP="0071087C">
      <w:pPr>
        <w:pStyle w:val="B10"/>
        <w:rPr>
          <w:color w:val="000000"/>
        </w:rPr>
      </w:pPr>
      <w:r w:rsidRPr="00E6516F">
        <w:rPr>
          <w:color w:val="000000"/>
        </w:rPr>
        <w:t>-</w:t>
      </w:r>
      <w:r w:rsidRPr="00E6516F">
        <w:rPr>
          <w:color w:val="000000"/>
        </w:rPr>
        <w:tab/>
        <w:t>The &lt;max-payload-size-sds-cplane-bytes&gt; element in the MCData service configuration document as specified in 3GPP TS 24.484 [12], shall be large enough to allow the sending of the standalone SDS message using the signalling plane.</w:t>
      </w:r>
    </w:p>
    <w:p w14:paraId="3FDBA73D" w14:textId="77777777" w:rsidR="0071087C" w:rsidRPr="00E6516F" w:rsidRDefault="0071087C" w:rsidP="0071087C">
      <w:pPr>
        <w:pStyle w:val="H6"/>
      </w:pPr>
      <w:r w:rsidRPr="00E6516F">
        <w:t>Preamble:</w:t>
      </w:r>
    </w:p>
    <w:p w14:paraId="68AB9F1B"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1B03C7BF"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7B12A44E" w14:textId="77777777" w:rsidR="0071087C" w:rsidRPr="00E6516F" w:rsidRDefault="0071087C" w:rsidP="0071087C">
      <w:pPr>
        <w:pStyle w:val="B10"/>
      </w:pPr>
      <w:r w:rsidRPr="00E6516F">
        <w:t>-</w:t>
      </w:r>
      <w:r w:rsidRPr="00E6516F">
        <w:tab/>
        <w:t>UE States at the end of the preamble</w:t>
      </w:r>
    </w:p>
    <w:p w14:paraId="15362DD7" w14:textId="77777777" w:rsidR="0071087C" w:rsidRPr="00E6516F" w:rsidRDefault="0071087C" w:rsidP="0071087C">
      <w:pPr>
        <w:pStyle w:val="B2"/>
      </w:pPr>
      <w:r w:rsidRPr="00E6516F">
        <w:t>-</w:t>
      </w:r>
      <w:r w:rsidRPr="00E6516F">
        <w:tab/>
        <w:t>The UE is in E-UTRA Registered, Idle Mode state.</w:t>
      </w:r>
    </w:p>
    <w:p w14:paraId="5A893AFD"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5DA8EA5A" w14:textId="77777777" w:rsidR="0071087C" w:rsidRPr="00E6516F" w:rsidRDefault="0071087C" w:rsidP="0071087C">
      <w:pPr>
        <w:pStyle w:val="H6"/>
      </w:pPr>
      <w:r w:rsidRPr="00E6516F">
        <w:t>6.3.1.3.2</w:t>
      </w:r>
      <w:r w:rsidRPr="00E6516F">
        <w:tab/>
        <w:t>Test procedure sequence</w:t>
      </w:r>
    </w:p>
    <w:p w14:paraId="343374DC" w14:textId="77777777" w:rsidR="0071087C" w:rsidRPr="00E6516F" w:rsidRDefault="0071087C" w:rsidP="0071087C">
      <w:pPr>
        <w:pStyle w:val="TH"/>
      </w:pPr>
      <w:r w:rsidRPr="00E6516F">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E6516F" w14:paraId="6496B802" w14:textId="77777777" w:rsidTr="004312E8">
        <w:tc>
          <w:tcPr>
            <w:tcW w:w="649" w:type="dxa"/>
            <w:tcBorders>
              <w:top w:val="single" w:sz="4" w:space="0" w:color="auto"/>
              <w:left w:val="single" w:sz="4" w:space="0" w:color="auto"/>
              <w:bottom w:val="nil"/>
              <w:right w:val="single" w:sz="4" w:space="0" w:color="auto"/>
            </w:tcBorders>
            <w:hideMark/>
          </w:tcPr>
          <w:p w14:paraId="3516E08F" w14:textId="77777777" w:rsidR="0071087C" w:rsidRPr="00E6516F" w:rsidRDefault="0071087C" w:rsidP="00174677">
            <w:pPr>
              <w:pStyle w:val="TAH"/>
            </w:pPr>
            <w:r w:rsidRPr="00E6516F">
              <w:t>St</w:t>
            </w:r>
          </w:p>
        </w:tc>
        <w:tc>
          <w:tcPr>
            <w:tcW w:w="3970" w:type="dxa"/>
            <w:tcBorders>
              <w:top w:val="single" w:sz="4" w:space="0" w:color="auto"/>
              <w:left w:val="single" w:sz="4" w:space="0" w:color="auto"/>
              <w:bottom w:val="nil"/>
              <w:right w:val="single" w:sz="4" w:space="0" w:color="auto"/>
            </w:tcBorders>
            <w:hideMark/>
          </w:tcPr>
          <w:p w14:paraId="49B1901C" w14:textId="77777777" w:rsidR="0071087C" w:rsidRPr="00E6516F" w:rsidRDefault="0071087C" w:rsidP="00174677">
            <w:pPr>
              <w:pStyle w:val="TAH"/>
            </w:pPr>
            <w:r w:rsidRPr="00E6516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BF26AEC" w14:textId="77777777" w:rsidR="0071087C" w:rsidRPr="00E6516F" w:rsidRDefault="0071087C" w:rsidP="00174677">
            <w:pPr>
              <w:pStyle w:val="TAH"/>
            </w:pPr>
            <w:r w:rsidRPr="00E6516F">
              <w:t>Message Sequence</w:t>
            </w:r>
          </w:p>
        </w:tc>
        <w:tc>
          <w:tcPr>
            <w:tcW w:w="567" w:type="dxa"/>
            <w:tcBorders>
              <w:top w:val="single" w:sz="4" w:space="0" w:color="auto"/>
              <w:left w:val="single" w:sz="4" w:space="0" w:color="auto"/>
              <w:bottom w:val="nil"/>
              <w:right w:val="single" w:sz="4" w:space="0" w:color="auto"/>
            </w:tcBorders>
            <w:hideMark/>
          </w:tcPr>
          <w:p w14:paraId="5DFCB706" w14:textId="77777777" w:rsidR="0071087C" w:rsidRPr="00E6516F" w:rsidRDefault="0071087C" w:rsidP="00174677">
            <w:pPr>
              <w:pStyle w:val="TAH"/>
            </w:pPr>
            <w:r w:rsidRPr="00E6516F">
              <w:t>TP</w:t>
            </w:r>
          </w:p>
        </w:tc>
        <w:tc>
          <w:tcPr>
            <w:tcW w:w="892" w:type="dxa"/>
            <w:tcBorders>
              <w:top w:val="single" w:sz="4" w:space="0" w:color="auto"/>
              <w:left w:val="single" w:sz="4" w:space="0" w:color="auto"/>
              <w:bottom w:val="nil"/>
              <w:right w:val="single" w:sz="4" w:space="0" w:color="auto"/>
            </w:tcBorders>
            <w:hideMark/>
          </w:tcPr>
          <w:p w14:paraId="43065279" w14:textId="77777777" w:rsidR="0071087C" w:rsidRPr="00E6516F" w:rsidRDefault="0071087C" w:rsidP="00174677">
            <w:pPr>
              <w:pStyle w:val="TAH"/>
            </w:pPr>
            <w:r w:rsidRPr="00E6516F">
              <w:t>Verdict</w:t>
            </w:r>
          </w:p>
        </w:tc>
      </w:tr>
      <w:tr w:rsidR="0071087C" w:rsidRPr="00E6516F" w14:paraId="4014114A" w14:textId="77777777" w:rsidTr="004312E8">
        <w:tc>
          <w:tcPr>
            <w:tcW w:w="649" w:type="dxa"/>
            <w:tcBorders>
              <w:top w:val="nil"/>
              <w:left w:val="single" w:sz="4" w:space="0" w:color="auto"/>
              <w:bottom w:val="single" w:sz="4" w:space="0" w:color="auto"/>
              <w:right w:val="single" w:sz="4" w:space="0" w:color="auto"/>
            </w:tcBorders>
          </w:tcPr>
          <w:p w14:paraId="051E0C95" w14:textId="77777777" w:rsidR="0071087C" w:rsidRPr="00E6516F" w:rsidRDefault="0071087C" w:rsidP="00174677">
            <w:pPr>
              <w:pStyle w:val="TAH"/>
            </w:pPr>
          </w:p>
        </w:tc>
        <w:tc>
          <w:tcPr>
            <w:tcW w:w="3970" w:type="dxa"/>
            <w:tcBorders>
              <w:top w:val="nil"/>
              <w:left w:val="single" w:sz="4" w:space="0" w:color="auto"/>
              <w:bottom w:val="single" w:sz="4" w:space="0" w:color="auto"/>
              <w:right w:val="single" w:sz="4" w:space="0" w:color="auto"/>
            </w:tcBorders>
          </w:tcPr>
          <w:p w14:paraId="6CD55A29" w14:textId="77777777" w:rsidR="0071087C" w:rsidRPr="00E6516F" w:rsidRDefault="0071087C" w:rsidP="0017467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FF0D346" w14:textId="77777777" w:rsidR="0071087C" w:rsidRPr="00E6516F" w:rsidRDefault="0071087C" w:rsidP="00174677">
            <w:pPr>
              <w:pStyle w:val="TAH"/>
            </w:pPr>
            <w:r w:rsidRPr="00E6516F">
              <w:t>U - S</w:t>
            </w:r>
          </w:p>
        </w:tc>
        <w:tc>
          <w:tcPr>
            <w:tcW w:w="2978" w:type="dxa"/>
            <w:tcBorders>
              <w:top w:val="single" w:sz="4" w:space="0" w:color="auto"/>
              <w:left w:val="single" w:sz="4" w:space="0" w:color="auto"/>
              <w:bottom w:val="single" w:sz="4" w:space="0" w:color="auto"/>
              <w:right w:val="single" w:sz="4" w:space="0" w:color="auto"/>
            </w:tcBorders>
            <w:hideMark/>
          </w:tcPr>
          <w:p w14:paraId="64E61259" w14:textId="77777777" w:rsidR="0071087C" w:rsidRPr="00E6516F" w:rsidRDefault="0071087C" w:rsidP="00174677">
            <w:pPr>
              <w:pStyle w:val="TAH"/>
            </w:pPr>
            <w:r w:rsidRPr="00E6516F">
              <w:t>Message</w:t>
            </w:r>
          </w:p>
        </w:tc>
        <w:tc>
          <w:tcPr>
            <w:tcW w:w="567" w:type="dxa"/>
            <w:tcBorders>
              <w:top w:val="nil"/>
              <w:left w:val="single" w:sz="4" w:space="0" w:color="auto"/>
              <w:bottom w:val="single" w:sz="4" w:space="0" w:color="auto"/>
              <w:right w:val="single" w:sz="4" w:space="0" w:color="auto"/>
            </w:tcBorders>
          </w:tcPr>
          <w:p w14:paraId="695ACC14" w14:textId="77777777" w:rsidR="0071087C" w:rsidRPr="00E6516F" w:rsidRDefault="0071087C" w:rsidP="00174677">
            <w:pPr>
              <w:pStyle w:val="TAH"/>
            </w:pPr>
          </w:p>
        </w:tc>
        <w:tc>
          <w:tcPr>
            <w:tcW w:w="892" w:type="dxa"/>
            <w:tcBorders>
              <w:top w:val="nil"/>
              <w:left w:val="single" w:sz="4" w:space="0" w:color="auto"/>
              <w:bottom w:val="single" w:sz="4" w:space="0" w:color="auto"/>
              <w:right w:val="single" w:sz="4" w:space="0" w:color="auto"/>
            </w:tcBorders>
          </w:tcPr>
          <w:p w14:paraId="5B53FCBF" w14:textId="77777777" w:rsidR="0071087C" w:rsidRPr="00E6516F" w:rsidRDefault="0071087C" w:rsidP="00174677">
            <w:pPr>
              <w:pStyle w:val="TAH"/>
            </w:pPr>
          </w:p>
        </w:tc>
      </w:tr>
      <w:tr w:rsidR="0071087C" w:rsidRPr="00E6516F" w14:paraId="7738EA89" w14:textId="77777777" w:rsidTr="00174677">
        <w:tc>
          <w:tcPr>
            <w:tcW w:w="649" w:type="dxa"/>
            <w:tcBorders>
              <w:top w:val="single" w:sz="4" w:space="0" w:color="auto"/>
              <w:left w:val="single" w:sz="4" w:space="0" w:color="auto"/>
              <w:bottom w:val="single" w:sz="4" w:space="0" w:color="auto"/>
              <w:right w:val="single" w:sz="4" w:space="0" w:color="auto"/>
            </w:tcBorders>
            <w:hideMark/>
          </w:tcPr>
          <w:p w14:paraId="5CE81EEB" w14:textId="77777777" w:rsidR="0071087C" w:rsidRPr="00E6516F" w:rsidRDefault="0071087C" w:rsidP="00174677">
            <w:pPr>
              <w:pStyle w:val="TAC"/>
            </w:pPr>
            <w:r w:rsidRPr="00E6516F">
              <w:t>1</w:t>
            </w:r>
          </w:p>
        </w:tc>
        <w:tc>
          <w:tcPr>
            <w:tcW w:w="3970" w:type="dxa"/>
            <w:tcBorders>
              <w:top w:val="single" w:sz="4" w:space="0" w:color="auto"/>
              <w:left w:val="single" w:sz="4" w:space="0" w:color="auto"/>
              <w:bottom w:val="single" w:sz="4" w:space="0" w:color="auto"/>
              <w:right w:val="single" w:sz="4" w:space="0" w:color="auto"/>
            </w:tcBorders>
            <w:hideMark/>
          </w:tcPr>
          <w:p w14:paraId="4FF711CF" w14:textId="066B904C" w:rsidR="0071087C" w:rsidRPr="00E6516F" w:rsidRDefault="0071087C" w:rsidP="00174677">
            <w:pPr>
              <w:pStyle w:val="TAL"/>
            </w:pPr>
            <w:r w:rsidRPr="00E6516F">
              <w:t>Make the MCDATA User request to send an enhanced status to Group A using Enhanced Status Id "1" with disposition request "DELIVERY".</w:t>
            </w:r>
          </w:p>
          <w:p w14:paraId="5E2E5B75" w14:textId="6AF2DDAB" w:rsidR="0071087C" w:rsidRPr="00E6516F" w:rsidRDefault="0071087C" w:rsidP="00174677">
            <w:pPr>
              <w:pStyle w:val="TAL"/>
              <w:rPr>
                <w:szCs w:val="18"/>
              </w:rPr>
            </w:pPr>
            <w:r w:rsidRPr="00E6516F">
              <w:t>(NOTE 1)</w:t>
            </w:r>
          </w:p>
        </w:tc>
        <w:tc>
          <w:tcPr>
            <w:tcW w:w="709" w:type="dxa"/>
            <w:tcBorders>
              <w:top w:val="single" w:sz="4" w:space="0" w:color="auto"/>
              <w:left w:val="single" w:sz="4" w:space="0" w:color="auto"/>
              <w:bottom w:val="single" w:sz="4" w:space="0" w:color="auto"/>
              <w:right w:val="single" w:sz="4" w:space="0" w:color="auto"/>
            </w:tcBorders>
            <w:hideMark/>
          </w:tcPr>
          <w:p w14:paraId="337777A3" w14:textId="77777777" w:rsidR="0071087C" w:rsidRPr="00E6516F" w:rsidRDefault="0071087C" w:rsidP="00174677">
            <w:pPr>
              <w:pStyle w:val="TAC"/>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093583C8" w14:textId="77777777" w:rsidR="0071087C" w:rsidRPr="00E6516F" w:rsidRDefault="0071087C" w:rsidP="00174677">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650D41C8" w14:textId="77777777" w:rsidR="0071087C" w:rsidRPr="00E6516F" w:rsidRDefault="0071087C" w:rsidP="00174677">
            <w:pPr>
              <w:pStyle w:val="TAC"/>
            </w:pPr>
            <w:r w:rsidRPr="00E6516F">
              <w:t>-</w:t>
            </w:r>
          </w:p>
        </w:tc>
        <w:tc>
          <w:tcPr>
            <w:tcW w:w="892" w:type="dxa"/>
            <w:tcBorders>
              <w:top w:val="single" w:sz="4" w:space="0" w:color="auto"/>
              <w:left w:val="single" w:sz="4" w:space="0" w:color="auto"/>
              <w:bottom w:val="single" w:sz="4" w:space="0" w:color="auto"/>
              <w:right w:val="single" w:sz="4" w:space="0" w:color="auto"/>
            </w:tcBorders>
            <w:hideMark/>
          </w:tcPr>
          <w:p w14:paraId="48A1835A" w14:textId="77777777" w:rsidR="0071087C" w:rsidRPr="00E6516F" w:rsidRDefault="0071087C" w:rsidP="00174677">
            <w:pPr>
              <w:pStyle w:val="TAC"/>
            </w:pPr>
            <w:r w:rsidRPr="00E6516F">
              <w:t>-</w:t>
            </w:r>
          </w:p>
        </w:tc>
      </w:tr>
      <w:tr w:rsidR="0071087C" w:rsidRPr="00E6516F" w:rsidDel="0052756D" w14:paraId="396057DD" w14:textId="77777777" w:rsidTr="004312E8">
        <w:tc>
          <w:tcPr>
            <w:tcW w:w="649" w:type="dxa"/>
            <w:shd w:val="clear" w:color="auto" w:fill="auto"/>
          </w:tcPr>
          <w:p w14:paraId="03FD5346" w14:textId="77777777" w:rsidR="0071087C" w:rsidRPr="00E6516F" w:rsidDel="0052756D" w:rsidRDefault="0071087C" w:rsidP="00174677">
            <w:pPr>
              <w:pStyle w:val="TAC"/>
              <w:rPr>
                <w:rFonts w:cs="Arial"/>
              </w:rPr>
            </w:pPr>
            <w:r w:rsidRPr="00E6516F">
              <w:t>2-2B</w:t>
            </w:r>
          </w:p>
        </w:tc>
        <w:tc>
          <w:tcPr>
            <w:tcW w:w="3970" w:type="dxa"/>
            <w:shd w:val="clear" w:color="auto" w:fill="auto"/>
          </w:tcPr>
          <w:p w14:paraId="28704D1E" w14:textId="77777777" w:rsidR="0071087C" w:rsidRPr="00E6516F" w:rsidRDefault="0071087C" w:rsidP="00174677">
            <w:pPr>
              <w:pStyle w:val="TAL"/>
            </w:pPr>
            <w:r w:rsidRPr="00E6516F">
              <w:t xml:space="preserve">Check: Does the UE (MCData Client) perform steps 1a1-3 of the procedure for </w:t>
            </w:r>
            <w:r w:rsidRPr="00E6516F">
              <w:rPr>
                <w:b/>
                <w:bCs/>
              </w:rPr>
              <w:t>CO SDS or FD message transfer using signalling plane</w:t>
            </w:r>
            <w:r w:rsidRPr="00E6516F">
              <w:t xml:space="preserve"> specified in TS 36.579-1 [2] Table 5.3C.1.3-1 </w:t>
            </w:r>
            <w:r w:rsidRPr="00E6516F">
              <w:rPr>
                <w:b/>
                <w:bCs/>
              </w:rPr>
              <w:t>to send an Enhanced Status with Enhanced Status Id "1" and disposition request "DELIVERY"</w:t>
            </w:r>
            <w:r w:rsidRPr="00E6516F">
              <w:t>?</w:t>
            </w:r>
          </w:p>
          <w:p w14:paraId="774B4393" w14:textId="77777777" w:rsidR="0071087C" w:rsidRPr="00E6516F" w:rsidDel="0052756D" w:rsidRDefault="0071087C" w:rsidP="00174677">
            <w:pPr>
              <w:pStyle w:val="TAL"/>
            </w:pPr>
            <w:r w:rsidRPr="00E6516F">
              <w:t>(NOTE 2)</w:t>
            </w:r>
          </w:p>
        </w:tc>
        <w:tc>
          <w:tcPr>
            <w:tcW w:w="709" w:type="dxa"/>
            <w:shd w:val="clear" w:color="auto" w:fill="auto"/>
          </w:tcPr>
          <w:p w14:paraId="1D6C49C7" w14:textId="77777777" w:rsidR="0071087C" w:rsidRPr="00E6516F" w:rsidDel="0052756D" w:rsidRDefault="0071087C" w:rsidP="00174677">
            <w:pPr>
              <w:pStyle w:val="TAC"/>
            </w:pPr>
            <w:r w:rsidRPr="00E6516F">
              <w:rPr>
                <w:szCs w:val="18"/>
              </w:rPr>
              <w:t>-</w:t>
            </w:r>
          </w:p>
        </w:tc>
        <w:tc>
          <w:tcPr>
            <w:tcW w:w="2978" w:type="dxa"/>
            <w:shd w:val="clear" w:color="auto" w:fill="auto"/>
          </w:tcPr>
          <w:p w14:paraId="5E571602" w14:textId="77777777" w:rsidR="0071087C" w:rsidRPr="00E6516F" w:rsidDel="0052756D" w:rsidRDefault="0071087C" w:rsidP="00174677">
            <w:pPr>
              <w:pStyle w:val="TAL"/>
            </w:pPr>
            <w:r w:rsidRPr="00E6516F">
              <w:t>-</w:t>
            </w:r>
          </w:p>
        </w:tc>
        <w:tc>
          <w:tcPr>
            <w:tcW w:w="567" w:type="dxa"/>
            <w:shd w:val="clear" w:color="auto" w:fill="auto"/>
          </w:tcPr>
          <w:p w14:paraId="4DF425D7" w14:textId="77777777" w:rsidR="0071087C" w:rsidRPr="00E6516F" w:rsidDel="0052756D" w:rsidRDefault="0071087C" w:rsidP="00174677">
            <w:pPr>
              <w:pStyle w:val="TAC"/>
            </w:pPr>
            <w:r w:rsidRPr="00E6516F">
              <w:t>1</w:t>
            </w:r>
          </w:p>
        </w:tc>
        <w:tc>
          <w:tcPr>
            <w:tcW w:w="892" w:type="dxa"/>
            <w:shd w:val="clear" w:color="auto" w:fill="auto"/>
          </w:tcPr>
          <w:p w14:paraId="2A5C7E27" w14:textId="77777777" w:rsidR="0071087C" w:rsidRPr="00E6516F" w:rsidDel="0052756D" w:rsidRDefault="0071087C" w:rsidP="00174677">
            <w:pPr>
              <w:pStyle w:val="TAC"/>
            </w:pPr>
            <w:r w:rsidRPr="00E6516F">
              <w:t>P</w:t>
            </w:r>
          </w:p>
        </w:tc>
      </w:tr>
      <w:tr w:rsidR="0071087C" w:rsidRPr="00E6516F" w:rsidDel="0052756D" w14:paraId="5D9DDB8F" w14:textId="77777777" w:rsidTr="004312E8">
        <w:tc>
          <w:tcPr>
            <w:tcW w:w="649" w:type="dxa"/>
            <w:shd w:val="clear" w:color="auto" w:fill="auto"/>
          </w:tcPr>
          <w:p w14:paraId="40178DE1" w14:textId="77777777" w:rsidR="0071087C" w:rsidRPr="00E6516F" w:rsidDel="0052756D" w:rsidRDefault="0071087C" w:rsidP="00174677">
            <w:pPr>
              <w:pStyle w:val="TAC"/>
              <w:rPr>
                <w:rFonts w:cs="Arial"/>
              </w:rPr>
            </w:pPr>
            <w:r w:rsidRPr="00E6516F">
              <w:t>3</w:t>
            </w:r>
          </w:p>
        </w:tc>
        <w:tc>
          <w:tcPr>
            <w:tcW w:w="3970" w:type="dxa"/>
            <w:shd w:val="clear" w:color="auto" w:fill="auto"/>
          </w:tcPr>
          <w:p w14:paraId="62AACD59" w14:textId="77777777" w:rsidR="0071087C" w:rsidRPr="00E6516F" w:rsidDel="0052756D" w:rsidRDefault="0071087C" w:rsidP="00174677">
            <w:pPr>
              <w:pStyle w:val="TAL"/>
            </w:pPr>
            <w:r w:rsidRPr="00E6516F">
              <w:t>Void</w:t>
            </w:r>
          </w:p>
        </w:tc>
        <w:tc>
          <w:tcPr>
            <w:tcW w:w="709" w:type="dxa"/>
            <w:shd w:val="clear" w:color="auto" w:fill="auto"/>
          </w:tcPr>
          <w:p w14:paraId="4D94BCA7" w14:textId="77777777" w:rsidR="0071087C" w:rsidRPr="00E6516F" w:rsidDel="0052756D" w:rsidRDefault="0071087C" w:rsidP="00174677">
            <w:pPr>
              <w:pStyle w:val="TAC"/>
            </w:pPr>
            <w:r w:rsidRPr="00E6516F">
              <w:t>-</w:t>
            </w:r>
          </w:p>
        </w:tc>
        <w:tc>
          <w:tcPr>
            <w:tcW w:w="2978" w:type="dxa"/>
            <w:shd w:val="clear" w:color="auto" w:fill="auto"/>
          </w:tcPr>
          <w:p w14:paraId="5E162D08" w14:textId="77777777" w:rsidR="0071087C" w:rsidRPr="00E6516F" w:rsidDel="0052756D" w:rsidRDefault="0071087C" w:rsidP="00174677">
            <w:pPr>
              <w:pStyle w:val="TAL"/>
            </w:pPr>
            <w:r w:rsidRPr="00E6516F">
              <w:t>-</w:t>
            </w:r>
          </w:p>
        </w:tc>
        <w:tc>
          <w:tcPr>
            <w:tcW w:w="567" w:type="dxa"/>
            <w:shd w:val="clear" w:color="auto" w:fill="auto"/>
          </w:tcPr>
          <w:p w14:paraId="13CA67FF" w14:textId="77777777" w:rsidR="0071087C" w:rsidRPr="00E6516F" w:rsidDel="0052756D" w:rsidRDefault="0071087C" w:rsidP="00174677">
            <w:pPr>
              <w:pStyle w:val="TAC"/>
            </w:pPr>
            <w:r w:rsidRPr="00E6516F">
              <w:t>-</w:t>
            </w:r>
          </w:p>
        </w:tc>
        <w:tc>
          <w:tcPr>
            <w:tcW w:w="892" w:type="dxa"/>
            <w:shd w:val="clear" w:color="auto" w:fill="auto"/>
          </w:tcPr>
          <w:p w14:paraId="57045E2D" w14:textId="77777777" w:rsidR="0071087C" w:rsidRPr="00E6516F" w:rsidDel="0052756D" w:rsidRDefault="0071087C" w:rsidP="00174677">
            <w:pPr>
              <w:pStyle w:val="TAC"/>
            </w:pPr>
            <w:r w:rsidRPr="00E6516F">
              <w:t>-</w:t>
            </w:r>
          </w:p>
        </w:tc>
      </w:tr>
      <w:tr w:rsidR="0071087C" w:rsidRPr="00E6516F" w:rsidDel="0052756D" w14:paraId="36CC6783" w14:textId="77777777" w:rsidTr="004312E8">
        <w:tc>
          <w:tcPr>
            <w:tcW w:w="649" w:type="dxa"/>
            <w:shd w:val="clear" w:color="auto" w:fill="auto"/>
          </w:tcPr>
          <w:p w14:paraId="6FB32976" w14:textId="77777777" w:rsidR="0071087C" w:rsidRPr="00E6516F" w:rsidDel="0052756D" w:rsidRDefault="0071087C" w:rsidP="00174677">
            <w:pPr>
              <w:pStyle w:val="TAC"/>
            </w:pPr>
            <w:r w:rsidRPr="00E6516F">
              <w:t>4</w:t>
            </w:r>
          </w:p>
        </w:tc>
        <w:tc>
          <w:tcPr>
            <w:tcW w:w="3970" w:type="dxa"/>
            <w:shd w:val="clear" w:color="auto" w:fill="auto"/>
          </w:tcPr>
          <w:p w14:paraId="474A98CA" w14:textId="77777777" w:rsidR="0071087C" w:rsidRPr="00E6516F" w:rsidDel="0052756D" w:rsidRDefault="0071087C" w:rsidP="00174677">
            <w:pPr>
              <w:pStyle w:val="TAL"/>
            </w:pPr>
            <w:r w:rsidRPr="00E6516F">
              <w:t xml:space="preserve">Check: Does the UE (MCData Client) perform the procedure for </w:t>
            </w:r>
            <w:r w:rsidRPr="00E6516F">
              <w:rPr>
                <w:b/>
                <w:bCs/>
              </w:rPr>
              <w:t xml:space="preserve">MCX SIP MESSAGE CT </w:t>
            </w:r>
            <w:r w:rsidRPr="00E6516F">
              <w:t xml:space="preserve">specified in TS 36.579-1 [2] Table 5.3.33.3-1 </w:t>
            </w:r>
            <w:r w:rsidRPr="00E6516F">
              <w:rPr>
                <w:b/>
                <w:bCs/>
              </w:rPr>
              <w:t>to receive the disposition notification</w:t>
            </w:r>
            <w:r w:rsidRPr="00E6516F">
              <w:t xml:space="preserve"> for the SDS message sent at step 2A?</w:t>
            </w:r>
          </w:p>
        </w:tc>
        <w:tc>
          <w:tcPr>
            <w:tcW w:w="709" w:type="dxa"/>
            <w:shd w:val="clear" w:color="auto" w:fill="auto"/>
          </w:tcPr>
          <w:p w14:paraId="13D46037" w14:textId="77777777" w:rsidR="0071087C" w:rsidRPr="00E6516F" w:rsidDel="0052756D" w:rsidRDefault="0071087C" w:rsidP="00174677">
            <w:pPr>
              <w:pStyle w:val="TAC"/>
            </w:pPr>
            <w:r w:rsidRPr="00E6516F">
              <w:t>-</w:t>
            </w:r>
          </w:p>
        </w:tc>
        <w:tc>
          <w:tcPr>
            <w:tcW w:w="2978" w:type="dxa"/>
            <w:shd w:val="clear" w:color="auto" w:fill="auto"/>
          </w:tcPr>
          <w:p w14:paraId="557BE7DC" w14:textId="77777777" w:rsidR="0071087C" w:rsidRPr="00E6516F" w:rsidDel="0052756D" w:rsidRDefault="0071087C" w:rsidP="00174677">
            <w:pPr>
              <w:pStyle w:val="TAL"/>
            </w:pPr>
            <w:r w:rsidRPr="00E6516F">
              <w:t>-</w:t>
            </w:r>
          </w:p>
        </w:tc>
        <w:tc>
          <w:tcPr>
            <w:tcW w:w="567" w:type="dxa"/>
            <w:shd w:val="clear" w:color="auto" w:fill="auto"/>
          </w:tcPr>
          <w:p w14:paraId="0D7AC083" w14:textId="77777777" w:rsidR="0071087C" w:rsidRPr="00E6516F" w:rsidDel="0052756D" w:rsidRDefault="0071087C" w:rsidP="00174677">
            <w:pPr>
              <w:pStyle w:val="TAC"/>
            </w:pPr>
            <w:r w:rsidRPr="00E6516F">
              <w:t>2</w:t>
            </w:r>
          </w:p>
        </w:tc>
        <w:tc>
          <w:tcPr>
            <w:tcW w:w="892" w:type="dxa"/>
            <w:shd w:val="clear" w:color="auto" w:fill="auto"/>
          </w:tcPr>
          <w:p w14:paraId="3938100C" w14:textId="77777777" w:rsidR="0071087C" w:rsidRPr="00E6516F" w:rsidDel="0052756D" w:rsidRDefault="0071087C" w:rsidP="00174677">
            <w:pPr>
              <w:pStyle w:val="TAC"/>
            </w:pPr>
            <w:r w:rsidRPr="00E6516F">
              <w:t>P</w:t>
            </w:r>
          </w:p>
        </w:tc>
      </w:tr>
      <w:tr w:rsidR="0071087C" w:rsidRPr="00E6516F" w:rsidDel="0052756D" w14:paraId="2BF5A18E" w14:textId="77777777" w:rsidTr="004312E8">
        <w:tc>
          <w:tcPr>
            <w:tcW w:w="649" w:type="dxa"/>
            <w:shd w:val="clear" w:color="auto" w:fill="auto"/>
          </w:tcPr>
          <w:p w14:paraId="5AABED8C" w14:textId="77777777" w:rsidR="0071087C" w:rsidRPr="00E6516F" w:rsidDel="0052756D" w:rsidRDefault="0071087C" w:rsidP="00174677">
            <w:pPr>
              <w:pStyle w:val="TAC"/>
            </w:pPr>
            <w:r w:rsidRPr="00E6516F">
              <w:t>5</w:t>
            </w:r>
          </w:p>
        </w:tc>
        <w:tc>
          <w:tcPr>
            <w:tcW w:w="3970" w:type="dxa"/>
            <w:shd w:val="clear" w:color="auto" w:fill="auto"/>
          </w:tcPr>
          <w:p w14:paraId="10C4EF5A" w14:textId="77777777" w:rsidR="0071087C" w:rsidRPr="00E6516F" w:rsidDel="0052756D" w:rsidRDefault="0071087C" w:rsidP="00174677">
            <w:pPr>
              <w:pStyle w:val="TAL"/>
            </w:pPr>
            <w:r w:rsidRPr="00E6516F">
              <w:t>Void</w:t>
            </w:r>
          </w:p>
        </w:tc>
        <w:tc>
          <w:tcPr>
            <w:tcW w:w="709" w:type="dxa"/>
            <w:shd w:val="clear" w:color="auto" w:fill="auto"/>
          </w:tcPr>
          <w:p w14:paraId="6E1EFADA" w14:textId="77777777" w:rsidR="0071087C" w:rsidRPr="00E6516F" w:rsidDel="0052756D" w:rsidRDefault="0071087C" w:rsidP="00174677">
            <w:pPr>
              <w:pStyle w:val="TAC"/>
            </w:pPr>
            <w:r w:rsidRPr="00E6516F">
              <w:t>-</w:t>
            </w:r>
          </w:p>
        </w:tc>
        <w:tc>
          <w:tcPr>
            <w:tcW w:w="2978" w:type="dxa"/>
            <w:shd w:val="clear" w:color="auto" w:fill="auto"/>
          </w:tcPr>
          <w:p w14:paraId="358A6F03" w14:textId="77777777" w:rsidR="0071087C" w:rsidRPr="00E6516F" w:rsidDel="0052756D" w:rsidRDefault="0071087C" w:rsidP="00174677">
            <w:pPr>
              <w:pStyle w:val="TAL"/>
            </w:pPr>
            <w:r w:rsidRPr="00E6516F">
              <w:t>-</w:t>
            </w:r>
          </w:p>
        </w:tc>
        <w:tc>
          <w:tcPr>
            <w:tcW w:w="567" w:type="dxa"/>
            <w:shd w:val="clear" w:color="auto" w:fill="auto"/>
          </w:tcPr>
          <w:p w14:paraId="1AD19CA2" w14:textId="77777777" w:rsidR="0071087C" w:rsidRPr="00E6516F" w:rsidDel="0052756D" w:rsidRDefault="0071087C" w:rsidP="00174677">
            <w:pPr>
              <w:pStyle w:val="TAC"/>
            </w:pPr>
            <w:r w:rsidRPr="00E6516F">
              <w:t>-</w:t>
            </w:r>
          </w:p>
        </w:tc>
        <w:tc>
          <w:tcPr>
            <w:tcW w:w="892" w:type="dxa"/>
            <w:shd w:val="clear" w:color="auto" w:fill="auto"/>
          </w:tcPr>
          <w:p w14:paraId="7672C4D2" w14:textId="77777777" w:rsidR="0071087C" w:rsidRPr="00E6516F" w:rsidDel="0052756D" w:rsidRDefault="0071087C" w:rsidP="00174677">
            <w:pPr>
              <w:pStyle w:val="TAC"/>
            </w:pPr>
            <w:r w:rsidRPr="00E6516F">
              <w:t>-</w:t>
            </w:r>
          </w:p>
        </w:tc>
      </w:tr>
      <w:tr w:rsidR="0071087C" w:rsidRPr="00E6516F" w14:paraId="35175363" w14:textId="77777777" w:rsidTr="004312E8">
        <w:tc>
          <w:tcPr>
            <w:tcW w:w="649" w:type="dxa"/>
            <w:tcBorders>
              <w:top w:val="single" w:sz="4" w:space="0" w:color="auto"/>
              <w:left w:val="single" w:sz="4" w:space="0" w:color="auto"/>
              <w:bottom w:val="single" w:sz="4" w:space="0" w:color="auto"/>
              <w:right w:val="single" w:sz="4" w:space="0" w:color="auto"/>
            </w:tcBorders>
            <w:hideMark/>
          </w:tcPr>
          <w:p w14:paraId="09438268" w14:textId="77777777" w:rsidR="0071087C" w:rsidRPr="00E6516F" w:rsidRDefault="0071087C" w:rsidP="00174677">
            <w:pPr>
              <w:pStyle w:val="TAC"/>
            </w:pPr>
            <w:r w:rsidRPr="00E6516F">
              <w:t>6</w:t>
            </w:r>
          </w:p>
        </w:tc>
        <w:tc>
          <w:tcPr>
            <w:tcW w:w="3970" w:type="dxa"/>
            <w:tcBorders>
              <w:top w:val="single" w:sz="4" w:space="0" w:color="auto"/>
              <w:left w:val="single" w:sz="4" w:space="0" w:color="auto"/>
              <w:bottom w:val="single" w:sz="4" w:space="0" w:color="auto"/>
              <w:right w:val="single" w:sz="4" w:space="0" w:color="auto"/>
            </w:tcBorders>
            <w:hideMark/>
          </w:tcPr>
          <w:p w14:paraId="7DEE7DA2" w14:textId="77777777" w:rsidR="0071087C" w:rsidRPr="00E6516F" w:rsidRDefault="0071087C" w:rsidP="00174677">
            <w:pPr>
              <w:pStyle w:val="TAL"/>
              <w:rPr>
                <w:lang w:eastAsia="ko-KR"/>
              </w:rPr>
            </w:pPr>
            <w:r w:rsidRPr="00E6516F">
              <w:t>Check: Does the UE (</w:t>
            </w:r>
            <w:r w:rsidRPr="00E6516F">
              <w:rPr>
                <w:lang w:eastAsia="ko-KR"/>
              </w:rPr>
              <w:t>MCDATA Client) deliver the notification to the MCDATA User?</w:t>
            </w:r>
          </w:p>
          <w:p w14:paraId="369E4FF8" w14:textId="70CA93C4" w:rsidR="0071087C" w:rsidRPr="00E6516F" w:rsidRDefault="0071087C" w:rsidP="00174677">
            <w:pPr>
              <w:pStyle w:val="TAL"/>
            </w:pPr>
            <w:r w:rsidRPr="00E6516F">
              <w:rPr>
                <w:lang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726EBC8D" w14:textId="77777777" w:rsidR="0071087C" w:rsidRPr="00E6516F" w:rsidRDefault="0071087C" w:rsidP="00174677">
            <w:pPr>
              <w:pStyle w:val="TAC"/>
              <w:rPr>
                <w:szCs w:val="18"/>
              </w:rPr>
            </w:pPr>
            <w:r w:rsidRPr="00E6516F">
              <w:t>-</w:t>
            </w:r>
          </w:p>
        </w:tc>
        <w:tc>
          <w:tcPr>
            <w:tcW w:w="2978" w:type="dxa"/>
            <w:tcBorders>
              <w:top w:val="single" w:sz="4" w:space="0" w:color="auto"/>
              <w:left w:val="single" w:sz="4" w:space="0" w:color="auto"/>
              <w:bottom w:val="single" w:sz="4" w:space="0" w:color="auto"/>
              <w:right w:val="single" w:sz="4" w:space="0" w:color="auto"/>
            </w:tcBorders>
            <w:hideMark/>
          </w:tcPr>
          <w:p w14:paraId="1D4456CD" w14:textId="77777777" w:rsidR="0071087C" w:rsidRPr="00E6516F" w:rsidRDefault="0071087C" w:rsidP="00174677">
            <w:pPr>
              <w:pStyle w:val="TAL"/>
            </w:pPr>
            <w:r w:rsidRPr="00E6516F">
              <w:t>-</w:t>
            </w:r>
          </w:p>
        </w:tc>
        <w:tc>
          <w:tcPr>
            <w:tcW w:w="567" w:type="dxa"/>
            <w:tcBorders>
              <w:top w:val="single" w:sz="4" w:space="0" w:color="auto"/>
              <w:left w:val="single" w:sz="4" w:space="0" w:color="auto"/>
              <w:bottom w:val="single" w:sz="4" w:space="0" w:color="auto"/>
              <w:right w:val="single" w:sz="4" w:space="0" w:color="auto"/>
            </w:tcBorders>
            <w:hideMark/>
          </w:tcPr>
          <w:p w14:paraId="61C2A766" w14:textId="77777777" w:rsidR="0071087C" w:rsidRPr="00E6516F" w:rsidRDefault="0071087C" w:rsidP="00174677">
            <w:pPr>
              <w:pStyle w:val="TAC"/>
            </w:pPr>
            <w:r w:rsidRPr="00E6516F">
              <w:t>2</w:t>
            </w:r>
          </w:p>
        </w:tc>
        <w:tc>
          <w:tcPr>
            <w:tcW w:w="892" w:type="dxa"/>
            <w:tcBorders>
              <w:top w:val="single" w:sz="4" w:space="0" w:color="auto"/>
              <w:left w:val="single" w:sz="4" w:space="0" w:color="auto"/>
              <w:bottom w:val="single" w:sz="4" w:space="0" w:color="auto"/>
              <w:right w:val="single" w:sz="4" w:space="0" w:color="auto"/>
            </w:tcBorders>
            <w:hideMark/>
          </w:tcPr>
          <w:p w14:paraId="039CE55A" w14:textId="77777777" w:rsidR="0071087C" w:rsidRPr="00E6516F" w:rsidRDefault="0071087C" w:rsidP="00174677">
            <w:pPr>
              <w:pStyle w:val="TAC"/>
            </w:pPr>
            <w:r w:rsidRPr="00E6516F">
              <w:t>P</w:t>
            </w:r>
          </w:p>
        </w:tc>
      </w:tr>
      <w:tr w:rsidR="0071087C" w:rsidRPr="00E6516F" w14:paraId="6BF6DC26" w14:textId="77777777" w:rsidTr="00174677">
        <w:tc>
          <w:tcPr>
            <w:tcW w:w="9765" w:type="dxa"/>
            <w:gridSpan w:val="6"/>
            <w:shd w:val="clear" w:color="auto" w:fill="auto"/>
          </w:tcPr>
          <w:p w14:paraId="5AE6BE73" w14:textId="77777777" w:rsidR="0071087C" w:rsidRPr="00E6516F" w:rsidRDefault="0071087C" w:rsidP="004312E8">
            <w:pPr>
              <w:pStyle w:val="TAN"/>
            </w:pPr>
            <w:r w:rsidRPr="00E6516F">
              <w:t>NOTE 1:</w:t>
            </w:r>
            <w:r w:rsidRPr="00E6516F">
              <w:tab/>
              <w:t>This is expected to be done via a suitable implementation dependent MMI.</w:t>
            </w:r>
          </w:p>
          <w:p w14:paraId="61253889" w14:textId="77777777" w:rsidR="0071087C" w:rsidRPr="00E6516F" w:rsidRDefault="0071087C" w:rsidP="004312E8">
            <w:pPr>
              <w:pStyle w:val="TAN"/>
            </w:pPr>
            <w:r w:rsidRPr="00E6516F">
              <w:t>NOTE 2:</w:t>
            </w:r>
            <w:r w:rsidRPr="00E6516F">
              <w:tab/>
              <w:t>The RRC connection is not released at the end of the procedure.</w:t>
            </w:r>
          </w:p>
        </w:tc>
      </w:tr>
    </w:tbl>
    <w:p w14:paraId="78688BB9" w14:textId="77777777" w:rsidR="0071087C" w:rsidRPr="00E6516F" w:rsidRDefault="0071087C" w:rsidP="0071087C"/>
    <w:p w14:paraId="5DC52407" w14:textId="77777777" w:rsidR="0071087C" w:rsidRPr="00E6516F" w:rsidRDefault="0071087C" w:rsidP="0071087C">
      <w:pPr>
        <w:pStyle w:val="H6"/>
      </w:pPr>
      <w:r w:rsidRPr="00E6516F">
        <w:t>6.3.1.3.3</w:t>
      </w:r>
      <w:r w:rsidRPr="00E6516F">
        <w:tab/>
        <w:t>Specific message contents</w:t>
      </w:r>
    </w:p>
    <w:p w14:paraId="6F040911" w14:textId="77777777" w:rsidR="0071087C" w:rsidRPr="00E6516F" w:rsidRDefault="0071087C" w:rsidP="0071087C">
      <w:pPr>
        <w:pStyle w:val="TH"/>
      </w:pPr>
      <w:r w:rsidRPr="00E6516F">
        <w:t>Table 6.3.1.3.3-1: SIP MESSAGE (step 2A, Table 6.3.1.3.2-1;</w:t>
      </w:r>
      <w:r w:rsidRPr="00E6516F">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16D5908B" w14:textId="77777777" w:rsidTr="004312E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8DCB9EE" w14:textId="77777777" w:rsidR="0071087C" w:rsidRPr="00E6516F" w:rsidRDefault="0071087C" w:rsidP="00174677">
            <w:pPr>
              <w:pStyle w:val="TAL"/>
              <w:rPr>
                <w:rFonts w:cs="Arial"/>
                <w:szCs w:val="18"/>
              </w:rPr>
            </w:pPr>
            <w:r w:rsidRPr="00E6516F">
              <w:rPr>
                <w:rFonts w:cs="Arial"/>
                <w:szCs w:val="18"/>
              </w:rPr>
              <w:t>Derivation Path: TS 36.579-1 [2], Table 5.5.2.7.1-1, condition MCDATA_SDS, MCDATA_SIGNALLING, MCDATA_PAYLOAD</w:t>
            </w:r>
          </w:p>
        </w:tc>
      </w:tr>
      <w:tr w:rsidR="0071087C" w:rsidRPr="00E6516F" w14:paraId="22295CBE"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1A16D700"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42DECF"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56A93CD"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4B4E8D4"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B54E030" w14:textId="77777777" w:rsidR="0071087C" w:rsidRPr="00E6516F" w:rsidRDefault="0071087C" w:rsidP="00174677">
            <w:pPr>
              <w:pStyle w:val="TAH"/>
              <w:rPr>
                <w:bCs/>
              </w:rPr>
            </w:pPr>
            <w:r w:rsidRPr="00E6516F">
              <w:rPr>
                <w:bCs/>
              </w:rPr>
              <w:t>Condition</w:t>
            </w:r>
          </w:p>
        </w:tc>
      </w:tr>
      <w:tr w:rsidR="0071087C" w:rsidRPr="00E6516F" w14:paraId="3DAC740A"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4FADC4A5"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85DD69D" w14:textId="77777777" w:rsidR="0071087C" w:rsidRPr="00E6516F" w:rsidRDefault="0071087C" w:rsidP="00174677">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2FF3BB9"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4A2F742"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AF46AA7" w14:textId="77777777" w:rsidR="0071087C" w:rsidRPr="00E6516F" w:rsidRDefault="0071087C" w:rsidP="00174677">
            <w:pPr>
              <w:pStyle w:val="TAL"/>
            </w:pPr>
          </w:p>
        </w:tc>
      </w:tr>
      <w:tr w:rsidR="0071087C" w:rsidRPr="00E6516F" w14:paraId="509FEDBB" w14:textId="77777777" w:rsidTr="004312E8">
        <w:tc>
          <w:tcPr>
            <w:tcW w:w="2837" w:type="dxa"/>
            <w:tcBorders>
              <w:top w:val="single" w:sz="4" w:space="0" w:color="auto"/>
              <w:left w:val="single" w:sz="4" w:space="0" w:color="auto"/>
              <w:bottom w:val="single" w:sz="4" w:space="0" w:color="auto"/>
              <w:right w:val="single" w:sz="4" w:space="0" w:color="auto"/>
            </w:tcBorders>
            <w:vAlign w:val="center"/>
          </w:tcPr>
          <w:p w14:paraId="1BEC88B7"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C45893B" w14:textId="77777777" w:rsidR="0071087C" w:rsidRPr="00E6516F" w:rsidRDefault="0071087C" w:rsidP="00174677">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72AE7179" w14:textId="77777777" w:rsidR="0071087C" w:rsidRPr="00E6516F" w:rsidRDefault="0071087C" w:rsidP="00174677">
            <w:pPr>
              <w:pStyle w:val="TAL"/>
            </w:pPr>
            <w:r w:rsidRPr="00E6516F">
              <w:rPr>
                <w:b/>
                <w:bCs/>
              </w:rPr>
              <w:t>MCData-Info</w:t>
            </w:r>
          </w:p>
        </w:tc>
        <w:tc>
          <w:tcPr>
            <w:tcW w:w="1419" w:type="dxa"/>
            <w:tcBorders>
              <w:top w:val="single" w:sz="4" w:space="0" w:color="auto"/>
              <w:left w:val="single" w:sz="4" w:space="0" w:color="auto"/>
              <w:bottom w:val="single" w:sz="4" w:space="0" w:color="auto"/>
              <w:right w:val="single" w:sz="4" w:space="0" w:color="auto"/>
            </w:tcBorders>
          </w:tcPr>
          <w:p w14:paraId="29443561"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C09EFC" w14:textId="77777777" w:rsidR="0071087C" w:rsidRPr="00E6516F" w:rsidRDefault="0071087C" w:rsidP="00174677">
            <w:pPr>
              <w:pStyle w:val="TAL"/>
            </w:pPr>
          </w:p>
        </w:tc>
      </w:tr>
      <w:tr w:rsidR="0071087C" w:rsidRPr="00E6516F" w14:paraId="4235E047" w14:textId="77777777" w:rsidTr="004312E8">
        <w:tc>
          <w:tcPr>
            <w:tcW w:w="2837" w:type="dxa"/>
            <w:tcBorders>
              <w:top w:val="single" w:sz="4" w:space="0" w:color="auto"/>
              <w:left w:val="single" w:sz="4" w:space="0" w:color="auto"/>
              <w:bottom w:val="single" w:sz="4" w:space="0" w:color="auto"/>
              <w:right w:val="single" w:sz="4" w:space="0" w:color="auto"/>
            </w:tcBorders>
          </w:tcPr>
          <w:p w14:paraId="22700404" w14:textId="77777777" w:rsidR="0071087C" w:rsidRPr="00E6516F" w:rsidRDefault="0071087C" w:rsidP="00174677">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E56C234" w14:textId="77777777" w:rsidR="0071087C" w:rsidRPr="00E6516F" w:rsidRDefault="0071087C" w:rsidP="00174677">
            <w:pPr>
              <w:pStyle w:val="TAL"/>
              <w:rPr>
                <w:iCs/>
              </w:rPr>
            </w:pPr>
            <w:r w:rsidRPr="00E6516F">
              <w:t>MCData-Info as described in Table 6.3.1.3.3-2</w:t>
            </w:r>
          </w:p>
        </w:tc>
        <w:tc>
          <w:tcPr>
            <w:tcW w:w="2127" w:type="dxa"/>
            <w:tcBorders>
              <w:top w:val="single" w:sz="4" w:space="0" w:color="auto"/>
              <w:left w:val="single" w:sz="4" w:space="0" w:color="auto"/>
              <w:bottom w:val="single" w:sz="4" w:space="0" w:color="auto"/>
              <w:right w:val="single" w:sz="4" w:space="0" w:color="auto"/>
            </w:tcBorders>
          </w:tcPr>
          <w:p w14:paraId="216519F0"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3EA0C5E2"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D443B2" w14:textId="77777777" w:rsidR="0071087C" w:rsidRPr="00E6516F" w:rsidRDefault="0071087C" w:rsidP="00174677">
            <w:pPr>
              <w:pStyle w:val="TAL"/>
            </w:pPr>
          </w:p>
        </w:tc>
      </w:tr>
      <w:tr w:rsidR="0071087C" w:rsidRPr="00E6516F" w14:paraId="11133F90" w14:textId="77777777" w:rsidTr="004312E8">
        <w:tc>
          <w:tcPr>
            <w:tcW w:w="2837" w:type="dxa"/>
            <w:vAlign w:val="center"/>
          </w:tcPr>
          <w:p w14:paraId="27E9CAC0" w14:textId="77777777" w:rsidR="0071087C" w:rsidRPr="00E6516F" w:rsidRDefault="0071087C" w:rsidP="00174677">
            <w:pPr>
              <w:pStyle w:val="TAL"/>
              <w:rPr>
                <w:b/>
                <w:bCs/>
              </w:rPr>
            </w:pPr>
            <w:r w:rsidRPr="00E6516F">
              <w:t xml:space="preserve">  MIME body part</w:t>
            </w:r>
          </w:p>
        </w:tc>
        <w:tc>
          <w:tcPr>
            <w:tcW w:w="2127" w:type="dxa"/>
          </w:tcPr>
          <w:p w14:paraId="4F14021D" w14:textId="77777777" w:rsidR="0071087C" w:rsidRPr="00E6516F" w:rsidRDefault="0071087C" w:rsidP="00174677">
            <w:pPr>
              <w:pStyle w:val="TAL"/>
              <w:rPr>
                <w:iCs/>
              </w:rPr>
            </w:pPr>
          </w:p>
        </w:tc>
        <w:tc>
          <w:tcPr>
            <w:tcW w:w="2127" w:type="dxa"/>
            <w:tcBorders>
              <w:bottom w:val="single" w:sz="4" w:space="0" w:color="auto"/>
            </w:tcBorders>
          </w:tcPr>
          <w:p w14:paraId="4DA1EE9F"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84C2CAA"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D5A6CF7" w14:textId="77777777" w:rsidR="0071087C" w:rsidRPr="00E6516F" w:rsidRDefault="0071087C" w:rsidP="00174677">
            <w:pPr>
              <w:pStyle w:val="TAL"/>
            </w:pPr>
          </w:p>
        </w:tc>
      </w:tr>
      <w:tr w:rsidR="0071087C" w:rsidRPr="00E6516F" w14:paraId="4F363BA0" w14:textId="77777777" w:rsidTr="004312E8">
        <w:tc>
          <w:tcPr>
            <w:tcW w:w="2837" w:type="dxa"/>
          </w:tcPr>
          <w:p w14:paraId="2A7A264B" w14:textId="77777777" w:rsidR="0071087C" w:rsidRPr="00E6516F" w:rsidRDefault="0071087C" w:rsidP="00174677">
            <w:pPr>
              <w:pStyle w:val="TAL"/>
              <w:rPr>
                <w:b/>
                <w:bCs/>
              </w:rPr>
            </w:pPr>
            <w:r w:rsidRPr="00E6516F">
              <w:t xml:space="preserve">    MIME-part-body</w:t>
            </w:r>
          </w:p>
        </w:tc>
        <w:tc>
          <w:tcPr>
            <w:tcW w:w="2127" w:type="dxa"/>
          </w:tcPr>
          <w:p w14:paraId="2B1BE0D1" w14:textId="77777777" w:rsidR="0071087C" w:rsidRPr="00E6516F" w:rsidRDefault="0071087C" w:rsidP="00174677">
            <w:pPr>
              <w:pStyle w:val="TAL"/>
              <w:rPr>
                <w:iCs/>
              </w:rPr>
            </w:pPr>
            <w:r w:rsidRPr="00E6516F">
              <w:t>MCData Protected Payload Message containing SDS SIGNALLING PAYLOAD as described in Table 6.1.3.3.3-2A</w:t>
            </w:r>
          </w:p>
        </w:tc>
        <w:tc>
          <w:tcPr>
            <w:tcW w:w="2127" w:type="dxa"/>
            <w:tcBorders>
              <w:bottom w:val="single" w:sz="4" w:space="0" w:color="auto"/>
            </w:tcBorders>
          </w:tcPr>
          <w:p w14:paraId="678C7609"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12991562"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D6097A" w14:textId="77777777" w:rsidR="0071087C" w:rsidRPr="00E6516F" w:rsidRDefault="0071087C" w:rsidP="00174677">
            <w:pPr>
              <w:pStyle w:val="TAL"/>
            </w:pPr>
          </w:p>
        </w:tc>
      </w:tr>
      <w:tr w:rsidR="0071087C" w:rsidRPr="00E6516F" w14:paraId="0A295197" w14:textId="77777777" w:rsidTr="004312E8">
        <w:tc>
          <w:tcPr>
            <w:tcW w:w="2837" w:type="dxa"/>
            <w:tcBorders>
              <w:top w:val="single" w:sz="4" w:space="0" w:color="auto"/>
              <w:left w:val="single" w:sz="4" w:space="0" w:color="auto"/>
              <w:bottom w:val="single" w:sz="4" w:space="0" w:color="auto"/>
              <w:right w:val="single" w:sz="4" w:space="0" w:color="auto"/>
            </w:tcBorders>
          </w:tcPr>
          <w:p w14:paraId="6E9A4CB4" w14:textId="77777777" w:rsidR="0071087C" w:rsidRPr="00E6516F" w:rsidRDefault="0071087C" w:rsidP="00174677">
            <w:pPr>
              <w:pStyle w:val="TAL"/>
              <w:rPr>
                <w:b/>
                <w:bCs/>
              </w:rPr>
            </w:pPr>
            <w:r w:rsidRPr="00E6516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07D7E97" w14:textId="77777777" w:rsidR="0071087C" w:rsidRPr="00E6516F" w:rsidRDefault="0071087C" w:rsidP="00174677">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596E4198" w14:textId="77777777" w:rsidR="0071087C" w:rsidRPr="00E6516F" w:rsidRDefault="0071087C" w:rsidP="00174677">
            <w:pPr>
              <w:pStyle w:val="TAL"/>
            </w:pPr>
            <w:r w:rsidRPr="00E6516F">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14:paraId="75D73CC8"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D43B951" w14:textId="77777777" w:rsidR="0071087C" w:rsidRPr="00E6516F" w:rsidRDefault="0071087C" w:rsidP="00174677">
            <w:pPr>
              <w:pStyle w:val="TAL"/>
            </w:pPr>
          </w:p>
        </w:tc>
      </w:tr>
      <w:tr w:rsidR="0071087C" w:rsidRPr="00E6516F" w14:paraId="6B3241A6" w14:textId="77777777" w:rsidTr="004312E8">
        <w:tc>
          <w:tcPr>
            <w:tcW w:w="2837" w:type="dxa"/>
            <w:tcBorders>
              <w:top w:val="single" w:sz="4" w:space="0" w:color="auto"/>
              <w:left w:val="single" w:sz="4" w:space="0" w:color="auto"/>
              <w:bottom w:val="single" w:sz="4" w:space="0" w:color="auto"/>
              <w:right w:val="single" w:sz="4" w:space="0" w:color="auto"/>
            </w:tcBorders>
          </w:tcPr>
          <w:p w14:paraId="6E2BB650" w14:textId="77777777" w:rsidR="0071087C" w:rsidRPr="00E6516F" w:rsidRDefault="0071087C" w:rsidP="00174677">
            <w:pPr>
              <w:pStyle w:val="TAL"/>
              <w:rPr>
                <w:b/>
                <w:bCs/>
              </w:rPr>
            </w:pPr>
            <w:r w:rsidRPr="00E6516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DFE1E90" w14:textId="77777777" w:rsidR="0071087C" w:rsidRPr="00E6516F" w:rsidRDefault="0071087C" w:rsidP="00174677">
            <w:pPr>
              <w:pStyle w:val="TAL"/>
              <w:rPr>
                <w:iCs/>
              </w:rPr>
            </w:pPr>
            <w:r w:rsidRPr="00E6516F">
              <w:t>MCData Protected Payload Message containing DATA PAYLOAD as described in Table 6.3.1.3.3-3</w:t>
            </w:r>
          </w:p>
        </w:tc>
        <w:tc>
          <w:tcPr>
            <w:tcW w:w="2127" w:type="dxa"/>
            <w:tcBorders>
              <w:top w:val="single" w:sz="4" w:space="0" w:color="auto"/>
              <w:left w:val="single" w:sz="4" w:space="0" w:color="auto"/>
              <w:bottom w:val="single" w:sz="4" w:space="0" w:color="auto"/>
              <w:right w:val="single" w:sz="4" w:space="0" w:color="auto"/>
            </w:tcBorders>
          </w:tcPr>
          <w:p w14:paraId="38E74BC3"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1C523C54"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9E116BE" w14:textId="77777777" w:rsidR="0071087C" w:rsidRPr="00E6516F" w:rsidRDefault="0071087C" w:rsidP="00174677">
            <w:pPr>
              <w:pStyle w:val="TAL"/>
            </w:pPr>
          </w:p>
        </w:tc>
      </w:tr>
    </w:tbl>
    <w:p w14:paraId="6F0ADED8" w14:textId="77777777" w:rsidR="0071087C" w:rsidRPr="00E6516F" w:rsidRDefault="0071087C" w:rsidP="0071087C"/>
    <w:p w14:paraId="0F13ECC6" w14:textId="77777777" w:rsidR="0071087C" w:rsidRPr="00E6516F" w:rsidRDefault="0071087C" w:rsidP="0071087C">
      <w:pPr>
        <w:pStyle w:val="TH"/>
      </w:pPr>
      <w:r w:rsidRPr="00E6516F">
        <w:t>Table 6.3.1.3.3-2: MCDATA-Info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629540CC" w14:textId="77777777" w:rsidTr="00174677">
        <w:trPr>
          <w:cantSplit/>
        </w:trPr>
        <w:tc>
          <w:tcPr>
            <w:tcW w:w="9645" w:type="dxa"/>
            <w:tcBorders>
              <w:top w:val="single" w:sz="4" w:space="0" w:color="auto"/>
              <w:left w:val="single" w:sz="4" w:space="0" w:color="auto"/>
              <w:bottom w:val="single" w:sz="4" w:space="0" w:color="auto"/>
              <w:right w:val="single" w:sz="4" w:space="0" w:color="auto"/>
            </w:tcBorders>
            <w:hideMark/>
          </w:tcPr>
          <w:p w14:paraId="0A6F156A" w14:textId="77777777" w:rsidR="0071087C" w:rsidRPr="00E6516F" w:rsidRDefault="0071087C" w:rsidP="00174677">
            <w:pPr>
              <w:pStyle w:val="TAL"/>
              <w:rPr>
                <w:rFonts w:cs="Arial"/>
                <w:szCs w:val="18"/>
              </w:rPr>
            </w:pPr>
            <w:r w:rsidRPr="00E6516F">
              <w:rPr>
                <w:rFonts w:cs="Arial"/>
                <w:szCs w:val="18"/>
              </w:rPr>
              <w:t xml:space="preserve">Derivation Path: TS 36.579-1 [2], Table 5.5.3.2.1-3, condition </w:t>
            </w:r>
            <w:r w:rsidRPr="00E6516F">
              <w:t>MCD_grp</w:t>
            </w:r>
          </w:p>
        </w:tc>
      </w:tr>
    </w:tbl>
    <w:p w14:paraId="12E3C248" w14:textId="77777777" w:rsidR="0071087C" w:rsidRPr="00E6516F" w:rsidRDefault="0071087C" w:rsidP="0071087C"/>
    <w:p w14:paraId="46A0F469" w14:textId="77777777" w:rsidR="0071087C" w:rsidRPr="00E6516F" w:rsidRDefault="0071087C" w:rsidP="004312E8">
      <w:pPr>
        <w:pStyle w:val="TH"/>
      </w:pPr>
      <w:r w:rsidRPr="00E6516F">
        <w:t>Table 6.3.1.3.3-2A: SDS SIGNALLING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0713CBC6" w14:textId="77777777" w:rsidTr="00174677">
        <w:trPr>
          <w:cantSplit/>
        </w:trPr>
        <w:tc>
          <w:tcPr>
            <w:tcW w:w="9639" w:type="dxa"/>
            <w:tcBorders>
              <w:top w:val="single" w:sz="4" w:space="0" w:color="auto"/>
              <w:left w:val="single" w:sz="4" w:space="0" w:color="auto"/>
              <w:bottom w:val="single" w:sz="4" w:space="0" w:color="auto"/>
              <w:right w:val="single" w:sz="4" w:space="0" w:color="auto"/>
            </w:tcBorders>
            <w:hideMark/>
          </w:tcPr>
          <w:p w14:paraId="27CD3916" w14:textId="77777777" w:rsidR="0071087C" w:rsidRPr="00E6516F" w:rsidRDefault="0071087C" w:rsidP="004312E8">
            <w:pPr>
              <w:pStyle w:val="TAL"/>
            </w:pPr>
            <w:r w:rsidRPr="00E6516F">
              <w:t>Derivation Path: TS 36.579-1 [2], Table 5.5.3.8.1-1, condition DELIVERED</w:t>
            </w:r>
          </w:p>
        </w:tc>
      </w:tr>
    </w:tbl>
    <w:p w14:paraId="1D7D290C" w14:textId="77777777" w:rsidR="0071087C" w:rsidRPr="00E6516F" w:rsidRDefault="0071087C" w:rsidP="0071087C"/>
    <w:p w14:paraId="659C7B16" w14:textId="77777777" w:rsidR="0071087C" w:rsidRPr="00E6516F" w:rsidRDefault="0071087C" w:rsidP="0071087C">
      <w:pPr>
        <w:pStyle w:val="TH"/>
      </w:pPr>
      <w:r w:rsidRPr="00E6516F">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6D6C906C"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F2AF101" w14:textId="0A8EDF3B" w:rsidR="0071087C" w:rsidRPr="00E6516F" w:rsidRDefault="0071087C" w:rsidP="00174677">
            <w:pPr>
              <w:pStyle w:val="TAL"/>
              <w:rPr>
                <w:rFonts w:cs="Arial"/>
                <w:szCs w:val="18"/>
              </w:rPr>
            </w:pPr>
            <w:r w:rsidRPr="00E6516F">
              <w:rPr>
                <w:rFonts w:cs="Arial"/>
                <w:szCs w:val="18"/>
              </w:rPr>
              <w:t>Derivation Path: TS 36.579-1 [2], Table 5.5.3.9.1-1</w:t>
            </w:r>
          </w:p>
        </w:tc>
      </w:tr>
      <w:tr w:rsidR="0071087C" w:rsidRPr="00E6516F" w14:paraId="1094808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8ED7000"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EE9813"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4CF648"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E90F8C7"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AA4D538" w14:textId="77777777" w:rsidR="0071087C" w:rsidRPr="00E6516F" w:rsidRDefault="0071087C" w:rsidP="00174677">
            <w:pPr>
              <w:pStyle w:val="TAH"/>
              <w:rPr>
                <w:bCs/>
              </w:rPr>
            </w:pPr>
            <w:r w:rsidRPr="00E6516F">
              <w:rPr>
                <w:bCs/>
              </w:rPr>
              <w:t>Condition</w:t>
            </w:r>
          </w:p>
        </w:tc>
      </w:tr>
      <w:tr w:rsidR="0071087C" w:rsidRPr="00E6516F" w14:paraId="0EF0C4AA"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C13F4A4" w14:textId="77777777" w:rsidR="0071087C" w:rsidRPr="00E6516F" w:rsidRDefault="0071087C" w:rsidP="00174677">
            <w:pPr>
              <w:pStyle w:val="TAL"/>
              <w:tabs>
                <w:tab w:val="left" w:pos="754"/>
              </w:tabs>
              <w:rPr>
                <w:b/>
                <w:bCs/>
              </w:rPr>
            </w:pPr>
            <w:r w:rsidRPr="00E6516F">
              <w:rPr>
                <w:b/>
                <w:bCs/>
              </w:rPr>
              <w:t>Payload</w:t>
            </w:r>
          </w:p>
        </w:tc>
        <w:tc>
          <w:tcPr>
            <w:tcW w:w="2127" w:type="dxa"/>
            <w:tcBorders>
              <w:top w:val="single" w:sz="4" w:space="0" w:color="auto"/>
              <w:left w:val="single" w:sz="4" w:space="0" w:color="auto"/>
              <w:bottom w:val="single" w:sz="4" w:space="0" w:color="auto"/>
              <w:right w:val="single" w:sz="4" w:space="0" w:color="auto"/>
            </w:tcBorders>
          </w:tcPr>
          <w:p w14:paraId="149D0E7F" w14:textId="77777777" w:rsidR="0071087C" w:rsidRPr="00E6516F" w:rsidRDefault="0071087C" w:rsidP="00174677">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6841EC96"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41E1726"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516AF2C8" w14:textId="77777777" w:rsidR="0071087C" w:rsidRPr="00E6516F" w:rsidRDefault="0071087C" w:rsidP="00174677">
            <w:pPr>
              <w:pStyle w:val="TAL"/>
            </w:pPr>
          </w:p>
        </w:tc>
      </w:tr>
      <w:tr w:rsidR="0071087C" w:rsidRPr="00E6516F" w14:paraId="444D717C"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5B577B6" w14:textId="77777777" w:rsidR="0071087C" w:rsidRPr="00E6516F" w:rsidRDefault="0071087C" w:rsidP="00174677">
            <w:pPr>
              <w:pStyle w:val="TAL"/>
              <w:rPr>
                <w:b/>
                <w:bCs/>
              </w:rPr>
            </w:pPr>
            <w:r w:rsidRPr="00E6516F">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5DBE65AB" w14:textId="261681D9" w:rsidR="0071087C" w:rsidRPr="00E6516F" w:rsidRDefault="0071087C" w:rsidP="00174677">
            <w:pPr>
              <w:pStyle w:val="TAL"/>
              <w:rPr>
                <w:iCs/>
              </w:rPr>
            </w:pPr>
            <w:r w:rsidRPr="00E6516F">
              <w:rPr>
                <w:rFonts w:eastAsia="Calibri"/>
              </w:rPr>
              <w:t>'00000110'B</w:t>
            </w:r>
          </w:p>
        </w:tc>
        <w:tc>
          <w:tcPr>
            <w:tcW w:w="2127" w:type="dxa"/>
            <w:tcBorders>
              <w:top w:val="single" w:sz="4" w:space="0" w:color="auto"/>
              <w:left w:val="single" w:sz="4" w:space="0" w:color="auto"/>
              <w:bottom w:val="single" w:sz="4" w:space="0" w:color="auto"/>
              <w:right w:val="single" w:sz="4" w:space="0" w:color="auto"/>
            </w:tcBorders>
            <w:hideMark/>
          </w:tcPr>
          <w:p w14:paraId="6C4F482E" w14:textId="77777777" w:rsidR="0071087C" w:rsidRPr="00E6516F" w:rsidRDefault="0071087C" w:rsidP="00174677">
            <w:pPr>
              <w:pStyle w:val="TAL"/>
            </w:pPr>
            <w:r w:rsidRPr="00E6516F">
              <w:t>ENHANCED STATUS</w:t>
            </w:r>
          </w:p>
        </w:tc>
        <w:tc>
          <w:tcPr>
            <w:tcW w:w="1419" w:type="dxa"/>
            <w:tcBorders>
              <w:top w:val="single" w:sz="4" w:space="0" w:color="auto"/>
              <w:left w:val="single" w:sz="4" w:space="0" w:color="auto"/>
              <w:bottom w:val="single" w:sz="4" w:space="0" w:color="auto"/>
              <w:right w:val="single" w:sz="4" w:space="0" w:color="auto"/>
            </w:tcBorders>
            <w:hideMark/>
          </w:tcPr>
          <w:p w14:paraId="3890FE9A" w14:textId="77777777" w:rsidR="0071087C" w:rsidRPr="00E6516F" w:rsidRDefault="0071087C" w:rsidP="00174677">
            <w:pPr>
              <w:pStyle w:val="TAL"/>
            </w:pPr>
            <w:r w:rsidRPr="00E6516F">
              <w:t>TS 24.282 [31], Table 15.2.13-2</w:t>
            </w:r>
          </w:p>
        </w:tc>
        <w:tc>
          <w:tcPr>
            <w:tcW w:w="1135" w:type="dxa"/>
            <w:tcBorders>
              <w:top w:val="single" w:sz="4" w:space="0" w:color="auto"/>
              <w:left w:val="single" w:sz="4" w:space="0" w:color="auto"/>
              <w:bottom w:val="single" w:sz="4" w:space="0" w:color="auto"/>
              <w:right w:val="single" w:sz="4" w:space="0" w:color="auto"/>
            </w:tcBorders>
          </w:tcPr>
          <w:p w14:paraId="2D843762" w14:textId="77777777" w:rsidR="0071087C" w:rsidRPr="00E6516F" w:rsidRDefault="0071087C" w:rsidP="00174677">
            <w:pPr>
              <w:pStyle w:val="TAL"/>
            </w:pPr>
          </w:p>
        </w:tc>
      </w:tr>
      <w:tr w:rsidR="0071087C" w:rsidRPr="00E6516F" w14:paraId="0A399FF3"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6A077571" w14:textId="77777777" w:rsidR="0071087C" w:rsidRPr="00E6516F" w:rsidRDefault="0071087C" w:rsidP="00174677">
            <w:pPr>
              <w:pStyle w:val="TAL"/>
              <w:rPr>
                <w:b/>
                <w:bCs/>
              </w:rPr>
            </w:pPr>
            <w:r w:rsidRPr="00E6516F">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3B315042" w14:textId="77777777" w:rsidR="0071087C" w:rsidRPr="00E6516F" w:rsidRDefault="0071087C" w:rsidP="00174677">
            <w:pPr>
              <w:pStyle w:val="TAL"/>
              <w:rPr>
                <w:iCs/>
              </w:rPr>
            </w:pPr>
            <w:r w:rsidRPr="00E6516F">
              <w:rPr>
                <w:rFonts w:eastAsia="Calibri"/>
              </w:rPr>
              <w:t>"1"</w:t>
            </w:r>
          </w:p>
        </w:tc>
        <w:tc>
          <w:tcPr>
            <w:tcW w:w="2127" w:type="dxa"/>
            <w:tcBorders>
              <w:top w:val="single" w:sz="4" w:space="0" w:color="auto"/>
              <w:left w:val="single" w:sz="4" w:space="0" w:color="auto"/>
              <w:bottom w:val="single" w:sz="4" w:space="0" w:color="auto"/>
              <w:right w:val="single" w:sz="4" w:space="0" w:color="auto"/>
            </w:tcBorders>
            <w:hideMark/>
          </w:tcPr>
          <w:p w14:paraId="6DE0D681" w14:textId="77777777" w:rsidR="0071087C" w:rsidRPr="00E6516F" w:rsidRDefault="0071087C" w:rsidP="00174677">
            <w:pPr>
              <w:pStyle w:val="TAL"/>
            </w:pPr>
            <w:r w:rsidRPr="00E6516F">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65920D98" w14:textId="77777777" w:rsidR="0071087C" w:rsidRPr="00E6516F" w:rsidRDefault="0071087C" w:rsidP="00174677">
            <w:pPr>
              <w:pStyle w:val="TAL"/>
            </w:pPr>
            <w:r w:rsidRPr="00E6516F">
              <w:rPr>
                <w:rFonts w:cs="Arial"/>
                <w:szCs w:val="18"/>
              </w:rPr>
              <w:t xml:space="preserve">TS 36.579-1 [2], Table </w:t>
            </w:r>
            <w:r w:rsidRPr="00E6516F">
              <w:t>5.5.7.3-1</w:t>
            </w:r>
          </w:p>
        </w:tc>
        <w:tc>
          <w:tcPr>
            <w:tcW w:w="1135" w:type="dxa"/>
            <w:tcBorders>
              <w:top w:val="single" w:sz="4" w:space="0" w:color="auto"/>
              <w:left w:val="single" w:sz="4" w:space="0" w:color="auto"/>
              <w:bottom w:val="single" w:sz="4" w:space="0" w:color="auto"/>
              <w:right w:val="single" w:sz="4" w:space="0" w:color="auto"/>
            </w:tcBorders>
          </w:tcPr>
          <w:p w14:paraId="2F206E71" w14:textId="77777777" w:rsidR="0071087C" w:rsidRPr="00E6516F" w:rsidRDefault="0071087C" w:rsidP="00174677">
            <w:pPr>
              <w:pStyle w:val="TAL"/>
            </w:pPr>
          </w:p>
        </w:tc>
      </w:tr>
    </w:tbl>
    <w:p w14:paraId="5FB9D7E9" w14:textId="77777777" w:rsidR="0071087C" w:rsidRPr="00E6516F" w:rsidRDefault="0071087C" w:rsidP="0071087C"/>
    <w:p w14:paraId="779CED0B" w14:textId="77777777" w:rsidR="0071087C" w:rsidRPr="00E6516F" w:rsidRDefault="0071087C" w:rsidP="0071087C">
      <w:pPr>
        <w:pStyle w:val="TH"/>
      </w:pPr>
      <w:r w:rsidRPr="00E6516F">
        <w:t>Table 6.3.1.3.3-4: SIP MESSAGE (step 4, Table 6.3.1.3.2-1;</w:t>
      </w:r>
      <w:r w:rsidRPr="00E6516F">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324B6F85" w14:textId="77777777" w:rsidTr="004312E8">
        <w:trPr>
          <w:cantSplit/>
        </w:trPr>
        <w:tc>
          <w:tcPr>
            <w:tcW w:w="9645" w:type="dxa"/>
            <w:gridSpan w:val="5"/>
            <w:tcBorders>
              <w:top w:val="single" w:sz="4" w:space="0" w:color="auto"/>
              <w:left w:val="single" w:sz="4" w:space="0" w:color="auto"/>
              <w:bottom w:val="single" w:sz="4" w:space="0" w:color="auto"/>
              <w:right w:val="single" w:sz="4" w:space="0" w:color="auto"/>
            </w:tcBorders>
          </w:tcPr>
          <w:p w14:paraId="5A3EB24F" w14:textId="77777777" w:rsidR="0071087C" w:rsidRPr="00E6516F" w:rsidRDefault="0071087C" w:rsidP="00174677">
            <w:pPr>
              <w:pStyle w:val="TAL"/>
              <w:rPr>
                <w:rFonts w:cs="Arial"/>
                <w:szCs w:val="18"/>
              </w:rPr>
            </w:pPr>
            <w:r w:rsidRPr="00E6516F">
              <w:rPr>
                <w:rFonts w:cs="Arial"/>
                <w:szCs w:val="18"/>
              </w:rPr>
              <w:t>Derivation Path: TS 36.579-1 [2], Table 5.5.2.7.2-1, condition MCDATA_SDS, MCDATA_SIGNALLING</w:t>
            </w:r>
          </w:p>
        </w:tc>
      </w:tr>
      <w:tr w:rsidR="0071087C" w:rsidRPr="00E6516F" w14:paraId="79687C9A" w14:textId="77777777" w:rsidTr="004312E8">
        <w:tc>
          <w:tcPr>
            <w:tcW w:w="2837" w:type="dxa"/>
            <w:tcBorders>
              <w:top w:val="single" w:sz="4" w:space="0" w:color="auto"/>
              <w:left w:val="single" w:sz="4" w:space="0" w:color="auto"/>
              <w:bottom w:val="single" w:sz="4" w:space="0" w:color="auto"/>
              <w:right w:val="single" w:sz="4" w:space="0" w:color="auto"/>
            </w:tcBorders>
            <w:hideMark/>
          </w:tcPr>
          <w:p w14:paraId="63978911"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724EAE"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7414C92"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F232AF8"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3345332" w14:textId="77777777" w:rsidR="0071087C" w:rsidRPr="00E6516F" w:rsidRDefault="0071087C" w:rsidP="00174677">
            <w:pPr>
              <w:pStyle w:val="TAH"/>
              <w:rPr>
                <w:bCs/>
              </w:rPr>
            </w:pPr>
            <w:r w:rsidRPr="00E6516F">
              <w:rPr>
                <w:bCs/>
              </w:rPr>
              <w:t>Condition</w:t>
            </w:r>
          </w:p>
        </w:tc>
      </w:tr>
      <w:tr w:rsidR="0071087C" w:rsidRPr="00E6516F" w14:paraId="6066E923" w14:textId="77777777" w:rsidTr="004312E8">
        <w:tc>
          <w:tcPr>
            <w:tcW w:w="2837" w:type="dxa"/>
            <w:tcBorders>
              <w:top w:val="single" w:sz="4" w:space="0" w:color="auto"/>
              <w:left w:val="single" w:sz="4" w:space="0" w:color="auto"/>
              <w:bottom w:val="single" w:sz="4" w:space="0" w:color="auto"/>
              <w:right w:val="single" w:sz="4" w:space="0" w:color="auto"/>
            </w:tcBorders>
            <w:vAlign w:val="center"/>
            <w:hideMark/>
          </w:tcPr>
          <w:p w14:paraId="38811F2D" w14:textId="77777777" w:rsidR="0071087C" w:rsidRPr="00E6516F" w:rsidRDefault="0071087C" w:rsidP="00174677">
            <w:pPr>
              <w:pStyle w:val="TAL"/>
              <w:rPr>
                <w:b/>
                <w:bCs/>
              </w:rPr>
            </w:pPr>
            <w:r w:rsidRPr="00E6516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C95C54F"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28BF37E0"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4ACF4D7D" w14:textId="4456F053"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DDC8855" w14:textId="77777777" w:rsidR="0071087C" w:rsidRPr="00E6516F" w:rsidRDefault="0071087C" w:rsidP="00174677">
            <w:pPr>
              <w:pStyle w:val="TAL"/>
            </w:pPr>
          </w:p>
        </w:tc>
      </w:tr>
      <w:tr w:rsidR="0071087C" w:rsidRPr="00E6516F" w14:paraId="43173BBB" w14:textId="77777777" w:rsidTr="004312E8">
        <w:tc>
          <w:tcPr>
            <w:tcW w:w="2837" w:type="dxa"/>
            <w:vAlign w:val="center"/>
          </w:tcPr>
          <w:p w14:paraId="670ACFC2" w14:textId="77777777" w:rsidR="0071087C" w:rsidRPr="00E6516F" w:rsidRDefault="0071087C" w:rsidP="00174677">
            <w:pPr>
              <w:pStyle w:val="TAL"/>
              <w:rPr>
                <w:b/>
                <w:bCs/>
              </w:rPr>
            </w:pPr>
            <w:r w:rsidRPr="00E6516F">
              <w:t xml:space="preserve">  MIME body part</w:t>
            </w:r>
          </w:p>
        </w:tc>
        <w:tc>
          <w:tcPr>
            <w:tcW w:w="2127" w:type="dxa"/>
            <w:vAlign w:val="center"/>
          </w:tcPr>
          <w:p w14:paraId="24D142D5" w14:textId="77777777" w:rsidR="0071087C" w:rsidRPr="00E6516F" w:rsidRDefault="0071087C" w:rsidP="00174677">
            <w:pPr>
              <w:pStyle w:val="TAL"/>
            </w:pPr>
          </w:p>
        </w:tc>
        <w:tc>
          <w:tcPr>
            <w:tcW w:w="2127" w:type="dxa"/>
            <w:tcBorders>
              <w:bottom w:val="single" w:sz="4" w:space="0" w:color="auto"/>
            </w:tcBorders>
          </w:tcPr>
          <w:p w14:paraId="0AFDBACD" w14:textId="77777777" w:rsidR="0071087C" w:rsidRPr="00E6516F" w:rsidRDefault="0071087C" w:rsidP="00174677">
            <w:pPr>
              <w:pStyle w:val="TAL"/>
            </w:pPr>
            <w:r w:rsidRPr="00E6516F">
              <w:rPr>
                <w:b/>
                <w:bCs/>
              </w:rPr>
              <w:t>MCData Info</w:t>
            </w:r>
          </w:p>
        </w:tc>
        <w:tc>
          <w:tcPr>
            <w:tcW w:w="1419" w:type="dxa"/>
            <w:tcBorders>
              <w:top w:val="single" w:sz="4" w:space="0" w:color="auto"/>
              <w:left w:val="single" w:sz="4" w:space="0" w:color="auto"/>
              <w:bottom w:val="single" w:sz="4" w:space="0" w:color="auto"/>
              <w:right w:val="single" w:sz="4" w:space="0" w:color="auto"/>
            </w:tcBorders>
          </w:tcPr>
          <w:p w14:paraId="42F400A5" w14:textId="77777777" w:rsidR="0071087C" w:rsidRPr="00E6516F" w:rsidDel="0045252E"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5C9A04C" w14:textId="77777777" w:rsidR="0071087C" w:rsidRPr="00E6516F" w:rsidRDefault="0071087C" w:rsidP="00174677">
            <w:pPr>
              <w:pStyle w:val="TAL"/>
            </w:pPr>
          </w:p>
        </w:tc>
      </w:tr>
      <w:tr w:rsidR="0071087C" w:rsidRPr="00E6516F" w14:paraId="0E9A232D" w14:textId="77777777" w:rsidTr="004312E8">
        <w:tc>
          <w:tcPr>
            <w:tcW w:w="2837" w:type="dxa"/>
          </w:tcPr>
          <w:p w14:paraId="6D5B50A5" w14:textId="77777777" w:rsidR="0071087C" w:rsidRPr="00E6516F" w:rsidRDefault="0071087C" w:rsidP="00174677">
            <w:pPr>
              <w:pStyle w:val="TAL"/>
              <w:rPr>
                <w:b/>
                <w:bCs/>
              </w:rPr>
            </w:pPr>
            <w:r w:rsidRPr="00E6516F">
              <w:t xml:space="preserve">    MIME-part-body</w:t>
            </w:r>
          </w:p>
        </w:tc>
        <w:tc>
          <w:tcPr>
            <w:tcW w:w="2127" w:type="dxa"/>
          </w:tcPr>
          <w:p w14:paraId="6331B05E" w14:textId="77777777" w:rsidR="0071087C" w:rsidRPr="00E6516F" w:rsidRDefault="0071087C" w:rsidP="00174677">
            <w:pPr>
              <w:pStyle w:val="TAL"/>
            </w:pPr>
            <w:r w:rsidRPr="00E6516F">
              <w:t>As described in Table 6.3.1.3.3-5</w:t>
            </w:r>
          </w:p>
        </w:tc>
        <w:tc>
          <w:tcPr>
            <w:tcW w:w="2127" w:type="dxa"/>
            <w:tcBorders>
              <w:bottom w:val="single" w:sz="4" w:space="0" w:color="auto"/>
            </w:tcBorders>
          </w:tcPr>
          <w:p w14:paraId="0447EBAE"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6292A68" w14:textId="77777777" w:rsidR="0071087C" w:rsidRPr="00E6516F" w:rsidDel="0045252E"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44CBA77" w14:textId="77777777" w:rsidR="0071087C" w:rsidRPr="00E6516F" w:rsidRDefault="0071087C" w:rsidP="00174677">
            <w:pPr>
              <w:pStyle w:val="TAL"/>
            </w:pPr>
          </w:p>
        </w:tc>
      </w:tr>
      <w:tr w:rsidR="0071087C" w:rsidRPr="00E6516F" w14:paraId="3EC48560" w14:textId="77777777" w:rsidTr="004312E8">
        <w:tc>
          <w:tcPr>
            <w:tcW w:w="2837" w:type="dxa"/>
            <w:vAlign w:val="center"/>
          </w:tcPr>
          <w:p w14:paraId="4A4434D0" w14:textId="77777777" w:rsidR="0071087C" w:rsidRPr="00E6516F" w:rsidRDefault="0071087C" w:rsidP="00174677">
            <w:pPr>
              <w:pStyle w:val="TAL"/>
              <w:rPr>
                <w:b/>
                <w:bCs/>
              </w:rPr>
            </w:pPr>
            <w:r w:rsidRPr="00E6516F">
              <w:t xml:space="preserve">  MIME body part</w:t>
            </w:r>
          </w:p>
        </w:tc>
        <w:tc>
          <w:tcPr>
            <w:tcW w:w="2127" w:type="dxa"/>
            <w:vAlign w:val="center"/>
          </w:tcPr>
          <w:p w14:paraId="35AAE3A2" w14:textId="77777777" w:rsidR="0071087C" w:rsidRPr="00E6516F" w:rsidRDefault="0071087C" w:rsidP="00174677">
            <w:pPr>
              <w:pStyle w:val="TAL"/>
            </w:pPr>
          </w:p>
        </w:tc>
        <w:tc>
          <w:tcPr>
            <w:tcW w:w="2127" w:type="dxa"/>
            <w:tcBorders>
              <w:bottom w:val="single" w:sz="4" w:space="0" w:color="auto"/>
            </w:tcBorders>
          </w:tcPr>
          <w:p w14:paraId="77EB900B" w14:textId="77777777" w:rsidR="0071087C" w:rsidRPr="00E6516F" w:rsidRDefault="0071087C" w:rsidP="00174677">
            <w:pPr>
              <w:pStyle w:val="TAL"/>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302002A" w14:textId="77777777" w:rsidR="0071087C" w:rsidRPr="00E6516F" w:rsidDel="0045252E"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ECD2300" w14:textId="77777777" w:rsidR="0071087C" w:rsidRPr="00E6516F" w:rsidRDefault="0071087C" w:rsidP="00174677">
            <w:pPr>
              <w:pStyle w:val="TAL"/>
            </w:pPr>
          </w:p>
        </w:tc>
      </w:tr>
      <w:tr w:rsidR="0071087C" w:rsidRPr="00E6516F" w14:paraId="0700059D" w14:textId="77777777" w:rsidTr="004312E8">
        <w:tc>
          <w:tcPr>
            <w:tcW w:w="2837" w:type="dxa"/>
          </w:tcPr>
          <w:p w14:paraId="143D8D91" w14:textId="77777777" w:rsidR="0071087C" w:rsidRPr="00E6516F" w:rsidRDefault="0071087C" w:rsidP="00174677">
            <w:pPr>
              <w:pStyle w:val="TAL"/>
              <w:rPr>
                <w:b/>
                <w:bCs/>
              </w:rPr>
            </w:pPr>
            <w:r w:rsidRPr="00E6516F">
              <w:t xml:space="preserve">    MIME-part-body</w:t>
            </w:r>
          </w:p>
        </w:tc>
        <w:tc>
          <w:tcPr>
            <w:tcW w:w="2127" w:type="dxa"/>
          </w:tcPr>
          <w:p w14:paraId="186CB76A" w14:textId="77777777" w:rsidR="0071087C" w:rsidRPr="00E6516F" w:rsidRDefault="0071087C" w:rsidP="00174677">
            <w:pPr>
              <w:pStyle w:val="TAL"/>
            </w:pPr>
            <w:r w:rsidRPr="00E6516F">
              <w:t>MCData Protected Payload Message containing SDS NOTIFICATION as described in Table 6.3.1.3.3-6</w:t>
            </w:r>
          </w:p>
        </w:tc>
        <w:tc>
          <w:tcPr>
            <w:tcW w:w="2127" w:type="dxa"/>
          </w:tcPr>
          <w:p w14:paraId="1DC518C7"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2D5457C5" w14:textId="77777777" w:rsidR="0071087C" w:rsidRPr="00E6516F" w:rsidDel="0045252E"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7B7F35D" w14:textId="77777777" w:rsidR="0071087C" w:rsidRPr="00E6516F" w:rsidRDefault="0071087C" w:rsidP="00174677">
            <w:pPr>
              <w:pStyle w:val="TAL"/>
            </w:pPr>
          </w:p>
        </w:tc>
      </w:tr>
    </w:tbl>
    <w:p w14:paraId="6E5AD0F9" w14:textId="77777777" w:rsidR="0071087C" w:rsidRPr="00E6516F" w:rsidRDefault="0071087C" w:rsidP="0071087C"/>
    <w:p w14:paraId="2D0FC084" w14:textId="77777777" w:rsidR="0071087C" w:rsidRPr="00E6516F" w:rsidRDefault="0071087C" w:rsidP="0071087C">
      <w:pPr>
        <w:pStyle w:val="TH"/>
      </w:pPr>
      <w:r w:rsidRPr="00E6516F">
        <w:t>Table 6.3.1.3.3-5: MCDATA-Info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0F460337"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0595CB2" w14:textId="77777777" w:rsidR="0071087C" w:rsidRPr="00E6516F" w:rsidRDefault="0071087C" w:rsidP="00174677">
            <w:pPr>
              <w:pStyle w:val="TAL"/>
              <w:rPr>
                <w:rFonts w:cs="Arial"/>
                <w:szCs w:val="18"/>
              </w:rPr>
            </w:pPr>
            <w:r w:rsidRPr="00E6516F">
              <w:rPr>
                <w:rFonts w:cs="Arial"/>
                <w:szCs w:val="18"/>
              </w:rPr>
              <w:t xml:space="preserve">Derivation Path: TS 36.579-1 [2], </w:t>
            </w:r>
            <w:r w:rsidRPr="00E6516F">
              <w:t>Table 5.5.3.2.2-3</w:t>
            </w:r>
          </w:p>
        </w:tc>
      </w:tr>
      <w:tr w:rsidR="0071087C" w:rsidRPr="00E6516F" w14:paraId="6D0F532D"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BF613B3" w14:textId="77777777" w:rsidR="0071087C" w:rsidRPr="00E6516F" w:rsidRDefault="0071087C" w:rsidP="00174677">
            <w:pPr>
              <w:pStyle w:val="TAH"/>
              <w:rPr>
                <w:bCs/>
              </w:rPr>
            </w:pPr>
            <w:r w:rsidRPr="00E6516F">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5E6EC6" w14:textId="77777777" w:rsidR="0071087C" w:rsidRPr="00E6516F" w:rsidRDefault="0071087C" w:rsidP="00174677">
            <w:pPr>
              <w:pStyle w:val="TAH"/>
              <w:rPr>
                <w:bCs/>
              </w:rPr>
            </w:pPr>
            <w:r w:rsidRPr="00E6516F">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CC9D57" w14:textId="77777777" w:rsidR="0071087C" w:rsidRPr="00E6516F" w:rsidRDefault="0071087C" w:rsidP="00174677">
            <w:pPr>
              <w:pStyle w:val="TAH"/>
              <w:rPr>
                <w:bCs/>
              </w:rPr>
            </w:pPr>
            <w:r w:rsidRPr="00E6516F">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BBCCC60" w14:textId="77777777" w:rsidR="0071087C" w:rsidRPr="00E6516F" w:rsidRDefault="0071087C" w:rsidP="00174677">
            <w:pPr>
              <w:pStyle w:val="TAH"/>
              <w:rPr>
                <w:bCs/>
              </w:rPr>
            </w:pPr>
            <w:r w:rsidRPr="00E6516F">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4F95A71" w14:textId="77777777" w:rsidR="0071087C" w:rsidRPr="00E6516F" w:rsidRDefault="0071087C" w:rsidP="00174677">
            <w:pPr>
              <w:pStyle w:val="TAH"/>
              <w:rPr>
                <w:bCs/>
              </w:rPr>
            </w:pPr>
            <w:r w:rsidRPr="00E6516F">
              <w:rPr>
                <w:bCs/>
              </w:rPr>
              <w:t>Condition</w:t>
            </w:r>
          </w:p>
        </w:tc>
      </w:tr>
      <w:tr w:rsidR="0071087C" w:rsidRPr="00E6516F" w14:paraId="20F9C6DB"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FF6D30A" w14:textId="77777777" w:rsidR="0071087C" w:rsidRPr="00E6516F" w:rsidRDefault="0071087C" w:rsidP="00174677">
            <w:pPr>
              <w:pStyle w:val="TAL"/>
              <w:rPr>
                <w:rFonts w:cs="Arial"/>
                <w:szCs w:val="18"/>
              </w:rPr>
            </w:pPr>
            <w:r w:rsidRPr="00E6516F">
              <w:t>mcdata-info</w:t>
            </w:r>
          </w:p>
        </w:tc>
        <w:tc>
          <w:tcPr>
            <w:tcW w:w="2127" w:type="dxa"/>
            <w:tcBorders>
              <w:top w:val="single" w:sz="4" w:space="0" w:color="auto"/>
              <w:left w:val="single" w:sz="4" w:space="0" w:color="auto"/>
              <w:bottom w:val="single" w:sz="4" w:space="0" w:color="auto"/>
              <w:right w:val="single" w:sz="4" w:space="0" w:color="auto"/>
            </w:tcBorders>
          </w:tcPr>
          <w:p w14:paraId="3B0B23D7"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356AB6AA"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9EE5D24"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28780F90" w14:textId="77777777" w:rsidR="0071087C" w:rsidRPr="00E6516F" w:rsidRDefault="0071087C" w:rsidP="00174677">
            <w:pPr>
              <w:pStyle w:val="TAL"/>
            </w:pPr>
          </w:p>
        </w:tc>
      </w:tr>
      <w:tr w:rsidR="0071087C" w:rsidRPr="00E6516F" w14:paraId="36F93ED7"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294E743C" w14:textId="77777777" w:rsidR="0071087C" w:rsidRPr="00E6516F" w:rsidRDefault="0071087C" w:rsidP="00174677">
            <w:pPr>
              <w:pStyle w:val="TAL"/>
              <w:rPr>
                <w:rFonts w:cs="Arial"/>
                <w:szCs w:val="18"/>
              </w:rPr>
            </w:pPr>
            <w:r w:rsidRPr="00E6516F">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41CDEFDF" w14:textId="77777777" w:rsidR="0071087C" w:rsidRPr="00E6516F" w:rsidRDefault="0071087C" w:rsidP="00174677">
            <w:pPr>
              <w:pStyle w:val="TAL"/>
            </w:pPr>
          </w:p>
        </w:tc>
        <w:tc>
          <w:tcPr>
            <w:tcW w:w="2127" w:type="dxa"/>
            <w:tcBorders>
              <w:top w:val="single" w:sz="4" w:space="0" w:color="auto"/>
              <w:left w:val="single" w:sz="4" w:space="0" w:color="auto"/>
              <w:bottom w:val="single" w:sz="4" w:space="0" w:color="auto"/>
              <w:right w:val="single" w:sz="4" w:space="0" w:color="auto"/>
            </w:tcBorders>
          </w:tcPr>
          <w:p w14:paraId="14782232" w14:textId="77777777" w:rsidR="0071087C" w:rsidRPr="00E6516F" w:rsidRDefault="0071087C" w:rsidP="00174677">
            <w:pPr>
              <w:pStyle w:val="TAL"/>
            </w:pPr>
          </w:p>
        </w:tc>
        <w:tc>
          <w:tcPr>
            <w:tcW w:w="1419" w:type="dxa"/>
            <w:tcBorders>
              <w:top w:val="single" w:sz="4" w:space="0" w:color="auto"/>
              <w:left w:val="single" w:sz="4" w:space="0" w:color="auto"/>
              <w:bottom w:val="single" w:sz="4" w:space="0" w:color="auto"/>
              <w:right w:val="single" w:sz="4" w:space="0" w:color="auto"/>
            </w:tcBorders>
          </w:tcPr>
          <w:p w14:paraId="5FC48605"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11564DF4" w14:textId="77777777" w:rsidR="0071087C" w:rsidRPr="00E6516F" w:rsidRDefault="0071087C" w:rsidP="00174677">
            <w:pPr>
              <w:pStyle w:val="TAL"/>
            </w:pPr>
          </w:p>
        </w:tc>
      </w:tr>
      <w:tr w:rsidR="0071087C" w:rsidRPr="00E6516F" w14:paraId="4345A3BA" w14:textId="77777777" w:rsidTr="004312E8">
        <w:tc>
          <w:tcPr>
            <w:tcW w:w="2837" w:type="dxa"/>
          </w:tcPr>
          <w:p w14:paraId="12EC9699" w14:textId="77777777" w:rsidR="0071087C" w:rsidRPr="00E6516F" w:rsidRDefault="0071087C" w:rsidP="00174677">
            <w:pPr>
              <w:pStyle w:val="TAL"/>
            </w:pPr>
            <w:r w:rsidRPr="00E6516F">
              <w:t xml:space="preserve">    mcdata-calling-group-id</w:t>
            </w:r>
          </w:p>
        </w:tc>
        <w:tc>
          <w:tcPr>
            <w:tcW w:w="2127" w:type="dxa"/>
          </w:tcPr>
          <w:p w14:paraId="195A32EB" w14:textId="77777777" w:rsidR="0071087C" w:rsidRPr="00E6516F" w:rsidRDefault="0071087C" w:rsidP="00174677">
            <w:pPr>
              <w:pStyle w:val="TAL"/>
            </w:pPr>
            <w:r w:rsidRPr="00E6516F">
              <w:rPr>
                <w:lang w:eastAsia="ko-KR"/>
              </w:rPr>
              <w:t>Encrypted &lt;mcdata-calling-group-id&gt; with mcdataURI set to px_MCData_Group_A_ID</w:t>
            </w:r>
          </w:p>
        </w:tc>
        <w:tc>
          <w:tcPr>
            <w:tcW w:w="2127" w:type="dxa"/>
            <w:tcBorders>
              <w:top w:val="single" w:sz="4" w:space="0" w:color="auto"/>
              <w:bottom w:val="single" w:sz="4" w:space="0" w:color="auto"/>
            </w:tcBorders>
          </w:tcPr>
          <w:p w14:paraId="346011DA" w14:textId="77777777" w:rsidR="0071087C" w:rsidRPr="00E6516F" w:rsidRDefault="0071087C" w:rsidP="00174677">
            <w:pPr>
              <w:pStyle w:val="TAL"/>
            </w:pPr>
            <w:r w:rsidRPr="00E6516F">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64999FAD" w14:textId="77777777" w:rsidR="0071087C" w:rsidRPr="00E6516F" w:rsidRDefault="0071087C" w:rsidP="00174677">
            <w:pPr>
              <w:pStyle w:val="TAL"/>
            </w:pPr>
          </w:p>
        </w:tc>
        <w:tc>
          <w:tcPr>
            <w:tcW w:w="1135" w:type="dxa"/>
            <w:tcBorders>
              <w:top w:val="single" w:sz="4" w:space="0" w:color="auto"/>
              <w:left w:val="single" w:sz="4" w:space="0" w:color="auto"/>
              <w:bottom w:val="single" w:sz="4" w:space="0" w:color="auto"/>
              <w:right w:val="single" w:sz="4" w:space="0" w:color="auto"/>
            </w:tcBorders>
          </w:tcPr>
          <w:p w14:paraId="748F94A0" w14:textId="77777777" w:rsidR="0071087C" w:rsidRPr="00E6516F" w:rsidRDefault="0071087C" w:rsidP="00174677">
            <w:pPr>
              <w:pStyle w:val="TAL"/>
            </w:pPr>
          </w:p>
        </w:tc>
      </w:tr>
    </w:tbl>
    <w:p w14:paraId="7B38600D" w14:textId="77777777" w:rsidR="0071087C" w:rsidRPr="00E6516F" w:rsidRDefault="0071087C" w:rsidP="0071087C"/>
    <w:p w14:paraId="3CC9CD15" w14:textId="77777777" w:rsidR="0071087C" w:rsidRPr="00E6516F" w:rsidRDefault="0071087C" w:rsidP="0071087C">
      <w:pPr>
        <w:pStyle w:val="TH"/>
      </w:pPr>
      <w:r w:rsidRPr="00E6516F">
        <w:t>Table 6.3.1.3.3-6: SDS NOTIFICATION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7765BE5A" w14:textId="77777777" w:rsidTr="00174677">
        <w:trPr>
          <w:cantSplit/>
        </w:trPr>
        <w:tc>
          <w:tcPr>
            <w:tcW w:w="9645" w:type="dxa"/>
            <w:tcBorders>
              <w:top w:val="single" w:sz="4" w:space="0" w:color="auto"/>
              <w:left w:val="single" w:sz="4" w:space="0" w:color="auto"/>
              <w:bottom w:val="single" w:sz="4" w:space="0" w:color="auto"/>
              <w:right w:val="single" w:sz="4" w:space="0" w:color="auto"/>
            </w:tcBorders>
          </w:tcPr>
          <w:p w14:paraId="24CD69EF" w14:textId="77777777" w:rsidR="0071087C" w:rsidRPr="00E6516F" w:rsidRDefault="0071087C" w:rsidP="00174677">
            <w:pPr>
              <w:pStyle w:val="TAL"/>
              <w:rPr>
                <w:rFonts w:cs="Arial"/>
                <w:szCs w:val="18"/>
              </w:rPr>
            </w:pPr>
            <w:r w:rsidRPr="00E6516F">
              <w:rPr>
                <w:rFonts w:cs="Arial"/>
                <w:szCs w:val="18"/>
              </w:rPr>
              <w:t>Derivation Path: TS 36.579-1 [2], Table 5.5.3.8.4-1, condition DELIVERED</w:t>
            </w:r>
          </w:p>
        </w:tc>
      </w:tr>
    </w:tbl>
    <w:p w14:paraId="52316E2E" w14:textId="77777777" w:rsidR="0071087C" w:rsidRPr="00E6516F" w:rsidRDefault="0071087C" w:rsidP="0071087C"/>
    <w:p w14:paraId="4D5CB347" w14:textId="03889882" w:rsidR="0071087C" w:rsidRPr="00E6516F" w:rsidRDefault="0071087C" w:rsidP="0071087C">
      <w:pPr>
        <w:pStyle w:val="TH"/>
      </w:pPr>
      <w:r w:rsidRPr="00E6516F">
        <w:t>Table 6.3.1.3.3-7: Void</w:t>
      </w:r>
    </w:p>
    <w:p w14:paraId="2DA71EDF" w14:textId="77777777" w:rsidR="0071087C" w:rsidRPr="00E6516F" w:rsidRDefault="0071087C" w:rsidP="0071087C"/>
    <w:p w14:paraId="7F582CF2" w14:textId="77777777" w:rsidR="0071087C" w:rsidRPr="00E6516F" w:rsidRDefault="0071087C" w:rsidP="0071087C">
      <w:pPr>
        <w:pStyle w:val="Heading3"/>
      </w:pPr>
      <w:bookmarkStart w:id="1195" w:name="_Toc90630605"/>
      <w:bookmarkStart w:id="1196" w:name="_Toc100778812"/>
      <w:bookmarkStart w:id="1197" w:name="_Toc101286143"/>
      <w:bookmarkStart w:id="1198" w:name="_Toc106817729"/>
      <w:bookmarkStart w:id="1199" w:name="_Toc106817854"/>
      <w:r w:rsidRPr="00E6516F">
        <w:t>6.3.2</w:t>
      </w:r>
      <w:r w:rsidRPr="00E6516F">
        <w:tab/>
        <w:t>On-network / Enhanced Status (ES) / Client Terminated (CT)</w:t>
      </w:r>
      <w:bookmarkEnd w:id="1195"/>
      <w:bookmarkEnd w:id="1196"/>
      <w:bookmarkEnd w:id="1197"/>
      <w:bookmarkEnd w:id="1198"/>
      <w:bookmarkEnd w:id="1199"/>
    </w:p>
    <w:p w14:paraId="74C13B3E" w14:textId="77777777" w:rsidR="0071087C" w:rsidRPr="00E6516F" w:rsidRDefault="0071087C" w:rsidP="0071087C">
      <w:pPr>
        <w:pStyle w:val="H6"/>
      </w:pPr>
      <w:r w:rsidRPr="00E6516F">
        <w:t>6.3.2.1</w:t>
      </w:r>
      <w:r w:rsidRPr="00E6516F">
        <w:tab/>
        <w:t>Test Purpose (TP)</w:t>
      </w:r>
    </w:p>
    <w:p w14:paraId="340AB921" w14:textId="77777777" w:rsidR="0071087C" w:rsidRPr="00E6516F" w:rsidRDefault="0071087C" w:rsidP="0071087C">
      <w:pPr>
        <w:pStyle w:val="H6"/>
      </w:pPr>
      <w:r w:rsidRPr="00E6516F">
        <w:t>(1)</w:t>
      </w:r>
    </w:p>
    <w:p w14:paraId="1A6CE75B" w14:textId="77777777" w:rsidR="0071087C" w:rsidRPr="00E6516F" w:rsidRDefault="0071087C" w:rsidP="0071087C">
      <w:pPr>
        <w:pStyle w:val="PL"/>
        <w:rPr>
          <w:noProof w:val="0"/>
        </w:rPr>
      </w:pPr>
      <w:r w:rsidRPr="00E6516F">
        <w:rPr>
          <w:b/>
          <w:noProof w:val="0"/>
        </w:rPr>
        <w:t>with</w:t>
      </w:r>
      <w:r w:rsidRPr="00E6516F">
        <w:rPr>
          <w:noProof w:val="0"/>
        </w:rPr>
        <w:t xml:space="preserve"> { UE (MCDATA Client) registered and authorised for MCDATA Service }</w:t>
      </w:r>
    </w:p>
    <w:p w14:paraId="5EF442A8" w14:textId="77777777" w:rsidR="0071087C" w:rsidRPr="00E6516F" w:rsidRDefault="0071087C" w:rsidP="0071087C">
      <w:pPr>
        <w:pStyle w:val="PL"/>
        <w:rPr>
          <w:noProof w:val="0"/>
        </w:rPr>
      </w:pPr>
      <w:r w:rsidRPr="00E6516F">
        <w:rPr>
          <w:b/>
          <w:noProof w:val="0"/>
        </w:rPr>
        <w:t>ensure that</w:t>
      </w:r>
      <w:r w:rsidRPr="00E6516F">
        <w:rPr>
          <w:noProof w:val="0"/>
        </w:rPr>
        <w:t xml:space="preserve"> {</w:t>
      </w:r>
    </w:p>
    <w:p w14:paraId="5BAE1480" w14:textId="77777777" w:rsidR="0071087C" w:rsidRPr="00E6516F" w:rsidRDefault="0071087C" w:rsidP="0071087C">
      <w:pPr>
        <w:pStyle w:val="PL"/>
        <w:rPr>
          <w:noProof w:val="0"/>
        </w:rPr>
      </w:pPr>
      <w:r w:rsidRPr="00E6516F">
        <w:rPr>
          <w:noProof w:val="0"/>
        </w:rPr>
        <w:t xml:space="preserve">  </w:t>
      </w:r>
      <w:r w:rsidRPr="00E6516F">
        <w:rPr>
          <w:b/>
          <w:noProof w:val="0"/>
        </w:rPr>
        <w:t>when</w:t>
      </w:r>
      <w:r w:rsidRPr="00E6516F">
        <w:rPr>
          <w:noProof w:val="0"/>
        </w:rPr>
        <w:t xml:space="preserve"> { the MCDATA User receives an Enhanced Status with a disposition request of "DELIVERY" }</w:t>
      </w:r>
    </w:p>
    <w:p w14:paraId="40555ACD" w14:textId="77777777" w:rsidR="0071087C" w:rsidRPr="00E6516F" w:rsidRDefault="0071087C" w:rsidP="0071087C">
      <w:pPr>
        <w:pStyle w:val="PL"/>
        <w:rPr>
          <w:noProof w:val="0"/>
          <w:color w:val="000000"/>
        </w:rPr>
      </w:pPr>
      <w:r w:rsidRPr="00E6516F">
        <w:rPr>
          <w:noProof w:val="0"/>
          <w:color w:val="000000"/>
        </w:rPr>
        <w:t xml:space="preserve">    </w:t>
      </w:r>
      <w:r w:rsidRPr="00E6516F">
        <w:rPr>
          <w:b/>
          <w:noProof w:val="0"/>
          <w:color w:val="000000"/>
        </w:rPr>
        <w:t>then</w:t>
      </w:r>
      <w:r w:rsidRPr="00E6516F">
        <w:rPr>
          <w:noProof w:val="0"/>
          <w:color w:val="000000"/>
        </w:rPr>
        <w:t xml:space="preserve"> { UE (MCDATA Client) responds by sending a SIP 200 (OK) message </w:t>
      </w:r>
      <w:r w:rsidRPr="00E6516F">
        <w:rPr>
          <w:b/>
          <w:bCs/>
          <w:noProof w:val="0"/>
          <w:color w:val="000000"/>
        </w:rPr>
        <w:t>and</w:t>
      </w:r>
      <w:r w:rsidRPr="00E6516F">
        <w:rPr>
          <w:noProof w:val="0"/>
          <w:color w:val="000000"/>
        </w:rPr>
        <w:t xml:space="preserve"> sends a SIP MESSAGE message with a disposition notification of "DELIVERED" </w:t>
      </w:r>
      <w:r w:rsidRPr="00E6516F">
        <w:rPr>
          <w:b/>
          <w:noProof w:val="0"/>
          <w:color w:val="000000"/>
        </w:rPr>
        <w:t>and</w:t>
      </w:r>
      <w:r w:rsidRPr="00E6516F">
        <w:rPr>
          <w:noProof w:val="0"/>
          <w:color w:val="000000"/>
        </w:rPr>
        <w:t xml:space="preserve"> </w:t>
      </w:r>
      <w:r w:rsidRPr="00E6516F">
        <w:rPr>
          <w:noProof w:val="0"/>
        </w:rPr>
        <w:t>renders the operational value of the received Enhanced Status ID as enhanced status to the</w:t>
      </w:r>
      <w:r w:rsidRPr="00E6516F">
        <w:rPr>
          <w:rFonts w:eastAsia="Malgun Gothic"/>
          <w:noProof w:val="0"/>
          <w:color w:val="000000"/>
        </w:rPr>
        <w:t xml:space="preserve"> MCDATA User</w:t>
      </w:r>
      <w:r w:rsidRPr="00E6516F">
        <w:rPr>
          <w:noProof w:val="0"/>
          <w:color w:val="000000"/>
        </w:rPr>
        <w:t xml:space="preserve"> }</w:t>
      </w:r>
    </w:p>
    <w:p w14:paraId="25893E52" w14:textId="77777777" w:rsidR="0071087C" w:rsidRPr="00E6516F" w:rsidRDefault="0071087C" w:rsidP="0071087C">
      <w:pPr>
        <w:pStyle w:val="PL"/>
        <w:rPr>
          <w:noProof w:val="0"/>
        </w:rPr>
      </w:pPr>
      <w:r w:rsidRPr="00E6516F">
        <w:rPr>
          <w:noProof w:val="0"/>
        </w:rPr>
        <w:t xml:space="preserve">            }</w:t>
      </w:r>
    </w:p>
    <w:p w14:paraId="1D288D15" w14:textId="77777777" w:rsidR="0071087C" w:rsidRPr="00E6516F" w:rsidRDefault="0071087C" w:rsidP="0071087C">
      <w:pPr>
        <w:pStyle w:val="PL"/>
        <w:rPr>
          <w:noProof w:val="0"/>
        </w:rPr>
      </w:pPr>
    </w:p>
    <w:p w14:paraId="37B9286F" w14:textId="77777777" w:rsidR="0071087C" w:rsidRPr="00E6516F" w:rsidRDefault="0071087C" w:rsidP="0071087C">
      <w:pPr>
        <w:pStyle w:val="H6"/>
      </w:pPr>
      <w:r w:rsidRPr="00E6516F">
        <w:t>6.3.2.2</w:t>
      </w:r>
      <w:r w:rsidRPr="00E6516F">
        <w:tab/>
        <w:t>Conformance requirements</w:t>
      </w:r>
    </w:p>
    <w:p w14:paraId="555100F1" w14:textId="77777777" w:rsidR="0071087C" w:rsidRPr="00E6516F" w:rsidRDefault="0071087C" w:rsidP="0071087C">
      <w:r w:rsidRPr="00E6516F">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F9DF67E" w14:textId="77777777" w:rsidR="0071087C" w:rsidRPr="00E6516F" w:rsidRDefault="0071087C" w:rsidP="0071087C">
      <w:r w:rsidRPr="00E6516F">
        <w:t>[TS 24.282, clause 14.2.1.2]</w:t>
      </w:r>
    </w:p>
    <w:p w14:paraId="0A060A8E" w14:textId="77777777" w:rsidR="0071087C" w:rsidRPr="00E6516F" w:rsidRDefault="0071087C" w:rsidP="0071087C">
      <w:r w:rsidRPr="00E6516F">
        <w:t>Upon receiving a "SIP MESSAGE request for standalone SDS for terminating MCData client", the MCData client:</w:t>
      </w:r>
    </w:p>
    <w:p w14:paraId="24CFA7B4" w14:textId="77777777" w:rsidR="0071087C" w:rsidRPr="00E6516F" w:rsidRDefault="0071087C" w:rsidP="0071087C">
      <w:pPr>
        <w:pStyle w:val="B10"/>
      </w:pPr>
      <w:r w:rsidRPr="00E6516F">
        <w:t>1)</w:t>
      </w:r>
      <w:r w:rsidRPr="00E6516F">
        <w:tab/>
        <w:t>shall follow the procedure defined in clause 9.2.2.2.2;</w:t>
      </w:r>
    </w:p>
    <w:p w14:paraId="4D616E1F" w14:textId="77777777" w:rsidR="0071087C" w:rsidRPr="00E6516F" w:rsidRDefault="0071087C" w:rsidP="0071087C">
      <w:pPr>
        <w:pStyle w:val="B10"/>
      </w:pPr>
      <w:r w:rsidRPr="00E6516F">
        <w:t>2)</w:t>
      </w:r>
      <w:r w:rsidRPr="00E6516F">
        <w:tab/>
        <w:t>shall match the received value with an "id" attribute of the operational values from the &lt;mcdata-enhanced-status-operational-values&gt; element of the MCData group document as defined in 3GPP TS 24.481 [11]; and</w:t>
      </w:r>
    </w:p>
    <w:p w14:paraId="2DCA6AE9" w14:textId="77777777" w:rsidR="0071087C" w:rsidRPr="00E6516F" w:rsidRDefault="0071087C" w:rsidP="0071087C">
      <w:pPr>
        <w:pStyle w:val="B10"/>
      </w:pPr>
      <w:r w:rsidRPr="00E6516F">
        <w:t>3)</w:t>
      </w:r>
      <w:r w:rsidRPr="00E6516F">
        <w:tab/>
        <w:t>if a match is found, shall render the operational value as enhanced status to the MCData user. Otherwise shall discard the received message.</w:t>
      </w:r>
    </w:p>
    <w:p w14:paraId="497449B5" w14:textId="77777777" w:rsidR="0071087C" w:rsidRPr="00E6516F" w:rsidRDefault="0071087C" w:rsidP="0071087C">
      <w:r w:rsidRPr="00E6516F">
        <w:t>[TS 24.282, clause 9.2.2.2.2]</w:t>
      </w:r>
    </w:p>
    <w:p w14:paraId="0D3C6F29" w14:textId="77777777" w:rsidR="0071087C" w:rsidRPr="00E6516F" w:rsidRDefault="0071087C" w:rsidP="0071087C">
      <w:r w:rsidRPr="00E6516F">
        <w:t>Upon receipt of a "SIP MESSAGE request for standalone SDS for terminating MCData client", the MCData client:</w:t>
      </w:r>
    </w:p>
    <w:p w14:paraId="62813988" w14:textId="77777777" w:rsidR="0071087C" w:rsidRPr="00E6516F" w:rsidRDefault="0071087C" w:rsidP="0071087C">
      <w:pPr>
        <w:pStyle w:val="B10"/>
        <w:rPr>
          <w:lang w:eastAsia="ko-KR"/>
        </w:rPr>
      </w:pPr>
      <w:r w:rsidRPr="00E6516F">
        <w:t>…</w:t>
      </w:r>
    </w:p>
    <w:p w14:paraId="1288F4BE" w14:textId="77777777" w:rsidR="0071087C" w:rsidRPr="00E6516F" w:rsidRDefault="0071087C" w:rsidP="0071087C">
      <w:pPr>
        <w:pStyle w:val="B10"/>
      </w:pPr>
      <w:r w:rsidRPr="00E6516F">
        <w:t>3)</w:t>
      </w:r>
      <w:r w:rsidRPr="00E6516F">
        <w:tab/>
        <w:t>if the SIP MESSAGE request contains an application/mikey MIME body containing a MIKEY-SAKKE I_MESSAGE:</w:t>
      </w:r>
    </w:p>
    <w:p w14:paraId="2B21EACD" w14:textId="77777777" w:rsidR="0071087C" w:rsidRPr="00E6516F" w:rsidRDefault="0071087C" w:rsidP="0071087C">
      <w:pPr>
        <w:pStyle w:val="B2"/>
      </w:pPr>
      <w:r w:rsidRPr="00E6516F">
        <w:rPr>
          <w:lang w:eastAsia="ko-KR"/>
        </w:rPr>
        <w:t>a)</w:t>
      </w:r>
      <w:r w:rsidRPr="00E6516F">
        <w:rPr>
          <w:lang w:eastAsia="ko-KR"/>
        </w:rPr>
        <w:tab/>
        <w:t xml:space="preserve">shall extract the </w:t>
      </w:r>
      <w:r w:rsidRPr="00E6516F">
        <w:t>MCData ID of the originating MCData user from the initiator field (IDRi) of the I_MESSAGE as described in 3GPP TS 33.180 [26];</w:t>
      </w:r>
    </w:p>
    <w:p w14:paraId="4F3982C7" w14:textId="77777777" w:rsidR="0071087C" w:rsidRPr="00E6516F" w:rsidRDefault="0071087C" w:rsidP="0071087C">
      <w:pPr>
        <w:pStyle w:val="B2"/>
      </w:pPr>
      <w:r w:rsidRPr="00E6516F">
        <w:t>b)</w:t>
      </w:r>
      <w:r w:rsidRPr="00E6516F">
        <w:tab/>
        <w:t>shall convert the MCData ID to a UID as described in 3GPP TS 33.180 [26];</w:t>
      </w:r>
    </w:p>
    <w:p w14:paraId="6C5AF0FF" w14:textId="77777777" w:rsidR="0071087C" w:rsidRPr="00E6516F" w:rsidRDefault="0071087C" w:rsidP="0071087C">
      <w:pPr>
        <w:pStyle w:val="B2"/>
      </w:pPr>
      <w:r w:rsidRPr="00E6516F">
        <w:t>c)</w:t>
      </w:r>
      <w:r w:rsidRPr="00E6516F">
        <w:tab/>
        <w:t>shall use the UID to validate the signature of the MIKEY-SAKKE I_MESSAGE as described in 3GPP TS 33.180 [26];</w:t>
      </w:r>
    </w:p>
    <w:p w14:paraId="77DC4545" w14:textId="77777777" w:rsidR="0071087C" w:rsidRPr="00E6516F" w:rsidRDefault="0071087C" w:rsidP="0071087C">
      <w:pPr>
        <w:pStyle w:val="B2"/>
      </w:pPr>
      <w:r w:rsidRPr="00E6516F">
        <w:rPr>
          <w:lang w:eastAsia="ko-KR"/>
        </w:rPr>
        <w:t>d)</w:t>
      </w:r>
      <w:r w:rsidRPr="00E6516F">
        <w:rPr>
          <w:lang w:eastAsia="ko-KR"/>
        </w:rPr>
        <w:tab/>
        <w:t xml:space="preserve">if authentication verification of the </w:t>
      </w:r>
      <w:r w:rsidRPr="00E6516F">
        <w:t xml:space="preserve">MIKEY-SAKKE I_MESSAGE fails, shall </w:t>
      </w:r>
      <w:r w:rsidRPr="00E6516F">
        <w:rPr>
          <w:lang w:eastAsia="ko-KR"/>
        </w:rPr>
        <w:t xml:space="preserve">reject the </w:t>
      </w:r>
      <w:r w:rsidRPr="00E6516F">
        <w:t>SIP MESSAGE request with a SIP 606 (Not Acceptable) response, and include warning text set to "</w:t>
      </w:r>
      <w:r w:rsidRPr="00E6516F">
        <w:rPr>
          <w:lang w:eastAsia="ko-KR"/>
        </w:rPr>
        <w:t xml:space="preserve">136 authentication of the MIKEY-SAKKE I_MESSAGE failed" </w:t>
      </w:r>
      <w:r w:rsidRPr="00E6516F">
        <w:t xml:space="preserve">in a Warning header field </w:t>
      </w:r>
      <w:r w:rsidRPr="00E6516F">
        <w:rPr>
          <w:lang w:eastAsia="ko-KR"/>
        </w:rPr>
        <w:t>as specified in subclause</w:t>
      </w:r>
      <w:r w:rsidRPr="00E6516F">
        <w:t> 4.9 and not continue with rest of the steps in this subclause; and</w:t>
      </w:r>
    </w:p>
    <w:p w14:paraId="585A51CA" w14:textId="77777777" w:rsidR="0071087C" w:rsidRPr="00E6516F" w:rsidRDefault="0071087C" w:rsidP="0071087C">
      <w:pPr>
        <w:pStyle w:val="B2"/>
      </w:pPr>
      <w:r w:rsidRPr="00E6516F">
        <w:t>e)</w:t>
      </w:r>
      <w:r w:rsidRPr="00E6516F">
        <w:tab/>
        <w:t>if the signature of the MIKEY-SAKKE I_MESSAGE was successfully validated:</w:t>
      </w:r>
    </w:p>
    <w:p w14:paraId="1C00979D" w14:textId="77777777" w:rsidR="0071087C" w:rsidRPr="00E6516F" w:rsidRDefault="0071087C" w:rsidP="0071087C">
      <w:pPr>
        <w:pStyle w:val="B3"/>
      </w:pPr>
      <w:r w:rsidRPr="00E6516F">
        <w:t>i)</w:t>
      </w:r>
      <w:r w:rsidRPr="00E6516F">
        <w:tab/>
        <w:t>shall extract and decrypt the encapsulated PCK using the terminating user's (KMS provisioned) UID key as described in 3GPP TS 33.180 [26]; and</w:t>
      </w:r>
    </w:p>
    <w:p w14:paraId="5DC524B8" w14:textId="77777777" w:rsidR="0071087C" w:rsidRPr="00E6516F" w:rsidRDefault="0071087C" w:rsidP="0071087C">
      <w:pPr>
        <w:pStyle w:val="B3"/>
      </w:pPr>
      <w:r w:rsidRPr="00E6516F">
        <w:t>ii)</w:t>
      </w:r>
      <w:r w:rsidRPr="00E6516F">
        <w:tab/>
        <w:t>shall extract the PCK-ID, from the payload as specified in 3GPP TS 33.180 [26];</w:t>
      </w:r>
    </w:p>
    <w:p w14:paraId="6F1E9A02" w14:textId="77777777" w:rsidR="0071087C" w:rsidRPr="00E6516F" w:rsidRDefault="0071087C" w:rsidP="0071087C">
      <w:pPr>
        <w:pStyle w:val="NO"/>
      </w:pPr>
      <w:r w:rsidRPr="00E6516F">
        <w:t>NOTE:</w:t>
      </w:r>
      <w:r w:rsidRPr="00E6516F">
        <w:tab/>
        <w:t>With the PCK successfully shared between the originating MCData client and the terminating MCData client, both clients are able to exchange end-to-end secure message.</w:t>
      </w:r>
    </w:p>
    <w:p w14:paraId="04071F8A" w14:textId="77777777" w:rsidR="0071087C" w:rsidRPr="00E6516F" w:rsidRDefault="0071087C" w:rsidP="0071087C">
      <w:pPr>
        <w:pStyle w:val="B10"/>
      </w:pPr>
      <w:r w:rsidRPr="00E6516F">
        <w:t>4</w:t>
      </w:r>
      <w:r w:rsidRPr="00E6516F">
        <w:rPr>
          <w:lang w:eastAsia="ko-KR"/>
        </w:rPr>
        <w:t>)</w:t>
      </w:r>
      <w:r w:rsidRPr="00E6516F">
        <w:tab/>
        <w:t>shall generate a SIP 200 (OK) response according to rules and procedures of 3GPP TS 24.229 [5];</w:t>
      </w:r>
    </w:p>
    <w:p w14:paraId="20519853" w14:textId="77777777" w:rsidR="0071087C" w:rsidRPr="00E6516F" w:rsidRDefault="0071087C" w:rsidP="0071087C">
      <w:pPr>
        <w:pStyle w:val="B10"/>
      </w:pPr>
      <w:r w:rsidRPr="00E6516F">
        <w:rPr>
          <w:lang w:eastAsia="ko-KR"/>
        </w:rPr>
        <w:t>5)</w:t>
      </w:r>
      <w:r w:rsidRPr="00E6516F">
        <w:rPr>
          <w:lang w:eastAsia="ko-KR"/>
        </w:rPr>
        <w:tab/>
        <w:t>shall send the SIP 200 (OK) response towards the MCData server according to rules and procedures of 3GPP TS 24.229 [5]; and</w:t>
      </w:r>
    </w:p>
    <w:p w14:paraId="754D5B8D" w14:textId="77777777" w:rsidR="0071087C" w:rsidRPr="00E6516F" w:rsidRDefault="0071087C" w:rsidP="0071087C">
      <w:pPr>
        <w:pStyle w:val="B10"/>
      </w:pPr>
      <w:r w:rsidRPr="00E6516F">
        <w:rPr>
          <w:lang w:eastAsia="ko-KR"/>
        </w:rPr>
        <w:t>6)</w:t>
      </w:r>
      <w:r w:rsidRPr="00E6516F">
        <w:rPr>
          <w:lang w:eastAsia="ko-KR"/>
        </w:rPr>
        <w:tab/>
      </w:r>
      <w:r w:rsidRPr="00E6516F">
        <w:t>shall handle the received message as specified in subclause 9.2.1.2.</w:t>
      </w:r>
    </w:p>
    <w:p w14:paraId="33BE214A" w14:textId="77777777" w:rsidR="0071087C" w:rsidRPr="00E6516F" w:rsidRDefault="0071087C" w:rsidP="0071087C">
      <w:r w:rsidRPr="00E6516F">
        <w:t>[TS 24.282, clause 9.2.1.2]</w:t>
      </w:r>
    </w:p>
    <w:p w14:paraId="200FF178" w14:textId="77777777" w:rsidR="0071087C" w:rsidRPr="00E6516F" w:rsidRDefault="0071087C" w:rsidP="0071087C">
      <w:pPr>
        <w:rPr>
          <w:rFonts w:eastAsia="Malgun Gothic"/>
        </w:rPr>
      </w:pPr>
      <w:r w:rsidRPr="00E6516F">
        <w:rPr>
          <w:rFonts w:eastAsia="Malgun Gothic"/>
        </w:rPr>
        <w:t>When a MCData client has received a SIP request containing:</w:t>
      </w:r>
    </w:p>
    <w:p w14:paraId="1EAF5D6A" w14:textId="77777777" w:rsidR="0071087C" w:rsidRPr="00E6516F" w:rsidRDefault="0071087C" w:rsidP="0071087C">
      <w:pPr>
        <w:pStyle w:val="B10"/>
      </w:pPr>
      <w:r w:rsidRPr="00E6516F">
        <w:rPr>
          <w:rFonts w:eastAsia="Malgun Gothic"/>
        </w:rPr>
        <w:t>-</w:t>
      </w:r>
      <w:r w:rsidRPr="00E6516F">
        <w:rPr>
          <w:rFonts w:eastAsia="Malgun Gothic"/>
        </w:rPr>
        <w:tab/>
        <w:t xml:space="preserve">an </w:t>
      </w:r>
      <w:r w:rsidRPr="00E6516F">
        <w:t>application/vnd.3gpp.mcdata-signalling MIME body as specified in subclause E.1; and</w:t>
      </w:r>
    </w:p>
    <w:p w14:paraId="489F76A9" w14:textId="77777777" w:rsidR="0071087C" w:rsidRPr="00E6516F" w:rsidRDefault="0071087C" w:rsidP="0071087C">
      <w:pPr>
        <w:pStyle w:val="B10"/>
        <w:rPr>
          <w:rFonts w:eastAsia="Malgun Gothic"/>
        </w:rPr>
      </w:pPr>
      <w:r w:rsidRPr="00E6516F">
        <w:rPr>
          <w:rFonts w:eastAsia="Malgun Gothic"/>
        </w:rPr>
        <w:t>-</w:t>
      </w:r>
      <w:r w:rsidRPr="00E6516F">
        <w:rPr>
          <w:rFonts w:eastAsia="Malgun Gothic"/>
        </w:rPr>
        <w:tab/>
      </w:r>
      <w:r w:rsidRPr="00E6516F">
        <w:t>an application/vnd.3gpp.mcdata-payload MIME body as specified in subclause E.2</w:t>
      </w:r>
      <w:r w:rsidRPr="00E6516F">
        <w:rPr>
          <w:rFonts w:eastAsia="Malgun Gothic"/>
        </w:rPr>
        <w:t>;</w:t>
      </w:r>
    </w:p>
    <w:p w14:paraId="2898125A" w14:textId="77777777" w:rsidR="0071087C" w:rsidRPr="00E6516F" w:rsidRDefault="0071087C" w:rsidP="0071087C">
      <w:pPr>
        <w:rPr>
          <w:rFonts w:eastAsia="Malgun Gothic"/>
        </w:rPr>
      </w:pPr>
      <w:r w:rsidRPr="00E6516F">
        <w:rPr>
          <w:rFonts w:eastAsia="Malgun Gothic"/>
        </w:rPr>
        <w:t>the MCData Client:</w:t>
      </w:r>
    </w:p>
    <w:p w14:paraId="6D04E22E"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shall decode the contents of the application/vnd.3gpp.mcdata-signalling MIME body;</w:t>
      </w:r>
    </w:p>
    <w:p w14:paraId="6F65F698" w14:textId="77777777" w:rsidR="0071087C" w:rsidRPr="00E6516F" w:rsidRDefault="0071087C" w:rsidP="0071087C">
      <w:pPr>
        <w:pStyle w:val="B10"/>
        <w:rPr>
          <w:rFonts w:eastAsia="Malgun Gothic"/>
        </w:rPr>
      </w:pPr>
      <w:r w:rsidRPr="00E6516F">
        <w:rPr>
          <w:rFonts w:eastAsia="Malgun Gothic"/>
        </w:rPr>
        <w:t>2)</w:t>
      </w:r>
      <w:r w:rsidRPr="00E6516F">
        <w:rPr>
          <w:rFonts w:eastAsia="Malgun Gothic"/>
        </w:rPr>
        <w:tab/>
        <w:t>shall decode the contents of the application/vnd.3gpp.mcdata-payload MIME body;</w:t>
      </w:r>
    </w:p>
    <w:p w14:paraId="35B21709" w14:textId="77777777" w:rsidR="0071087C" w:rsidRPr="00E6516F" w:rsidRDefault="0071087C" w:rsidP="0071087C">
      <w:pPr>
        <w:pStyle w:val="B2"/>
        <w:rPr>
          <w:rFonts w:eastAsia="Malgun Gothic"/>
        </w:rPr>
      </w:pPr>
      <w:r w:rsidRPr="00E6516F">
        <w:rPr>
          <w:rFonts w:eastAsia="Malgun Gothic"/>
        </w:rPr>
        <w:t>…</w:t>
      </w:r>
    </w:p>
    <w:p w14:paraId="0C2A8AD1" w14:textId="77777777" w:rsidR="0071087C" w:rsidRPr="00E6516F" w:rsidRDefault="0071087C" w:rsidP="0071087C">
      <w:pPr>
        <w:pStyle w:val="B10"/>
        <w:rPr>
          <w:rFonts w:eastAsia="Malgun Gothic"/>
        </w:rPr>
      </w:pPr>
      <w:r w:rsidRPr="00E6516F">
        <w:rPr>
          <w:rFonts w:eastAsia="Malgun Gothic"/>
        </w:rPr>
        <w:t>5)</w:t>
      </w:r>
      <w:r w:rsidRPr="00E6516F">
        <w:rPr>
          <w:rFonts w:eastAsia="Malgun Gothic"/>
        </w:rPr>
        <w:tab/>
        <w:t>shall identify the number of Payload IEs in the DATA PAYLOAD message from the Number of payloads IE in the DATA PAYLOAD message;</w:t>
      </w:r>
    </w:p>
    <w:p w14:paraId="571C1F88" w14:textId="77777777" w:rsidR="0071087C" w:rsidRPr="00E6516F" w:rsidRDefault="0071087C" w:rsidP="0071087C">
      <w:pPr>
        <w:pStyle w:val="B10"/>
        <w:rPr>
          <w:rFonts w:eastAsia="Malgun Gothic"/>
        </w:rPr>
      </w:pPr>
      <w:r w:rsidRPr="00E6516F">
        <w:rPr>
          <w:rFonts w:eastAsia="Malgun Gothic"/>
        </w:rPr>
        <w:t>6)</w:t>
      </w:r>
      <w:r w:rsidRPr="00E6516F">
        <w:rPr>
          <w:rFonts w:eastAsia="Malgun Gothic"/>
        </w:rPr>
        <w:tab/>
        <w:t>if the SDS SIGNALLING PAYLOAD message does not contain an Application ID IE:</w:t>
      </w:r>
    </w:p>
    <w:p w14:paraId="6CF299AB"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 xml:space="preserve">shall determine that the payload contained in the DATA PAYLOAD message is for user consumption </w:t>
      </w:r>
    </w:p>
    <w:p w14:paraId="31FE193A"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may notify the MCData user; and</w:t>
      </w:r>
    </w:p>
    <w:p w14:paraId="7C1A9351" w14:textId="77777777" w:rsidR="0071087C" w:rsidRPr="00E6516F" w:rsidRDefault="0071087C" w:rsidP="0071087C">
      <w:pPr>
        <w:pStyle w:val="B2"/>
        <w:rPr>
          <w:rFonts w:eastAsia="Malgun Gothic"/>
        </w:rPr>
      </w:pPr>
      <w:r w:rsidRPr="00E6516F">
        <w:rPr>
          <w:rFonts w:eastAsia="Malgun Gothic"/>
        </w:rPr>
        <w:t>c)</w:t>
      </w:r>
      <w:r w:rsidRPr="00E6516F">
        <w:rPr>
          <w:rFonts w:eastAsia="Malgun Gothic"/>
        </w:rPr>
        <w:tab/>
        <w:t>shall render the contents of the Payload IE(s) to the MCData user;</w:t>
      </w:r>
    </w:p>
    <w:p w14:paraId="2292950C" w14:textId="77777777" w:rsidR="0071087C" w:rsidRPr="00E6516F" w:rsidRDefault="0071087C" w:rsidP="0071087C">
      <w:pPr>
        <w:pStyle w:val="B10"/>
        <w:rPr>
          <w:rFonts w:eastAsia="Malgun Gothic"/>
        </w:rPr>
      </w:pPr>
      <w:r w:rsidRPr="00E6516F">
        <w:rPr>
          <w:rFonts w:eastAsia="Malgun Gothic"/>
        </w:rPr>
        <w:t>7)</w:t>
      </w:r>
      <w:r w:rsidRPr="00E6516F">
        <w:rPr>
          <w:rFonts w:eastAsia="Malgun Gothic"/>
        </w:rPr>
        <w:tab/>
        <w:t>if the SDS SIGNALLING PAYLOAD message contains an Application ID IE:</w:t>
      </w:r>
    </w:p>
    <w:p w14:paraId="6C6CA255" w14:textId="77777777" w:rsidR="0071087C" w:rsidRPr="00E6516F" w:rsidRDefault="0071087C" w:rsidP="0071087C">
      <w:pPr>
        <w:pStyle w:val="B2"/>
        <w:rPr>
          <w:rFonts w:eastAsia="Malgun Gothic"/>
        </w:rPr>
      </w:pPr>
      <w:r w:rsidRPr="00E6516F">
        <w:rPr>
          <w:rFonts w:eastAsia="Malgun Gothic"/>
        </w:rPr>
        <w:t>a)</w:t>
      </w:r>
      <w:r w:rsidRPr="00E6516F">
        <w:rPr>
          <w:rFonts w:eastAsia="Malgun Gothic"/>
        </w:rPr>
        <w:tab/>
        <w:t>shall determine that the payload contained in the DATA PAYLOAD message is not for user consumption,</w:t>
      </w:r>
    </w:p>
    <w:p w14:paraId="1E9C80D4" w14:textId="77777777" w:rsidR="0071087C" w:rsidRPr="00E6516F" w:rsidRDefault="0071087C" w:rsidP="0071087C">
      <w:pPr>
        <w:pStyle w:val="B2"/>
        <w:rPr>
          <w:rFonts w:eastAsia="Malgun Gothic"/>
        </w:rPr>
      </w:pPr>
      <w:r w:rsidRPr="00E6516F">
        <w:rPr>
          <w:rFonts w:eastAsia="Malgun Gothic"/>
        </w:rPr>
        <w:t>b)</w:t>
      </w:r>
      <w:r w:rsidRPr="00E6516F">
        <w:rPr>
          <w:rFonts w:eastAsia="Malgun Gothic"/>
        </w:rPr>
        <w:tab/>
        <w:t>shall not notify the MCData user;</w:t>
      </w:r>
    </w:p>
    <w:p w14:paraId="750718DC" w14:textId="77777777" w:rsidR="0071087C" w:rsidRPr="00E6516F" w:rsidRDefault="0071087C" w:rsidP="0071087C">
      <w:pPr>
        <w:pStyle w:val="B2"/>
        <w:rPr>
          <w:rFonts w:eastAsia="Malgun Gothic"/>
        </w:rPr>
      </w:pPr>
      <w:r w:rsidRPr="00E6516F">
        <w:rPr>
          <w:rFonts w:eastAsia="Malgun Gothic"/>
        </w:rPr>
        <w:t>c)</w:t>
      </w:r>
      <w:r w:rsidRPr="00E6516F">
        <w:rPr>
          <w:rFonts w:eastAsia="Malgun Gothic"/>
        </w:rPr>
        <w:tab/>
        <w:t>if the Application ID value is unknown, shall discard the SDS message; and</w:t>
      </w:r>
    </w:p>
    <w:p w14:paraId="2C519394" w14:textId="77777777" w:rsidR="0071087C" w:rsidRPr="00E6516F" w:rsidRDefault="0071087C" w:rsidP="0071087C">
      <w:pPr>
        <w:pStyle w:val="B2"/>
        <w:rPr>
          <w:rFonts w:eastAsia="Malgun Gothic"/>
        </w:rPr>
      </w:pPr>
      <w:r w:rsidRPr="00E6516F">
        <w:rPr>
          <w:rFonts w:eastAsia="Malgun Gothic"/>
        </w:rPr>
        <w:t>d)</w:t>
      </w:r>
      <w:r w:rsidRPr="00E6516F">
        <w:rPr>
          <w:rFonts w:eastAsia="Malgun Gothic"/>
        </w:rPr>
        <w:tab/>
        <w:t>if the Application ID value is known, shall deliver the contents of the Payload IE(s) to the identified application;</w:t>
      </w:r>
    </w:p>
    <w:p w14:paraId="50975EB8" w14:textId="77777777" w:rsidR="0071087C" w:rsidRPr="00E6516F" w:rsidRDefault="0071087C" w:rsidP="0071087C">
      <w:pPr>
        <w:pStyle w:val="NO"/>
      </w:pPr>
      <w:r w:rsidRPr="00E6516F">
        <w:t>NOTE 1:</w:t>
      </w:r>
      <w:r w:rsidRPr="00E6516F">
        <w:tab/>
        <w:t>If required, the MCData client decrypts the Payload IEs before rendering the SDS message to the user or delivering the SDS message to the application.</w:t>
      </w:r>
    </w:p>
    <w:p w14:paraId="5A199D65" w14:textId="77777777" w:rsidR="0071087C" w:rsidRPr="00E6516F" w:rsidRDefault="0071087C" w:rsidP="0071087C">
      <w:pPr>
        <w:pStyle w:val="NO"/>
      </w:pPr>
      <w:r w:rsidRPr="00E6516F">
        <w:t>…</w:t>
      </w:r>
    </w:p>
    <w:p w14:paraId="23B822C1" w14:textId="77777777" w:rsidR="0071087C" w:rsidRPr="00E6516F" w:rsidRDefault="0071087C" w:rsidP="0071087C">
      <w:pPr>
        <w:pStyle w:val="NO"/>
      </w:pPr>
      <w:r w:rsidRPr="00E6516F">
        <w:t>NOTE 3:</w:t>
      </w:r>
      <w:r w:rsidRPr="00E6516F">
        <w:tab/>
        <w:t>User consent is not required before accepting the data.</w:t>
      </w:r>
    </w:p>
    <w:p w14:paraId="6A1A11A4" w14:textId="77777777" w:rsidR="0071087C" w:rsidRPr="00E6516F" w:rsidRDefault="0071087C" w:rsidP="0071087C">
      <w:pPr>
        <w:pStyle w:val="B10"/>
        <w:rPr>
          <w:rFonts w:eastAsia="Malgun Gothic"/>
        </w:rPr>
      </w:pPr>
      <w:r w:rsidRPr="00E6516F">
        <w:rPr>
          <w:rFonts w:eastAsia="Malgun Gothic"/>
        </w:rPr>
        <w:t>8)</w:t>
      </w:r>
      <w:r w:rsidRPr="00E6516F">
        <w:rPr>
          <w:rFonts w:eastAsia="Malgun Gothic"/>
        </w:rPr>
        <w:tab/>
        <w:t>may store the message payload in local storage along with the Conversation ID, Message ID, InReplyTo message ID and Date and time; and</w:t>
      </w:r>
    </w:p>
    <w:p w14:paraId="05239E05" w14:textId="77777777" w:rsidR="0071087C" w:rsidRPr="00E6516F" w:rsidRDefault="0071087C" w:rsidP="0071087C">
      <w:pPr>
        <w:pStyle w:val="B10"/>
        <w:rPr>
          <w:rFonts w:eastAsia="Malgun Gothic"/>
        </w:rPr>
      </w:pPr>
      <w:r w:rsidRPr="00E6516F">
        <w:rPr>
          <w:rFonts w:eastAsia="Malgun Gothic"/>
        </w:rPr>
        <w:t>9)</w:t>
      </w:r>
      <w:r w:rsidRPr="00E6516F">
        <w:rPr>
          <w:rFonts w:eastAsia="Malgun Gothic"/>
        </w:rPr>
        <w:tab/>
        <w:t>if the received SDS SIGNALLING PAYLOAD message contains an SDS</w:t>
      </w:r>
      <w:r w:rsidRPr="00E6516F">
        <w:t xml:space="preserve"> disposition request type</w:t>
      </w:r>
      <w:r w:rsidRPr="00E6516F">
        <w:rPr>
          <w:rFonts w:eastAsia="Malgun Gothic"/>
        </w:rPr>
        <w:t xml:space="preserve"> IE shall follow the procedures in subclause 9.2.1.3.</w:t>
      </w:r>
    </w:p>
    <w:p w14:paraId="4271C656" w14:textId="77777777" w:rsidR="0071087C" w:rsidRPr="00E6516F" w:rsidRDefault="0071087C" w:rsidP="0071087C">
      <w:r w:rsidRPr="00E6516F">
        <w:t>[TS 24.282, clause 9.2.1.3]</w:t>
      </w:r>
    </w:p>
    <w:p w14:paraId="21D2A4A4" w14:textId="77777777" w:rsidR="0071087C" w:rsidRPr="00E6516F" w:rsidRDefault="0071087C" w:rsidP="0071087C">
      <w:pPr>
        <w:rPr>
          <w:rFonts w:eastAsia="Malgun Gothic"/>
        </w:rPr>
      </w:pPr>
      <w:r w:rsidRPr="00E6516F">
        <w:rPr>
          <w:rFonts w:eastAsia="Malgun Gothic"/>
        </w:rPr>
        <w:t>To handle the disposition requests, the MCData client:</w:t>
      </w:r>
    </w:p>
    <w:p w14:paraId="2902E16D" w14:textId="77777777" w:rsidR="0071087C" w:rsidRPr="00E6516F" w:rsidRDefault="0071087C" w:rsidP="0071087C">
      <w:pPr>
        <w:pStyle w:val="B10"/>
        <w:rPr>
          <w:rFonts w:eastAsia="Malgun Gothic"/>
        </w:rPr>
      </w:pPr>
      <w:r w:rsidRPr="00E6516F">
        <w:rPr>
          <w:rFonts w:eastAsia="Malgun Gothic"/>
        </w:rPr>
        <w:t>1)</w:t>
      </w:r>
      <w:r w:rsidRPr="00E6516F">
        <w:rPr>
          <w:rFonts w:eastAsia="Malgun Gothic"/>
        </w:rPr>
        <w:tab/>
        <w:t xml:space="preserve">If the SDS disposition request type IE is set to: </w:t>
      </w:r>
    </w:p>
    <w:p w14:paraId="6E8ECEC3" w14:textId="77777777" w:rsidR="0071087C" w:rsidRPr="00E6516F" w:rsidRDefault="0071087C" w:rsidP="0071087C">
      <w:pPr>
        <w:pStyle w:val="B2"/>
      </w:pPr>
      <w:r w:rsidRPr="00E6516F">
        <w:t>a)</w:t>
      </w:r>
      <w:r w:rsidRPr="00E6516F">
        <w:tab/>
        <w:t>"DELIVERY" then, shall send a delivered notification as described in subclause </w:t>
      </w:r>
      <w:r w:rsidRPr="00E6516F">
        <w:rPr>
          <w:rFonts w:eastAsia="Malgun Gothic"/>
        </w:rPr>
        <w:t>12.2.1.1</w:t>
      </w:r>
      <w:r w:rsidRPr="00E6516F">
        <w:t>;</w:t>
      </w:r>
    </w:p>
    <w:p w14:paraId="779F0992" w14:textId="77777777" w:rsidR="0071087C" w:rsidRPr="00E6516F" w:rsidRDefault="0071087C" w:rsidP="0071087C">
      <w:pPr>
        <w:pStyle w:val="B2"/>
      </w:pPr>
      <w:r w:rsidRPr="00E6516F">
        <w:t>b)</w:t>
      </w:r>
      <w:r w:rsidRPr="00E6516F">
        <w:tab/>
        <w:t>"READ", shall send a read notification as described in subclause </w:t>
      </w:r>
      <w:r w:rsidRPr="00E6516F">
        <w:rPr>
          <w:rFonts w:eastAsia="Malgun Gothic"/>
        </w:rPr>
        <w:t xml:space="preserve">12.2.1.1, when </w:t>
      </w:r>
      <w:r w:rsidRPr="00E6516F">
        <w:t xml:space="preserve">a display indication is received; or </w:t>
      </w:r>
    </w:p>
    <w:p w14:paraId="2B3F1443" w14:textId="77777777" w:rsidR="0071087C" w:rsidRPr="00E6516F" w:rsidRDefault="0071087C" w:rsidP="0071087C">
      <w:pPr>
        <w:pStyle w:val="B2"/>
      </w:pPr>
      <w:r w:rsidRPr="00E6516F">
        <w:t>c)</w:t>
      </w:r>
      <w:r w:rsidRPr="00E6516F">
        <w:tab/>
        <w:t>"DELIVERY AND READ" then, shall start timer TDU1 (delivery and read).</w:t>
      </w:r>
    </w:p>
    <w:p w14:paraId="2DF9094F" w14:textId="77777777" w:rsidR="0071087C" w:rsidRPr="00E6516F" w:rsidRDefault="0071087C" w:rsidP="0071087C">
      <w:r w:rsidRPr="00E6516F">
        <w:t>[TS 24.282, clause 12.2.1.1]</w:t>
      </w:r>
    </w:p>
    <w:p w14:paraId="45E6F3AA" w14:textId="77777777" w:rsidR="0071087C" w:rsidRPr="00E6516F" w:rsidRDefault="0071087C" w:rsidP="0071087C">
      <w:r w:rsidRPr="00E6516F">
        <w:t>The MCData client shall follow the procedures in this subclause to:</w:t>
      </w:r>
    </w:p>
    <w:p w14:paraId="481EA40A" w14:textId="77777777" w:rsidR="0071087C" w:rsidRPr="00E6516F" w:rsidRDefault="0071087C" w:rsidP="0071087C">
      <w:pPr>
        <w:pStyle w:val="B10"/>
      </w:pPr>
      <w:r w:rsidRPr="00E6516F">
        <w:t>-</w:t>
      </w:r>
      <w:r w:rsidRPr="00E6516F">
        <w:tab/>
        <w:t xml:space="preserve">indicate to an MCData client that an SDS message was delivered, read or delivered and read when the originating client requested a delivery, read or delivery and read report; </w:t>
      </w:r>
    </w:p>
    <w:p w14:paraId="5A87E0F5" w14:textId="77777777" w:rsidR="0071087C" w:rsidRPr="00E6516F" w:rsidRDefault="0071087C" w:rsidP="0071087C">
      <w:pPr>
        <w:pStyle w:val="B10"/>
      </w:pPr>
      <w:r w:rsidRPr="00E6516F">
        <w:t>-</w:t>
      </w:r>
      <w:r w:rsidRPr="00E6516F">
        <w:tab/>
        <w:t>indicate to the participating MCData function serving the MCData user that an SDS message was undelivered. The participating MCData function can store the message for later re-delivery;</w:t>
      </w:r>
    </w:p>
    <w:p w14:paraId="29CE023A" w14:textId="77777777" w:rsidR="0071087C" w:rsidRPr="00E6516F" w:rsidRDefault="0071087C" w:rsidP="0071087C">
      <w:pPr>
        <w:pStyle w:val="B10"/>
      </w:pPr>
      <w:r w:rsidRPr="00E6516F">
        <w:t>-</w:t>
      </w:r>
      <w:r w:rsidRPr="00E6516F">
        <w:tab/>
        <w:t>indicate to an MCData client that a request for FD was accepted, deferred or rejected; or</w:t>
      </w:r>
    </w:p>
    <w:p w14:paraId="5F384223" w14:textId="77777777" w:rsidR="0071087C" w:rsidRPr="00E6516F" w:rsidRDefault="0071087C" w:rsidP="0071087C">
      <w:pPr>
        <w:pStyle w:val="B10"/>
      </w:pPr>
      <w:r w:rsidRPr="00E6516F">
        <w:t>-</w:t>
      </w:r>
      <w:r w:rsidRPr="00E6516F">
        <w:tab/>
        <w:t>indicate to an MCData client that a file download has been completed;</w:t>
      </w:r>
    </w:p>
    <w:p w14:paraId="0C4E151B" w14:textId="77777777" w:rsidR="0071087C" w:rsidRPr="00E6516F" w:rsidRDefault="0071087C" w:rsidP="0071087C">
      <w:r w:rsidRPr="00E6516F">
        <w:t>Before sending a disposition notification the MCData client needs to determine:</w:t>
      </w:r>
    </w:p>
    <w:p w14:paraId="2A8C5EDD" w14:textId="77777777" w:rsidR="0071087C" w:rsidRPr="00E6516F" w:rsidRDefault="0071087C" w:rsidP="0071087C">
      <w:pPr>
        <w:pStyle w:val="B10"/>
      </w:pPr>
      <w:r w:rsidRPr="00E6516F">
        <w:t>-</w:t>
      </w:r>
      <w:r w:rsidRPr="00E6516F">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662004A6" w14:textId="77777777" w:rsidR="0071087C" w:rsidRPr="00E6516F" w:rsidRDefault="0071087C" w:rsidP="0071087C">
      <w:pPr>
        <w:pStyle w:val="B10"/>
      </w:pPr>
      <w:r w:rsidRPr="00E6516F">
        <w:t>-</w:t>
      </w:r>
      <w:r w:rsidRPr="00E6516F">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55F2F44" w14:textId="77777777" w:rsidR="0071087C" w:rsidRPr="00E6516F" w:rsidRDefault="0071087C" w:rsidP="0071087C">
      <w:pPr>
        <w:pStyle w:val="B10"/>
      </w:pPr>
      <w:r w:rsidRPr="00E6516F">
        <w:t>-</w:t>
      </w:r>
      <w:r w:rsidRPr="00E6516F">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5FA5312C" w14:textId="77777777" w:rsidR="0071087C" w:rsidRPr="00E6516F" w:rsidRDefault="0071087C" w:rsidP="0071087C">
      <w:r w:rsidRPr="00E6516F">
        <w:t>The MCData client shall generate a SIP MESSAGE request in accordance with 3GPP TS 24.229 [5] and IETF RFC 3428 [6] with the clarifications given below.</w:t>
      </w:r>
    </w:p>
    <w:p w14:paraId="5F5C4D5C" w14:textId="77777777" w:rsidR="0071087C" w:rsidRPr="00E6516F" w:rsidRDefault="0071087C" w:rsidP="0071087C">
      <w:r w:rsidRPr="00E6516F">
        <w:t>The MCData client:</w:t>
      </w:r>
    </w:p>
    <w:p w14:paraId="73109D3B" w14:textId="77777777" w:rsidR="0071087C" w:rsidRPr="00E6516F" w:rsidRDefault="0071087C" w:rsidP="0071087C">
      <w:pPr>
        <w:pStyle w:val="B10"/>
      </w:pPr>
      <w:r w:rsidRPr="00E6516F">
        <w:t>1)</w:t>
      </w:r>
      <w:r w:rsidRPr="00E6516F">
        <w:tab/>
        <w:t>shall build the SIP MESSAGE request as specified in subclause 6.2.4.1;</w:t>
      </w:r>
    </w:p>
    <w:p w14:paraId="5F6CE654" w14:textId="77777777" w:rsidR="0071087C" w:rsidRPr="00E6516F" w:rsidRDefault="0071087C" w:rsidP="0071087C">
      <w:pPr>
        <w:pStyle w:val="B10"/>
      </w:pPr>
      <w:r w:rsidRPr="00E6516F">
        <w:t>2)</w:t>
      </w:r>
      <w:r w:rsidRPr="00E6516F">
        <w:tab/>
        <w:t>shall follow the rules specified in subclause 6.4 for the handling of MIME bodies in a SIP message when processing the remaining steps in this subclause;</w:t>
      </w:r>
    </w:p>
    <w:p w14:paraId="6FCD1521" w14:textId="77777777" w:rsidR="0071087C" w:rsidRPr="00E6516F" w:rsidRDefault="0071087C" w:rsidP="0071087C">
      <w:pPr>
        <w:pStyle w:val="B10"/>
        <w:rPr>
          <w:lang w:eastAsia="ko-KR"/>
        </w:rPr>
      </w:pPr>
      <w:r w:rsidRPr="00E6516F">
        <w:rPr>
          <w:lang w:eastAsia="ko-KR"/>
        </w:rPr>
        <w:t>3)</w:t>
      </w:r>
      <w:r w:rsidRPr="00E6516F">
        <w:rPr>
          <w:lang w:eastAsia="ko-KR"/>
        </w:rPr>
        <w:tab/>
        <w:t xml:space="preserve">shall insert in the SIP MESSAGE request an </w:t>
      </w:r>
      <w:r w:rsidRPr="00E6516F">
        <w:t xml:space="preserve">application/resource-lists+xml </w:t>
      </w:r>
      <w:r w:rsidRPr="00E6516F">
        <w:rPr>
          <w:lang w:eastAsia="ko-KR"/>
        </w:rPr>
        <w:t>MIME body containing the MCData ID of the targeted MCData user, according to rules and procedures of IETF RFC 5366 [18];</w:t>
      </w:r>
    </w:p>
    <w:p w14:paraId="29B0936B" w14:textId="77777777" w:rsidR="0071087C" w:rsidRPr="00E6516F" w:rsidRDefault="0071087C" w:rsidP="0071087C">
      <w:pPr>
        <w:pStyle w:val="B10"/>
        <w:rPr>
          <w:lang w:eastAsia="ko-KR"/>
        </w:rPr>
      </w:pPr>
      <w:r w:rsidRPr="00E6516F">
        <w:rPr>
          <w:lang w:eastAsia="ko-KR"/>
        </w:rPr>
        <w:t>4)</w:t>
      </w:r>
      <w:r w:rsidRPr="00E6516F">
        <w:rPr>
          <w:lang w:eastAsia="ko-KR"/>
        </w:rPr>
        <w:tab/>
        <w:t>shall insert in the SIP MESSAGE request an application/vnd.3gpp.mcdata-info+xml MIME body with an &lt;mcdata-controller-psi&gt; element containing the PSI of the controlling MCData function;</w:t>
      </w:r>
    </w:p>
    <w:p w14:paraId="7614303B" w14:textId="77777777" w:rsidR="0071087C" w:rsidRPr="00E6516F" w:rsidRDefault="0071087C" w:rsidP="0071087C">
      <w:pPr>
        <w:pStyle w:val="B10"/>
        <w:rPr>
          <w:lang w:eastAsia="ko-KR"/>
        </w:rPr>
      </w:pPr>
      <w:r w:rsidRPr="00E6516F">
        <w:rPr>
          <w:lang w:eastAsia="ko-KR"/>
        </w:rPr>
        <w:t>5)</w:t>
      </w:r>
      <w:r w:rsidRPr="00E6516F">
        <w:rPr>
          <w:lang w:eastAsia="ko-KR"/>
        </w:rPr>
        <w:tab/>
        <w:t>if sending a disposition notification in response to an MCData group data request, shall include an &lt;mcdata-calling-group-id&gt; element set to the MCData group identity in the application/vnd.3gpp.mcdata-info+xml MIME body;</w:t>
      </w:r>
    </w:p>
    <w:p w14:paraId="7F8B48C2" w14:textId="77777777" w:rsidR="0071087C" w:rsidRPr="00E6516F" w:rsidRDefault="0071087C" w:rsidP="0071087C">
      <w:pPr>
        <w:pStyle w:val="B10"/>
      </w:pPr>
      <w:r w:rsidRPr="00E6516F">
        <w:rPr>
          <w:lang w:eastAsia="ko-KR"/>
        </w:rPr>
        <w:t>6)</w:t>
      </w:r>
      <w:r w:rsidRPr="00E6516F">
        <w:rPr>
          <w:lang w:eastAsia="ko-KR"/>
        </w:rPr>
        <w:tab/>
        <w:t xml:space="preserve">if requiring to send an SDS notification, </w:t>
      </w:r>
      <w:r w:rsidRPr="00E6516F">
        <w:t>shall generate an SDS NOTIFICATION message and include it in the SIP MESSAGE request as specified in subclause 6.2.3.1;</w:t>
      </w:r>
    </w:p>
    <w:p w14:paraId="1D732819" w14:textId="77777777" w:rsidR="0071087C" w:rsidRPr="00E6516F" w:rsidRDefault="0071087C" w:rsidP="0071087C">
      <w:pPr>
        <w:pStyle w:val="B10"/>
      </w:pPr>
      <w:r w:rsidRPr="00E6516F">
        <w:t>…</w:t>
      </w:r>
    </w:p>
    <w:p w14:paraId="65D61707" w14:textId="77777777" w:rsidR="0071087C" w:rsidRPr="00E6516F" w:rsidRDefault="0071087C" w:rsidP="0071087C">
      <w:pPr>
        <w:pStyle w:val="B10"/>
        <w:rPr>
          <w:rFonts w:eastAsia="SimSun"/>
        </w:rPr>
      </w:pPr>
      <w:r w:rsidRPr="00E6516F">
        <w:t>8)</w:t>
      </w:r>
      <w:r w:rsidRPr="00E6516F">
        <w:tab/>
      </w:r>
      <w:r w:rsidRPr="00E6516F">
        <w:rPr>
          <w:lang w:eastAsia="ko-KR"/>
        </w:rPr>
        <w:t xml:space="preserve">shall send the </w:t>
      </w:r>
      <w:r w:rsidRPr="00E6516F">
        <w:rPr>
          <w:rFonts w:eastAsia="SimSun"/>
        </w:rPr>
        <w:t>SIP MESSAGE request according to rules and procedures of 3GPP TS 24.229 [5].</w:t>
      </w:r>
    </w:p>
    <w:p w14:paraId="613E607A" w14:textId="77777777" w:rsidR="0071087C" w:rsidRPr="00E6516F" w:rsidRDefault="0071087C" w:rsidP="0071087C">
      <w:r w:rsidRPr="00E6516F">
        <w:t>[TS 24.282, clause 6.2.3.1]</w:t>
      </w:r>
    </w:p>
    <w:p w14:paraId="3108089B" w14:textId="77777777" w:rsidR="0071087C" w:rsidRPr="00E6516F" w:rsidRDefault="0071087C" w:rsidP="0071087C">
      <w:r w:rsidRPr="00E6516F">
        <w:t>In order to generate an SDS notification, the MCData client:</w:t>
      </w:r>
    </w:p>
    <w:p w14:paraId="1C3EE572" w14:textId="77777777" w:rsidR="0071087C" w:rsidRPr="00E6516F" w:rsidRDefault="0071087C" w:rsidP="0071087C">
      <w:pPr>
        <w:pStyle w:val="B10"/>
      </w:pPr>
      <w:r w:rsidRPr="00E6516F">
        <w:t>1)</w:t>
      </w:r>
      <w:r w:rsidRPr="00E6516F">
        <w:tab/>
        <w:t>shall generate an SDS NOTIFICATION message as specified in subclause 15.1.5; and</w:t>
      </w:r>
    </w:p>
    <w:p w14:paraId="33F516AA" w14:textId="77777777" w:rsidR="0071087C" w:rsidRPr="00E6516F" w:rsidRDefault="0071087C" w:rsidP="0071087C">
      <w:pPr>
        <w:pStyle w:val="B10"/>
      </w:pPr>
      <w:r w:rsidRPr="00E6516F">
        <w:t>2)</w:t>
      </w:r>
      <w:r w:rsidRPr="00E6516F">
        <w:tab/>
        <w:t>shall include in the SIP request, the SDS NOTIFICATION message in an application/vnd.3gpp.mcdata-signalling MIME body as specified in subclause E.1.</w:t>
      </w:r>
    </w:p>
    <w:p w14:paraId="5C733FD6" w14:textId="77777777" w:rsidR="0071087C" w:rsidRPr="00E6516F" w:rsidRDefault="0071087C" w:rsidP="0071087C">
      <w:r w:rsidRPr="00E6516F">
        <w:t>When generating an SDS NOTIFICATION message as specified in subclause 15.1.5, the MCData client:</w:t>
      </w:r>
    </w:p>
    <w:p w14:paraId="4C64EAE7" w14:textId="77777777" w:rsidR="0071087C" w:rsidRPr="00E6516F" w:rsidRDefault="0071087C" w:rsidP="0071087C">
      <w:pPr>
        <w:pStyle w:val="B10"/>
      </w:pPr>
      <w:r w:rsidRPr="00E6516F">
        <w:t>1)</w:t>
      </w:r>
      <w:r w:rsidRPr="00E6516F">
        <w:tab/>
        <w:t>if sending a delivered notification, shall set the SDS disposition notification type IE as "DELIVERED" as specified in subclause 15.2.5;</w:t>
      </w:r>
    </w:p>
    <w:p w14:paraId="56948AEA" w14:textId="77777777" w:rsidR="0071087C" w:rsidRPr="00E6516F" w:rsidRDefault="0071087C" w:rsidP="0071087C">
      <w:pPr>
        <w:pStyle w:val="B10"/>
      </w:pPr>
      <w:r w:rsidRPr="00E6516F">
        <w:t>…</w:t>
      </w:r>
    </w:p>
    <w:p w14:paraId="1BA21B89" w14:textId="77777777" w:rsidR="0071087C" w:rsidRPr="00E6516F" w:rsidRDefault="0071087C" w:rsidP="0071087C">
      <w:pPr>
        <w:pStyle w:val="B10"/>
      </w:pPr>
      <w:r w:rsidRPr="00E6516F">
        <w:t>5)</w:t>
      </w:r>
      <w:r w:rsidRPr="00E6516F">
        <w:tab/>
        <w:t>shall set the Date and time IE to the current time to as specified in subclause 15.2.8;</w:t>
      </w:r>
    </w:p>
    <w:p w14:paraId="35071928" w14:textId="77777777" w:rsidR="0071087C" w:rsidRPr="00E6516F" w:rsidRDefault="0071087C" w:rsidP="0071087C">
      <w:pPr>
        <w:pStyle w:val="B10"/>
      </w:pPr>
      <w:r w:rsidRPr="00E6516F">
        <w:t>6)</w:t>
      </w:r>
      <w:r w:rsidRPr="00E6516F">
        <w:tab/>
        <w:t>shall set the Conversation ID to the value of the Conversation ID that was received in the SDS message as specified in subclause 15.2.9;</w:t>
      </w:r>
    </w:p>
    <w:p w14:paraId="6C5CEAD2" w14:textId="77777777" w:rsidR="0071087C" w:rsidRPr="00E6516F" w:rsidRDefault="0071087C" w:rsidP="0071087C">
      <w:pPr>
        <w:pStyle w:val="B10"/>
      </w:pPr>
      <w:r w:rsidRPr="00E6516F">
        <w:t>7)</w:t>
      </w:r>
      <w:r w:rsidRPr="00E6516F">
        <w:tab/>
        <w:t>shall set the Message ID to the value of the Message ID that was received in the SDS message as specified in subclause 15.2.10;</w:t>
      </w:r>
    </w:p>
    <w:p w14:paraId="43A96B95" w14:textId="77777777" w:rsidR="0071087C" w:rsidRPr="00E6516F" w:rsidRDefault="0071087C" w:rsidP="0071087C">
      <w:pPr>
        <w:pStyle w:val="B10"/>
      </w:pPr>
      <w:r w:rsidRPr="00E6516F">
        <w:t>8)</w:t>
      </w:r>
      <w:r w:rsidRPr="00E6516F">
        <w:tab/>
        <w:t>if the SDS message was destined for the user, shall not include an Application ID IE as specified in subclause 15.2.7; and</w:t>
      </w:r>
    </w:p>
    <w:p w14:paraId="5590FF2E" w14:textId="77777777" w:rsidR="0071087C" w:rsidRPr="00E6516F" w:rsidRDefault="0071087C" w:rsidP="0071087C">
      <w:pPr>
        <w:pStyle w:val="B10"/>
        <w:ind w:left="0" w:firstLine="0"/>
      </w:pPr>
      <w:r w:rsidRPr="00E6516F">
        <w:t>[TS 24.282, clause 6.2.4.1]</w:t>
      </w:r>
    </w:p>
    <w:p w14:paraId="369A6F90" w14:textId="77777777" w:rsidR="0071087C" w:rsidRPr="00E6516F" w:rsidRDefault="0071087C" w:rsidP="0071087C">
      <w:pPr>
        <w:rPr>
          <w:rFonts w:eastAsia="SimSun"/>
        </w:rPr>
      </w:pPr>
      <w:r w:rsidRPr="00E6516F">
        <w:rPr>
          <w:rFonts w:eastAsia="SimSun"/>
        </w:rPr>
        <w:t>This subclause is referenced from other procedures.</w:t>
      </w:r>
    </w:p>
    <w:p w14:paraId="5DB6B7B6" w14:textId="77777777" w:rsidR="0071087C" w:rsidRPr="00E6516F" w:rsidRDefault="0071087C" w:rsidP="0071087C">
      <w:r w:rsidRPr="00E6516F">
        <w:t>In a SIP MESSAGE request, the MCData client:</w:t>
      </w:r>
    </w:p>
    <w:p w14:paraId="45B29723" w14:textId="77777777" w:rsidR="0071087C" w:rsidRPr="00E6516F" w:rsidRDefault="0071087C" w:rsidP="0071087C">
      <w:pPr>
        <w:pStyle w:val="B10"/>
      </w:pPr>
      <w:r w:rsidRPr="00E6516F">
        <w:t>1)</w:t>
      </w:r>
      <w:r w:rsidRPr="00E6516F">
        <w:tab/>
        <w:t>when sending SDS messages or SDS disposition notifications:</w:t>
      </w:r>
    </w:p>
    <w:p w14:paraId="6F5CE145" w14:textId="77777777" w:rsidR="0071087C" w:rsidRPr="00E6516F" w:rsidRDefault="0071087C" w:rsidP="0071087C">
      <w:pPr>
        <w:pStyle w:val="B2"/>
        <w:rPr>
          <w:lang w:eastAsia="ko-KR"/>
        </w:rPr>
      </w:pPr>
      <w:r w:rsidRPr="00E6516F">
        <w:rPr>
          <w:lang w:eastAsia="ko-KR"/>
        </w:rPr>
        <w:t>a)</w:t>
      </w:r>
      <w:r w:rsidRPr="00E6516F">
        <w:rPr>
          <w:lang w:eastAsia="ko-KR"/>
        </w:rPr>
        <w:tab/>
        <w:t>shall include an Accept-Contact header field containing the g.3gpp.mcdata.sds media feature tag along with the "require" and "explicit" header field parameters according to IETF RFC 3841 [8];</w:t>
      </w:r>
    </w:p>
    <w:p w14:paraId="593AFFD0" w14:textId="77777777" w:rsidR="0071087C" w:rsidRPr="00E6516F" w:rsidRDefault="0071087C" w:rsidP="0071087C">
      <w:pPr>
        <w:pStyle w:val="B2"/>
        <w:rPr>
          <w:lang w:eastAsia="ko-KR"/>
        </w:rPr>
      </w:pPr>
      <w:r w:rsidRPr="00E6516F">
        <w:rPr>
          <w:lang w:eastAsia="ko-KR"/>
        </w:rPr>
        <w:t>b)</w:t>
      </w:r>
      <w:r w:rsidRPr="00E6516F">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4774B032" w14:textId="77777777" w:rsidR="0071087C" w:rsidRPr="00E6516F" w:rsidRDefault="0071087C" w:rsidP="0071087C">
      <w:pPr>
        <w:pStyle w:val="B2"/>
        <w:rPr>
          <w:lang w:eastAsia="ko-KR"/>
        </w:rPr>
      </w:pPr>
      <w:r w:rsidRPr="00E6516F">
        <w:rPr>
          <w:lang w:eastAsia="ko-KR"/>
        </w:rPr>
        <w:t>c)</w:t>
      </w:r>
      <w:r w:rsidRPr="00E6516F">
        <w:rPr>
          <w:lang w:eastAsia="ko-KR"/>
        </w:rPr>
        <w:tab/>
        <w:t>shall include the ICSI value "urn:urn-7:3gpp-service.ims.icsi.mcdata.sds" (coded as specified in 3GPP TS 24.229 [5]), in a P-Preferred-Service header field according to IETF RFC 6050 [7] in the SIP MESSAGE request;</w:t>
      </w:r>
    </w:p>
    <w:p w14:paraId="62983BA3" w14:textId="77777777" w:rsidR="0071087C" w:rsidRPr="00E6516F" w:rsidRDefault="0071087C" w:rsidP="0071087C">
      <w:r w:rsidRPr="00E6516F">
        <w:t>…</w:t>
      </w:r>
    </w:p>
    <w:p w14:paraId="0534D561" w14:textId="77777777" w:rsidR="0071087C" w:rsidRPr="00E6516F" w:rsidRDefault="0071087C" w:rsidP="0071087C">
      <w:pPr>
        <w:pStyle w:val="B10"/>
      </w:pPr>
      <w:r w:rsidRPr="00E6516F">
        <w:t>3)</w:t>
      </w:r>
      <w:r w:rsidRPr="00E6516F">
        <w:tab/>
        <w:t>may include a P-Preferred-Identity header field in the SIP MESSAGE request containing a public user identity as specified in 3GPP TS 24.229 [5]; and</w:t>
      </w:r>
    </w:p>
    <w:p w14:paraId="56EA92B3" w14:textId="77777777" w:rsidR="0071087C" w:rsidRPr="00E6516F" w:rsidRDefault="0071087C" w:rsidP="0071087C">
      <w:pPr>
        <w:pStyle w:val="B10"/>
        <w:rPr>
          <w:rFonts w:eastAsia="SimSun"/>
        </w:rPr>
      </w:pPr>
      <w:r w:rsidRPr="00E6516F">
        <w:t>4)</w:t>
      </w:r>
      <w:r w:rsidRPr="00E6516F">
        <w:tab/>
      </w:r>
      <w:r w:rsidRPr="00E6516F">
        <w:rPr>
          <w:rFonts w:eastAsia="SimSun"/>
        </w:rPr>
        <w:t xml:space="preserve">shall set the Request-URI to the public service identity </w:t>
      </w:r>
      <w:r w:rsidRPr="00E6516F">
        <w:t>identifying the participating MCData function serving the MCData user.</w:t>
      </w:r>
    </w:p>
    <w:p w14:paraId="000ABA2B" w14:textId="77777777" w:rsidR="0071087C" w:rsidRPr="00E6516F" w:rsidRDefault="0071087C" w:rsidP="0071087C">
      <w:pPr>
        <w:pStyle w:val="H6"/>
      </w:pPr>
      <w:r w:rsidRPr="00E6516F">
        <w:t>6.3.2.3</w:t>
      </w:r>
      <w:r w:rsidRPr="00E6516F">
        <w:tab/>
        <w:t>Test description</w:t>
      </w:r>
    </w:p>
    <w:p w14:paraId="3694AEA1" w14:textId="77777777" w:rsidR="0071087C" w:rsidRPr="00E6516F" w:rsidRDefault="0071087C" w:rsidP="0071087C">
      <w:pPr>
        <w:pStyle w:val="H6"/>
      </w:pPr>
      <w:r w:rsidRPr="00E6516F">
        <w:t>6.3.2.3.1</w:t>
      </w:r>
      <w:r w:rsidRPr="00E6516F">
        <w:tab/>
        <w:t>Pre-test conditions</w:t>
      </w:r>
    </w:p>
    <w:p w14:paraId="00FC3A60" w14:textId="77777777" w:rsidR="0071087C" w:rsidRPr="00E6516F" w:rsidRDefault="0071087C" w:rsidP="0071087C">
      <w:pPr>
        <w:pStyle w:val="H6"/>
      </w:pPr>
      <w:r w:rsidRPr="00E6516F">
        <w:t>System Simulator:</w:t>
      </w:r>
    </w:p>
    <w:p w14:paraId="6758147E" w14:textId="77777777" w:rsidR="0071087C" w:rsidRPr="00E6516F" w:rsidRDefault="0071087C" w:rsidP="0071087C">
      <w:pPr>
        <w:pStyle w:val="B10"/>
      </w:pPr>
      <w:r w:rsidRPr="00E6516F">
        <w:t>-</w:t>
      </w:r>
      <w:r w:rsidRPr="00E6516F">
        <w:tab/>
        <w:t>SS (MCDATA Server)</w:t>
      </w:r>
    </w:p>
    <w:p w14:paraId="391718A4" w14:textId="77777777" w:rsidR="0071087C" w:rsidRPr="00E6516F" w:rsidRDefault="0071087C" w:rsidP="0071087C">
      <w:pPr>
        <w:pStyle w:val="B10"/>
      </w:pPr>
      <w:r w:rsidRPr="00E6516F">
        <w:t>-</w:t>
      </w:r>
      <w:r w:rsidRPr="00E6516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6191BFA" w14:textId="77777777" w:rsidR="0071087C" w:rsidRPr="00E6516F" w:rsidRDefault="0071087C" w:rsidP="0071087C">
      <w:pPr>
        <w:pStyle w:val="H6"/>
      </w:pPr>
      <w:r w:rsidRPr="00E6516F">
        <w:t>IUT:</w:t>
      </w:r>
    </w:p>
    <w:p w14:paraId="4C531BD6" w14:textId="77777777" w:rsidR="0071087C" w:rsidRPr="00E6516F" w:rsidRDefault="0071087C" w:rsidP="0071087C">
      <w:pPr>
        <w:pStyle w:val="B10"/>
      </w:pPr>
      <w:r w:rsidRPr="00E6516F">
        <w:t>-</w:t>
      </w:r>
      <w:r w:rsidRPr="00E6516F">
        <w:tab/>
        <w:t>UE (MCDATA Client)</w:t>
      </w:r>
    </w:p>
    <w:p w14:paraId="2B5FCEAA" w14:textId="77777777" w:rsidR="0071087C" w:rsidRPr="00E6516F" w:rsidRDefault="0071087C" w:rsidP="0071087C">
      <w:pPr>
        <w:pStyle w:val="B10"/>
      </w:pPr>
      <w:r w:rsidRPr="00E6516F">
        <w:t>-</w:t>
      </w:r>
      <w:r w:rsidRPr="00E6516F">
        <w:tab/>
        <w:t>The test USIM set as defined in TS 36.579-1 [2], subclause 5.5.10 is inserted.</w:t>
      </w:r>
    </w:p>
    <w:p w14:paraId="15881525" w14:textId="77777777" w:rsidR="0071087C" w:rsidRPr="00E6516F" w:rsidRDefault="0071087C" w:rsidP="0071087C">
      <w:pPr>
        <w:pStyle w:val="B10"/>
        <w:rPr>
          <w:color w:val="000000"/>
        </w:rPr>
      </w:pPr>
      <w:r w:rsidRPr="00E6516F">
        <w:rPr>
          <w:color w:val="000000"/>
        </w:rPr>
        <w:t>-</w:t>
      </w:r>
      <w:r w:rsidRPr="00E6516F">
        <w:rPr>
          <w:color w:val="000000"/>
        </w:rPr>
        <w:tab/>
        <w:t>The &lt;max-payload-size-sds-cplane-bytes&gt; element in the MCData service configuration document as specified in 3GPP TS 24.484 [12], shall be large enough to allow the sending of the standalone SDS message using the signalling plane.</w:t>
      </w:r>
    </w:p>
    <w:p w14:paraId="209FE790" w14:textId="77777777" w:rsidR="0071087C" w:rsidRPr="00E6516F" w:rsidRDefault="0071087C" w:rsidP="0071087C">
      <w:pPr>
        <w:pStyle w:val="H6"/>
      </w:pPr>
      <w:r w:rsidRPr="00E6516F">
        <w:t>Preamble:</w:t>
      </w:r>
    </w:p>
    <w:p w14:paraId="31833EDA" w14:textId="77777777" w:rsidR="0071087C" w:rsidRPr="00E6516F" w:rsidRDefault="0071087C" w:rsidP="0071087C">
      <w:pPr>
        <w:pStyle w:val="B10"/>
      </w:pPr>
      <w:r w:rsidRPr="00E6516F">
        <w:t>-</w:t>
      </w:r>
      <w:r w:rsidRPr="00E6516F">
        <w:tab/>
        <w:t>The UE has performed the Generic Test Procedure for MCDATA UE registration as specified in TS 36.579-1 [2], subclause 5.4.2B.</w:t>
      </w:r>
    </w:p>
    <w:p w14:paraId="130F0C3C" w14:textId="77777777" w:rsidR="0071087C" w:rsidRPr="00E6516F" w:rsidRDefault="0071087C" w:rsidP="0071087C">
      <w:pPr>
        <w:pStyle w:val="B10"/>
      </w:pPr>
      <w:r w:rsidRPr="00E6516F">
        <w:t>-</w:t>
      </w:r>
      <w:r w:rsidRPr="00E6516F">
        <w:tab/>
        <w:t>The MCDATA User performs the Generic Test Procedure for MCDATA Authorization/Configuration and Key Generation as specified in TS 36.579-1 [2], subclause 5.3.2B.</w:t>
      </w:r>
    </w:p>
    <w:p w14:paraId="435527DF" w14:textId="77777777" w:rsidR="0071087C" w:rsidRPr="00E6516F" w:rsidRDefault="0071087C" w:rsidP="0071087C">
      <w:pPr>
        <w:pStyle w:val="B10"/>
      </w:pPr>
      <w:r w:rsidRPr="00E6516F">
        <w:t>-</w:t>
      </w:r>
      <w:r w:rsidRPr="00E6516F">
        <w:tab/>
        <w:t>UE States at the end of the preamble</w:t>
      </w:r>
    </w:p>
    <w:p w14:paraId="34E77A31" w14:textId="77777777" w:rsidR="0071087C" w:rsidRPr="00E6516F" w:rsidRDefault="0071087C" w:rsidP="0071087C">
      <w:pPr>
        <w:pStyle w:val="B2"/>
      </w:pPr>
      <w:r w:rsidRPr="00E6516F">
        <w:t>-</w:t>
      </w:r>
      <w:r w:rsidRPr="00E6516F">
        <w:tab/>
        <w:t>The UE is in E-UTRA Registered, Idle Mode state.</w:t>
      </w:r>
    </w:p>
    <w:p w14:paraId="2F477E06" w14:textId="77777777" w:rsidR="0071087C" w:rsidRPr="00E6516F" w:rsidRDefault="0071087C" w:rsidP="0071087C">
      <w:pPr>
        <w:pStyle w:val="B2"/>
      </w:pPr>
      <w:r w:rsidRPr="00E6516F">
        <w:t>-</w:t>
      </w:r>
      <w:r w:rsidRPr="00E6516F">
        <w:tab/>
        <w:t>The MCDATA Client Application has been activated and User has registered-in as the MCDATA User with the Server as active user at the Client.</w:t>
      </w:r>
    </w:p>
    <w:p w14:paraId="64BA65F3" w14:textId="77777777" w:rsidR="0071087C" w:rsidRPr="00E6516F" w:rsidRDefault="0071087C" w:rsidP="0071087C">
      <w:pPr>
        <w:pStyle w:val="H6"/>
      </w:pPr>
      <w:r w:rsidRPr="00E6516F">
        <w:t>6.3.2.3.2</w:t>
      </w:r>
      <w:r w:rsidRPr="00E6516F">
        <w:tab/>
        <w:t>Test procedure sequence</w:t>
      </w:r>
    </w:p>
    <w:p w14:paraId="5DE5F6D7" w14:textId="77777777" w:rsidR="0071087C" w:rsidRPr="00E6516F" w:rsidRDefault="0071087C" w:rsidP="0071087C">
      <w:pPr>
        <w:pStyle w:val="TH"/>
        <w:rPr>
          <w:color w:val="000000"/>
        </w:rPr>
      </w:pPr>
      <w:r w:rsidRPr="00E6516F">
        <w:rPr>
          <w:color w:val="000000"/>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1087C" w:rsidRPr="00E6516F" w14:paraId="7DE39BB9" w14:textId="77777777" w:rsidTr="004312E8">
        <w:tc>
          <w:tcPr>
            <w:tcW w:w="649" w:type="dxa"/>
            <w:tcBorders>
              <w:top w:val="single" w:sz="4" w:space="0" w:color="auto"/>
              <w:left w:val="single" w:sz="4" w:space="0" w:color="auto"/>
              <w:bottom w:val="nil"/>
              <w:right w:val="single" w:sz="4" w:space="0" w:color="auto"/>
            </w:tcBorders>
            <w:hideMark/>
          </w:tcPr>
          <w:p w14:paraId="5A3B6E98" w14:textId="77777777" w:rsidR="0071087C" w:rsidRPr="00E6516F" w:rsidRDefault="0071087C" w:rsidP="00174677">
            <w:pPr>
              <w:pStyle w:val="TAH"/>
              <w:rPr>
                <w:color w:val="000000"/>
              </w:rPr>
            </w:pPr>
            <w:r w:rsidRPr="00E6516F">
              <w:rPr>
                <w:color w:val="000000"/>
              </w:rPr>
              <w:t>St</w:t>
            </w:r>
          </w:p>
        </w:tc>
        <w:tc>
          <w:tcPr>
            <w:tcW w:w="3970" w:type="dxa"/>
            <w:tcBorders>
              <w:top w:val="single" w:sz="4" w:space="0" w:color="auto"/>
              <w:left w:val="single" w:sz="4" w:space="0" w:color="auto"/>
              <w:bottom w:val="nil"/>
              <w:right w:val="single" w:sz="4" w:space="0" w:color="auto"/>
            </w:tcBorders>
            <w:hideMark/>
          </w:tcPr>
          <w:p w14:paraId="350EAAEA" w14:textId="77777777" w:rsidR="0071087C" w:rsidRPr="00E6516F" w:rsidRDefault="0071087C" w:rsidP="00174677">
            <w:pPr>
              <w:pStyle w:val="TAH"/>
              <w:rPr>
                <w:color w:val="000000"/>
              </w:rPr>
            </w:pPr>
            <w:r w:rsidRPr="00E6516F">
              <w:rPr>
                <w:color w:val="000000"/>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BFA9DA" w14:textId="77777777" w:rsidR="0071087C" w:rsidRPr="00E6516F" w:rsidRDefault="0071087C" w:rsidP="00174677">
            <w:pPr>
              <w:pStyle w:val="TAH"/>
              <w:rPr>
                <w:color w:val="000000"/>
              </w:rPr>
            </w:pPr>
            <w:r w:rsidRPr="00E6516F">
              <w:rPr>
                <w:color w:val="000000"/>
              </w:rPr>
              <w:t>Message Sequence</w:t>
            </w:r>
          </w:p>
        </w:tc>
        <w:tc>
          <w:tcPr>
            <w:tcW w:w="567" w:type="dxa"/>
            <w:tcBorders>
              <w:top w:val="single" w:sz="4" w:space="0" w:color="auto"/>
              <w:left w:val="single" w:sz="4" w:space="0" w:color="auto"/>
              <w:bottom w:val="nil"/>
              <w:right w:val="single" w:sz="4" w:space="0" w:color="auto"/>
            </w:tcBorders>
            <w:hideMark/>
          </w:tcPr>
          <w:p w14:paraId="69E3D7AD" w14:textId="77777777" w:rsidR="0071087C" w:rsidRPr="00E6516F" w:rsidRDefault="0071087C" w:rsidP="00174677">
            <w:pPr>
              <w:pStyle w:val="TAH"/>
              <w:rPr>
                <w:color w:val="000000"/>
              </w:rPr>
            </w:pPr>
            <w:r w:rsidRPr="00E6516F">
              <w:rPr>
                <w:color w:val="000000"/>
              </w:rPr>
              <w:t>TP</w:t>
            </w:r>
          </w:p>
        </w:tc>
        <w:tc>
          <w:tcPr>
            <w:tcW w:w="892" w:type="dxa"/>
            <w:tcBorders>
              <w:top w:val="single" w:sz="4" w:space="0" w:color="auto"/>
              <w:left w:val="single" w:sz="4" w:space="0" w:color="auto"/>
              <w:bottom w:val="nil"/>
              <w:right w:val="single" w:sz="4" w:space="0" w:color="auto"/>
            </w:tcBorders>
            <w:hideMark/>
          </w:tcPr>
          <w:p w14:paraId="64D5ECA0" w14:textId="77777777" w:rsidR="0071087C" w:rsidRPr="00E6516F" w:rsidRDefault="0071087C" w:rsidP="00174677">
            <w:pPr>
              <w:pStyle w:val="TAH"/>
              <w:rPr>
                <w:color w:val="000000"/>
              </w:rPr>
            </w:pPr>
            <w:r w:rsidRPr="00E6516F">
              <w:rPr>
                <w:color w:val="000000"/>
              </w:rPr>
              <w:t>Verdict</w:t>
            </w:r>
          </w:p>
        </w:tc>
      </w:tr>
      <w:tr w:rsidR="0071087C" w:rsidRPr="00E6516F" w14:paraId="428B8581" w14:textId="77777777" w:rsidTr="004312E8">
        <w:tc>
          <w:tcPr>
            <w:tcW w:w="649" w:type="dxa"/>
            <w:tcBorders>
              <w:top w:val="nil"/>
              <w:left w:val="single" w:sz="4" w:space="0" w:color="auto"/>
              <w:bottom w:val="single" w:sz="4" w:space="0" w:color="auto"/>
              <w:right w:val="single" w:sz="4" w:space="0" w:color="auto"/>
            </w:tcBorders>
          </w:tcPr>
          <w:p w14:paraId="1FDA141A" w14:textId="77777777" w:rsidR="0071087C" w:rsidRPr="00E6516F" w:rsidRDefault="0071087C" w:rsidP="00174677">
            <w:pPr>
              <w:pStyle w:val="TAH"/>
              <w:rPr>
                <w:color w:val="000000"/>
              </w:rPr>
            </w:pPr>
          </w:p>
        </w:tc>
        <w:tc>
          <w:tcPr>
            <w:tcW w:w="3970" w:type="dxa"/>
            <w:tcBorders>
              <w:top w:val="nil"/>
              <w:left w:val="single" w:sz="4" w:space="0" w:color="auto"/>
              <w:bottom w:val="single" w:sz="4" w:space="0" w:color="auto"/>
              <w:right w:val="single" w:sz="4" w:space="0" w:color="auto"/>
            </w:tcBorders>
          </w:tcPr>
          <w:p w14:paraId="0C41E1B8" w14:textId="77777777" w:rsidR="0071087C" w:rsidRPr="00E6516F" w:rsidRDefault="0071087C" w:rsidP="00174677">
            <w:pPr>
              <w:pStyle w:val="TAH"/>
              <w:rPr>
                <w:color w:val="000000"/>
              </w:rPr>
            </w:pPr>
          </w:p>
        </w:tc>
        <w:tc>
          <w:tcPr>
            <w:tcW w:w="709" w:type="dxa"/>
            <w:tcBorders>
              <w:top w:val="single" w:sz="4" w:space="0" w:color="auto"/>
              <w:left w:val="single" w:sz="4" w:space="0" w:color="auto"/>
              <w:bottom w:val="single" w:sz="4" w:space="0" w:color="auto"/>
              <w:right w:val="single" w:sz="4" w:space="0" w:color="auto"/>
            </w:tcBorders>
            <w:hideMark/>
          </w:tcPr>
          <w:p w14:paraId="567D1321" w14:textId="77777777" w:rsidR="0071087C" w:rsidRPr="00E6516F" w:rsidRDefault="0071087C" w:rsidP="00174677">
            <w:pPr>
              <w:pStyle w:val="TAH"/>
              <w:rPr>
                <w:color w:val="000000"/>
              </w:rPr>
            </w:pPr>
            <w:r w:rsidRPr="00E6516F">
              <w:rPr>
                <w:color w:val="000000"/>
              </w:rPr>
              <w:t>U - S</w:t>
            </w:r>
          </w:p>
        </w:tc>
        <w:tc>
          <w:tcPr>
            <w:tcW w:w="2978" w:type="dxa"/>
            <w:tcBorders>
              <w:top w:val="single" w:sz="4" w:space="0" w:color="auto"/>
              <w:left w:val="single" w:sz="4" w:space="0" w:color="auto"/>
              <w:bottom w:val="single" w:sz="4" w:space="0" w:color="auto"/>
              <w:right w:val="single" w:sz="4" w:space="0" w:color="auto"/>
            </w:tcBorders>
            <w:hideMark/>
          </w:tcPr>
          <w:p w14:paraId="1753B72D" w14:textId="77777777" w:rsidR="0071087C" w:rsidRPr="00E6516F" w:rsidRDefault="0071087C" w:rsidP="00174677">
            <w:pPr>
              <w:pStyle w:val="TAH"/>
              <w:rPr>
                <w:color w:val="000000"/>
              </w:rPr>
            </w:pPr>
            <w:r w:rsidRPr="00E6516F">
              <w:rPr>
                <w:color w:val="000000"/>
              </w:rPr>
              <w:t>Message</w:t>
            </w:r>
          </w:p>
        </w:tc>
        <w:tc>
          <w:tcPr>
            <w:tcW w:w="567" w:type="dxa"/>
            <w:tcBorders>
              <w:top w:val="nil"/>
              <w:left w:val="single" w:sz="4" w:space="0" w:color="auto"/>
              <w:bottom w:val="single" w:sz="4" w:space="0" w:color="auto"/>
              <w:right w:val="single" w:sz="4" w:space="0" w:color="auto"/>
            </w:tcBorders>
          </w:tcPr>
          <w:p w14:paraId="01A6F931" w14:textId="77777777" w:rsidR="0071087C" w:rsidRPr="00E6516F" w:rsidRDefault="0071087C" w:rsidP="00174677">
            <w:pPr>
              <w:pStyle w:val="TAH"/>
              <w:rPr>
                <w:color w:val="000000"/>
              </w:rPr>
            </w:pPr>
          </w:p>
        </w:tc>
        <w:tc>
          <w:tcPr>
            <w:tcW w:w="892" w:type="dxa"/>
            <w:tcBorders>
              <w:top w:val="nil"/>
              <w:left w:val="single" w:sz="4" w:space="0" w:color="auto"/>
              <w:bottom w:val="single" w:sz="4" w:space="0" w:color="auto"/>
              <w:right w:val="single" w:sz="4" w:space="0" w:color="auto"/>
            </w:tcBorders>
          </w:tcPr>
          <w:p w14:paraId="7DB276FB" w14:textId="77777777" w:rsidR="0071087C" w:rsidRPr="00E6516F" w:rsidRDefault="0071087C" w:rsidP="00174677">
            <w:pPr>
              <w:pStyle w:val="TAH"/>
              <w:rPr>
                <w:color w:val="000000"/>
              </w:rPr>
            </w:pPr>
          </w:p>
        </w:tc>
      </w:tr>
      <w:tr w:rsidR="0071087C" w:rsidRPr="00E6516F" w:rsidDel="00326289" w14:paraId="5BC8498D" w14:textId="77777777" w:rsidTr="004312E8">
        <w:tc>
          <w:tcPr>
            <w:tcW w:w="649" w:type="dxa"/>
            <w:shd w:val="clear" w:color="auto" w:fill="auto"/>
          </w:tcPr>
          <w:p w14:paraId="0E957D96" w14:textId="77777777" w:rsidR="0071087C" w:rsidRPr="00E6516F" w:rsidDel="00326289" w:rsidRDefault="0071087C" w:rsidP="00174677">
            <w:pPr>
              <w:pStyle w:val="TAC"/>
              <w:rPr>
                <w:rFonts w:cs="Arial"/>
                <w:color w:val="000000"/>
              </w:rPr>
            </w:pPr>
            <w:r w:rsidRPr="00E6516F">
              <w:t>1-1B</w:t>
            </w:r>
          </w:p>
        </w:tc>
        <w:tc>
          <w:tcPr>
            <w:tcW w:w="3970" w:type="dxa"/>
            <w:shd w:val="clear" w:color="auto" w:fill="auto"/>
          </w:tcPr>
          <w:p w14:paraId="17FFA80E" w14:textId="77777777" w:rsidR="0071087C" w:rsidRPr="00E6516F" w:rsidRDefault="0071087C" w:rsidP="00174677">
            <w:pPr>
              <w:keepNext/>
              <w:keepLines/>
              <w:spacing w:after="0"/>
              <w:rPr>
                <w:rFonts w:ascii="Arial" w:hAnsi="Arial"/>
                <w:sz w:val="18"/>
              </w:rPr>
            </w:pPr>
            <w:r w:rsidRPr="00E6516F">
              <w:rPr>
                <w:rFonts w:ascii="Arial" w:hAnsi="Arial"/>
                <w:sz w:val="18"/>
              </w:rPr>
              <w:t xml:space="preserve">Check: Does the UE (MCData Client) perform steps 1a1-3 of the procedure for </w:t>
            </w:r>
            <w:r w:rsidRPr="00E6516F">
              <w:rPr>
                <w:rFonts w:ascii="Arial" w:hAnsi="Arial"/>
                <w:b/>
                <w:bCs/>
                <w:sz w:val="18"/>
              </w:rPr>
              <w:t xml:space="preserve">MCX SIP MESSAGE CT </w:t>
            </w:r>
            <w:r w:rsidRPr="00E6516F">
              <w:rPr>
                <w:rFonts w:ascii="Arial" w:hAnsi="Arial"/>
                <w:sz w:val="18"/>
              </w:rPr>
              <w:t xml:space="preserve">specified in TS 36.579-1 [2] Table 5.3.33.3-1 </w:t>
            </w:r>
            <w:r w:rsidRPr="00E6516F">
              <w:rPr>
                <w:rFonts w:ascii="Arial" w:hAnsi="Arial"/>
                <w:b/>
                <w:bCs/>
                <w:sz w:val="18"/>
              </w:rPr>
              <w:t>to receive an Enhanced Status with disposition request "DELIVERY"</w:t>
            </w:r>
            <w:r w:rsidRPr="00E6516F">
              <w:rPr>
                <w:rFonts w:ascii="Arial" w:hAnsi="Arial"/>
                <w:sz w:val="18"/>
              </w:rPr>
              <w:t>?</w:t>
            </w:r>
          </w:p>
          <w:p w14:paraId="45DEDC47" w14:textId="77777777" w:rsidR="0071087C" w:rsidRPr="00E6516F" w:rsidDel="00326289" w:rsidRDefault="0071087C" w:rsidP="00174677">
            <w:pPr>
              <w:pStyle w:val="TAL"/>
              <w:rPr>
                <w:color w:val="000000"/>
              </w:rPr>
            </w:pPr>
            <w:r w:rsidRPr="00E6516F">
              <w:t>(NOTE 2)</w:t>
            </w:r>
          </w:p>
        </w:tc>
        <w:tc>
          <w:tcPr>
            <w:tcW w:w="709" w:type="dxa"/>
            <w:shd w:val="clear" w:color="auto" w:fill="auto"/>
          </w:tcPr>
          <w:p w14:paraId="11B57CAB" w14:textId="77777777" w:rsidR="0071087C" w:rsidRPr="00E6516F" w:rsidDel="00326289" w:rsidRDefault="0071087C" w:rsidP="00174677">
            <w:pPr>
              <w:pStyle w:val="TAC"/>
              <w:rPr>
                <w:color w:val="000000"/>
                <w:szCs w:val="18"/>
              </w:rPr>
            </w:pPr>
            <w:r w:rsidRPr="00E6516F">
              <w:t>-</w:t>
            </w:r>
          </w:p>
        </w:tc>
        <w:tc>
          <w:tcPr>
            <w:tcW w:w="2978" w:type="dxa"/>
            <w:shd w:val="clear" w:color="auto" w:fill="auto"/>
          </w:tcPr>
          <w:p w14:paraId="7A7C5CAC" w14:textId="77777777" w:rsidR="0071087C" w:rsidRPr="00E6516F" w:rsidDel="00326289" w:rsidRDefault="0071087C" w:rsidP="00174677">
            <w:pPr>
              <w:pStyle w:val="TAL"/>
              <w:rPr>
                <w:color w:val="000000"/>
              </w:rPr>
            </w:pPr>
            <w:r w:rsidRPr="00E6516F">
              <w:t>-</w:t>
            </w:r>
          </w:p>
        </w:tc>
        <w:tc>
          <w:tcPr>
            <w:tcW w:w="567" w:type="dxa"/>
            <w:shd w:val="clear" w:color="auto" w:fill="auto"/>
          </w:tcPr>
          <w:p w14:paraId="0FFC274D" w14:textId="77777777" w:rsidR="0071087C" w:rsidRPr="00E6516F" w:rsidDel="00326289" w:rsidRDefault="0071087C" w:rsidP="00174677">
            <w:pPr>
              <w:pStyle w:val="TAC"/>
              <w:rPr>
                <w:color w:val="000000"/>
              </w:rPr>
            </w:pPr>
            <w:r w:rsidRPr="00E6516F">
              <w:t>1</w:t>
            </w:r>
          </w:p>
        </w:tc>
        <w:tc>
          <w:tcPr>
            <w:tcW w:w="892" w:type="dxa"/>
            <w:shd w:val="clear" w:color="auto" w:fill="auto"/>
          </w:tcPr>
          <w:p w14:paraId="577C6F57" w14:textId="77777777" w:rsidR="0071087C" w:rsidRPr="00E6516F" w:rsidDel="00326289" w:rsidRDefault="0071087C" w:rsidP="00174677">
            <w:pPr>
              <w:pStyle w:val="TAC"/>
              <w:rPr>
                <w:color w:val="000000"/>
              </w:rPr>
            </w:pPr>
            <w:r w:rsidRPr="00E6516F">
              <w:t>P</w:t>
            </w:r>
          </w:p>
        </w:tc>
      </w:tr>
      <w:tr w:rsidR="0071087C" w:rsidRPr="00E6516F" w:rsidDel="00326289" w14:paraId="20CCEF66" w14:textId="77777777" w:rsidTr="004312E8">
        <w:tc>
          <w:tcPr>
            <w:tcW w:w="649" w:type="dxa"/>
            <w:shd w:val="clear" w:color="auto" w:fill="auto"/>
          </w:tcPr>
          <w:p w14:paraId="768F992C" w14:textId="77777777" w:rsidR="0071087C" w:rsidRPr="00E6516F" w:rsidDel="00326289" w:rsidRDefault="0071087C" w:rsidP="00174677">
            <w:pPr>
              <w:pStyle w:val="TAC"/>
              <w:rPr>
                <w:color w:val="000000"/>
              </w:rPr>
            </w:pPr>
            <w:r w:rsidRPr="00E6516F">
              <w:t>3</w:t>
            </w:r>
          </w:p>
        </w:tc>
        <w:tc>
          <w:tcPr>
            <w:tcW w:w="3970" w:type="dxa"/>
            <w:shd w:val="clear" w:color="auto" w:fill="auto"/>
          </w:tcPr>
          <w:p w14:paraId="7DF4222B" w14:textId="77777777" w:rsidR="0071087C" w:rsidRPr="00E6516F" w:rsidDel="00326289" w:rsidRDefault="0071087C" w:rsidP="00174677">
            <w:pPr>
              <w:pStyle w:val="TAL"/>
              <w:rPr>
                <w:color w:val="000000"/>
              </w:rPr>
            </w:pPr>
            <w:r w:rsidRPr="00E6516F">
              <w:t xml:space="preserve">Check: Does the UE (MCData Client) perform the procedure for </w:t>
            </w:r>
            <w:r w:rsidRPr="00E6516F">
              <w:rPr>
                <w:b/>
                <w:bCs/>
              </w:rPr>
              <w:t>CO SDS or FD message transfer using signalling plane</w:t>
            </w:r>
            <w:r w:rsidRPr="00E6516F">
              <w:t xml:space="preserve"> specified in TS 36.579-1 [2] Table 5.3C.1.3-1 </w:t>
            </w:r>
            <w:r w:rsidRPr="00E6516F">
              <w:rPr>
                <w:b/>
                <w:bCs/>
              </w:rPr>
              <w:t>to send a disposition notification of "DELIVERED"</w:t>
            </w:r>
            <w:r w:rsidRPr="00E6516F">
              <w:t>?</w:t>
            </w:r>
          </w:p>
        </w:tc>
        <w:tc>
          <w:tcPr>
            <w:tcW w:w="709" w:type="dxa"/>
            <w:shd w:val="clear" w:color="auto" w:fill="auto"/>
          </w:tcPr>
          <w:p w14:paraId="19CFCF1F" w14:textId="77777777" w:rsidR="0071087C" w:rsidRPr="00E6516F" w:rsidDel="00326289" w:rsidRDefault="0071087C" w:rsidP="00174677">
            <w:pPr>
              <w:pStyle w:val="TAC"/>
              <w:rPr>
                <w:color w:val="000000"/>
              </w:rPr>
            </w:pPr>
            <w:r w:rsidRPr="00E6516F">
              <w:rPr>
                <w:szCs w:val="18"/>
              </w:rPr>
              <w:t>-</w:t>
            </w:r>
          </w:p>
        </w:tc>
        <w:tc>
          <w:tcPr>
            <w:tcW w:w="2978" w:type="dxa"/>
            <w:shd w:val="clear" w:color="auto" w:fill="auto"/>
          </w:tcPr>
          <w:p w14:paraId="5449A9B5" w14:textId="77777777" w:rsidR="0071087C" w:rsidRPr="00E6516F" w:rsidDel="00326289" w:rsidRDefault="0071087C" w:rsidP="00174677">
            <w:pPr>
              <w:pStyle w:val="TAL"/>
              <w:rPr>
                <w:color w:val="000000"/>
              </w:rPr>
            </w:pPr>
            <w:r w:rsidRPr="00E6516F">
              <w:t>-</w:t>
            </w:r>
          </w:p>
        </w:tc>
        <w:tc>
          <w:tcPr>
            <w:tcW w:w="567" w:type="dxa"/>
            <w:shd w:val="clear" w:color="auto" w:fill="auto"/>
          </w:tcPr>
          <w:p w14:paraId="29006F9A" w14:textId="77777777" w:rsidR="0071087C" w:rsidRPr="00E6516F" w:rsidDel="00326289" w:rsidRDefault="0071087C" w:rsidP="00174677">
            <w:pPr>
              <w:pStyle w:val="TAC"/>
              <w:rPr>
                <w:color w:val="000000"/>
              </w:rPr>
            </w:pPr>
            <w:r w:rsidRPr="00E6516F">
              <w:t>1</w:t>
            </w:r>
          </w:p>
        </w:tc>
        <w:tc>
          <w:tcPr>
            <w:tcW w:w="892" w:type="dxa"/>
            <w:shd w:val="clear" w:color="auto" w:fill="auto"/>
          </w:tcPr>
          <w:p w14:paraId="10C64189" w14:textId="77777777" w:rsidR="0071087C" w:rsidRPr="00E6516F" w:rsidDel="00326289" w:rsidRDefault="0071087C" w:rsidP="00174677">
            <w:pPr>
              <w:pStyle w:val="TAC"/>
              <w:rPr>
                <w:color w:val="000000"/>
              </w:rPr>
            </w:pPr>
            <w:r w:rsidRPr="00E6516F">
              <w:t>P</w:t>
            </w:r>
          </w:p>
        </w:tc>
      </w:tr>
      <w:tr w:rsidR="0071087C" w:rsidRPr="00E6516F" w:rsidDel="00326289" w14:paraId="227313C1" w14:textId="77777777" w:rsidTr="004312E8">
        <w:tc>
          <w:tcPr>
            <w:tcW w:w="649" w:type="dxa"/>
            <w:shd w:val="clear" w:color="auto" w:fill="auto"/>
          </w:tcPr>
          <w:p w14:paraId="7108F298" w14:textId="77777777" w:rsidR="0071087C" w:rsidRPr="00E6516F" w:rsidDel="00326289" w:rsidRDefault="0071087C" w:rsidP="00174677">
            <w:pPr>
              <w:pStyle w:val="TAC"/>
              <w:rPr>
                <w:color w:val="000000"/>
              </w:rPr>
            </w:pPr>
            <w:r w:rsidRPr="00E6516F">
              <w:t>4</w:t>
            </w:r>
          </w:p>
        </w:tc>
        <w:tc>
          <w:tcPr>
            <w:tcW w:w="3970" w:type="dxa"/>
            <w:shd w:val="clear" w:color="auto" w:fill="auto"/>
          </w:tcPr>
          <w:p w14:paraId="7F4FA98D" w14:textId="77777777" w:rsidR="0071087C" w:rsidRPr="00E6516F" w:rsidDel="00326289" w:rsidRDefault="0071087C" w:rsidP="00174677">
            <w:pPr>
              <w:pStyle w:val="TAL"/>
              <w:rPr>
                <w:color w:val="000000"/>
              </w:rPr>
            </w:pPr>
            <w:r w:rsidRPr="00E6516F">
              <w:t>Void</w:t>
            </w:r>
          </w:p>
        </w:tc>
        <w:tc>
          <w:tcPr>
            <w:tcW w:w="709" w:type="dxa"/>
            <w:shd w:val="clear" w:color="auto" w:fill="auto"/>
          </w:tcPr>
          <w:p w14:paraId="2E287BA3" w14:textId="77777777" w:rsidR="0071087C" w:rsidRPr="00E6516F" w:rsidDel="00326289" w:rsidRDefault="0071087C" w:rsidP="00174677">
            <w:pPr>
              <w:pStyle w:val="TAC"/>
              <w:rPr>
                <w:color w:val="000000"/>
              </w:rPr>
            </w:pPr>
            <w:r w:rsidRPr="00E6516F">
              <w:t>-</w:t>
            </w:r>
          </w:p>
        </w:tc>
        <w:tc>
          <w:tcPr>
            <w:tcW w:w="2978" w:type="dxa"/>
            <w:shd w:val="clear" w:color="auto" w:fill="auto"/>
          </w:tcPr>
          <w:p w14:paraId="621BE7F7" w14:textId="77777777" w:rsidR="0071087C" w:rsidRPr="00E6516F" w:rsidDel="00326289" w:rsidRDefault="0071087C" w:rsidP="00174677">
            <w:pPr>
              <w:pStyle w:val="TAL"/>
              <w:rPr>
                <w:color w:val="000000"/>
              </w:rPr>
            </w:pPr>
            <w:r w:rsidRPr="00E6516F">
              <w:t>-</w:t>
            </w:r>
          </w:p>
        </w:tc>
        <w:tc>
          <w:tcPr>
            <w:tcW w:w="567" w:type="dxa"/>
            <w:shd w:val="clear" w:color="auto" w:fill="auto"/>
          </w:tcPr>
          <w:p w14:paraId="639EE112" w14:textId="77777777" w:rsidR="0071087C" w:rsidRPr="00E6516F" w:rsidDel="00326289" w:rsidRDefault="0071087C" w:rsidP="00174677">
            <w:pPr>
              <w:pStyle w:val="TAC"/>
              <w:rPr>
                <w:color w:val="000000"/>
              </w:rPr>
            </w:pPr>
            <w:r w:rsidRPr="00E6516F">
              <w:t>-</w:t>
            </w:r>
          </w:p>
        </w:tc>
        <w:tc>
          <w:tcPr>
            <w:tcW w:w="892" w:type="dxa"/>
            <w:shd w:val="clear" w:color="auto" w:fill="auto"/>
          </w:tcPr>
          <w:p w14:paraId="612D506B" w14:textId="77777777" w:rsidR="0071087C" w:rsidRPr="00E6516F" w:rsidDel="00326289" w:rsidRDefault="0071087C" w:rsidP="00174677">
            <w:pPr>
              <w:pStyle w:val="TAC"/>
              <w:rPr>
                <w:color w:val="000000"/>
              </w:rPr>
            </w:pPr>
            <w:r w:rsidRPr="00E6516F">
              <w:t>-</w:t>
            </w:r>
          </w:p>
        </w:tc>
      </w:tr>
      <w:tr w:rsidR="0071087C" w:rsidRPr="00E6516F" w14:paraId="02502534" w14:textId="77777777" w:rsidTr="004312E8">
        <w:trPr>
          <w:trHeight w:val="467"/>
        </w:trPr>
        <w:tc>
          <w:tcPr>
            <w:tcW w:w="649" w:type="dxa"/>
            <w:tcBorders>
              <w:top w:val="single" w:sz="4" w:space="0" w:color="auto"/>
              <w:left w:val="single" w:sz="4" w:space="0" w:color="auto"/>
              <w:bottom w:val="single" w:sz="4" w:space="0" w:color="auto"/>
              <w:right w:val="single" w:sz="4" w:space="0" w:color="auto"/>
            </w:tcBorders>
            <w:hideMark/>
          </w:tcPr>
          <w:p w14:paraId="33C9A8C2" w14:textId="77777777" w:rsidR="0071087C" w:rsidRPr="00E6516F" w:rsidRDefault="0071087C" w:rsidP="00174677">
            <w:pPr>
              <w:pStyle w:val="TAC"/>
              <w:rPr>
                <w:color w:val="000000"/>
              </w:rPr>
            </w:pPr>
            <w:r w:rsidRPr="00E6516F">
              <w:rPr>
                <w:color w:val="000000"/>
              </w:rPr>
              <w:t>5</w:t>
            </w:r>
          </w:p>
        </w:tc>
        <w:tc>
          <w:tcPr>
            <w:tcW w:w="3970" w:type="dxa"/>
            <w:tcBorders>
              <w:top w:val="single" w:sz="4" w:space="0" w:color="auto"/>
              <w:left w:val="single" w:sz="4" w:space="0" w:color="auto"/>
              <w:bottom w:val="single" w:sz="4" w:space="0" w:color="auto"/>
              <w:right w:val="single" w:sz="4" w:space="0" w:color="auto"/>
            </w:tcBorders>
            <w:hideMark/>
          </w:tcPr>
          <w:p w14:paraId="5A5BE58E" w14:textId="77777777" w:rsidR="0071087C" w:rsidRPr="00E6516F" w:rsidRDefault="0071087C" w:rsidP="00174677">
            <w:pPr>
              <w:pStyle w:val="TAL"/>
              <w:rPr>
                <w:rFonts w:eastAsia="Malgun Gothic"/>
                <w:color w:val="000000"/>
              </w:rPr>
            </w:pPr>
            <w:r w:rsidRPr="00E6516F">
              <w:rPr>
                <w:color w:val="000000"/>
              </w:rPr>
              <w:t>Check: Does the UE (</w:t>
            </w:r>
            <w:r w:rsidRPr="00E6516F">
              <w:rPr>
                <w:color w:val="000000"/>
                <w:lang w:eastAsia="ko-KR"/>
              </w:rPr>
              <w:t xml:space="preserve">MCDATA client) </w:t>
            </w:r>
            <w:r w:rsidRPr="00E6516F">
              <w:t>render the operational value of the received Enhanced Status ID as enhanced status to the</w:t>
            </w:r>
            <w:r w:rsidRPr="00E6516F">
              <w:rPr>
                <w:rFonts w:eastAsia="Malgun Gothic"/>
                <w:color w:val="000000"/>
              </w:rPr>
              <w:t xml:space="preserve"> MCDATA User?</w:t>
            </w:r>
          </w:p>
          <w:p w14:paraId="2CA6B103" w14:textId="45853DA5" w:rsidR="0071087C" w:rsidRPr="00E6516F" w:rsidRDefault="0071087C" w:rsidP="00174677">
            <w:pPr>
              <w:pStyle w:val="TAL"/>
              <w:rPr>
                <w:color w:val="000000"/>
              </w:rPr>
            </w:pPr>
            <w:r w:rsidRPr="00E6516F">
              <w:rPr>
                <w:rFonts w:eastAsia="Malgun Gothic"/>
                <w:color w:val="000000"/>
              </w:rPr>
              <w:t>(NOTE 1)</w:t>
            </w:r>
          </w:p>
        </w:tc>
        <w:tc>
          <w:tcPr>
            <w:tcW w:w="709" w:type="dxa"/>
            <w:tcBorders>
              <w:top w:val="single" w:sz="4" w:space="0" w:color="auto"/>
              <w:left w:val="single" w:sz="4" w:space="0" w:color="auto"/>
              <w:bottom w:val="single" w:sz="4" w:space="0" w:color="auto"/>
              <w:right w:val="single" w:sz="4" w:space="0" w:color="auto"/>
            </w:tcBorders>
            <w:hideMark/>
          </w:tcPr>
          <w:p w14:paraId="11E1913E" w14:textId="77777777" w:rsidR="0071087C" w:rsidRPr="00E6516F" w:rsidRDefault="0071087C" w:rsidP="00174677">
            <w:pPr>
              <w:pStyle w:val="TAC"/>
              <w:rPr>
                <w:color w:val="000000"/>
              </w:rPr>
            </w:pPr>
            <w:r w:rsidRPr="00E6516F">
              <w:rPr>
                <w:color w:val="000000"/>
              </w:rPr>
              <w:t>-</w:t>
            </w:r>
          </w:p>
        </w:tc>
        <w:tc>
          <w:tcPr>
            <w:tcW w:w="2978" w:type="dxa"/>
            <w:tcBorders>
              <w:top w:val="single" w:sz="4" w:space="0" w:color="auto"/>
              <w:left w:val="single" w:sz="4" w:space="0" w:color="auto"/>
              <w:bottom w:val="single" w:sz="4" w:space="0" w:color="auto"/>
              <w:right w:val="single" w:sz="4" w:space="0" w:color="auto"/>
            </w:tcBorders>
            <w:hideMark/>
          </w:tcPr>
          <w:p w14:paraId="158DA023" w14:textId="77777777" w:rsidR="0071087C" w:rsidRPr="00E6516F" w:rsidRDefault="0071087C" w:rsidP="00174677">
            <w:pPr>
              <w:pStyle w:val="TAL"/>
              <w:rPr>
                <w:color w:val="000000"/>
              </w:rPr>
            </w:pPr>
            <w:r w:rsidRPr="00E6516F">
              <w:rPr>
                <w:color w:val="000000"/>
              </w:rPr>
              <w:t>-</w:t>
            </w:r>
          </w:p>
        </w:tc>
        <w:tc>
          <w:tcPr>
            <w:tcW w:w="567" w:type="dxa"/>
            <w:tcBorders>
              <w:top w:val="single" w:sz="4" w:space="0" w:color="auto"/>
              <w:left w:val="single" w:sz="4" w:space="0" w:color="auto"/>
              <w:bottom w:val="single" w:sz="4" w:space="0" w:color="auto"/>
              <w:right w:val="single" w:sz="4" w:space="0" w:color="auto"/>
            </w:tcBorders>
            <w:hideMark/>
          </w:tcPr>
          <w:p w14:paraId="7545236C" w14:textId="77777777" w:rsidR="0071087C" w:rsidRPr="00E6516F" w:rsidRDefault="0071087C" w:rsidP="00174677">
            <w:pPr>
              <w:pStyle w:val="TAC"/>
              <w:rPr>
                <w:color w:val="000000"/>
              </w:rPr>
            </w:pPr>
            <w:r w:rsidRPr="00E6516F">
              <w:rPr>
                <w:color w:val="000000"/>
              </w:rPr>
              <w:t>1</w:t>
            </w:r>
          </w:p>
        </w:tc>
        <w:tc>
          <w:tcPr>
            <w:tcW w:w="892" w:type="dxa"/>
            <w:tcBorders>
              <w:top w:val="single" w:sz="4" w:space="0" w:color="auto"/>
              <w:left w:val="single" w:sz="4" w:space="0" w:color="auto"/>
              <w:bottom w:val="single" w:sz="4" w:space="0" w:color="auto"/>
              <w:right w:val="single" w:sz="4" w:space="0" w:color="auto"/>
            </w:tcBorders>
            <w:hideMark/>
          </w:tcPr>
          <w:p w14:paraId="786CD5B9" w14:textId="77777777" w:rsidR="0071087C" w:rsidRPr="00E6516F" w:rsidRDefault="0071087C" w:rsidP="00174677">
            <w:pPr>
              <w:pStyle w:val="TAC"/>
              <w:rPr>
                <w:color w:val="000000"/>
              </w:rPr>
            </w:pPr>
            <w:r w:rsidRPr="00E6516F">
              <w:rPr>
                <w:color w:val="000000"/>
              </w:rPr>
              <w:t>P</w:t>
            </w:r>
          </w:p>
        </w:tc>
      </w:tr>
      <w:tr w:rsidR="0071087C" w:rsidRPr="00E6516F" w14:paraId="701E65BE" w14:textId="77777777" w:rsidTr="00174677">
        <w:trPr>
          <w:trHeight w:val="467"/>
        </w:trPr>
        <w:tc>
          <w:tcPr>
            <w:tcW w:w="9765" w:type="dxa"/>
            <w:gridSpan w:val="6"/>
            <w:shd w:val="clear" w:color="auto" w:fill="auto"/>
          </w:tcPr>
          <w:p w14:paraId="57AFED44" w14:textId="77777777" w:rsidR="0071087C" w:rsidRPr="00E6516F" w:rsidRDefault="0071087C" w:rsidP="004312E8">
            <w:pPr>
              <w:pStyle w:val="TAN"/>
            </w:pPr>
            <w:r w:rsidRPr="00E6516F">
              <w:t>NOTE 1:</w:t>
            </w:r>
            <w:r w:rsidRPr="00E6516F">
              <w:tab/>
              <w:t>This is expected to be done via a suitable implementation dependent MMI.</w:t>
            </w:r>
          </w:p>
          <w:p w14:paraId="132E3E72" w14:textId="77777777" w:rsidR="0071087C" w:rsidRPr="00E6516F" w:rsidRDefault="0071087C" w:rsidP="004312E8">
            <w:pPr>
              <w:pStyle w:val="TAN"/>
            </w:pPr>
            <w:r w:rsidRPr="00E6516F">
              <w:t>NOTE 2:</w:t>
            </w:r>
            <w:r w:rsidRPr="00E6516F">
              <w:tab/>
              <w:t>The RRC connection is not released at the end of the procedure.</w:t>
            </w:r>
          </w:p>
        </w:tc>
      </w:tr>
    </w:tbl>
    <w:p w14:paraId="59320B0E" w14:textId="77777777" w:rsidR="0071087C" w:rsidRPr="00E6516F" w:rsidRDefault="0071087C" w:rsidP="0071087C">
      <w:pPr>
        <w:rPr>
          <w:color w:val="000000"/>
        </w:rPr>
      </w:pPr>
    </w:p>
    <w:p w14:paraId="6FDEFA9D" w14:textId="77777777" w:rsidR="0071087C" w:rsidRPr="00E6516F" w:rsidRDefault="0071087C" w:rsidP="0071087C">
      <w:pPr>
        <w:pStyle w:val="H6"/>
      </w:pPr>
      <w:r w:rsidRPr="00E6516F">
        <w:t>6.3.2.3.3</w:t>
      </w:r>
      <w:r w:rsidRPr="00E6516F">
        <w:tab/>
        <w:t>Specific message contents</w:t>
      </w:r>
    </w:p>
    <w:p w14:paraId="584153C4" w14:textId="77777777" w:rsidR="0071087C" w:rsidRPr="00E6516F" w:rsidRDefault="0071087C" w:rsidP="0071087C">
      <w:pPr>
        <w:pStyle w:val="TH"/>
        <w:rPr>
          <w:color w:val="000000"/>
        </w:rPr>
      </w:pPr>
      <w:r w:rsidRPr="00E6516F">
        <w:rPr>
          <w:color w:val="000000"/>
        </w:rPr>
        <w:t>Table 6.3.2.3.3-1: SIP MESSAGE (step 1A, Table 6.3.2.3.2-1</w:t>
      </w:r>
      <w:r w:rsidRPr="00E6516F">
        <w:t>;</w:t>
      </w:r>
      <w:r w:rsidRPr="00E6516F">
        <w:br/>
        <w:t>step 2, TS 36.579-1 [2] Table 5.3.33.3-1</w:t>
      </w:r>
      <w:r w:rsidRPr="00E6516F">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337A347E"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D37746C" w14:textId="77777777" w:rsidR="0071087C" w:rsidRPr="00E6516F" w:rsidRDefault="0071087C" w:rsidP="00174677">
            <w:pPr>
              <w:pStyle w:val="TAL"/>
              <w:rPr>
                <w:rFonts w:cs="Arial"/>
                <w:color w:val="000000"/>
                <w:szCs w:val="18"/>
              </w:rPr>
            </w:pPr>
            <w:r w:rsidRPr="00E6516F">
              <w:rPr>
                <w:rFonts w:cs="Arial"/>
                <w:color w:val="000000"/>
                <w:szCs w:val="18"/>
              </w:rPr>
              <w:t>Derivation Path: TS 36.579-1 [2], Table 5.5.2.7.2-1, condition MCDATA, PRIVATE-CALL</w:t>
            </w:r>
          </w:p>
        </w:tc>
      </w:tr>
      <w:tr w:rsidR="0071087C" w:rsidRPr="00E6516F" w14:paraId="1F462E65"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23C96C5" w14:textId="77777777" w:rsidR="0071087C" w:rsidRPr="00E6516F" w:rsidRDefault="0071087C" w:rsidP="00174677">
            <w:pPr>
              <w:pStyle w:val="TAH"/>
              <w:rPr>
                <w:bCs/>
                <w:color w:val="000000"/>
              </w:rPr>
            </w:pPr>
            <w:r w:rsidRPr="00E6516F">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70EAF8" w14:textId="77777777" w:rsidR="0071087C" w:rsidRPr="00E6516F" w:rsidRDefault="0071087C" w:rsidP="00174677">
            <w:pPr>
              <w:pStyle w:val="TAH"/>
              <w:rPr>
                <w:bCs/>
                <w:color w:val="000000"/>
              </w:rPr>
            </w:pPr>
            <w:r w:rsidRPr="00E6516F">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BF2F90C" w14:textId="77777777" w:rsidR="0071087C" w:rsidRPr="00E6516F" w:rsidRDefault="0071087C" w:rsidP="00174677">
            <w:pPr>
              <w:pStyle w:val="TAH"/>
              <w:rPr>
                <w:bCs/>
                <w:color w:val="000000"/>
              </w:rPr>
            </w:pPr>
            <w:r w:rsidRPr="00E6516F">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534909BD" w14:textId="77777777" w:rsidR="0071087C" w:rsidRPr="00E6516F" w:rsidRDefault="0071087C" w:rsidP="00174677">
            <w:pPr>
              <w:pStyle w:val="TAH"/>
              <w:rPr>
                <w:bCs/>
                <w:color w:val="000000"/>
              </w:rPr>
            </w:pPr>
            <w:r w:rsidRPr="00E6516F">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34078355" w14:textId="77777777" w:rsidR="0071087C" w:rsidRPr="00E6516F" w:rsidRDefault="0071087C" w:rsidP="00174677">
            <w:pPr>
              <w:pStyle w:val="TAH"/>
              <w:rPr>
                <w:bCs/>
                <w:color w:val="000000"/>
              </w:rPr>
            </w:pPr>
            <w:r w:rsidRPr="00E6516F">
              <w:rPr>
                <w:bCs/>
                <w:color w:val="000000"/>
              </w:rPr>
              <w:t>Condition</w:t>
            </w:r>
          </w:p>
        </w:tc>
      </w:tr>
      <w:tr w:rsidR="0071087C" w:rsidRPr="00E6516F" w14:paraId="7325C0AD"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626E9C5A" w14:textId="77777777" w:rsidR="0071087C" w:rsidRPr="00E6516F" w:rsidRDefault="0071087C" w:rsidP="00174677">
            <w:pPr>
              <w:pStyle w:val="TAL"/>
              <w:rPr>
                <w:b/>
                <w:bCs/>
                <w:color w:val="000000"/>
              </w:rPr>
            </w:pPr>
            <w:r w:rsidRPr="00E6516F">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4871035C" w14:textId="77777777" w:rsidR="0071087C" w:rsidRPr="00E6516F" w:rsidRDefault="0071087C" w:rsidP="00174677">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329AB205" w14:textId="77777777" w:rsidR="0071087C" w:rsidRPr="00E6516F" w:rsidRDefault="0071087C" w:rsidP="00174677">
            <w:pPr>
              <w:pStyle w:val="TAL"/>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73AC3C3C" w14:textId="77777777" w:rsidR="0071087C" w:rsidRPr="00E6516F"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318FC282" w14:textId="77777777" w:rsidR="0071087C" w:rsidRPr="00E6516F" w:rsidRDefault="0071087C" w:rsidP="00174677">
            <w:pPr>
              <w:pStyle w:val="TAL"/>
              <w:rPr>
                <w:color w:val="000000"/>
              </w:rPr>
            </w:pPr>
          </w:p>
        </w:tc>
      </w:tr>
      <w:tr w:rsidR="0071087C" w:rsidRPr="00E6516F" w14:paraId="0048A1FE"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0A5DA9AF" w14:textId="77777777" w:rsidR="0071087C" w:rsidRPr="00E6516F" w:rsidRDefault="0071087C" w:rsidP="00174677">
            <w:pPr>
              <w:pStyle w:val="TAL"/>
              <w:rPr>
                <w:color w:val="000000"/>
              </w:rPr>
            </w:pPr>
            <w:r w:rsidRPr="00E6516F">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643435D" w14:textId="77777777" w:rsidR="0071087C" w:rsidRPr="00E6516F" w:rsidRDefault="0071087C" w:rsidP="00174677">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1D7C27BF" w14:textId="1BEF9209" w:rsidR="0071087C" w:rsidRPr="00E6516F" w:rsidRDefault="0071087C" w:rsidP="00174677">
            <w:pPr>
              <w:pStyle w:val="TAL"/>
              <w:rPr>
                <w:b/>
                <w:bCs/>
                <w:color w:val="000000"/>
              </w:rPr>
            </w:pPr>
            <w:r w:rsidRPr="00E6516F">
              <w:rPr>
                <w:b/>
                <w:bCs/>
                <w:color w:val="000000"/>
              </w:rPr>
              <w:t>MCData-Info</w:t>
            </w:r>
          </w:p>
        </w:tc>
        <w:tc>
          <w:tcPr>
            <w:tcW w:w="1419" w:type="dxa"/>
            <w:tcBorders>
              <w:top w:val="single" w:sz="4" w:space="0" w:color="auto"/>
              <w:left w:val="single" w:sz="4" w:space="0" w:color="auto"/>
              <w:bottom w:val="single" w:sz="4" w:space="0" w:color="auto"/>
              <w:right w:val="single" w:sz="4" w:space="0" w:color="auto"/>
            </w:tcBorders>
          </w:tcPr>
          <w:p w14:paraId="3F0D7F83" w14:textId="77777777" w:rsidR="0071087C" w:rsidRPr="00E6516F"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3E1961E" w14:textId="77777777" w:rsidR="0071087C" w:rsidRPr="00E6516F" w:rsidRDefault="0071087C" w:rsidP="00174677">
            <w:pPr>
              <w:pStyle w:val="TAL"/>
              <w:rPr>
                <w:color w:val="000000"/>
              </w:rPr>
            </w:pPr>
          </w:p>
        </w:tc>
      </w:tr>
      <w:tr w:rsidR="0071087C" w:rsidRPr="00E6516F" w14:paraId="7F5904FC"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7D7B3D60" w14:textId="77777777" w:rsidR="0071087C" w:rsidRPr="00E6516F" w:rsidRDefault="0071087C" w:rsidP="00174677">
            <w:pPr>
              <w:pStyle w:val="TAL"/>
              <w:rPr>
                <w:color w:val="000000"/>
              </w:rPr>
            </w:pPr>
            <w:r w:rsidRPr="00E6516F">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BEE7D3D" w14:textId="77777777" w:rsidR="0071087C" w:rsidRPr="00E6516F" w:rsidRDefault="0071087C" w:rsidP="00174677">
            <w:pPr>
              <w:pStyle w:val="TAL"/>
              <w:rPr>
                <w:iCs/>
                <w:color w:val="000000"/>
              </w:rPr>
            </w:pPr>
            <w:r w:rsidRPr="00E6516F">
              <w:rPr>
                <w:color w:val="000000"/>
              </w:rPr>
              <w:t>MCData-Info as described in Table 6.3.2.3.3-2</w:t>
            </w:r>
          </w:p>
        </w:tc>
        <w:tc>
          <w:tcPr>
            <w:tcW w:w="2127" w:type="dxa"/>
            <w:tcBorders>
              <w:top w:val="single" w:sz="4" w:space="0" w:color="auto"/>
              <w:left w:val="single" w:sz="4" w:space="0" w:color="auto"/>
              <w:bottom w:val="single" w:sz="4" w:space="0" w:color="auto"/>
              <w:right w:val="single" w:sz="4" w:space="0" w:color="auto"/>
            </w:tcBorders>
          </w:tcPr>
          <w:p w14:paraId="07479502" w14:textId="77777777" w:rsidR="0071087C" w:rsidRPr="00E6516F" w:rsidRDefault="0071087C" w:rsidP="0017467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602C2D57" w14:textId="77777777" w:rsidR="0071087C" w:rsidRPr="00E6516F"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19D4449D" w14:textId="77777777" w:rsidR="0071087C" w:rsidRPr="00E6516F" w:rsidRDefault="0071087C" w:rsidP="00174677">
            <w:pPr>
              <w:pStyle w:val="TAL"/>
              <w:rPr>
                <w:color w:val="000000"/>
              </w:rPr>
            </w:pPr>
          </w:p>
        </w:tc>
      </w:tr>
      <w:tr w:rsidR="0071087C" w:rsidRPr="00E6516F" w14:paraId="74EEA01C" w14:textId="77777777" w:rsidTr="004312E8">
        <w:tc>
          <w:tcPr>
            <w:tcW w:w="2837" w:type="dxa"/>
            <w:vAlign w:val="center"/>
          </w:tcPr>
          <w:p w14:paraId="15214278" w14:textId="77777777" w:rsidR="0071087C" w:rsidRPr="00E6516F" w:rsidRDefault="0071087C" w:rsidP="00174677">
            <w:pPr>
              <w:pStyle w:val="TAL"/>
              <w:rPr>
                <w:color w:val="000000"/>
              </w:rPr>
            </w:pPr>
            <w:r w:rsidRPr="00E6516F">
              <w:t xml:space="preserve">  MIME body part</w:t>
            </w:r>
          </w:p>
        </w:tc>
        <w:tc>
          <w:tcPr>
            <w:tcW w:w="2127" w:type="dxa"/>
            <w:vAlign w:val="center"/>
          </w:tcPr>
          <w:p w14:paraId="37FFA014" w14:textId="77777777" w:rsidR="0071087C" w:rsidRPr="00E6516F" w:rsidRDefault="0071087C" w:rsidP="00174677">
            <w:pPr>
              <w:pStyle w:val="TAL"/>
              <w:rPr>
                <w:color w:val="000000"/>
              </w:rPr>
            </w:pPr>
          </w:p>
        </w:tc>
        <w:tc>
          <w:tcPr>
            <w:tcW w:w="2127" w:type="dxa"/>
            <w:tcBorders>
              <w:bottom w:val="single" w:sz="4" w:space="0" w:color="auto"/>
            </w:tcBorders>
          </w:tcPr>
          <w:p w14:paraId="64ACF8BA" w14:textId="77777777" w:rsidR="0071087C" w:rsidRPr="00E6516F" w:rsidRDefault="0071087C" w:rsidP="00174677">
            <w:pPr>
              <w:pStyle w:val="TAL"/>
              <w:rPr>
                <w:color w:val="000000"/>
              </w:rPr>
            </w:pPr>
            <w:r w:rsidRPr="00E6516F">
              <w:rPr>
                <w:b/>
                <w:bCs/>
              </w:rPr>
              <w:t>MCData Data signalling message</w:t>
            </w:r>
          </w:p>
        </w:tc>
        <w:tc>
          <w:tcPr>
            <w:tcW w:w="1419" w:type="dxa"/>
          </w:tcPr>
          <w:p w14:paraId="5ACEF320" w14:textId="77777777" w:rsidR="0071087C" w:rsidRPr="00E6516F" w:rsidRDefault="0071087C" w:rsidP="00174677">
            <w:pPr>
              <w:pStyle w:val="TAL"/>
              <w:rPr>
                <w:color w:val="000000"/>
              </w:rPr>
            </w:pPr>
          </w:p>
        </w:tc>
        <w:tc>
          <w:tcPr>
            <w:tcW w:w="1135" w:type="dxa"/>
          </w:tcPr>
          <w:p w14:paraId="5052009E" w14:textId="77777777" w:rsidR="0071087C" w:rsidRPr="00E6516F" w:rsidRDefault="0071087C" w:rsidP="00174677">
            <w:pPr>
              <w:pStyle w:val="TAL"/>
              <w:rPr>
                <w:color w:val="000000"/>
              </w:rPr>
            </w:pPr>
          </w:p>
        </w:tc>
      </w:tr>
      <w:tr w:rsidR="0071087C" w:rsidRPr="00E6516F" w14:paraId="57F0F87E" w14:textId="77777777" w:rsidTr="004312E8">
        <w:tc>
          <w:tcPr>
            <w:tcW w:w="2837" w:type="dxa"/>
          </w:tcPr>
          <w:p w14:paraId="018155E6" w14:textId="77777777" w:rsidR="0071087C" w:rsidRPr="00E6516F" w:rsidRDefault="0071087C" w:rsidP="00174677">
            <w:pPr>
              <w:pStyle w:val="TAL"/>
              <w:rPr>
                <w:color w:val="000000"/>
              </w:rPr>
            </w:pPr>
            <w:r w:rsidRPr="00E6516F">
              <w:t xml:space="preserve">    MIME-part-body</w:t>
            </w:r>
          </w:p>
        </w:tc>
        <w:tc>
          <w:tcPr>
            <w:tcW w:w="2127" w:type="dxa"/>
          </w:tcPr>
          <w:p w14:paraId="59C9189E" w14:textId="77777777" w:rsidR="0071087C" w:rsidRPr="00E6516F" w:rsidRDefault="0071087C" w:rsidP="00174677">
            <w:pPr>
              <w:pStyle w:val="TAL"/>
              <w:rPr>
                <w:color w:val="000000"/>
              </w:rPr>
            </w:pPr>
            <w:r w:rsidRPr="00E6516F">
              <w:t>MCData Protected Payload Message containing SDS SIGNALLING PAYLOAD as described in Table 6.3.2.3.3-3</w:t>
            </w:r>
          </w:p>
        </w:tc>
        <w:tc>
          <w:tcPr>
            <w:tcW w:w="2127" w:type="dxa"/>
            <w:tcBorders>
              <w:bottom w:val="single" w:sz="4" w:space="0" w:color="auto"/>
            </w:tcBorders>
          </w:tcPr>
          <w:p w14:paraId="12C24ADB" w14:textId="77777777" w:rsidR="0071087C" w:rsidRPr="00E6516F" w:rsidRDefault="0071087C" w:rsidP="00174677">
            <w:pPr>
              <w:pStyle w:val="TAL"/>
              <w:rPr>
                <w:color w:val="000000"/>
              </w:rPr>
            </w:pPr>
          </w:p>
        </w:tc>
        <w:tc>
          <w:tcPr>
            <w:tcW w:w="1419" w:type="dxa"/>
          </w:tcPr>
          <w:p w14:paraId="42BE7040" w14:textId="77777777" w:rsidR="0071087C" w:rsidRPr="00E6516F" w:rsidRDefault="0071087C" w:rsidP="00174677">
            <w:pPr>
              <w:pStyle w:val="TAL"/>
              <w:rPr>
                <w:color w:val="000000"/>
              </w:rPr>
            </w:pPr>
          </w:p>
        </w:tc>
        <w:tc>
          <w:tcPr>
            <w:tcW w:w="1135" w:type="dxa"/>
          </w:tcPr>
          <w:p w14:paraId="1EE52609" w14:textId="77777777" w:rsidR="0071087C" w:rsidRPr="00E6516F" w:rsidRDefault="0071087C" w:rsidP="00174677">
            <w:pPr>
              <w:pStyle w:val="TAL"/>
              <w:rPr>
                <w:color w:val="000000"/>
              </w:rPr>
            </w:pPr>
          </w:p>
        </w:tc>
      </w:tr>
      <w:tr w:rsidR="0071087C" w:rsidRPr="00E6516F" w14:paraId="2C7C9238" w14:textId="77777777" w:rsidTr="004312E8">
        <w:tc>
          <w:tcPr>
            <w:tcW w:w="2837" w:type="dxa"/>
            <w:vAlign w:val="center"/>
          </w:tcPr>
          <w:p w14:paraId="5279CFB7" w14:textId="77777777" w:rsidR="0071087C" w:rsidRPr="00E6516F" w:rsidRDefault="0071087C" w:rsidP="00174677">
            <w:pPr>
              <w:pStyle w:val="TAL"/>
              <w:rPr>
                <w:color w:val="000000"/>
              </w:rPr>
            </w:pPr>
            <w:r w:rsidRPr="00E6516F">
              <w:rPr>
                <w:color w:val="000000"/>
              </w:rPr>
              <w:t xml:space="preserve">  MIME body part</w:t>
            </w:r>
          </w:p>
        </w:tc>
        <w:tc>
          <w:tcPr>
            <w:tcW w:w="2127" w:type="dxa"/>
            <w:vAlign w:val="center"/>
          </w:tcPr>
          <w:p w14:paraId="2622866F" w14:textId="77777777" w:rsidR="0071087C" w:rsidRPr="00E6516F" w:rsidRDefault="0071087C" w:rsidP="00174677">
            <w:pPr>
              <w:pStyle w:val="TAL"/>
              <w:rPr>
                <w:color w:val="000000"/>
              </w:rPr>
            </w:pPr>
          </w:p>
        </w:tc>
        <w:tc>
          <w:tcPr>
            <w:tcW w:w="2127" w:type="dxa"/>
            <w:tcBorders>
              <w:bottom w:val="single" w:sz="4" w:space="0" w:color="auto"/>
            </w:tcBorders>
          </w:tcPr>
          <w:p w14:paraId="158C19D5" w14:textId="77777777" w:rsidR="0071087C" w:rsidRPr="00E6516F" w:rsidRDefault="0071087C" w:rsidP="00174677">
            <w:pPr>
              <w:pStyle w:val="TAL"/>
              <w:rPr>
                <w:color w:val="000000"/>
              </w:rPr>
            </w:pPr>
            <w:r w:rsidRPr="00E6516F">
              <w:rPr>
                <w:b/>
                <w:bCs/>
              </w:rPr>
              <w:t>MCData Data message</w:t>
            </w:r>
          </w:p>
        </w:tc>
        <w:tc>
          <w:tcPr>
            <w:tcW w:w="1419" w:type="dxa"/>
          </w:tcPr>
          <w:p w14:paraId="3AC7BB20" w14:textId="77777777" w:rsidR="0071087C" w:rsidRPr="00E6516F" w:rsidRDefault="0071087C" w:rsidP="00174677">
            <w:pPr>
              <w:pStyle w:val="TAL"/>
              <w:rPr>
                <w:color w:val="000000"/>
              </w:rPr>
            </w:pPr>
          </w:p>
        </w:tc>
        <w:tc>
          <w:tcPr>
            <w:tcW w:w="1135" w:type="dxa"/>
          </w:tcPr>
          <w:p w14:paraId="1B627DB0" w14:textId="77777777" w:rsidR="0071087C" w:rsidRPr="00E6516F" w:rsidRDefault="0071087C" w:rsidP="00174677">
            <w:pPr>
              <w:pStyle w:val="TAL"/>
              <w:rPr>
                <w:color w:val="000000"/>
              </w:rPr>
            </w:pPr>
          </w:p>
        </w:tc>
      </w:tr>
      <w:tr w:rsidR="0071087C" w:rsidRPr="00E6516F" w14:paraId="2CB9BB8C" w14:textId="77777777" w:rsidTr="004312E8">
        <w:tc>
          <w:tcPr>
            <w:tcW w:w="2837" w:type="dxa"/>
          </w:tcPr>
          <w:p w14:paraId="42023A8C" w14:textId="77777777" w:rsidR="0071087C" w:rsidRPr="00E6516F" w:rsidRDefault="0071087C" w:rsidP="00174677">
            <w:pPr>
              <w:pStyle w:val="TAL"/>
              <w:rPr>
                <w:color w:val="000000"/>
              </w:rPr>
            </w:pPr>
            <w:r w:rsidRPr="00E6516F">
              <w:rPr>
                <w:color w:val="000000"/>
              </w:rPr>
              <w:t xml:space="preserve">    MIME-part-body</w:t>
            </w:r>
          </w:p>
        </w:tc>
        <w:tc>
          <w:tcPr>
            <w:tcW w:w="2127" w:type="dxa"/>
          </w:tcPr>
          <w:p w14:paraId="6A8CDC48" w14:textId="77777777" w:rsidR="0071087C" w:rsidRPr="00E6516F" w:rsidRDefault="0071087C" w:rsidP="00174677">
            <w:pPr>
              <w:pStyle w:val="TAL"/>
              <w:rPr>
                <w:color w:val="000000"/>
              </w:rPr>
            </w:pPr>
            <w:r w:rsidRPr="00E6516F">
              <w:rPr>
                <w:color w:val="000000"/>
              </w:rPr>
              <w:t>MCData Protected Payload Message containing DATA PAYLOAD as described in TS 36.579-1 [2] Table 6.3.2.3.3-4</w:t>
            </w:r>
          </w:p>
        </w:tc>
        <w:tc>
          <w:tcPr>
            <w:tcW w:w="2127" w:type="dxa"/>
            <w:tcBorders>
              <w:bottom w:val="single" w:sz="4" w:space="0" w:color="auto"/>
            </w:tcBorders>
          </w:tcPr>
          <w:p w14:paraId="38EBA4AD" w14:textId="77777777" w:rsidR="0071087C" w:rsidRPr="00E6516F" w:rsidRDefault="0071087C" w:rsidP="00174677">
            <w:pPr>
              <w:pStyle w:val="TAL"/>
              <w:rPr>
                <w:color w:val="000000"/>
              </w:rPr>
            </w:pPr>
          </w:p>
        </w:tc>
        <w:tc>
          <w:tcPr>
            <w:tcW w:w="1419" w:type="dxa"/>
          </w:tcPr>
          <w:p w14:paraId="4319579D" w14:textId="77777777" w:rsidR="0071087C" w:rsidRPr="00E6516F" w:rsidRDefault="0071087C" w:rsidP="00174677">
            <w:pPr>
              <w:pStyle w:val="TAL"/>
              <w:rPr>
                <w:color w:val="000000"/>
              </w:rPr>
            </w:pPr>
          </w:p>
        </w:tc>
        <w:tc>
          <w:tcPr>
            <w:tcW w:w="1135" w:type="dxa"/>
          </w:tcPr>
          <w:p w14:paraId="3E4308EA" w14:textId="77777777" w:rsidR="0071087C" w:rsidRPr="00E6516F" w:rsidRDefault="0071087C" w:rsidP="00174677">
            <w:pPr>
              <w:pStyle w:val="TAL"/>
              <w:rPr>
                <w:color w:val="000000"/>
              </w:rPr>
            </w:pPr>
          </w:p>
        </w:tc>
      </w:tr>
    </w:tbl>
    <w:p w14:paraId="70C7FA6C" w14:textId="77777777" w:rsidR="0071087C" w:rsidRPr="00E6516F" w:rsidRDefault="0071087C" w:rsidP="0071087C">
      <w:pPr>
        <w:rPr>
          <w:color w:val="000000"/>
        </w:rPr>
      </w:pPr>
    </w:p>
    <w:p w14:paraId="42DF02C9" w14:textId="77777777" w:rsidR="0071087C" w:rsidRPr="00E6516F" w:rsidRDefault="0071087C" w:rsidP="0071087C">
      <w:pPr>
        <w:pStyle w:val="TH"/>
        <w:rPr>
          <w:color w:val="000000"/>
        </w:rPr>
      </w:pPr>
      <w:r w:rsidRPr="00E6516F">
        <w:rPr>
          <w:color w:val="000000"/>
        </w:rPr>
        <w:t>Table 6.3.2.3.3-2: MCDATA-Info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7E82AFB6" w14:textId="77777777" w:rsidTr="004312E8">
        <w:trPr>
          <w:cantSplit/>
        </w:trPr>
        <w:tc>
          <w:tcPr>
            <w:tcW w:w="9645" w:type="dxa"/>
            <w:tcBorders>
              <w:top w:val="single" w:sz="4" w:space="0" w:color="auto"/>
              <w:left w:val="single" w:sz="4" w:space="0" w:color="auto"/>
              <w:bottom w:val="single" w:sz="4" w:space="0" w:color="auto"/>
              <w:right w:val="single" w:sz="4" w:space="0" w:color="auto"/>
            </w:tcBorders>
            <w:hideMark/>
          </w:tcPr>
          <w:p w14:paraId="007AB51C" w14:textId="77777777" w:rsidR="0071087C" w:rsidRPr="00E6516F" w:rsidRDefault="0071087C" w:rsidP="00174677">
            <w:pPr>
              <w:pStyle w:val="TAL"/>
              <w:rPr>
                <w:rFonts w:cs="Arial"/>
                <w:color w:val="000000"/>
                <w:szCs w:val="18"/>
              </w:rPr>
            </w:pPr>
            <w:r w:rsidRPr="00E6516F">
              <w:rPr>
                <w:rFonts w:cs="Arial"/>
                <w:color w:val="000000"/>
                <w:szCs w:val="18"/>
              </w:rPr>
              <w:t xml:space="preserve">Derivation Path: TS 36.579-1 [2], Table 5.5.3.2.2-3, condition </w:t>
            </w:r>
            <w:r w:rsidRPr="00E6516F">
              <w:rPr>
                <w:color w:val="000000"/>
              </w:rPr>
              <w:t>MCD_grp</w:t>
            </w:r>
          </w:p>
        </w:tc>
      </w:tr>
    </w:tbl>
    <w:p w14:paraId="3353D426" w14:textId="77777777" w:rsidR="0071087C" w:rsidRPr="00E6516F" w:rsidRDefault="0071087C" w:rsidP="0071087C">
      <w:pPr>
        <w:rPr>
          <w:color w:val="000000"/>
        </w:rPr>
      </w:pPr>
    </w:p>
    <w:p w14:paraId="31FE8EF8" w14:textId="77777777" w:rsidR="0071087C" w:rsidRPr="00E6516F" w:rsidRDefault="0071087C" w:rsidP="004312E8">
      <w:pPr>
        <w:pStyle w:val="TH"/>
      </w:pPr>
      <w:r w:rsidRPr="00E6516F">
        <w:t>Table 6.3.2.3.3-3: SDS SIGNALLING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0B616D6A" w14:textId="77777777" w:rsidTr="00174677">
        <w:trPr>
          <w:cantSplit/>
        </w:trPr>
        <w:tc>
          <w:tcPr>
            <w:tcW w:w="9639" w:type="dxa"/>
            <w:tcBorders>
              <w:top w:val="single" w:sz="4" w:space="0" w:color="auto"/>
              <w:left w:val="single" w:sz="4" w:space="0" w:color="auto"/>
              <w:bottom w:val="single" w:sz="4" w:space="0" w:color="auto"/>
              <w:right w:val="single" w:sz="4" w:space="0" w:color="auto"/>
            </w:tcBorders>
            <w:hideMark/>
          </w:tcPr>
          <w:p w14:paraId="0DBF9FC8" w14:textId="77777777" w:rsidR="0071087C" w:rsidRPr="00E6516F" w:rsidRDefault="0071087C" w:rsidP="004312E8">
            <w:pPr>
              <w:pStyle w:val="TAL"/>
            </w:pPr>
            <w:r w:rsidRPr="00E6516F">
              <w:t>Derivation Path: TS 36.579-1 [2], Table 5.5.3.8.2-1, condition DELIVERED</w:t>
            </w:r>
          </w:p>
        </w:tc>
      </w:tr>
    </w:tbl>
    <w:p w14:paraId="33AF2000" w14:textId="77777777" w:rsidR="0071087C" w:rsidRPr="00E6516F" w:rsidRDefault="0071087C" w:rsidP="0071087C">
      <w:pPr>
        <w:rPr>
          <w:color w:val="000000"/>
        </w:rPr>
      </w:pPr>
    </w:p>
    <w:p w14:paraId="606B6515" w14:textId="77777777" w:rsidR="0071087C" w:rsidRPr="00E6516F" w:rsidRDefault="0071087C" w:rsidP="0071087C">
      <w:pPr>
        <w:pStyle w:val="TH"/>
        <w:rPr>
          <w:color w:val="000000"/>
        </w:rPr>
      </w:pPr>
      <w:r w:rsidRPr="00E6516F">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2B635DF8"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311C29B" w14:textId="2B2BEDE1" w:rsidR="0071087C" w:rsidRPr="00E6516F" w:rsidRDefault="0071087C" w:rsidP="00174677">
            <w:pPr>
              <w:pStyle w:val="TAL"/>
              <w:rPr>
                <w:rFonts w:cs="Arial"/>
                <w:color w:val="000000"/>
                <w:szCs w:val="18"/>
              </w:rPr>
            </w:pPr>
            <w:r w:rsidRPr="00E6516F">
              <w:rPr>
                <w:rFonts w:cs="Arial"/>
                <w:color w:val="000000"/>
                <w:szCs w:val="18"/>
              </w:rPr>
              <w:t>Derivation Path: TS 36.579-1 [2], Table 5.5.3.9.1-2</w:t>
            </w:r>
          </w:p>
        </w:tc>
      </w:tr>
      <w:tr w:rsidR="0071087C" w:rsidRPr="00E6516F" w14:paraId="48AA26A4"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E18CCA3" w14:textId="77777777" w:rsidR="0071087C" w:rsidRPr="00E6516F" w:rsidRDefault="0071087C" w:rsidP="00174677">
            <w:pPr>
              <w:pStyle w:val="TAL"/>
              <w:rPr>
                <w:rFonts w:cs="Arial"/>
                <w:color w:val="000000"/>
                <w:szCs w:val="18"/>
              </w:rPr>
            </w:pPr>
            <w:r w:rsidRPr="00E6516F">
              <w:t>Payload</w:t>
            </w:r>
          </w:p>
        </w:tc>
        <w:tc>
          <w:tcPr>
            <w:tcW w:w="2127" w:type="dxa"/>
            <w:tcBorders>
              <w:top w:val="single" w:sz="4" w:space="0" w:color="auto"/>
              <w:left w:val="single" w:sz="4" w:space="0" w:color="auto"/>
              <w:bottom w:val="single" w:sz="4" w:space="0" w:color="auto"/>
              <w:right w:val="single" w:sz="4" w:space="0" w:color="auto"/>
            </w:tcBorders>
          </w:tcPr>
          <w:p w14:paraId="386F3F04" w14:textId="77777777" w:rsidR="0071087C" w:rsidRPr="00E6516F" w:rsidRDefault="0071087C" w:rsidP="00174677">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1ED13FF7" w14:textId="77777777" w:rsidR="0071087C" w:rsidRPr="00E6516F" w:rsidRDefault="0071087C" w:rsidP="0017467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C8FB375" w14:textId="77777777" w:rsidR="0071087C" w:rsidRPr="00E6516F"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FE46959" w14:textId="77777777" w:rsidR="0071087C" w:rsidRPr="00E6516F" w:rsidRDefault="0071087C" w:rsidP="00174677">
            <w:pPr>
              <w:pStyle w:val="TAL"/>
              <w:rPr>
                <w:color w:val="000000"/>
              </w:rPr>
            </w:pPr>
          </w:p>
        </w:tc>
      </w:tr>
      <w:tr w:rsidR="0071087C" w:rsidRPr="00E6516F" w14:paraId="682EF99F"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42993AF8" w14:textId="77777777" w:rsidR="0071087C" w:rsidRPr="00E6516F" w:rsidRDefault="0071087C" w:rsidP="00174677">
            <w:pPr>
              <w:pStyle w:val="TAL"/>
              <w:rPr>
                <w:color w:val="000000"/>
              </w:rPr>
            </w:pPr>
            <w:r w:rsidRPr="00E6516F">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0B780A53" w14:textId="4F51A1CF" w:rsidR="0071087C" w:rsidRPr="00E6516F" w:rsidRDefault="0071087C" w:rsidP="00174677">
            <w:pPr>
              <w:pStyle w:val="TAL"/>
              <w:rPr>
                <w:color w:val="000000"/>
              </w:rPr>
            </w:pPr>
            <w:r w:rsidRPr="00E6516F">
              <w:rPr>
                <w:rFonts w:eastAsia="Calibri"/>
              </w:rPr>
              <w:t>'00000110'B</w:t>
            </w:r>
          </w:p>
        </w:tc>
        <w:tc>
          <w:tcPr>
            <w:tcW w:w="2127" w:type="dxa"/>
            <w:tcBorders>
              <w:top w:val="single" w:sz="4" w:space="0" w:color="auto"/>
              <w:left w:val="single" w:sz="4" w:space="0" w:color="auto"/>
              <w:bottom w:val="single" w:sz="4" w:space="0" w:color="auto"/>
              <w:right w:val="single" w:sz="4" w:space="0" w:color="auto"/>
            </w:tcBorders>
            <w:hideMark/>
          </w:tcPr>
          <w:p w14:paraId="1730B78B" w14:textId="77777777" w:rsidR="0071087C" w:rsidRPr="00E6516F" w:rsidRDefault="0071087C" w:rsidP="00174677">
            <w:pPr>
              <w:pStyle w:val="TAL"/>
              <w:rPr>
                <w:color w:val="000000"/>
              </w:rPr>
            </w:pPr>
            <w:r w:rsidRPr="00E6516F">
              <w:t>ENHANCED STATUS</w:t>
            </w:r>
          </w:p>
        </w:tc>
        <w:tc>
          <w:tcPr>
            <w:tcW w:w="1419" w:type="dxa"/>
            <w:tcBorders>
              <w:top w:val="single" w:sz="4" w:space="0" w:color="auto"/>
              <w:left w:val="single" w:sz="4" w:space="0" w:color="auto"/>
              <w:bottom w:val="single" w:sz="4" w:space="0" w:color="auto"/>
              <w:right w:val="single" w:sz="4" w:space="0" w:color="auto"/>
            </w:tcBorders>
            <w:hideMark/>
          </w:tcPr>
          <w:p w14:paraId="42FE1B79" w14:textId="77777777" w:rsidR="0071087C" w:rsidRPr="00E6516F" w:rsidRDefault="0071087C" w:rsidP="00174677">
            <w:pPr>
              <w:pStyle w:val="TAL"/>
              <w:rPr>
                <w:color w:val="000000"/>
              </w:rPr>
            </w:pPr>
            <w:r w:rsidRPr="00E6516F">
              <w:t>TS 24.282 [31], Table 15.2.13-2</w:t>
            </w:r>
          </w:p>
        </w:tc>
        <w:tc>
          <w:tcPr>
            <w:tcW w:w="1135" w:type="dxa"/>
            <w:tcBorders>
              <w:top w:val="single" w:sz="4" w:space="0" w:color="auto"/>
              <w:left w:val="single" w:sz="4" w:space="0" w:color="auto"/>
              <w:bottom w:val="single" w:sz="4" w:space="0" w:color="auto"/>
              <w:right w:val="single" w:sz="4" w:space="0" w:color="auto"/>
            </w:tcBorders>
          </w:tcPr>
          <w:p w14:paraId="2970D1D7" w14:textId="77777777" w:rsidR="0071087C" w:rsidRPr="00E6516F" w:rsidRDefault="0071087C" w:rsidP="00174677">
            <w:pPr>
              <w:pStyle w:val="TAL"/>
              <w:rPr>
                <w:color w:val="000000"/>
              </w:rPr>
            </w:pPr>
          </w:p>
        </w:tc>
      </w:tr>
      <w:tr w:rsidR="0071087C" w:rsidRPr="00E6516F" w14:paraId="371FE351"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6D2B44C4" w14:textId="77777777" w:rsidR="0071087C" w:rsidRPr="00E6516F" w:rsidRDefault="0071087C" w:rsidP="00174677">
            <w:pPr>
              <w:pStyle w:val="TAL"/>
              <w:rPr>
                <w:color w:val="000000"/>
              </w:rPr>
            </w:pPr>
            <w:r w:rsidRPr="00E6516F">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2FFA04A5" w14:textId="77777777" w:rsidR="0071087C" w:rsidRPr="00E6516F" w:rsidRDefault="0071087C" w:rsidP="00174677">
            <w:pPr>
              <w:pStyle w:val="TAL"/>
              <w:rPr>
                <w:color w:val="000000"/>
              </w:rPr>
            </w:pPr>
            <w:r w:rsidRPr="00E6516F">
              <w:rPr>
                <w:rFonts w:eastAsia="Calibri"/>
              </w:rPr>
              <w:t>"0"</w:t>
            </w:r>
          </w:p>
        </w:tc>
        <w:tc>
          <w:tcPr>
            <w:tcW w:w="2127" w:type="dxa"/>
            <w:tcBorders>
              <w:top w:val="single" w:sz="4" w:space="0" w:color="auto"/>
              <w:left w:val="single" w:sz="4" w:space="0" w:color="auto"/>
              <w:bottom w:val="single" w:sz="4" w:space="0" w:color="auto"/>
              <w:right w:val="single" w:sz="4" w:space="0" w:color="auto"/>
            </w:tcBorders>
            <w:hideMark/>
          </w:tcPr>
          <w:p w14:paraId="25910815" w14:textId="77777777" w:rsidR="0071087C" w:rsidRPr="00E6516F" w:rsidRDefault="0071087C" w:rsidP="00174677">
            <w:pPr>
              <w:pStyle w:val="TAL"/>
              <w:rPr>
                <w:color w:val="000000"/>
              </w:rPr>
            </w:pPr>
            <w:r w:rsidRPr="00E6516F">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47EFD4D0" w14:textId="77777777" w:rsidR="0071087C" w:rsidRPr="00E6516F" w:rsidRDefault="0071087C" w:rsidP="00174677">
            <w:pPr>
              <w:pStyle w:val="TAL"/>
              <w:rPr>
                <w:color w:val="000000"/>
              </w:rPr>
            </w:pPr>
            <w:r w:rsidRPr="00E6516F">
              <w:rPr>
                <w:rFonts w:cs="Arial"/>
                <w:szCs w:val="18"/>
              </w:rPr>
              <w:t xml:space="preserve">TS 36.579-1 [2], Table </w:t>
            </w:r>
            <w:r w:rsidRPr="00E6516F">
              <w:t>5.5.7.3-1</w:t>
            </w:r>
          </w:p>
        </w:tc>
        <w:tc>
          <w:tcPr>
            <w:tcW w:w="1135" w:type="dxa"/>
            <w:tcBorders>
              <w:top w:val="single" w:sz="4" w:space="0" w:color="auto"/>
              <w:left w:val="single" w:sz="4" w:space="0" w:color="auto"/>
              <w:bottom w:val="single" w:sz="4" w:space="0" w:color="auto"/>
              <w:right w:val="single" w:sz="4" w:space="0" w:color="auto"/>
            </w:tcBorders>
          </w:tcPr>
          <w:p w14:paraId="56C3F877" w14:textId="77777777" w:rsidR="0071087C" w:rsidRPr="00E6516F" w:rsidRDefault="0071087C" w:rsidP="00174677">
            <w:pPr>
              <w:pStyle w:val="TAL"/>
              <w:rPr>
                <w:color w:val="000000"/>
              </w:rPr>
            </w:pPr>
          </w:p>
        </w:tc>
      </w:tr>
    </w:tbl>
    <w:p w14:paraId="5D607E74" w14:textId="77777777" w:rsidR="0071087C" w:rsidRPr="00E6516F" w:rsidRDefault="0071087C" w:rsidP="0071087C">
      <w:pPr>
        <w:rPr>
          <w:color w:val="000000"/>
        </w:rPr>
      </w:pPr>
    </w:p>
    <w:p w14:paraId="59E014C9" w14:textId="09B97092" w:rsidR="0071087C" w:rsidRPr="00E6516F" w:rsidRDefault="0071087C" w:rsidP="0071087C">
      <w:pPr>
        <w:pStyle w:val="TH"/>
        <w:rPr>
          <w:color w:val="000000"/>
        </w:rPr>
      </w:pPr>
      <w:r w:rsidRPr="00E6516F">
        <w:rPr>
          <w:color w:val="000000"/>
        </w:rPr>
        <w:t>Table 6.3.2.3.3-5: Void</w:t>
      </w:r>
    </w:p>
    <w:p w14:paraId="00C532CA" w14:textId="77777777" w:rsidR="00E348F7" w:rsidRPr="00E6516F" w:rsidRDefault="00E348F7" w:rsidP="00E348F7">
      <w:pPr>
        <w:rPr>
          <w:color w:val="000000"/>
        </w:rPr>
      </w:pPr>
    </w:p>
    <w:p w14:paraId="15A30AD9" w14:textId="50C21E8A" w:rsidR="0071087C" w:rsidRPr="00E6516F" w:rsidRDefault="0071087C" w:rsidP="0071087C">
      <w:pPr>
        <w:pStyle w:val="TH"/>
        <w:rPr>
          <w:color w:val="000000"/>
        </w:rPr>
      </w:pPr>
      <w:r w:rsidRPr="00E6516F">
        <w:rPr>
          <w:color w:val="000000"/>
        </w:rPr>
        <w:t>Table 6.3.2.3.3-6: SIP MESSAGE (step 3, Table 6.3.2.3.2-1</w:t>
      </w:r>
      <w:r w:rsidRPr="00E6516F">
        <w:t>;</w:t>
      </w:r>
      <w:r w:rsidRPr="00E6516F">
        <w:br/>
        <w:t>step 2, TS 36.579-1 [2] Table 5.3C.1.3-1</w:t>
      </w:r>
      <w:r w:rsidRPr="00E6516F">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02F891D7"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tcPr>
          <w:p w14:paraId="2AE3DF41" w14:textId="77777777" w:rsidR="0071087C" w:rsidRPr="00E6516F" w:rsidRDefault="0071087C" w:rsidP="00174677">
            <w:pPr>
              <w:pStyle w:val="TAL"/>
              <w:rPr>
                <w:rFonts w:cs="Arial"/>
                <w:color w:val="000000"/>
                <w:szCs w:val="18"/>
              </w:rPr>
            </w:pPr>
            <w:r w:rsidRPr="00E6516F">
              <w:rPr>
                <w:rFonts w:cs="Arial"/>
                <w:color w:val="000000"/>
                <w:szCs w:val="18"/>
              </w:rPr>
              <w:t>Derivation Path: TS 36.579-1 [2], Table 5.5.2.7.1-1, condition MCDATA_SDS, RESOURCE_LISTS, MCDATA_SIGNALLING</w:t>
            </w:r>
          </w:p>
        </w:tc>
      </w:tr>
      <w:tr w:rsidR="0071087C" w:rsidRPr="00E6516F" w14:paraId="2DF0C8E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6006EF8D" w14:textId="77777777" w:rsidR="0071087C" w:rsidRPr="00E6516F" w:rsidRDefault="0071087C" w:rsidP="00174677">
            <w:pPr>
              <w:pStyle w:val="TAH"/>
              <w:rPr>
                <w:bCs/>
                <w:color w:val="000000"/>
              </w:rPr>
            </w:pPr>
            <w:r w:rsidRPr="00E6516F">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20CC44" w14:textId="77777777" w:rsidR="0071087C" w:rsidRPr="00E6516F" w:rsidRDefault="0071087C" w:rsidP="00174677">
            <w:pPr>
              <w:pStyle w:val="TAH"/>
              <w:rPr>
                <w:bCs/>
                <w:color w:val="000000"/>
              </w:rPr>
            </w:pPr>
            <w:r w:rsidRPr="00E6516F">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491096" w14:textId="77777777" w:rsidR="0071087C" w:rsidRPr="00E6516F" w:rsidRDefault="0071087C" w:rsidP="00174677">
            <w:pPr>
              <w:pStyle w:val="TAH"/>
              <w:rPr>
                <w:bCs/>
                <w:color w:val="000000"/>
              </w:rPr>
            </w:pPr>
            <w:r w:rsidRPr="00E6516F">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4C0E3A0F" w14:textId="77777777" w:rsidR="0071087C" w:rsidRPr="00E6516F" w:rsidRDefault="0071087C" w:rsidP="00174677">
            <w:pPr>
              <w:pStyle w:val="TAH"/>
              <w:rPr>
                <w:bCs/>
                <w:color w:val="000000"/>
              </w:rPr>
            </w:pPr>
            <w:r w:rsidRPr="00E6516F">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58D63D0C" w14:textId="77777777" w:rsidR="0071087C" w:rsidRPr="00E6516F" w:rsidRDefault="0071087C" w:rsidP="00174677">
            <w:pPr>
              <w:pStyle w:val="TAH"/>
              <w:rPr>
                <w:bCs/>
                <w:color w:val="000000"/>
              </w:rPr>
            </w:pPr>
            <w:r w:rsidRPr="00E6516F">
              <w:rPr>
                <w:bCs/>
                <w:color w:val="000000"/>
              </w:rPr>
              <w:t>Condition</w:t>
            </w:r>
          </w:p>
        </w:tc>
      </w:tr>
      <w:tr w:rsidR="0071087C" w:rsidRPr="00E6516F" w14:paraId="55293132" w14:textId="77777777" w:rsidTr="00174677">
        <w:tc>
          <w:tcPr>
            <w:tcW w:w="2837" w:type="dxa"/>
            <w:tcBorders>
              <w:top w:val="single" w:sz="4" w:space="0" w:color="auto"/>
              <w:left w:val="single" w:sz="4" w:space="0" w:color="auto"/>
              <w:bottom w:val="single" w:sz="4" w:space="0" w:color="auto"/>
              <w:right w:val="single" w:sz="4" w:space="0" w:color="auto"/>
            </w:tcBorders>
            <w:vAlign w:val="center"/>
            <w:hideMark/>
          </w:tcPr>
          <w:p w14:paraId="3468CA07" w14:textId="77777777" w:rsidR="0071087C" w:rsidRPr="00E6516F" w:rsidRDefault="0071087C" w:rsidP="00174677">
            <w:pPr>
              <w:keepNext/>
              <w:keepLines/>
              <w:spacing w:after="0"/>
              <w:rPr>
                <w:rFonts w:ascii="Arial" w:hAnsi="Arial"/>
                <w:b/>
                <w:bCs/>
                <w:color w:val="000000"/>
                <w:sz w:val="18"/>
              </w:rPr>
            </w:pPr>
            <w:r w:rsidRPr="00E6516F">
              <w:rPr>
                <w:rFonts w:ascii="Arial" w:hAnsi="Arial"/>
                <w:b/>
                <w:bCs/>
                <w:color w:val="000000"/>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331B35CD" w14:textId="77777777" w:rsidR="0071087C" w:rsidRPr="00E6516F" w:rsidRDefault="0071087C" w:rsidP="00174677">
            <w:pPr>
              <w:pStyle w:val="TAL"/>
              <w:rPr>
                <w:iCs/>
                <w:color w:val="000000"/>
              </w:rPr>
            </w:pPr>
          </w:p>
        </w:tc>
        <w:tc>
          <w:tcPr>
            <w:tcW w:w="2127" w:type="dxa"/>
            <w:tcBorders>
              <w:top w:val="single" w:sz="4" w:space="0" w:color="auto"/>
              <w:left w:val="single" w:sz="4" w:space="0" w:color="auto"/>
              <w:bottom w:val="single" w:sz="4" w:space="0" w:color="auto"/>
              <w:right w:val="single" w:sz="4" w:space="0" w:color="auto"/>
            </w:tcBorders>
          </w:tcPr>
          <w:p w14:paraId="35EBC959" w14:textId="77777777" w:rsidR="0071087C" w:rsidRPr="00E6516F" w:rsidRDefault="0071087C" w:rsidP="0017467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319826F0" w14:textId="77777777" w:rsidR="0071087C" w:rsidRPr="00E6516F"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51A833B" w14:textId="77777777" w:rsidR="0071087C" w:rsidRPr="00E6516F" w:rsidRDefault="0071087C" w:rsidP="00174677">
            <w:pPr>
              <w:pStyle w:val="TAL"/>
              <w:rPr>
                <w:color w:val="000000"/>
              </w:rPr>
            </w:pPr>
          </w:p>
        </w:tc>
      </w:tr>
      <w:tr w:rsidR="0071087C" w:rsidRPr="00E6516F" w14:paraId="46FAC782" w14:textId="77777777" w:rsidTr="004312E8">
        <w:tc>
          <w:tcPr>
            <w:tcW w:w="2837" w:type="dxa"/>
            <w:vAlign w:val="center"/>
          </w:tcPr>
          <w:p w14:paraId="28511EF0" w14:textId="77777777" w:rsidR="0071087C" w:rsidRPr="00E6516F" w:rsidRDefault="0071087C" w:rsidP="00174677">
            <w:pPr>
              <w:keepNext/>
              <w:keepLines/>
              <w:spacing w:after="0"/>
              <w:rPr>
                <w:rFonts w:ascii="Arial" w:hAnsi="Arial"/>
                <w:b/>
                <w:bCs/>
                <w:color w:val="000000"/>
                <w:sz w:val="18"/>
              </w:rPr>
            </w:pPr>
            <w:r w:rsidRPr="00E6516F">
              <w:rPr>
                <w:rFonts w:ascii="Arial" w:hAnsi="Arial"/>
                <w:color w:val="000000"/>
                <w:sz w:val="18"/>
              </w:rPr>
              <w:t xml:space="preserve">  MIME body part</w:t>
            </w:r>
          </w:p>
        </w:tc>
        <w:tc>
          <w:tcPr>
            <w:tcW w:w="2127" w:type="dxa"/>
          </w:tcPr>
          <w:p w14:paraId="4B1C9383" w14:textId="77777777" w:rsidR="0071087C" w:rsidRPr="00E6516F" w:rsidRDefault="0071087C" w:rsidP="00174677">
            <w:pPr>
              <w:pStyle w:val="TAL"/>
              <w:rPr>
                <w:iCs/>
                <w:color w:val="000000"/>
              </w:rPr>
            </w:pPr>
          </w:p>
        </w:tc>
        <w:tc>
          <w:tcPr>
            <w:tcW w:w="2127" w:type="dxa"/>
            <w:tcBorders>
              <w:bottom w:val="single" w:sz="4" w:space="0" w:color="auto"/>
            </w:tcBorders>
          </w:tcPr>
          <w:p w14:paraId="2253D684" w14:textId="77777777" w:rsidR="0071087C" w:rsidRPr="00E6516F" w:rsidRDefault="0071087C" w:rsidP="00174677">
            <w:pPr>
              <w:pStyle w:val="TAL"/>
              <w:rPr>
                <w:color w:val="000000"/>
              </w:rPr>
            </w:pPr>
            <w:r w:rsidRPr="00E6516F">
              <w:rPr>
                <w:b/>
                <w:bCs/>
                <w:color w:val="000000"/>
              </w:rPr>
              <w:t>MCData-Info</w:t>
            </w:r>
          </w:p>
        </w:tc>
        <w:tc>
          <w:tcPr>
            <w:tcW w:w="1419" w:type="dxa"/>
            <w:tcBorders>
              <w:top w:val="single" w:sz="4" w:space="0" w:color="auto"/>
              <w:left w:val="single" w:sz="4" w:space="0" w:color="auto"/>
              <w:bottom w:val="single" w:sz="4" w:space="0" w:color="auto"/>
              <w:right w:val="single" w:sz="4" w:space="0" w:color="auto"/>
            </w:tcBorders>
          </w:tcPr>
          <w:p w14:paraId="05595C33" w14:textId="77777777" w:rsidR="0071087C" w:rsidRPr="00E6516F"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5032C6A0" w14:textId="77777777" w:rsidR="0071087C" w:rsidRPr="00E6516F" w:rsidRDefault="0071087C" w:rsidP="00174677">
            <w:pPr>
              <w:pStyle w:val="TAL"/>
              <w:rPr>
                <w:color w:val="000000"/>
              </w:rPr>
            </w:pPr>
          </w:p>
        </w:tc>
      </w:tr>
      <w:tr w:rsidR="0071087C" w:rsidRPr="00E6516F" w14:paraId="053B34CD" w14:textId="77777777" w:rsidTr="004312E8">
        <w:tc>
          <w:tcPr>
            <w:tcW w:w="2837" w:type="dxa"/>
            <w:vAlign w:val="center"/>
          </w:tcPr>
          <w:p w14:paraId="1DC4A8D6" w14:textId="77777777" w:rsidR="0071087C" w:rsidRPr="00E6516F" w:rsidRDefault="0071087C" w:rsidP="00174677">
            <w:pPr>
              <w:keepNext/>
              <w:keepLines/>
              <w:spacing w:after="0"/>
              <w:rPr>
                <w:rFonts w:ascii="Arial" w:hAnsi="Arial"/>
                <w:b/>
                <w:bCs/>
                <w:color w:val="000000"/>
                <w:sz w:val="18"/>
              </w:rPr>
            </w:pPr>
            <w:r w:rsidRPr="00E6516F">
              <w:rPr>
                <w:rFonts w:ascii="Arial" w:hAnsi="Arial"/>
                <w:color w:val="000000"/>
                <w:sz w:val="18"/>
              </w:rPr>
              <w:t xml:space="preserve">    MIME-part-headers</w:t>
            </w:r>
          </w:p>
        </w:tc>
        <w:tc>
          <w:tcPr>
            <w:tcW w:w="2127" w:type="dxa"/>
          </w:tcPr>
          <w:p w14:paraId="1C8DCEB8" w14:textId="77777777" w:rsidR="0071087C" w:rsidRPr="00E6516F" w:rsidRDefault="0071087C" w:rsidP="00174677">
            <w:pPr>
              <w:pStyle w:val="TAL"/>
              <w:rPr>
                <w:iCs/>
                <w:color w:val="000000"/>
              </w:rPr>
            </w:pPr>
            <w:r w:rsidRPr="00E6516F">
              <w:rPr>
                <w:color w:val="000000"/>
              </w:rPr>
              <w:t>MCData-Info described in Table 6.3.2.3.3-7</w:t>
            </w:r>
          </w:p>
        </w:tc>
        <w:tc>
          <w:tcPr>
            <w:tcW w:w="2127" w:type="dxa"/>
            <w:tcBorders>
              <w:bottom w:val="single" w:sz="4" w:space="0" w:color="auto"/>
            </w:tcBorders>
          </w:tcPr>
          <w:p w14:paraId="07402C6F" w14:textId="77777777" w:rsidR="0071087C" w:rsidRPr="00E6516F" w:rsidRDefault="0071087C" w:rsidP="0017467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43F54BA8" w14:textId="77777777" w:rsidR="0071087C" w:rsidRPr="00E6516F"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46441C0" w14:textId="77777777" w:rsidR="0071087C" w:rsidRPr="00E6516F" w:rsidRDefault="0071087C" w:rsidP="00174677">
            <w:pPr>
              <w:pStyle w:val="TAL"/>
              <w:rPr>
                <w:color w:val="000000"/>
              </w:rPr>
            </w:pPr>
          </w:p>
        </w:tc>
      </w:tr>
      <w:tr w:rsidR="0071087C" w:rsidRPr="00E6516F" w14:paraId="1DDB92EE" w14:textId="77777777" w:rsidTr="004312E8">
        <w:tc>
          <w:tcPr>
            <w:tcW w:w="2837" w:type="dxa"/>
            <w:vAlign w:val="center"/>
          </w:tcPr>
          <w:p w14:paraId="4B654BFA" w14:textId="77777777" w:rsidR="0071087C" w:rsidRPr="00E6516F" w:rsidRDefault="0071087C" w:rsidP="00174677">
            <w:pPr>
              <w:keepNext/>
              <w:keepLines/>
              <w:spacing w:after="0"/>
              <w:rPr>
                <w:rFonts w:ascii="Arial" w:hAnsi="Arial"/>
                <w:b/>
                <w:bCs/>
                <w:color w:val="000000"/>
                <w:sz w:val="18"/>
              </w:rPr>
            </w:pPr>
            <w:r w:rsidRPr="00E6516F">
              <w:rPr>
                <w:rFonts w:ascii="Arial" w:hAnsi="Arial"/>
                <w:sz w:val="18"/>
              </w:rPr>
              <w:t xml:space="preserve">  MIME body part</w:t>
            </w:r>
          </w:p>
        </w:tc>
        <w:tc>
          <w:tcPr>
            <w:tcW w:w="2127" w:type="dxa"/>
          </w:tcPr>
          <w:p w14:paraId="082095CF" w14:textId="77777777" w:rsidR="0071087C" w:rsidRPr="00E6516F" w:rsidRDefault="0071087C" w:rsidP="00174677">
            <w:pPr>
              <w:pStyle w:val="TAL"/>
              <w:rPr>
                <w:iCs/>
                <w:color w:val="000000"/>
              </w:rPr>
            </w:pPr>
          </w:p>
        </w:tc>
        <w:tc>
          <w:tcPr>
            <w:tcW w:w="2127" w:type="dxa"/>
            <w:tcBorders>
              <w:bottom w:val="single" w:sz="4" w:space="0" w:color="auto"/>
            </w:tcBorders>
          </w:tcPr>
          <w:p w14:paraId="651FCD76" w14:textId="77777777" w:rsidR="0071087C" w:rsidRPr="00E6516F" w:rsidRDefault="0071087C" w:rsidP="00174677">
            <w:pPr>
              <w:pStyle w:val="TAL"/>
              <w:rPr>
                <w:color w:val="000000"/>
              </w:rPr>
            </w:pPr>
            <w:r w:rsidRPr="00E6516F">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01A089A" w14:textId="77777777" w:rsidR="0071087C" w:rsidRPr="00E6516F"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51C8C287" w14:textId="77777777" w:rsidR="0071087C" w:rsidRPr="00E6516F" w:rsidRDefault="0071087C" w:rsidP="00174677">
            <w:pPr>
              <w:pStyle w:val="TAL"/>
              <w:rPr>
                <w:color w:val="000000"/>
              </w:rPr>
            </w:pPr>
          </w:p>
        </w:tc>
      </w:tr>
      <w:tr w:rsidR="0071087C" w:rsidRPr="00E6516F" w14:paraId="4426301F" w14:textId="77777777" w:rsidTr="004312E8">
        <w:tc>
          <w:tcPr>
            <w:tcW w:w="2837" w:type="dxa"/>
          </w:tcPr>
          <w:p w14:paraId="0BA07ECB" w14:textId="77777777" w:rsidR="0071087C" w:rsidRPr="00E6516F" w:rsidRDefault="0071087C" w:rsidP="00174677">
            <w:pPr>
              <w:keepNext/>
              <w:keepLines/>
              <w:spacing w:after="0"/>
              <w:rPr>
                <w:rFonts w:ascii="Arial" w:hAnsi="Arial"/>
                <w:b/>
                <w:bCs/>
                <w:color w:val="000000"/>
                <w:sz w:val="18"/>
              </w:rPr>
            </w:pPr>
            <w:r w:rsidRPr="00E6516F">
              <w:rPr>
                <w:rFonts w:ascii="Arial" w:hAnsi="Arial"/>
                <w:sz w:val="18"/>
              </w:rPr>
              <w:t xml:space="preserve">    MIME-part-body</w:t>
            </w:r>
          </w:p>
        </w:tc>
        <w:tc>
          <w:tcPr>
            <w:tcW w:w="2127" w:type="dxa"/>
          </w:tcPr>
          <w:p w14:paraId="272CEC6B" w14:textId="77777777" w:rsidR="0071087C" w:rsidRPr="00E6516F" w:rsidRDefault="0071087C" w:rsidP="00174677">
            <w:pPr>
              <w:pStyle w:val="TAL"/>
              <w:rPr>
                <w:iCs/>
                <w:color w:val="000000"/>
              </w:rPr>
            </w:pPr>
            <w:r w:rsidRPr="00E6516F">
              <w:t>MCData Protected Payload Message containing SDS NOTIFICATION as described in Table 6.3.2.3.3-8</w:t>
            </w:r>
          </w:p>
        </w:tc>
        <w:tc>
          <w:tcPr>
            <w:tcW w:w="2127" w:type="dxa"/>
            <w:tcBorders>
              <w:bottom w:val="single" w:sz="4" w:space="0" w:color="auto"/>
            </w:tcBorders>
          </w:tcPr>
          <w:p w14:paraId="017680F8" w14:textId="77777777" w:rsidR="0071087C" w:rsidRPr="00E6516F" w:rsidRDefault="0071087C" w:rsidP="0017467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3A3E5122" w14:textId="77777777" w:rsidR="0071087C" w:rsidRPr="00E6516F"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3BB512F" w14:textId="77777777" w:rsidR="0071087C" w:rsidRPr="00E6516F" w:rsidRDefault="0071087C" w:rsidP="00174677">
            <w:pPr>
              <w:pStyle w:val="TAL"/>
              <w:rPr>
                <w:color w:val="000000"/>
              </w:rPr>
            </w:pPr>
          </w:p>
        </w:tc>
      </w:tr>
    </w:tbl>
    <w:p w14:paraId="10409FE7" w14:textId="77777777" w:rsidR="0071087C" w:rsidRPr="00E6516F" w:rsidRDefault="0071087C" w:rsidP="0071087C">
      <w:pPr>
        <w:rPr>
          <w:color w:val="000000"/>
        </w:rPr>
      </w:pPr>
    </w:p>
    <w:p w14:paraId="1A43215C" w14:textId="77777777" w:rsidR="0071087C" w:rsidRPr="00E6516F" w:rsidRDefault="0071087C" w:rsidP="0071087C">
      <w:pPr>
        <w:pStyle w:val="TH"/>
        <w:rPr>
          <w:color w:val="000000"/>
        </w:rPr>
      </w:pPr>
      <w:r w:rsidRPr="00E6516F">
        <w:rPr>
          <w:color w:val="000000"/>
        </w:rPr>
        <w:t>Table 6.3.2.3.3-7: MCDATA-Info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1087C" w:rsidRPr="00E6516F" w14:paraId="307EB043" w14:textId="77777777" w:rsidTr="0017467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C6381FE" w14:textId="77777777" w:rsidR="0071087C" w:rsidRPr="00E6516F" w:rsidRDefault="0071087C" w:rsidP="00174677">
            <w:pPr>
              <w:pStyle w:val="TAL"/>
              <w:rPr>
                <w:rFonts w:cs="Arial"/>
                <w:color w:val="000000"/>
                <w:szCs w:val="18"/>
              </w:rPr>
            </w:pPr>
            <w:r w:rsidRPr="00E6516F">
              <w:rPr>
                <w:rFonts w:cs="Arial"/>
                <w:color w:val="000000"/>
                <w:szCs w:val="18"/>
              </w:rPr>
              <w:t xml:space="preserve">Derivation Path: TS 36.579-1 [2], Table </w:t>
            </w:r>
            <w:r w:rsidRPr="00E6516F">
              <w:rPr>
                <w:color w:val="000000"/>
              </w:rPr>
              <w:t>5.5.3.2.1-3</w:t>
            </w:r>
          </w:p>
        </w:tc>
      </w:tr>
      <w:tr w:rsidR="0071087C" w:rsidRPr="00E6516F" w14:paraId="54541B0B"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073CBCA8" w14:textId="77777777" w:rsidR="0071087C" w:rsidRPr="00E6516F" w:rsidRDefault="0071087C" w:rsidP="00174677">
            <w:pPr>
              <w:pStyle w:val="TAH"/>
              <w:rPr>
                <w:bCs/>
                <w:color w:val="000000"/>
              </w:rPr>
            </w:pPr>
            <w:r w:rsidRPr="00E6516F">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01E22FE" w14:textId="77777777" w:rsidR="0071087C" w:rsidRPr="00E6516F" w:rsidRDefault="0071087C" w:rsidP="00174677">
            <w:pPr>
              <w:pStyle w:val="TAH"/>
              <w:rPr>
                <w:bCs/>
                <w:color w:val="000000"/>
              </w:rPr>
            </w:pPr>
            <w:r w:rsidRPr="00E6516F">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313952" w14:textId="77777777" w:rsidR="0071087C" w:rsidRPr="00E6516F" w:rsidRDefault="0071087C" w:rsidP="00174677">
            <w:pPr>
              <w:pStyle w:val="TAH"/>
              <w:rPr>
                <w:bCs/>
                <w:color w:val="000000"/>
              </w:rPr>
            </w:pPr>
            <w:r w:rsidRPr="00E6516F">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7E70F0D4" w14:textId="77777777" w:rsidR="0071087C" w:rsidRPr="00E6516F" w:rsidRDefault="0071087C" w:rsidP="00174677">
            <w:pPr>
              <w:pStyle w:val="TAH"/>
              <w:rPr>
                <w:bCs/>
                <w:color w:val="000000"/>
              </w:rPr>
            </w:pPr>
            <w:r w:rsidRPr="00E6516F">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4DD3E063" w14:textId="77777777" w:rsidR="0071087C" w:rsidRPr="00E6516F" w:rsidRDefault="0071087C" w:rsidP="00174677">
            <w:pPr>
              <w:pStyle w:val="TAH"/>
              <w:rPr>
                <w:bCs/>
                <w:color w:val="000000"/>
              </w:rPr>
            </w:pPr>
            <w:r w:rsidRPr="00E6516F">
              <w:rPr>
                <w:bCs/>
                <w:color w:val="000000"/>
              </w:rPr>
              <w:t>Condition</w:t>
            </w:r>
          </w:p>
        </w:tc>
      </w:tr>
      <w:tr w:rsidR="0071087C" w:rsidRPr="00E6516F" w14:paraId="310E8A88"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399E501C" w14:textId="77777777" w:rsidR="0071087C" w:rsidRPr="00E6516F" w:rsidRDefault="0071087C" w:rsidP="00174677">
            <w:pPr>
              <w:pStyle w:val="TAL"/>
              <w:rPr>
                <w:rFonts w:cs="Arial"/>
                <w:color w:val="000000"/>
                <w:szCs w:val="18"/>
              </w:rPr>
            </w:pPr>
            <w:r w:rsidRPr="00E6516F">
              <w:rPr>
                <w:color w:val="000000"/>
              </w:rPr>
              <w:t>mcdata-info</w:t>
            </w:r>
          </w:p>
        </w:tc>
        <w:tc>
          <w:tcPr>
            <w:tcW w:w="2127" w:type="dxa"/>
            <w:tcBorders>
              <w:top w:val="single" w:sz="4" w:space="0" w:color="auto"/>
              <w:left w:val="single" w:sz="4" w:space="0" w:color="auto"/>
              <w:bottom w:val="single" w:sz="4" w:space="0" w:color="auto"/>
              <w:right w:val="single" w:sz="4" w:space="0" w:color="auto"/>
            </w:tcBorders>
          </w:tcPr>
          <w:p w14:paraId="09741738" w14:textId="77777777" w:rsidR="0071087C" w:rsidRPr="00E6516F" w:rsidRDefault="0071087C" w:rsidP="00174677">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45AB790A" w14:textId="77777777" w:rsidR="0071087C" w:rsidRPr="00E6516F" w:rsidRDefault="0071087C" w:rsidP="0017467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E4F493A" w14:textId="77777777" w:rsidR="0071087C" w:rsidRPr="00E6516F"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22B912AF" w14:textId="77777777" w:rsidR="0071087C" w:rsidRPr="00E6516F" w:rsidRDefault="0071087C" w:rsidP="00174677">
            <w:pPr>
              <w:pStyle w:val="TAL"/>
              <w:rPr>
                <w:color w:val="000000"/>
              </w:rPr>
            </w:pPr>
          </w:p>
        </w:tc>
      </w:tr>
      <w:tr w:rsidR="0071087C" w:rsidRPr="00E6516F" w14:paraId="6DCB60AC" w14:textId="77777777" w:rsidTr="00174677">
        <w:tc>
          <w:tcPr>
            <w:tcW w:w="2837" w:type="dxa"/>
            <w:tcBorders>
              <w:top w:val="single" w:sz="4" w:space="0" w:color="auto"/>
              <w:left w:val="single" w:sz="4" w:space="0" w:color="auto"/>
              <w:bottom w:val="single" w:sz="4" w:space="0" w:color="auto"/>
              <w:right w:val="single" w:sz="4" w:space="0" w:color="auto"/>
            </w:tcBorders>
            <w:hideMark/>
          </w:tcPr>
          <w:p w14:paraId="15E55DC6" w14:textId="77777777" w:rsidR="0071087C" w:rsidRPr="00E6516F" w:rsidRDefault="0071087C" w:rsidP="00174677">
            <w:pPr>
              <w:pStyle w:val="TAL"/>
              <w:rPr>
                <w:rFonts w:cs="Arial"/>
                <w:color w:val="000000"/>
                <w:szCs w:val="18"/>
              </w:rPr>
            </w:pPr>
            <w:r w:rsidRPr="00E6516F">
              <w:rPr>
                <w:color w:val="000000"/>
              </w:rPr>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B4B2AA8" w14:textId="77777777" w:rsidR="0071087C" w:rsidRPr="00E6516F" w:rsidRDefault="0071087C" w:rsidP="00174677">
            <w:pPr>
              <w:pStyle w:val="TAL"/>
              <w:rPr>
                <w:color w:val="000000"/>
              </w:rPr>
            </w:pPr>
          </w:p>
        </w:tc>
        <w:tc>
          <w:tcPr>
            <w:tcW w:w="2127" w:type="dxa"/>
            <w:tcBorders>
              <w:top w:val="single" w:sz="4" w:space="0" w:color="auto"/>
              <w:left w:val="single" w:sz="4" w:space="0" w:color="auto"/>
              <w:bottom w:val="single" w:sz="4" w:space="0" w:color="auto"/>
              <w:right w:val="single" w:sz="4" w:space="0" w:color="auto"/>
            </w:tcBorders>
          </w:tcPr>
          <w:p w14:paraId="2DB02B93" w14:textId="77777777" w:rsidR="0071087C" w:rsidRPr="00E6516F" w:rsidRDefault="0071087C" w:rsidP="00174677">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5A847740" w14:textId="77777777" w:rsidR="0071087C" w:rsidRPr="00E6516F"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26DFABB7" w14:textId="77777777" w:rsidR="0071087C" w:rsidRPr="00E6516F" w:rsidRDefault="0071087C" w:rsidP="00174677">
            <w:pPr>
              <w:pStyle w:val="TAL"/>
              <w:rPr>
                <w:color w:val="000000"/>
              </w:rPr>
            </w:pPr>
          </w:p>
        </w:tc>
      </w:tr>
      <w:tr w:rsidR="0071087C" w:rsidRPr="00E6516F" w14:paraId="5398E38C" w14:textId="77777777" w:rsidTr="004312E8">
        <w:tc>
          <w:tcPr>
            <w:tcW w:w="2837" w:type="dxa"/>
          </w:tcPr>
          <w:p w14:paraId="2E48947B" w14:textId="77777777" w:rsidR="0071087C" w:rsidRPr="00E6516F" w:rsidRDefault="0071087C" w:rsidP="00174677">
            <w:pPr>
              <w:pStyle w:val="TAL"/>
              <w:rPr>
                <w:color w:val="000000"/>
              </w:rPr>
            </w:pPr>
            <w:r w:rsidRPr="00E6516F">
              <w:rPr>
                <w:color w:val="000000"/>
                <w:lang w:eastAsia="ko-KR"/>
              </w:rPr>
              <w:t xml:space="preserve">    mcdata-calling-group-id</w:t>
            </w:r>
          </w:p>
        </w:tc>
        <w:tc>
          <w:tcPr>
            <w:tcW w:w="2127" w:type="dxa"/>
          </w:tcPr>
          <w:p w14:paraId="3174FF09" w14:textId="77777777" w:rsidR="0071087C" w:rsidRPr="00E6516F" w:rsidRDefault="0071087C" w:rsidP="00174677">
            <w:pPr>
              <w:pStyle w:val="TAL"/>
              <w:rPr>
                <w:color w:val="000000"/>
              </w:rPr>
            </w:pPr>
            <w:r w:rsidRPr="00E6516F">
              <w:rPr>
                <w:color w:val="000000"/>
              </w:rPr>
              <w:t>Encrypted &lt;mcdata-request-uri&gt; with mcdataURI set to px_MCData_Group_A_ID</w:t>
            </w:r>
          </w:p>
        </w:tc>
        <w:tc>
          <w:tcPr>
            <w:tcW w:w="2127" w:type="dxa"/>
            <w:tcBorders>
              <w:top w:val="single" w:sz="4" w:space="0" w:color="auto"/>
              <w:bottom w:val="single" w:sz="4" w:space="0" w:color="auto"/>
            </w:tcBorders>
          </w:tcPr>
          <w:p w14:paraId="7068D9A1" w14:textId="77777777" w:rsidR="0071087C" w:rsidRPr="00E6516F" w:rsidRDefault="0071087C" w:rsidP="00174677">
            <w:pPr>
              <w:pStyle w:val="TAL"/>
              <w:rPr>
                <w:color w:val="000000"/>
              </w:rPr>
            </w:pPr>
            <w:r w:rsidRPr="00E6516F">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0171DBC5" w14:textId="77777777" w:rsidR="0071087C" w:rsidRPr="00E6516F" w:rsidRDefault="0071087C" w:rsidP="00174677">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808C5CC" w14:textId="77777777" w:rsidR="0071087C" w:rsidRPr="00E6516F" w:rsidRDefault="0071087C" w:rsidP="00174677">
            <w:pPr>
              <w:pStyle w:val="TAL"/>
              <w:rPr>
                <w:color w:val="000000"/>
              </w:rPr>
            </w:pPr>
          </w:p>
        </w:tc>
      </w:tr>
    </w:tbl>
    <w:p w14:paraId="7E2886BB" w14:textId="77777777" w:rsidR="0071087C" w:rsidRPr="00E6516F" w:rsidRDefault="0071087C" w:rsidP="0071087C">
      <w:pPr>
        <w:rPr>
          <w:color w:val="000000"/>
        </w:rPr>
      </w:pPr>
    </w:p>
    <w:p w14:paraId="73C5A2D3" w14:textId="77777777" w:rsidR="0071087C" w:rsidRPr="00E6516F" w:rsidRDefault="0071087C" w:rsidP="0071087C">
      <w:pPr>
        <w:pStyle w:val="TH"/>
        <w:rPr>
          <w:color w:val="000000"/>
        </w:rPr>
      </w:pPr>
      <w:r w:rsidRPr="00E6516F">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1087C" w:rsidRPr="00E6516F" w14:paraId="45A046B0" w14:textId="77777777" w:rsidTr="004312E8">
        <w:tc>
          <w:tcPr>
            <w:tcW w:w="9645" w:type="dxa"/>
            <w:tcBorders>
              <w:top w:val="single" w:sz="4" w:space="0" w:color="auto"/>
              <w:left w:val="single" w:sz="4" w:space="0" w:color="auto"/>
              <w:bottom w:val="single" w:sz="4" w:space="0" w:color="auto"/>
              <w:right w:val="single" w:sz="4" w:space="0" w:color="auto"/>
            </w:tcBorders>
          </w:tcPr>
          <w:p w14:paraId="00047244" w14:textId="77777777" w:rsidR="0071087C" w:rsidRPr="00E6516F" w:rsidRDefault="0071087C" w:rsidP="00174677">
            <w:pPr>
              <w:pStyle w:val="TAL"/>
              <w:rPr>
                <w:rFonts w:cs="Arial"/>
                <w:color w:val="000000"/>
                <w:szCs w:val="18"/>
              </w:rPr>
            </w:pPr>
            <w:r w:rsidRPr="00E6516F">
              <w:rPr>
                <w:rFonts w:cs="Arial"/>
                <w:color w:val="000000"/>
                <w:szCs w:val="18"/>
              </w:rPr>
              <w:t>Derivation Path: TS 36.579-1 [2], Table 5.5.3.8.3-1, condition DELIVERED</w:t>
            </w:r>
          </w:p>
        </w:tc>
      </w:tr>
    </w:tbl>
    <w:p w14:paraId="2AFA0AAD" w14:textId="77777777" w:rsidR="0071087C" w:rsidRPr="00E6516F" w:rsidRDefault="0071087C" w:rsidP="0071087C"/>
    <w:p w14:paraId="0E3BDF71" w14:textId="77777777" w:rsidR="00B93CA2" w:rsidRPr="00E6516F" w:rsidRDefault="00B93CA2" w:rsidP="00B93CA2">
      <w:pPr>
        <w:pStyle w:val="Heading1"/>
      </w:pPr>
      <w:bookmarkStart w:id="1200" w:name="_Toc100778813"/>
      <w:bookmarkStart w:id="1201" w:name="_Toc101286144"/>
      <w:bookmarkStart w:id="1202" w:name="_Toc106817730"/>
      <w:bookmarkStart w:id="1203" w:name="_Toc106817855"/>
      <w:r w:rsidRPr="00E6516F">
        <w:t>7</w:t>
      </w:r>
      <w:r w:rsidRPr="00E6516F">
        <w:tab/>
        <w:t>Off-Network Test Scenarios</w:t>
      </w:r>
      <w:bookmarkEnd w:id="780"/>
      <w:bookmarkEnd w:id="781"/>
      <w:bookmarkEnd w:id="782"/>
      <w:bookmarkEnd w:id="783"/>
      <w:bookmarkEnd w:id="784"/>
      <w:bookmarkEnd w:id="785"/>
      <w:bookmarkEnd w:id="786"/>
      <w:bookmarkEnd w:id="1186"/>
      <w:bookmarkEnd w:id="1187"/>
      <w:bookmarkEnd w:id="1200"/>
      <w:bookmarkEnd w:id="1201"/>
      <w:bookmarkEnd w:id="1202"/>
      <w:bookmarkEnd w:id="1203"/>
    </w:p>
    <w:p w14:paraId="151C8DD0" w14:textId="77777777" w:rsidR="00096D69" w:rsidRPr="00E6516F" w:rsidRDefault="00096D69" w:rsidP="00096D69">
      <w:pPr>
        <w:pStyle w:val="Heading2"/>
      </w:pPr>
      <w:bookmarkStart w:id="1204" w:name="_Toc522499824"/>
      <w:bookmarkStart w:id="1205" w:name="_Toc25610677"/>
      <w:bookmarkStart w:id="1206" w:name="_Toc106817731"/>
      <w:bookmarkStart w:id="1207" w:name="_Toc106817856"/>
      <w:r w:rsidRPr="00E6516F">
        <w:t>7.1</w:t>
      </w:r>
      <w:r w:rsidRPr="00E6516F">
        <w:tab/>
        <w:t>Short Data Service (SDS)</w:t>
      </w:r>
      <w:bookmarkEnd w:id="1206"/>
      <w:bookmarkEnd w:id="1207"/>
    </w:p>
    <w:p w14:paraId="03791F03" w14:textId="77777777" w:rsidR="00096D69" w:rsidRPr="00E6516F" w:rsidRDefault="00096D69" w:rsidP="00096D69">
      <w:pPr>
        <w:pStyle w:val="Heading3"/>
      </w:pPr>
      <w:bookmarkStart w:id="1208" w:name="_Toc106817732"/>
      <w:bookmarkStart w:id="1209" w:name="_Toc106817857"/>
      <w:r w:rsidRPr="00E6516F">
        <w:t>7.1.1</w:t>
      </w:r>
      <w:r w:rsidRPr="00E6516F">
        <w:tab/>
        <w:t>Off-network / Short Data Service (SDS) / Standalone SDS using signalling control plane / One-to-one SDS message / Client Originated (CO)</w:t>
      </w:r>
      <w:bookmarkEnd w:id="1208"/>
      <w:bookmarkEnd w:id="1209"/>
    </w:p>
    <w:p w14:paraId="58A75D47" w14:textId="77777777" w:rsidR="00096D69" w:rsidRPr="00E6516F" w:rsidRDefault="00096D69" w:rsidP="00096D69">
      <w:pPr>
        <w:pStyle w:val="H6"/>
      </w:pPr>
      <w:bookmarkStart w:id="1210" w:name="_Toc52787543"/>
      <w:bookmarkStart w:id="1211" w:name="_Toc52787725"/>
      <w:bookmarkStart w:id="1212" w:name="_Toc75906947"/>
      <w:bookmarkStart w:id="1213" w:name="_Toc75907284"/>
      <w:r w:rsidRPr="00E6516F">
        <w:t>7.1.1.1</w:t>
      </w:r>
      <w:r w:rsidRPr="00E6516F">
        <w:tab/>
        <w:t>Test Purpose (TP)</w:t>
      </w:r>
      <w:bookmarkEnd w:id="1210"/>
      <w:bookmarkEnd w:id="1211"/>
      <w:bookmarkEnd w:id="1212"/>
      <w:bookmarkEnd w:id="1213"/>
    </w:p>
    <w:p w14:paraId="27B2468F" w14:textId="77777777" w:rsidR="00096D69" w:rsidRPr="00E6516F" w:rsidRDefault="00096D69" w:rsidP="00096D69">
      <w:pPr>
        <w:pStyle w:val="H6"/>
      </w:pPr>
      <w:r w:rsidRPr="00E6516F">
        <w:t>(1)</w:t>
      </w:r>
    </w:p>
    <w:p w14:paraId="7D49A6A6"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0D8B322F"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3010DC90"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request type of DELIVERY }</w:t>
      </w:r>
    </w:p>
    <w:p w14:paraId="11EA4F97"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64FC0E13" w14:textId="77777777" w:rsidR="00096D69" w:rsidRPr="00E6516F" w:rsidRDefault="00096D69" w:rsidP="00096D69">
      <w:pPr>
        <w:pStyle w:val="PL"/>
        <w:rPr>
          <w:noProof w:val="0"/>
        </w:rPr>
      </w:pPr>
      <w:r w:rsidRPr="00E6516F">
        <w:rPr>
          <w:noProof w:val="0"/>
        </w:rPr>
        <w:t xml:space="preserve">            }</w:t>
      </w:r>
    </w:p>
    <w:p w14:paraId="34B4CDEA" w14:textId="77777777" w:rsidR="00096D69" w:rsidRPr="00E6516F" w:rsidRDefault="00096D69" w:rsidP="00096D69">
      <w:pPr>
        <w:pStyle w:val="PL"/>
        <w:rPr>
          <w:noProof w:val="0"/>
        </w:rPr>
      </w:pPr>
    </w:p>
    <w:p w14:paraId="174C49C6" w14:textId="77777777" w:rsidR="00096D69" w:rsidRPr="00E6516F" w:rsidRDefault="00096D69" w:rsidP="00096D69">
      <w:pPr>
        <w:pStyle w:val="H6"/>
      </w:pPr>
      <w:r w:rsidRPr="00E6516F">
        <w:t>(2)</w:t>
      </w:r>
    </w:p>
    <w:p w14:paraId="64B6FA82"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having sent a SDS OFF-NETWORK MESSAGE message and started timer TFS1 (SDS retransmission) }</w:t>
      </w:r>
    </w:p>
    <w:p w14:paraId="5AB5354D"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74CAB046"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timer TFS1 (SDS retransmission) expires }</w:t>
      </w:r>
    </w:p>
    <w:p w14:paraId="1ED95D73"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MESSAGE message </w:t>
      </w:r>
      <w:r w:rsidRPr="00E6516F">
        <w:rPr>
          <w:b/>
          <w:noProof w:val="0"/>
        </w:rPr>
        <w:t>and</w:t>
      </w:r>
      <w:r w:rsidRPr="00E6516F">
        <w:rPr>
          <w:noProof w:val="0"/>
        </w:rPr>
        <w:t>, stops re-transmitting if the counter CFS1 (SDS retransmission) has reached its maximum value and TFS1 (SDS retransmission) has expired }</w:t>
      </w:r>
    </w:p>
    <w:p w14:paraId="13E2CD89" w14:textId="77777777" w:rsidR="00096D69" w:rsidRPr="00E6516F" w:rsidRDefault="00096D69" w:rsidP="00096D69">
      <w:pPr>
        <w:pStyle w:val="PL"/>
        <w:rPr>
          <w:noProof w:val="0"/>
        </w:rPr>
      </w:pPr>
      <w:r w:rsidRPr="00E6516F">
        <w:rPr>
          <w:noProof w:val="0"/>
        </w:rPr>
        <w:t xml:space="preserve">            }</w:t>
      </w:r>
    </w:p>
    <w:p w14:paraId="7EF3C28E" w14:textId="77777777" w:rsidR="00096D69" w:rsidRPr="00E6516F" w:rsidRDefault="00096D69" w:rsidP="00096D69">
      <w:pPr>
        <w:pStyle w:val="PL"/>
        <w:rPr>
          <w:noProof w:val="0"/>
        </w:rPr>
      </w:pPr>
    </w:p>
    <w:p w14:paraId="687BADDB" w14:textId="77777777" w:rsidR="00096D69" w:rsidRPr="00E6516F" w:rsidRDefault="00096D69" w:rsidP="00096D69">
      <w:pPr>
        <w:pStyle w:val="H6"/>
      </w:pPr>
      <w:r w:rsidRPr="00E6516F">
        <w:t>(3)</w:t>
      </w:r>
    </w:p>
    <w:p w14:paraId="6BC99687"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2FA0AF6E"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4276E880"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request type of READ }</w:t>
      </w:r>
    </w:p>
    <w:p w14:paraId="66C252A9"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47EA0745" w14:textId="77777777" w:rsidR="00096D69" w:rsidRPr="00E6516F" w:rsidRDefault="00096D69" w:rsidP="00096D69">
      <w:pPr>
        <w:pStyle w:val="PL"/>
        <w:rPr>
          <w:noProof w:val="0"/>
        </w:rPr>
      </w:pPr>
      <w:r w:rsidRPr="00E6516F">
        <w:rPr>
          <w:noProof w:val="0"/>
        </w:rPr>
        <w:t xml:space="preserve">            }</w:t>
      </w:r>
    </w:p>
    <w:p w14:paraId="7825AECA" w14:textId="77777777" w:rsidR="00096D69" w:rsidRPr="00E6516F" w:rsidRDefault="00096D69" w:rsidP="00096D69">
      <w:pPr>
        <w:pStyle w:val="PL"/>
        <w:rPr>
          <w:noProof w:val="0"/>
        </w:rPr>
      </w:pPr>
    </w:p>
    <w:p w14:paraId="58AF7B95" w14:textId="77777777" w:rsidR="00096D69" w:rsidRPr="00E6516F" w:rsidRDefault="00096D69" w:rsidP="00096D69">
      <w:pPr>
        <w:pStyle w:val="H6"/>
      </w:pPr>
      <w:r w:rsidRPr="00E6516F">
        <w:t>(4)</w:t>
      </w:r>
    </w:p>
    <w:p w14:paraId="5F24FB3D"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28C73385"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7D103F6B"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one-to-one SDS message with a disposition request type of DELIVERY AND READ }</w:t>
      </w:r>
    </w:p>
    <w:p w14:paraId="735DDE5C"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73285E3D" w14:textId="77777777" w:rsidR="00096D69" w:rsidRPr="00E6516F" w:rsidRDefault="00096D69" w:rsidP="00096D69">
      <w:pPr>
        <w:pStyle w:val="PL"/>
        <w:rPr>
          <w:noProof w:val="0"/>
        </w:rPr>
      </w:pPr>
      <w:r w:rsidRPr="00E6516F">
        <w:rPr>
          <w:noProof w:val="0"/>
        </w:rPr>
        <w:t xml:space="preserve">            }</w:t>
      </w:r>
    </w:p>
    <w:p w14:paraId="6EB43CDF" w14:textId="77777777" w:rsidR="00096D69" w:rsidRPr="00E6516F" w:rsidRDefault="00096D69" w:rsidP="00096D69">
      <w:pPr>
        <w:pStyle w:val="PL"/>
        <w:rPr>
          <w:noProof w:val="0"/>
        </w:rPr>
      </w:pPr>
    </w:p>
    <w:p w14:paraId="13903AD0" w14:textId="77777777" w:rsidR="00096D69" w:rsidRPr="00E6516F" w:rsidRDefault="00096D69" w:rsidP="00096D69">
      <w:pPr>
        <w:pStyle w:val="H6"/>
      </w:pPr>
      <w:r w:rsidRPr="00E6516F">
        <w:t>7.1.1.2</w:t>
      </w:r>
      <w:r w:rsidRPr="00E6516F">
        <w:tab/>
        <w:t>Conformance requirements</w:t>
      </w:r>
    </w:p>
    <w:p w14:paraId="1F2D0486" w14:textId="77777777" w:rsidR="00096D69" w:rsidRPr="00E6516F" w:rsidRDefault="00096D69" w:rsidP="00096D69">
      <w:r w:rsidRPr="00E6516F">
        <w:t xml:space="preserve">References: The conformance requirements covered in the current TC are specified in: </w:t>
      </w:r>
    </w:p>
    <w:p w14:paraId="1D133CAF" w14:textId="77777777" w:rsidR="00096D69" w:rsidRPr="00E6516F" w:rsidRDefault="00096D69" w:rsidP="00096D69">
      <w:r w:rsidRPr="00E6516F">
        <w:t>TS 24.282 clauses 9.3.2.2, 9.3.2.3. Unless otherwise stated these are Rel-15 requirements.</w:t>
      </w:r>
    </w:p>
    <w:p w14:paraId="060BBB4D" w14:textId="77777777" w:rsidR="00096D69" w:rsidRPr="00E6516F" w:rsidRDefault="00096D69" w:rsidP="00096D69">
      <w:r w:rsidRPr="00E6516F">
        <w:t>[TS 24.282, clause 9.3.2.2]</w:t>
      </w:r>
    </w:p>
    <w:p w14:paraId="0B1D3585" w14:textId="77777777" w:rsidR="00096D69" w:rsidRPr="00E6516F" w:rsidRDefault="00096D69" w:rsidP="00096D69">
      <w:r w:rsidRPr="00E6516F">
        <w:t>Upon receiving an indication to send an SDS message, the MCData client:</w:t>
      </w:r>
    </w:p>
    <w:p w14:paraId="7A9AD9CC" w14:textId="77777777" w:rsidR="00096D69" w:rsidRPr="00E6516F" w:rsidRDefault="00096D69" w:rsidP="00096D69">
      <w:pPr>
        <w:pStyle w:val="B10"/>
      </w:pPr>
      <w:r w:rsidRPr="00E6516F">
        <w:t>1)</w:t>
      </w:r>
      <w:r w:rsidRPr="00E6516F">
        <w:tab/>
        <w:t>if the request to send the SDS message is for a MCData group, shall check if the value of "/</w:t>
      </w:r>
      <w:r w:rsidRPr="00E6516F">
        <w:rPr>
          <w:i/>
          <w:iCs/>
        </w:rPr>
        <w:t>&lt;x&gt;</w:t>
      </w:r>
      <w:r w:rsidRPr="00E6516F">
        <w:t xml:space="preserve">/&lt;x&gt;/Common/MCData/AllowedSDS" </w:t>
      </w:r>
      <w:r w:rsidRPr="00E6516F">
        <w:rPr>
          <w:lang w:eastAsia="ko-KR"/>
        </w:rPr>
        <w:t>leaf node,</w:t>
      </w:r>
      <w:r w:rsidRPr="00E6516F">
        <w:t xml:space="preserve"> </w:t>
      </w:r>
      <w:r w:rsidRPr="00E6516F">
        <w:rPr>
          <w:lang w:eastAsia="ko-KR"/>
        </w:rPr>
        <w:t>present in the group configuration as specified in 3GPP TS 24.483 [42], is set to "false". It the value is set to "false", shall reject the request to send the SDS message and not continue with the remaining procedures in this clause;</w:t>
      </w:r>
    </w:p>
    <w:p w14:paraId="21A266F0" w14:textId="77777777" w:rsidR="00096D69" w:rsidRPr="00E6516F" w:rsidRDefault="00096D69" w:rsidP="00096D69">
      <w:pPr>
        <w:pStyle w:val="B10"/>
      </w:pPr>
      <w:r w:rsidRPr="00E6516F">
        <w:t>2)</w:t>
      </w:r>
      <w:r w:rsidRPr="00E6516F">
        <w:tab/>
        <w:t>if:</w:t>
      </w:r>
    </w:p>
    <w:p w14:paraId="6E53DA87" w14:textId="77777777" w:rsidR="00096D69" w:rsidRPr="00E6516F" w:rsidRDefault="00096D69" w:rsidP="00096D69">
      <w:pPr>
        <w:pStyle w:val="B2"/>
        <w:rPr>
          <w:lang w:eastAsia="ko-KR"/>
        </w:rPr>
      </w:pPr>
      <w:r w:rsidRPr="00E6516F">
        <w:rPr>
          <w:lang w:eastAsia="ko-KR"/>
        </w:rPr>
        <w:t>a)</w:t>
      </w:r>
      <w:r w:rsidRPr="00E6516F">
        <w:rPr>
          <w:lang w:eastAsia="ko-KR"/>
        </w:rPr>
        <w:tab/>
        <w:t>a one-to-one SDS message is to be sent then, shall store the MCData user ID of the intended recipient as the target MCData user ID; or</w:t>
      </w:r>
    </w:p>
    <w:p w14:paraId="21F368FA" w14:textId="77777777" w:rsidR="00096D69" w:rsidRPr="00E6516F" w:rsidRDefault="00096D69" w:rsidP="00096D69">
      <w:pPr>
        <w:pStyle w:val="B2"/>
        <w:rPr>
          <w:lang w:eastAsia="ko-KR"/>
        </w:rPr>
      </w:pPr>
      <w:r w:rsidRPr="00E6516F">
        <w:rPr>
          <w:lang w:eastAsia="ko-KR"/>
        </w:rPr>
        <w:t>b)</w:t>
      </w:r>
      <w:r w:rsidRPr="00E6516F">
        <w:rPr>
          <w:lang w:eastAsia="ko-KR"/>
        </w:rPr>
        <w:tab/>
        <w:t xml:space="preserve">a group SDS message is to be sent then, </w:t>
      </w:r>
      <w:r w:rsidRPr="00E6516F">
        <w:t>shall store the MCData group ID as the target MCData group ID</w:t>
      </w:r>
      <w:r w:rsidRPr="00E6516F">
        <w:rPr>
          <w:lang w:eastAsia="ko-KR"/>
        </w:rPr>
        <w:t>;</w:t>
      </w:r>
    </w:p>
    <w:p w14:paraId="120F0315" w14:textId="77777777" w:rsidR="00096D69" w:rsidRPr="00E6516F" w:rsidRDefault="00096D69" w:rsidP="00096D69">
      <w:pPr>
        <w:pStyle w:val="B10"/>
      </w:pPr>
      <w:r w:rsidRPr="00E6516F">
        <w:t>3)</w:t>
      </w:r>
      <w:r w:rsidRPr="00E6516F">
        <w:tab/>
        <w:t>may set the stored SDS disposition request type as:</w:t>
      </w:r>
    </w:p>
    <w:p w14:paraId="64F6024F" w14:textId="77777777" w:rsidR="00096D69" w:rsidRPr="00E6516F" w:rsidRDefault="00096D69" w:rsidP="00096D69">
      <w:pPr>
        <w:pStyle w:val="B2"/>
        <w:rPr>
          <w:lang w:eastAsia="ko-KR"/>
        </w:rPr>
      </w:pPr>
      <w:r w:rsidRPr="00E6516F">
        <w:rPr>
          <w:lang w:eastAsia="ko-KR"/>
        </w:rPr>
        <w:t>a)</w:t>
      </w:r>
      <w:r w:rsidRPr="00E6516F">
        <w:rPr>
          <w:lang w:eastAsia="ko-KR"/>
        </w:rPr>
        <w:tab/>
        <w:t>"DELIVERY", if only delivery disposition is requested;</w:t>
      </w:r>
    </w:p>
    <w:p w14:paraId="4CC38E0E" w14:textId="77777777" w:rsidR="00096D69" w:rsidRPr="00E6516F" w:rsidRDefault="00096D69" w:rsidP="00096D69">
      <w:pPr>
        <w:pStyle w:val="B2"/>
        <w:rPr>
          <w:lang w:eastAsia="ko-KR"/>
        </w:rPr>
      </w:pPr>
      <w:r w:rsidRPr="00E6516F">
        <w:rPr>
          <w:lang w:eastAsia="ko-KR"/>
        </w:rPr>
        <w:t>b)</w:t>
      </w:r>
      <w:r w:rsidRPr="00E6516F">
        <w:rPr>
          <w:lang w:eastAsia="ko-KR"/>
        </w:rPr>
        <w:tab/>
        <w:t>"READ", if only read disposition is requested; or</w:t>
      </w:r>
    </w:p>
    <w:p w14:paraId="052D8482" w14:textId="77777777" w:rsidR="00096D69" w:rsidRPr="00E6516F" w:rsidRDefault="00096D69" w:rsidP="00096D69">
      <w:pPr>
        <w:pStyle w:val="B2"/>
        <w:rPr>
          <w:lang w:eastAsia="ko-KR"/>
        </w:rPr>
      </w:pPr>
      <w:r w:rsidRPr="00E6516F">
        <w:rPr>
          <w:lang w:eastAsia="ko-KR"/>
        </w:rPr>
        <w:t>c)</w:t>
      </w:r>
      <w:r w:rsidRPr="00E6516F">
        <w:rPr>
          <w:lang w:eastAsia="ko-KR"/>
        </w:rPr>
        <w:tab/>
        <w:t>"DELIVERY AND READ", if both delivery and read dispositions are requested;</w:t>
      </w:r>
    </w:p>
    <w:p w14:paraId="3E412566" w14:textId="77777777" w:rsidR="00096D69" w:rsidRPr="00E6516F" w:rsidRDefault="00096D69" w:rsidP="00096D69">
      <w:pPr>
        <w:pStyle w:val="B10"/>
      </w:pPr>
      <w:r w:rsidRPr="00E6516F">
        <w:t>4)</w:t>
      </w:r>
      <w:r w:rsidRPr="00E6516F">
        <w:tab/>
        <w:t>if an existing conversation is indicated then, shall store the conversation identifier of the indicated conversation as SDS conversation ID. Otherwise, shall generate an UUID as described in IETF RFC 4122 [14] and store SDS conversation ID;</w:t>
      </w:r>
    </w:p>
    <w:p w14:paraId="6444A068" w14:textId="77777777" w:rsidR="00096D69" w:rsidRPr="00E6516F" w:rsidRDefault="00096D69" w:rsidP="00096D69">
      <w:pPr>
        <w:pStyle w:val="B10"/>
      </w:pPr>
      <w:r w:rsidRPr="00E6516F">
        <w:t>5)</w:t>
      </w:r>
      <w:r w:rsidRPr="00E6516F">
        <w:tab/>
        <w:t>shall generate an UUID as described in IETF RFC 4122 [14] and store as the SDS message ID;</w:t>
      </w:r>
    </w:p>
    <w:p w14:paraId="37CA9444" w14:textId="77777777" w:rsidR="00096D69" w:rsidRPr="00E6516F" w:rsidRDefault="00096D69" w:rsidP="00096D69">
      <w:pPr>
        <w:pStyle w:val="B10"/>
      </w:pPr>
      <w:r w:rsidRPr="00E6516F">
        <w:t>6)</w:t>
      </w:r>
      <w:r w:rsidRPr="00E6516F">
        <w:tab/>
        <w:t>if indicated that the SDS message is in reply to another SDS message then, shall store the message identifier of the indicated message as SDS reply ID;</w:t>
      </w:r>
    </w:p>
    <w:p w14:paraId="71A6D06A" w14:textId="77777777" w:rsidR="00096D69" w:rsidRPr="00E6516F" w:rsidRDefault="00096D69" w:rsidP="00096D69">
      <w:pPr>
        <w:pStyle w:val="B10"/>
      </w:pPr>
      <w:r w:rsidRPr="00E6516F">
        <w:t>7)</w:t>
      </w:r>
      <w:r w:rsidRPr="00E6516F">
        <w:tab/>
        <w:t>if indicated that the target recipient of the SDS message is an application then, shall store the application ID of the indicated application as the SDS application ID or as the SDS extended application ID;</w:t>
      </w:r>
    </w:p>
    <w:p w14:paraId="279658F0" w14:textId="77777777" w:rsidR="00096D69" w:rsidRPr="00E6516F" w:rsidRDefault="00096D69" w:rsidP="00096D69">
      <w:pPr>
        <w:pStyle w:val="B10"/>
      </w:pPr>
      <w:r w:rsidRPr="00E6516F">
        <w:t>8)</w:t>
      </w:r>
      <w:r w:rsidRPr="00E6516F">
        <w:tab/>
        <w:t>shall store the received payload as the SDS payload;</w:t>
      </w:r>
    </w:p>
    <w:p w14:paraId="4DDEAE5A" w14:textId="77777777" w:rsidR="00096D69" w:rsidRPr="00E6516F" w:rsidRDefault="00096D69" w:rsidP="00096D69">
      <w:pPr>
        <w:pStyle w:val="B10"/>
      </w:pPr>
      <w:r w:rsidRPr="00E6516F">
        <w:t>9)</w:t>
      </w:r>
      <w:r w:rsidRPr="00E6516F">
        <w:tab/>
        <w:t>shall store the received payload type as the SDS payload type;</w:t>
      </w:r>
    </w:p>
    <w:p w14:paraId="72D39141" w14:textId="77777777" w:rsidR="00096D69" w:rsidRPr="00E6516F" w:rsidRDefault="00096D69" w:rsidP="00096D69">
      <w:pPr>
        <w:pStyle w:val="B10"/>
      </w:pPr>
      <w:r w:rsidRPr="00E6516F">
        <w:t>10)</w:t>
      </w:r>
      <w:r w:rsidRPr="00E6516F">
        <w:tab/>
        <w:t>shall store the current UTC time as the SDS transmission time;</w:t>
      </w:r>
    </w:p>
    <w:p w14:paraId="39784D4B" w14:textId="77777777" w:rsidR="00096D69" w:rsidRPr="00E6516F" w:rsidRDefault="00096D69" w:rsidP="00096D69">
      <w:pPr>
        <w:pStyle w:val="B10"/>
      </w:pPr>
      <w:r w:rsidRPr="00E6516F">
        <w:t>11)</w:t>
      </w:r>
      <w:r w:rsidRPr="00E6516F">
        <w:tab/>
        <w:t>shall generate a SDS OFF-NETWORK MESSAGE message as specified in clause 15.1.7. In the SDS OFF-NETWORK MESSAGE message, the MCData client:</w:t>
      </w:r>
    </w:p>
    <w:p w14:paraId="573A18A0" w14:textId="77777777" w:rsidR="00096D69" w:rsidRPr="00E6516F" w:rsidRDefault="00096D69" w:rsidP="00096D69">
      <w:pPr>
        <w:pStyle w:val="B2"/>
        <w:rPr>
          <w:lang w:eastAsia="ko-KR"/>
        </w:rPr>
      </w:pPr>
      <w:r w:rsidRPr="00E6516F">
        <w:t>a)</w:t>
      </w:r>
      <w:r w:rsidRPr="00E6516F">
        <w:tab/>
        <w:t>shall set the Sender MCData user ID IE to its own MCData user ID</w:t>
      </w:r>
      <w:r w:rsidRPr="00E6516F">
        <w:rPr>
          <w:lang w:eastAsia="ko-KR"/>
        </w:rPr>
        <w:t>;</w:t>
      </w:r>
    </w:p>
    <w:p w14:paraId="6ACF9EEB" w14:textId="77777777" w:rsidR="00096D69" w:rsidRPr="00E6516F" w:rsidRDefault="00096D69" w:rsidP="00096D69">
      <w:pPr>
        <w:pStyle w:val="B2"/>
      </w:pPr>
      <w:r w:rsidRPr="00E6516F">
        <w:t>b)</w:t>
      </w:r>
      <w:r w:rsidRPr="00E6516F">
        <w:tab/>
        <w:t>if:</w:t>
      </w:r>
    </w:p>
    <w:p w14:paraId="3A1093AF" w14:textId="77777777" w:rsidR="00096D69" w:rsidRPr="00E6516F" w:rsidRDefault="00096D69" w:rsidP="00096D69">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 as specified in clause 15.2.15</w:t>
      </w:r>
      <w:r w:rsidRPr="00E6516F">
        <w:rPr>
          <w:lang w:eastAsia="ko-KR"/>
        </w:rPr>
        <w:t>; or</w:t>
      </w:r>
    </w:p>
    <w:p w14:paraId="28FE7339" w14:textId="77777777" w:rsidR="00096D69" w:rsidRPr="00E6516F" w:rsidRDefault="00096D69" w:rsidP="00096D69">
      <w:pPr>
        <w:pStyle w:val="B3"/>
        <w:rPr>
          <w:lang w:eastAsia="ko-KR"/>
        </w:rPr>
      </w:pPr>
      <w:r w:rsidRPr="00E6516F">
        <w:t>ii)</w:t>
      </w:r>
      <w:r w:rsidRPr="00E6516F">
        <w:tab/>
      </w:r>
      <w:r w:rsidRPr="00E6516F">
        <w:rPr>
          <w:lang w:eastAsia="ko-KR"/>
        </w:rPr>
        <w:t xml:space="preserve">a group SDS message is to be sent then, </w:t>
      </w:r>
      <w:r w:rsidRPr="00E6516F">
        <w:t>shall set the MCData group ID IE to the stored target MCData group ID as specified in clause 15.2.14</w:t>
      </w:r>
      <w:r w:rsidRPr="00E6516F">
        <w:rPr>
          <w:lang w:eastAsia="ko-KR"/>
        </w:rPr>
        <w:t>;</w:t>
      </w:r>
    </w:p>
    <w:p w14:paraId="44971298" w14:textId="77777777" w:rsidR="00096D69" w:rsidRPr="00E6516F" w:rsidRDefault="00096D69" w:rsidP="00096D69">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72B13698" w14:textId="77777777" w:rsidR="00096D69" w:rsidRPr="00E6516F" w:rsidRDefault="00096D69" w:rsidP="00096D69">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13885C35" w14:textId="77777777" w:rsidR="00096D69" w:rsidRPr="00E6516F" w:rsidRDefault="00096D69" w:rsidP="00096D69">
      <w:pPr>
        <w:pStyle w:val="B2"/>
        <w:rPr>
          <w:lang w:eastAsia="ko-KR"/>
        </w:rPr>
      </w:pPr>
      <w:r w:rsidRPr="00E6516F">
        <w:t>e)</w:t>
      </w:r>
      <w:r w:rsidRPr="00E6516F">
        <w:tab/>
        <w:t>shall set the Message ID IE to the stored SDS message ID as specified in clause 15.2.10;</w:t>
      </w:r>
    </w:p>
    <w:p w14:paraId="714621D0" w14:textId="77777777" w:rsidR="00096D69" w:rsidRPr="00E6516F" w:rsidRDefault="00096D69" w:rsidP="00096D69">
      <w:pPr>
        <w:pStyle w:val="B2"/>
      </w:pPr>
      <w:r w:rsidRPr="00E6516F">
        <w:t>f)</w:t>
      </w:r>
      <w:r w:rsidRPr="00E6516F">
        <w:tab/>
        <w:t>shall set the Date and time IE to the stored SDS transmission time as specified in clause 15.2.8</w:t>
      </w:r>
      <w:r w:rsidRPr="00E6516F">
        <w:rPr>
          <w:lang w:eastAsia="ko-KR"/>
        </w:rPr>
        <w:t>;</w:t>
      </w:r>
    </w:p>
    <w:p w14:paraId="2A8C0A1F" w14:textId="77777777" w:rsidR="00096D69" w:rsidRPr="00E6516F" w:rsidRDefault="00096D69" w:rsidP="00096D69">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596D0DEB" w14:textId="77777777" w:rsidR="00096D69" w:rsidRPr="00E6516F" w:rsidRDefault="00096D69" w:rsidP="00096D69">
      <w:pPr>
        <w:pStyle w:val="B2"/>
      </w:pPr>
      <w:r w:rsidRPr="00E6516F">
        <w:t>h)</w:t>
      </w:r>
      <w:r w:rsidRPr="00E6516F">
        <w:tab/>
        <w:t>may include:</w:t>
      </w:r>
    </w:p>
    <w:p w14:paraId="47BBD539" w14:textId="77777777" w:rsidR="00096D69" w:rsidRPr="00E6516F" w:rsidRDefault="00096D69" w:rsidP="00096D69">
      <w:pPr>
        <w:pStyle w:val="B3"/>
      </w:pPr>
      <w:r w:rsidRPr="00E6516F">
        <w:t>i)</w:t>
      </w:r>
      <w:r w:rsidRPr="00E6516F">
        <w:tab/>
        <w:t>the Application ID IE set to the stored SDS application ID as specified in clause 15.2.7; or</w:t>
      </w:r>
    </w:p>
    <w:p w14:paraId="0BEFD848" w14:textId="77777777" w:rsidR="00096D69" w:rsidRPr="00E6516F" w:rsidRDefault="00096D69" w:rsidP="00096D69">
      <w:pPr>
        <w:pStyle w:val="B3"/>
      </w:pPr>
      <w:r w:rsidRPr="00E6516F">
        <w:t>ii)</w:t>
      </w:r>
      <w:r w:rsidRPr="00E6516F">
        <w:tab/>
        <w:t>the Extended application ID IE set to the stored SDS extended application ID as specified in clause 15.2.24;</w:t>
      </w:r>
    </w:p>
    <w:p w14:paraId="0B48FD34" w14:textId="77777777" w:rsidR="00096D69" w:rsidRPr="00E6516F" w:rsidRDefault="00096D69" w:rsidP="00096D69">
      <w:pPr>
        <w:pStyle w:val="B2"/>
      </w:pPr>
      <w:r w:rsidRPr="00E6516F">
        <w:t>i)</w:t>
      </w:r>
      <w:r w:rsidRPr="00E6516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0A266C77" w14:textId="77777777" w:rsidR="00096D69" w:rsidRPr="00E6516F" w:rsidRDefault="00096D69" w:rsidP="00096D69">
      <w:pPr>
        <w:pStyle w:val="B2"/>
      </w:pPr>
      <w:r w:rsidRPr="00E6516F">
        <w:t>j)</w:t>
      </w:r>
      <w:r w:rsidRPr="00E6516F">
        <w:tab/>
        <w:t xml:space="preserve">if </w:t>
      </w:r>
    </w:p>
    <w:p w14:paraId="7F1BCA06" w14:textId="77777777" w:rsidR="00096D69" w:rsidRPr="00E6516F" w:rsidRDefault="00096D69" w:rsidP="00096D69">
      <w:pPr>
        <w:pStyle w:val="B3"/>
      </w:pPr>
      <w:r w:rsidRPr="00E6516F">
        <w:t>i)</w:t>
      </w:r>
      <w:r w:rsidRPr="00E6516F">
        <w:tab/>
        <w:t>end-to-end security is not required for a one-to-one communication, or</w:t>
      </w:r>
    </w:p>
    <w:p w14:paraId="68223C3E" w14:textId="77777777" w:rsidR="00096D69" w:rsidRPr="00E6516F" w:rsidRDefault="00096D69" w:rsidP="00096D69">
      <w:pPr>
        <w:pStyle w:val="B3"/>
      </w:pPr>
      <w:r w:rsidRPr="00E6516F">
        <w:t>ii)</w:t>
      </w:r>
      <w:r w:rsidRPr="00E6516F">
        <w:tab/>
        <w:t>sending the SDS OFF-NETWORK MESSAGE message to a MCData group;</w:t>
      </w:r>
    </w:p>
    <w:p w14:paraId="046DFE4E" w14:textId="77777777" w:rsidR="00096D69" w:rsidRPr="00E6516F" w:rsidRDefault="00096D69" w:rsidP="00096D69">
      <w:pPr>
        <w:pStyle w:val="B3"/>
      </w:pPr>
      <w:r w:rsidRPr="00E6516F">
        <w:t>may include the Payload IE as specified in clause 15.2.13 with:</w:t>
      </w:r>
    </w:p>
    <w:p w14:paraId="0AC19968" w14:textId="77777777" w:rsidR="00096D69" w:rsidRPr="00E6516F" w:rsidRDefault="00096D69" w:rsidP="00096D69">
      <w:pPr>
        <w:pStyle w:val="B3"/>
      </w:pPr>
      <w:r w:rsidRPr="00E6516F">
        <w:t>i)</w:t>
      </w:r>
      <w:r w:rsidRPr="00E6516F">
        <w:tab/>
        <w:t>the Payload content type to the stored SDS payload type; and</w:t>
      </w:r>
    </w:p>
    <w:p w14:paraId="4026DE8F" w14:textId="77777777" w:rsidR="00096D69" w:rsidRPr="00E6516F" w:rsidRDefault="00096D69" w:rsidP="00096D69">
      <w:pPr>
        <w:pStyle w:val="B3"/>
        <w:rPr>
          <w:lang w:eastAsia="ko-KR"/>
        </w:rPr>
      </w:pPr>
      <w:r w:rsidRPr="00E6516F">
        <w:t>ii)</w:t>
      </w:r>
      <w:r w:rsidRPr="00E6516F">
        <w:tab/>
        <w:t>the Payload data set to the stored SDS payload</w:t>
      </w:r>
      <w:r w:rsidRPr="00E6516F">
        <w:rPr>
          <w:lang w:eastAsia="ko-KR"/>
        </w:rPr>
        <w:t>;</w:t>
      </w:r>
    </w:p>
    <w:p w14:paraId="2E34DB22" w14:textId="77777777" w:rsidR="00096D69" w:rsidRPr="00E6516F" w:rsidRDefault="00096D69" w:rsidP="00096D69">
      <w:pPr>
        <w:pStyle w:val="B10"/>
      </w:pPr>
      <w:r w:rsidRPr="00E6516F">
        <w:t>12)</w:t>
      </w:r>
      <w:r w:rsidRPr="00E6516F">
        <w:tab/>
        <w:t>if:</w:t>
      </w:r>
    </w:p>
    <w:p w14:paraId="3CC77042" w14:textId="77777777" w:rsidR="00096D69" w:rsidRPr="00E6516F" w:rsidRDefault="00096D69" w:rsidP="00096D69">
      <w:pPr>
        <w:pStyle w:val="B2"/>
      </w:pPr>
      <w:r w:rsidRPr="00E6516F">
        <w:rPr>
          <w:lang w:eastAsia="ko-KR"/>
        </w:rPr>
        <w:t>a)</w:t>
      </w:r>
      <w:r w:rsidRPr="00E6516F">
        <w:rPr>
          <w:lang w:eastAsia="ko-KR"/>
        </w:rPr>
        <w:tab/>
        <w:t xml:space="preserve">a one-to-one SDS message is to be sent then, </w:t>
      </w:r>
      <w:r w:rsidRPr="00E6516F">
        <w:t>shall send the SDS OFF-NETWORK MESSAGE message as specified in clause 9.3.1.1; or</w:t>
      </w:r>
    </w:p>
    <w:p w14:paraId="4A2A63B3" w14:textId="77777777" w:rsidR="00096D69" w:rsidRPr="00E6516F" w:rsidRDefault="00096D69" w:rsidP="00096D69">
      <w:pPr>
        <w:pStyle w:val="B2"/>
      </w:pPr>
      <w:r w:rsidRPr="00E6516F">
        <w:t>b)</w:t>
      </w:r>
      <w:r w:rsidRPr="00E6516F">
        <w:tab/>
      </w:r>
      <w:r w:rsidRPr="00E6516F">
        <w:rPr>
          <w:lang w:eastAsia="ko-KR"/>
        </w:rPr>
        <w:t>a group SDS message is to be sent then,</w:t>
      </w:r>
      <w:r w:rsidRPr="00E6516F">
        <w:t xml:space="preserve"> shall send the SDS OFF-NETWORK MESSAGE message as specified in clause </w:t>
      </w:r>
      <w:r w:rsidRPr="00E6516F">
        <w:rPr>
          <w:lang w:eastAsia="ko-KR"/>
        </w:rPr>
        <w:t>9.3.1.2;</w:t>
      </w:r>
    </w:p>
    <w:p w14:paraId="573FAE0E" w14:textId="77777777" w:rsidR="00096D69" w:rsidRPr="00E6516F" w:rsidRDefault="00096D69" w:rsidP="00096D69">
      <w:pPr>
        <w:pStyle w:val="B10"/>
      </w:pPr>
      <w:r w:rsidRPr="00E6516F">
        <w:t>13)</w:t>
      </w:r>
      <w:r w:rsidRPr="00E6516F">
        <w:tab/>
        <w:t>shall initialise the counter CFS1 (SDS retransmission) with the value set to 1; and</w:t>
      </w:r>
    </w:p>
    <w:p w14:paraId="41053BBB" w14:textId="77777777" w:rsidR="00096D69" w:rsidRPr="00E6516F" w:rsidRDefault="00096D69" w:rsidP="00096D69">
      <w:pPr>
        <w:pStyle w:val="B10"/>
      </w:pPr>
      <w:r w:rsidRPr="00E6516F">
        <w:t>14)</w:t>
      </w:r>
      <w:r w:rsidRPr="00E6516F">
        <w:tab/>
        <w:t>shall start timer TFS1 (SDS retransmission).</w:t>
      </w:r>
    </w:p>
    <w:p w14:paraId="00D15D50" w14:textId="77777777" w:rsidR="00096D69" w:rsidRPr="00E6516F" w:rsidRDefault="00096D69" w:rsidP="00096D69">
      <w:r w:rsidRPr="00E6516F">
        <w:t>[TS 24.282, clause 9.3.2.3]</w:t>
      </w:r>
    </w:p>
    <w:p w14:paraId="7AF57A82" w14:textId="77777777" w:rsidR="00096D69" w:rsidRPr="00E6516F" w:rsidRDefault="00096D69" w:rsidP="00096D69">
      <w:r w:rsidRPr="00E6516F">
        <w:t xml:space="preserve">Upon expiry of timer </w:t>
      </w:r>
      <w:r w:rsidRPr="00E6516F">
        <w:rPr>
          <w:lang w:eastAsia="ko-KR"/>
        </w:rPr>
        <w:t>TFS1 (SDS retransmission)</w:t>
      </w:r>
      <w:r w:rsidRPr="00E6516F">
        <w:t>, the MCData client:</w:t>
      </w:r>
    </w:p>
    <w:p w14:paraId="3669D320" w14:textId="77777777" w:rsidR="00096D69" w:rsidRPr="00E6516F" w:rsidRDefault="00096D69" w:rsidP="00096D69">
      <w:pPr>
        <w:pStyle w:val="B10"/>
      </w:pPr>
      <w:r w:rsidRPr="00E6516F">
        <w:t>1)</w:t>
      </w:r>
      <w:r w:rsidRPr="00E6516F">
        <w:tab/>
        <w:t>shall generate a SDS OFF-NETWORK MESSAGE message as specified in clause 15.1.7. In the SDS OFF-NETWORK MESSAGE message, the MCData client:</w:t>
      </w:r>
    </w:p>
    <w:p w14:paraId="14D5486C" w14:textId="77777777" w:rsidR="00096D69" w:rsidRPr="00E6516F" w:rsidRDefault="00096D69" w:rsidP="00096D69">
      <w:pPr>
        <w:pStyle w:val="B2"/>
        <w:rPr>
          <w:lang w:eastAsia="ko-KR"/>
        </w:rPr>
      </w:pPr>
      <w:r w:rsidRPr="00E6516F">
        <w:t>a)</w:t>
      </w:r>
      <w:r w:rsidRPr="00E6516F">
        <w:tab/>
        <w:t>shall set the Sender MCData user ID IE to its own MCData user ID</w:t>
      </w:r>
      <w:r w:rsidRPr="00E6516F">
        <w:rPr>
          <w:lang w:eastAsia="ko-KR"/>
        </w:rPr>
        <w:t>;</w:t>
      </w:r>
    </w:p>
    <w:p w14:paraId="554809E3" w14:textId="77777777" w:rsidR="00096D69" w:rsidRPr="00E6516F" w:rsidRDefault="00096D69" w:rsidP="00096D69">
      <w:pPr>
        <w:pStyle w:val="B2"/>
      </w:pPr>
      <w:r w:rsidRPr="00E6516F">
        <w:t>b)</w:t>
      </w:r>
      <w:r w:rsidRPr="00E6516F">
        <w:tab/>
        <w:t>if:</w:t>
      </w:r>
    </w:p>
    <w:p w14:paraId="47B01B36" w14:textId="77777777" w:rsidR="00096D69" w:rsidRPr="00E6516F" w:rsidRDefault="00096D69" w:rsidP="00096D69">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w:t>
      </w:r>
      <w:r w:rsidRPr="00E6516F">
        <w:rPr>
          <w:lang w:eastAsia="ko-KR"/>
        </w:rPr>
        <w:t>; or</w:t>
      </w:r>
    </w:p>
    <w:p w14:paraId="4A10C6FA" w14:textId="77777777" w:rsidR="00096D69" w:rsidRPr="00E6516F" w:rsidRDefault="00096D69" w:rsidP="00096D69">
      <w:pPr>
        <w:pStyle w:val="B3"/>
        <w:rPr>
          <w:lang w:eastAsia="en-US"/>
        </w:rPr>
      </w:pPr>
      <w:r w:rsidRPr="00E6516F">
        <w:t>ii)</w:t>
      </w:r>
      <w:r w:rsidRPr="00E6516F">
        <w:tab/>
        <w:t>a group SDS message is to be sent then, shall set the MCData group ID IE to the stored target MCData group ID;</w:t>
      </w:r>
    </w:p>
    <w:p w14:paraId="00AE2EEE" w14:textId="77777777" w:rsidR="00096D69" w:rsidRPr="00E6516F" w:rsidRDefault="00096D69" w:rsidP="00096D69">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354B063A" w14:textId="77777777" w:rsidR="00096D69" w:rsidRPr="00E6516F" w:rsidRDefault="00096D69" w:rsidP="00096D69">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1A3AA788" w14:textId="77777777" w:rsidR="00096D69" w:rsidRPr="00E6516F" w:rsidRDefault="00096D69" w:rsidP="00096D69">
      <w:pPr>
        <w:pStyle w:val="B2"/>
        <w:rPr>
          <w:lang w:eastAsia="ko-KR"/>
        </w:rPr>
      </w:pPr>
      <w:r w:rsidRPr="00E6516F">
        <w:t>e)</w:t>
      </w:r>
      <w:r w:rsidRPr="00E6516F">
        <w:tab/>
        <w:t>shall set the Message ID IE to the stored SDS message ID as specified in clause 15.2.10;</w:t>
      </w:r>
    </w:p>
    <w:p w14:paraId="5739BDD2" w14:textId="77777777" w:rsidR="00096D69" w:rsidRPr="00E6516F" w:rsidRDefault="00096D69" w:rsidP="00096D69">
      <w:pPr>
        <w:pStyle w:val="B2"/>
      </w:pPr>
      <w:r w:rsidRPr="00E6516F">
        <w:t>f)</w:t>
      </w:r>
      <w:r w:rsidRPr="00E6516F">
        <w:tab/>
        <w:t>shall set the Date and time IE to the stored the SDS transmission time as specified in clause 15.2.8</w:t>
      </w:r>
      <w:r w:rsidRPr="00E6516F">
        <w:rPr>
          <w:lang w:eastAsia="ko-KR"/>
        </w:rPr>
        <w:t>;</w:t>
      </w:r>
    </w:p>
    <w:p w14:paraId="5D340654" w14:textId="77777777" w:rsidR="00096D69" w:rsidRPr="00E6516F" w:rsidRDefault="00096D69" w:rsidP="00096D69">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2FE3AF5D" w14:textId="77777777" w:rsidR="00096D69" w:rsidRPr="00E6516F" w:rsidRDefault="00096D69" w:rsidP="00096D69">
      <w:pPr>
        <w:pStyle w:val="B2"/>
      </w:pPr>
      <w:r w:rsidRPr="00E6516F">
        <w:t>h)</w:t>
      </w:r>
      <w:r w:rsidRPr="00E6516F">
        <w:tab/>
        <w:t>may include:</w:t>
      </w:r>
    </w:p>
    <w:p w14:paraId="4CCB5D5F" w14:textId="77777777" w:rsidR="00096D69" w:rsidRPr="00E6516F" w:rsidRDefault="00096D69" w:rsidP="00096D69">
      <w:pPr>
        <w:pStyle w:val="B3"/>
      </w:pPr>
      <w:r w:rsidRPr="00E6516F">
        <w:t>i)</w:t>
      </w:r>
      <w:r w:rsidRPr="00E6516F">
        <w:tab/>
        <w:t>the Application ID IE set to the stored SDS application ID as specified in clause 15.2.7; or</w:t>
      </w:r>
    </w:p>
    <w:p w14:paraId="30C9F681" w14:textId="77777777" w:rsidR="00096D69" w:rsidRPr="00E6516F" w:rsidRDefault="00096D69" w:rsidP="00096D69">
      <w:pPr>
        <w:pStyle w:val="B3"/>
      </w:pPr>
      <w:r w:rsidRPr="00E6516F">
        <w:t>ii)</w:t>
      </w:r>
      <w:r w:rsidRPr="00E6516F">
        <w:tab/>
        <w:t>the Extended application ID IE set to the stored SDS extended application ID as specified in clause 15.2.24;</w:t>
      </w:r>
    </w:p>
    <w:p w14:paraId="4F028968" w14:textId="77777777" w:rsidR="00096D69" w:rsidRPr="00E6516F" w:rsidRDefault="00096D69" w:rsidP="00096D69">
      <w:pPr>
        <w:pStyle w:val="B2"/>
      </w:pPr>
      <w:r w:rsidRPr="00E6516F">
        <w:t>i)</w:t>
      </w:r>
      <w:r w:rsidRPr="00E6516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2F5E2CC1" w14:textId="77777777" w:rsidR="00096D69" w:rsidRPr="00E6516F" w:rsidRDefault="00096D69" w:rsidP="00096D69">
      <w:pPr>
        <w:pStyle w:val="B2"/>
      </w:pPr>
      <w:r w:rsidRPr="00E6516F">
        <w:t>j)</w:t>
      </w:r>
      <w:r w:rsidRPr="00E6516F">
        <w:tab/>
        <w:t>if:</w:t>
      </w:r>
    </w:p>
    <w:p w14:paraId="4AE7B703" w14:textId="77777777" w:rsidR="00096D69" w:rsidRPr="00E6516F" w:rsidRDefault="00096D69" w:rsidP="00096D69">
      <w:pPr>
        <w:pStyle w:val="B3"/>
      </w:pPr>
      <w:r w:rsidRPr="00E6516F">
        <w:t>i)</w:t>
      </w:r>
      <w:r w:rsidRPr="00E6516F">
        <w:tab/>
        <w:t>end-to-end security is not required for a one-to-one communication, or</w:t>
      </w:r>
    </w:p>
    <w:p w14:paraId="3664D232" w14:textId="77777777" w:rsidR="00096D69" w:rsidRPr="00E6516F" w:rsidRDefault="00096D69" w:rsidP="00096D69">
      <w:pPr>
        <w:pStyle w:val="B3"/>
      </w:pPr>
      <w:r w:rsidRPr="00E6516F">
        <w:t>ii)</w:t>
      </w:r>
      <w:r w:rsidRPr="00E6516F">
        <w:tab/>
        <w:t xml:space="preserve">sending the SDS OFF-NETWORK MESSAGE message to a MCData group; </w:t>
      </w:r>
    </w:p>
    <w:p w14:paraId="54E0956A" w14:textId="77777777" w:rsidR="00096D69" w:rsidRPr="00E6516F" w:rsidRDefault="00096D69" w:rsidP="00096D69">
      <w:pPr>
        <w:pStyle w:val="B2"/>
      </w:pPr>
      <w:r w:rsidRPr="00E6516F">
        <w:tab/>
        <w:t>may include the Payload IE as specified in clause 15.2.13 with:</w:t>
      </w:r>
    </w:p>
    <w:p w14:paraId="46D0E7C3" w14:textId="77777777" w:rsidR="00096D69" w:rsidRPr="00E6516F" w:rsidRDefault="00096D69" w:rsidP="00096D69">
      <w:pPr>
        <w:pStyle w:val="B3"/>
      </w:pPr>
      <w:r w:rsidRPr="00E6516F">
        <w:t>i)</w:t>
      </w:r>
      <w:r w:rsidRPr="00E6516F">
        <w:tab/>
        <w:t>the Payload content type to the stored SDS payload type; and</w:t>
      </w:r>
    </w:p>
    <w:p w14:paraId="5757FF07" w14:textId="77777777" w:rsidR="00096D69" w:rsidRPr="00E6516F" w:rsidRDefault="00096D69" w:rsidP="00096D69">
      <w:pPr>
        <w:pStyle w:val="B3"/>
        <w:rPr>
          <w:lang w:eastAsia="ko-KR"/>
        </w:rPr>
      </w:pPr>
      <w:r w:rsidRPr="00E6516F">
        <w:t>ii)</w:t>
      </w:r>
      <w:r w:rsidRPr="00E6516F">
        <w:tab/>
        <w:t>the Payload data set to the stored SDS payload</w:t>
      </w:r>
      <w:r w:rsidRPr="00E6516F">
        <w:rPr>
          <w:lang w:eastAsia="ko-KR"/>
        </w:rPr>
        <w:t>;</w:t>
      </w:r>
    </w:p>
    <w:p w14:paraId="65DF8B8E" w14:textId="77777777" w:rsidR="00096D69" w:rsidRPr="00E6516F" w:rsidRDefault="00096D69" w:rsidP="00096D69">
      <w:pPr>
        <w:pStyle w:val="B10"/>
      </w:pPr>
      <w:r w:rsidRPr="00E6516F">
        <w:t>2)</w:t>
      </w:r>
      <w:r w:rsidRPr="00E6516F">
        <w:tab/>
        <w:t>if:</w:t>
      </w:r>
    </w:p>
    <w:p w14:paraId="4BF9A286" w14:textId="77777777" w:rsidR="00096D69" w:rsidRPr="00E6516F" w:rsidRDefault="00096D69" w:rsidP="00096D69">
      <w:pPr>
        <w:pStyle w:val="B2"/>
      </w:pPr>
      <w:r w:rsidRPr="00E6516F">
        <w:rPr>
          <w:lang w:eastAsia="ko-KR"/>
        </w:rPr>
        <w:t>a)</w:t>
      </w:r>
      <w:r w:rsidRPr="00E6516F">
        <w:rPr>
          <w:lang w:eastAsia="ko-KR"/>
        </w:rPr>
        <w:tab/>
        <w:t xml:space="preserve">a one-to-one SDS message was sent then, </w:t>
      </w:r>
      <w:r w:rsidRPr="00E6516F">
        <w:t>shall send the SDS OFF-NETWORK MESSAGE message as specified in clause 9.3.1.1; or</w:t>
      </w:r>
    </w:p>
    <w:p w14:paraId="42DCC3A6" w14:textId="77777777" w:rsidR="00096D69" w:rsidRPr="00E6516F" w:rsidRDefault="00096D69" w:rsidP="00096D69">
      <w:pPr>
        <w:pStyle w:val="B2"/>
        <w:rPr>
          <w:lang w:eastAsia="ko-KR"/>
        </w:rPr>
      </w:pPr>
      <w:r w:rsidRPr="00E6516F">
        <w:rPr>
          <w:lang w:eastAsia="ko-KR"/>
        </w:rPr>
        <w:t>b)</w:t>
      </w:r>
      <w:r w:rsidRPr="00E6516F">
        <w:rPr>
          <w:lang w:eastAsia="ko-KR"/>
        </w:rPr>
        <w:tab/>
        <w:t>a group SDS message was sent then, shall send the SDS OFF-NETWORK MESSAGE message as specified in clause 9.3.1.2;</w:t>
      </w:r>
    </w:p>
    <w:p w14:paraId="2A4A9065" w14:textId="77777777" w:rsidR="00096D69" w:rsidRPr="00E6516F" w:rsidRDefault="00096D69" w:rsidP="00096D69">
      <w:pPr>
        <w:pStyle w:val="B10"/>
      </w:pPr>
      <w:r w:rsidRPr="00E6516F">
        <w:t>3)</w:t>
      </w:r>
      <w:r w:rsidRPr="00E6516F">
        <w:tab/>
        <w:t>shall increment the counter CFS1(SDS retransmission) by 1; and</w:t>
      </w:r>
    </w:p>
    <w:p w14:paraId="09924B69" w14:textId="77777777" w:rsidR="00096D69" w:rsidRPr="00E6516F" w:rsidRDefault="00096D69" w:rsidP="00096D69">
      <w:pPr>
        <w:pStyle w:val="B10"/>
      </w:pPr>
      <w:r w:rsidRPr="00E6516F">
        <w:t>4)</w:t>
      </w:r>
      <w:r w:rsidRPr="00E6516F">
        <w:tab/>
        <w:t>shall start timer TFS1 (SDS retransmission) if the associated counter CFS1 (SDS retransmission) has not reached its upper limit.</w:t>
      </w:r>
    </w:p>
    <w:p w14:paraId="4C63B104" w14:textId="77777777" w:rsidR="00096D69" w:rsidRPr="00E6516F" w:rsidRDefault="00096D69" w:rsidP="00096D69">
      <w:pPr>
        <w:pStyle w:val="H6"/>
      </w:pPr>
      <w:r w:rsidRPr="00E6516F">
        <w:t>7.1.1.3</w:t>
      </w:r>
      <w:r w:rsidRPr="00E6516F">
        <w:tab/>
        <w:t>Test description</w:t>
      </w:r>
    </w:p>
    <w:p w14:paraId="278AD74C" w14:textId="77777777" w:rsidR="00096D69" w:rsidRPr="00E6516F" w:rsidRDefault="00096D69" w:rsidP="00096D69">
      <w:pPr>
        <w:pStyle w:val="H6"/>
      </w:pPr>
      <w:r w:rsidRPr="00E6516F">
        <w:t>7.1.1.3.1</w:t>
      </w:r>
      <w:r w:rsidRPr="00E6516F">
        <w:tab/>
        <w:t>Pre-test conditions</w:t>
      </w:r>
    </w:p>
    <w:p w14:paraId="14724738" w14:textId="77777777" w:rsidR="00096D69" w:rsidRPr="00E6516F" w:rsidRDefault="00096D69" w:rsidP="00096D69">
      <w:pPr>
        <w:pStyle w:val="H6"/>
      </w:pPr>
      <w:r w:rsidRPr="00E6516F">
        <w:t>System Simulator:</w:t>
      </w:r>
    </w:p>
    <w:p w14:paraId="7F22E331" w14:textId="77777777" w:rsidR="00096D69" w:rsidRPr="00E6516F" w:rsidRDefault="00096D69" w:rsidP="00096D69">
      <w:pPr>
        <w:pStyle w:val="B10"/>
      </w:pPr>
      <w:r w:rsidRPr="00E6516F">
        <w:t>-</w:t>
      </w:r>
      <w:r w:rsidRPr="00E6516F">
        <w:tab/>
      </w:r>
      <w:r w:rsidRPr="00E6516F">
        <w:rPr>
          <w:color w:val="000000"/>
        </w:rPr>
        <w:t>SS-UE1 (MCData Client)</w:t>
      </w:r>
    </w:p>
    <w:p w14:paraId="7872C350" w14:textId="77777777" w:rsidR="00096D69" w:rsidRPr="00E6516F" w:rsidRDefault="00096D69" w:rsidP="00096D69">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65BBBF48" w14:textId="77777777" w:rsidR="00096D69" w:rsidRPr="00E6516F" w:rsidRDefault="00096D69" w:rsidP="00096D69">
      <w:pPr>
        <w:pStyle w:val="B10"/>
      </w:pPr>
      <w:r w:rsidRPr="00E6516F">
        <w:t>-</w:t>
      </w:r>
      <w:r w:rsidRPr="00E6516F">
        <w:tab/>
      </w:r>
      <w:r w:rsidRPr="00E6516F">
        <w:rPr>
          <w:color w:val="000000"/>
        </w:rPr>
        <w:t>GNSS simulator to simulate a location and provide a timing reference for the assistance of E-UTRAN off-network testing.</w:t>
      </w:r>
    </w:p>
    <w:p w14:paraId="6EA62AA9" w14:textId="77777777" w:rsidR="00096D69" w:rsidRPr="00E6516F" w:rsidRDefault="00096D69" w:rsidP="00096D69">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77BF78BF" w14:textId="77777777" w:rsidR="00096D69" w:rsidRPr="00E6516F" w:rsidRDefault="00096D69" w:rsidP="00096D69">
      <w:pPr>
        <w:pStyle w:val="B10"/>
      </w:pPr>
      <w:r w:rsidRPr="00E6516F">
        <w:t>-</w:t>
      </w:r>
      <w:r w:rsidRPr="00E6516F">
        <w:tab/>
      </w:r>
      <w:r w:rsidRPr="00E6516F">
        <w:rPr>
          <w:color w:val="000000"/>
        </w:rPr>
        <w:t>SS-NW (MCData server)</w:t>
      </w:r>
    </w:p>
    <w:p w14:paraId="07883233" w14:textId="77777777" w:rsidR="00096D69" w:rsidRPr="00E6516F" w:rsidRDefault="00096D69" w:rsidP="00096D69">
      <w:pPr>
        <w:pStyle w:val="B2"/>
        <w:rPr>
          <w:color w:val="000000"/>
        </w:rPr>
      </w:pPr>
      <w:r w:rsidRPr="00E6516F">
        <w:rPr>
          <w:color w:val="000000"/>
        </w:rPr>
        <w:t>-</w:t>
      </w:r>
      <w:r w:rsidRPr="00E6516F">
        <w:tab/>
      </w:r>
      <w:r w:rsidRPr="00E6516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EFA76EB" w14:textId="77777777" w:rsidR="00096D69" w:rsidRPr="00E6516F" w:rsidRDefault="00096D69" w:rsidP="00096D69">
      <w:pPr>
        <w:pStyle w:val="NO"/>
        <w:rPr>
          <w:color w:val="000000"/>
        </w:rPr>
      </w:pPr>
      <w:r w:rsidRPr="00E6516F">
        <w:rPr>
          <w:color w:val="000000"/>
        </w:rPr>
        <w:t>NOTE 2:</w:t>
      </w:r>
      <w:r w:rsidRPr="00E6516F">
        <w:rPr>
          <w:color w:val="000000"/>
        </w:rPr>
        <w:tab/>
        <w:t>The SS operation as NW (MCVideo server) is needed only for the Preamble if the UE has to perform the Generic Test Procedure for MCVideo Authorization/Configuration and Key Generation as specified in TS 36.579-1 [2], subclause 5.3.2.</w:t>
      </w:r>
    </w:p>
    <w:p w14:paraId="39B0C52D" w14:textId="77777777" w:rsidR="00096D69" w:rsidRPr="00E6516F" w:rsidRDefault="00096D69" w:rsidP="00096D69">
      <w:pPr>
        <w:pStyle w:val="H6"/>
      </w:pPr>
      <w:r w:rsidRPr="00E6516F">
        <w:t>IUT:</w:t>
      </w:r>
    </w:p>
    <w:p w14:paraId="4D8924D7" w14:textId="77777777" w:rsidR="00096D69" w:rsidRPr="00E6516F" w:rsidRDefault="00096D69" w:rsidP="00096D69">
      <w:pPr>
        <w:pStyle w:val="B10"/>
      </w:pPr>
      <w:r w:rsidRPr="00E6516F">
        <w:t>-</w:t>
      </w:r>
      <w:r w:rsidRPr="00E6516F">
        <w:tab/>
        <w:t>UE (MCData Client)</w:t>
      </w:r>
    </w:p>
    <w:p w14:paraId="21572F9D" w14:textId="77777777" w:rsidR="00096D69" w:rsidRPr="00E6516F" w:rsidRDefault="00096D69" w:rsidP="00096D69">
      <w:pPr>
        <w:pStyle w:val="B10"/>
      </w:pPr>
      <w:r w:rsidRPr="00E6516F">
        <w:t>-</w:t>
      </w:r>
      <w:r w:rsidRPr="00E6516F">
        <w:tab/>
        <w:t>The test USIM set as defined in TS 36.579-1 [2], subclause 5.5.10 is inserted.</w:t>
      </w:r>
    </w:p>
    <w:p w14:paraId="28CA55E8" w14:textId="77777777" w:rsidR="00096D69" w:rsidRPr="00E6516F" w:rsidRDefault="00096D69" w:rsidP="00096D69">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754E5DC6" w14:textId="77777777" w:rsidR="00096D69" w:rsidRPr="00E6516F" w:rsidRDefault="00096D69" w:rsidP="00096D69">
      <w:pPr>
        <w:pStyle w:val="B10"/>
      </w:pPr>
      <w:r w:rsidRPr="00E6516F">
        <w:t>-</w:t>
      </w:r>
      <w:r w:rsidRPr="00E6516F">
        <w:tab/>
        <w:t>CFS1 (SDS retransmission) is set to the default value of 5.</w:t>
      </w:r>
    </w:p>
    <w:p w14:paraId="5A70737B" w14:textId="77777777" w:rsidR="00096D69" w:rsidRPr="00E6516F" w:rsidRDefault="00096D69" w:rsidP="00096D69">
      <w:pPr>
        <w:pStyle w:val="B10"/>
      </w:pPr>
      <w:r w:rsidRPr="00E6516F">
        <w:t>-</w:t>
      </w:r>
      <w:r w:rsidRPr="00E6516F">
        <w:tab/>
        <w:t>TFS1 (SDS retransmission) is set to the default value of 40 ms.</w:t>
      </w:r>
    </w:p>
    <w:p w14:paraId="270B2DF2" w14:textId="77777777" w:rsidR="00096D69" w:rsidRPr="00E6516F" w:rsidRDefault="00096D69" w:rsidP="00096D69">
      <w:pPr>
        <w:pStyle w:val="H6"/>
      </w:pPr>
      <w:r w:rsidRPr="00E6516F">
        <w:t>Preamble:</w:t>
      </w:r>
    </w:p>
    <w:p w14:paraId="72EE64D8" w14:textId="77777777" w:rsidR="00096D69" w:rsidRPr="00E6516F" w:rsidRDefault="00096D69" w:rsidP="00096D69">
      <w:pPr>
        <w:pStyle w:val="B10"/>
      </w:pPr>
      <w:r w:rsidRPr="00E6516F">
        <w:t>--</w:t>
      </w:r>
      <w:r w:rsidRPr="00E6516F">
        <w:tab/>
        <w:t>The UE has performed the Generic Test Procedure for MCData UE registration as specified in TS 36.579-1 [2], subclause 5.4.2B.</w:t>
      </w:r>
    </w:p>
    <w:p w14:paraId="3E9F9AB2" w14:textId="77777777" w:rsidR="00096D69" w:rsidRPr="00E6516F" w:rsidRDefault="00096D69" w:rsidP="00096D69">
      <w:pPr>
        <w:pStyle w:val="B10"/>
      </w:pPr>
      <w:r w:rsidRPr="00E6516F">
        <w:t>-</w:t>
      </w:r>
      <w:r w:rsidRPr="00E6516F">
        <w:tab/>
        <w:t>The MCData User performs the Generic Test Procedure for MCData Authorization/Configuration and Key Generation as specified in TS 36.579-1 [2], subclause 5.3.2.</w:t>
      </w:r>
    </w:p>
    <w:p w14:paraId="0BFE6B9E" w14:textId="77777777" w:rsidR="00096D69" w:rsidRPr="00E6516F" w:rsidRDefault="00096D69" w:rsidP="00096D69">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3A7354C8" w14:textId="77777777" w:rsidR="00096D69" w:rsidRPr="00E6516F" w:rsidRDefault="00096D69" w:rsidP="00096D69">
      <w:pPr>
        <w:pStyle w:val="B10"/>
      </w:pPr>
      <w:r w:rsidRPr="00E6516F">
        <w:t>-</w:t>
      </w:r>
      <w:r w:rsidRPr="00E6516F">
        <w:tab/>
        <w:t>The UE is switched-off.</w:t>
      </w:r>
    </w:p>
    <w:p w14:paraId="758841F6" w14:textId="77777777" w:rsidR="00096D69" w:rsidRPr="00E6516F" w:rsidRDefault="00096D69" w:rsidP="00096D69">
      <w:pPr>
        <w:pStyle w:val="B10"/>
      </w:pPr>
      <w:r w:rsidRPr="00E6516F">
        <w:t>-</w:t>
      </w:r>
      <w:r w:rsidRPr="00E6516F">
        <w:tab/>
        <w:t>UE States at the end of the preamble</w:t>
      </w:r>
    </w:p>
    <w:p w14:paraId="07577B3F" w14:textId="77777777" w:rsidR="00096D69" w:rsidRPr="00E6516F" w:rsidRDefault="00096D69" w:rsidP="00096D69">
      <w:pPr>
        <w:pStyle w:val="B2"/>
      </w:pPr>
      <w:r w:rsidRPr="00E6516F">
        <w:t>-</w:t>
      </w:r>
      <w:r w:rsidRPr="00E6516F">
        <w:tab/>
        <w:t>The UE is in state 'switched-off'.</w:t>
      </w:r>
    </w:p>
    <w:p w14:paraId="421FE38C" w14:textId="77777777" w:rsidR="00096D69" w:rsidRPr="00E6516F" w:rsidRDefault="00096D69" w:rsidP="00096D69">
      <w:pPr>
        <w:pStyle w:val="H6"/>
      </w:pPr>
      <w:r w:rsidRPr="00E6516F">
        <w:t>7.1.1.3.2</w:t>
      </w:r>
      <w:r w:rsidRPr="00E6516F">
        <w:tab/>
        <w:t>Test procedure sequence</w:t>
      </w:r>
    </w:p>
    <w:p w14:paraId="5C694C85" w14:textId="77777777" w:rsidR="00096D69" w:rsidRPr="00E6516F" w:rsidRDefault="00096D69" w:rsidP="00096D69">
      <w:pPr>
        <w:pStyle w:val="TH"/>
      </w:pPr>
      <w:r w:rsidRPr="00E6516F">
        <w:t>Table 7.1.1.3.2-1: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6D69" w:rsidRPr="00E6516F" w14:paraId="01801E6E" w14:textId="77777777" w:rsidTr="00096D69">
        <w:tc>
          <w:tcPr>
            <w:tcW w:w="648" w:type="dxa"/>
            <w:tcBorders>
              <w:top w:val="single" w:sz="4" w:space="0" w:color="auto"/>
              <w:left w:val="single" w:sz="4" w:space="0" w:color="auto"/>
              <w:bottom w:val="nil"/>
              <w:right w:val="single" w:sz="4" w:space="0" w:color="auto"/>
            </w:tcBorders>
            <w:hideMark/>
          </w:tcPr>
          <w:p w14:paraId="4EA98247" w14:textId="77777777" w:rsidR="00096D69" w:rsidRPr="00E6516F" w:rsidRDefault="00096D69">
            <w:pPr>
              <w:pStyle w:val="TAH"/>
              <w:spacing w:line="256" w:lineRule="auto"/>
              <w:rPr>
                <w:lang w:eastAsia="en-US"/>
              </w:rPr>
            </w:pPr>
            <w:bookmarkStart w:id="1214" w:name="_Hlk100224173"/>
            <w:r w:rsidRPr="00E6516F">
              <w:rPr>
                <w:lang w:eastAsia="en-US"/>
              </w:rPr>
              <w:t>St</w:t>
            </w:r>
          </w:p>
        </w:tc>
        <w:tc>
          <w:tcPr>
            <w:tcW w:w="3969" w:type="dxa"/>
            <w:tcBorders>
              <w:top w:val="single" w:sz="4" w:space="0" w:color="auto"/>
              <w:left w:val="single" w:sz="4" w:space="0" w:color="auto"/>
              <w:bottom w:val="nil"/>
              <w:right w:val="single" w:sz="4" w:space="0" w:color="auto"/>
            </w:tcBorders>
            <w:hideMark/>
          </w:tcPr>
          <w:p w14:paraId="57F7B037" w14:textId="77777777" w:rsidR="00096D69" w:rsidRPr="00E6516F" w:rsidRDefault="00096D69">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4300053" w14:textId="77777777" w:rsidR="00096D69" w:rsidRPr="00E6516F" w:rsidRDefault="00096D69">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08961E5" w14:textId="77777777" w:rsidR="00096D69" w:rsidRPr="00E6516F" w:rsidRDefault="00096D69">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417D5DB1" w14:textId="77777777" w:rsidR="00096D69" w:rsidRPr="00E6516F" w:rsidRDefault="00096D69">
            <w:pPr>
              <w:pStyle w:val="TAH"/>
              <w:spacing w:line="256" w:lineRule="auto"/>
              <w:rPr>
                <w:lang w:eastAsia="en-US"/>
              </w:rPr>
            </w:pPr>
            <w:r w:rsidRPr="00E6516F">
              <w:rPr>
                <w:lang w:eastAsia="en-US"/>
              </w:rPr>
              <w:t>Verdict</w:t>
            </w:r>
          </w:p>
        </w:tc>
      </w:tr>
      <w:tr w:rsidR="00096D69" w:rsidRPr="00E6516F" w14:paraId="2CC7ACCD" w14:textId="77777777" w:rsidTr="00096D69">
        <w:tc>
          <w:tcPr>
            <w:tcW w:w="648" w:type="dxa"/>
            <w:tcBorders>
              <w:top w:val="nil"/>
              <w:left w:val="single" w:sz="4" w:space="0" w:color="auto"/>
              <w:bottom w:val="single" w:sz="4" w:space="0" w:color="auto"/>
              <w:right w:val="single" w:sz="4" w:space="0" w:color="auto"/>
            </w:tcBorders>
          </w:tcPr>
          <w:p w14:paraId="2B1C0E3F" w14:textId="77777777" w:rsidR="00096D69" w:rsidRPr="00E6516F" w:rsidRDefault="00096D69">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6E5B47C6" w14:textId="77777777" w:rsidR="00096D69" w:rsidRPr="00E6516F" w:rsidRDefault="00096D69">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EDD67CF" w14:textId="77777777" w:rsidR="00096D69" w:rsidRPr="00E6516F" w:rsidRDefault="00096D69">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EE44F95" w14:textId="77777777" w:rsidR="00096D69" w:rsidRPr="00E6516F" w:rsidRDefault="00096D69">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27CDE9BD" w14:textId="77777777" w:rsidR="00096D69" w:rsidRPr="00E6516F" w:rsidRDefault="00096D69">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218CACA3" w14:textId="77777777" w:rsidR="00096D69" w:rsidRPr="00E6516F" w:rsidRDefault="00096D69">
            <w:pPr>
              <w:pStyle w:val="TAH"/>
              <w:spacing w:line="256" w:lineRule="auto"/>
              <w:rPr>
                <w:lang w:eastAsia="en-US"/>
              </w:rPr>
            </w:pPr>
          </w:p>
        </w:tc>
      </w:tr>
      <w:tr w:rsidR="00096D69" w:rsidRPr="00E6516F" w14:paraId="4FD90FA4"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33D082C" w14:textId="77777777" w:rsidR="00096D69" w:rsidRPr="00E6516F" w:rsidRDefault="00096D69">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576F2F57" w14:textId="77777777" w:rsidR="00096D69" w:rsidRPr="00E6516F" w:rsidRDefault="00096D69">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5F77EEA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70B698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BDCAA0D"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74832C" w14:textId="77777777" w:rsidR="00096D69" w:rsidRPr="00E6516F" w:rsidRDefault="00096D69">
            <w:pPr>
              <w:pStyle w:val="TAC"/>
              <w:spacing w:line="256" w:lineRule="auto"/>
              <w:rPr>
                <w:lang w:eastAsia="en-US"/>
              </w:rPr>
            </w:pPr>
            <w:r w:rsidRPr="00E6516F">
              <w:rPr>
                <w:lang w:eastAsia="en-US"/>
              </w:rPr>
              <w:t>-</w:t>
            </w:r>
          </w:p>
        </w:tc>
      </w:tr>
      <w:tr w:rsidR="00096D69" w:rsidRPr="00E6516F" w14:paraId="41C79AF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539EC8E" w14:textId="77777777" w:rsidR="00096D69" w:rsidRPr="00E6516F" w:rsidRDefault="00096D69">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2A34E598" w14:textId="77777777" w:rsidR="00096D69" w:rsidRPr="00E6516F" w:rsidRDefault="00096D69">
            <w:pPr>
              <w:pStyle w:val="TAN"/>
              <w:spacing w:line="256" w:lineRule="auto"/>
              <w:rPr>
                <w:lang w:eastAsia="en-US"/>
              </w:rPr>
            </w:pPr>
            <w:r w:rsidRPr="00E6516F">
              <w:rPr>
                <w:lang w:eastAsia="en-US"/>
              </w:rPr>
              <w:t>Trigger the UE to reset UTC time and location.</w:t>
            </w:r>
          </w:p>
          <w:p w14:paraId="4A58C22C" w14:textId="77777777" w:rsidR="00096D69" w:rsidRPr="00E6516F" w:rsidRDefault="00096D69">
            <w:pPr>
              <w:pStyle w:val="TAN"/>
              <w:spacing w:line="256" w:lineRule="auto"/>
              <w:rPr>
                <w:lang w:eastAsia="en-US"/>
              </w:rPr>
            </w:pPr>
          </w:p>
          <w:p w14:paraId="4A1DF68A" w14:textId="77777777" w:rsidR="00096D69" w:rsidRPr="00E6516F" w:rsidRDefault="00096D69">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7A87DCD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2FA2E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897BB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5C08BB" w14:textId="77777777" w:rsidR="00096D69" w:rsidRPr="00E6516F" w:rsidRDefault="00096D69">
            <w:pPr>
              <w:pStyle w:val="TAC"/>
              <w:spacing w:line="256" w:lineRule="auto"/>
              <w:rPr>
                <w:lang w:eastAsia="en-US"/>
              </w:rPr>
            </w:pPr>
            <w:r w:rsidRPr="00E6516F">
              <w:rPr>
                <w:lang w:eastAsia="en-US"/>
              </w:rPr>
              <w:t>-</w:t>
            </w:r>
          </w:p>
        </w:tc>
      </w:tr>
      <w:tr w:rsidR="00096D69" w:rsidRPr="00E6516F" w14:paraId="2E7E834D"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190D5F1" w14:textId="77777777" w:rsidR="00096D69" w:rsidRPr="00E6516F" w:rsidRDefault="00096D69">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4C6C3AB8" w14:textId="77777777" w:rsidR="00096D69" w:rsidRPr="00E6516F" w:rsidRDefault="00096D69">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6F157936" w14:textId="77777777" w:rsidR="00096D69" w:rsidRPr="00E6516F" w:rsidRDefault="00096D69">
            <w:pPr>
              <w:pStyle w:val="TAL"/>
              <w:spacing w:line="256" w:lineRule="auto"/>
              <w:rPr>
                <w:lang w:eastAsia="en-US"/>
              </w:rPr>
            </w:pPr>
          </w:p>
          <w:p w14:paraId="25D7FAB0" w14:textId="77777777" w:rsidR="00096D69" w:rsidRPr="00E6516F" w:rsidRDefault="00096D69">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9B90555"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0E6E15"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6A2248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55FFD1F" w14:textId="77777777" w:rsidR="00096D69" w:rsidRPr="00E6516F" w:rsidRDefault="00096D69">
            <w:pPr>
              <w:pStyle w:val="TAC"/>
              <w:spacing w:line="256" w:lineRule="auto"/>
              <w:rPr>
                <w:lang w:eastAsia="en-US"/>
              </w:rPr>
            </w:pPr>
            <w:r w:rsidRPr="00E6516F">
              <w:rPr>
                <w:lang w:eastAsia="en-US"/>
              </w:rPr>
              <w:t>-</w:t>
            </w:r>
          </w:p>
        </w:tc>
      </w:tr>
      <w:tr w:rsidR="00096D69" w:rsidRPr="00E6516F" w14:paraId="3624056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67FF02C" w14:textId="77777777" w:rsidR="00096D69" w:rsidRPr="00E6516F" w:rsidRDefault="00096D69">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352DA199" w14:textId="77777777" w:rsidR="00096D69" w:rsidRPr="00E6516F" w:rsidRDefault="00096D69">
            <w:pPr>
              <w:pStyle w:val="TAL"/>
              <w:spacing w:line="256" w:lineRule="auto"/>
              <w:rPr>
                <w:lang w:eastAsia="en-US"/>
              </w:rPr>
            </w:pPr>
            <w:r w:rsidRPr="00E6516F">
              <w:rPr>
                <w:lang w:eastAsia="en-US"/>
              </w:rPr>
              <w:t>Make the MCData User request to send a standalone one-to-one SDS message to a single user with an SDS disposition request type of DELIVERY.</w:t>
            </w:r>
          </w:p>
          <w:p w14:paraId="329D4DB7" w14:textId="77777777" w:rsidR="00096D69" w:rsidRPr="00E6516F" w:rsidRDefault="00096D69">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7BB24D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1824C1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AECAD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A8F0A0" w14:textId="77777777" w:rsidR="00096D69" w:rsidRPr="00E6516F" w:rsidRDefault="00096D69">
            <w:pPr>
              <w:pStyle w:val="TAC"/>
              <w:spacing w:line="256" w:lineRule="auto"/>
              <w:rPr>
                <w:lang w:eastAsia="en-US"/>
              </w:rPr>
            </w:pPr>
            <w:r w:rsidRPr="00E6516F">
              <w:rPr>
                <w:lang w:eastAsia="en-US"/>
              </w:rPr>
              <w:t>-</w:t>
            </w:r>
          </w:p>
        </w:tc>
      </w:tr>
      <w:tr w:rsidR="00096D69" w:rsidRPr="00E6516F" w14:paraId="04CA6F1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EEF89F3"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68BE0BA"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5.4.5 'Generic Test Procedure for MCPTT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F393B4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A3E85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15FBE5"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E6D5E60" w14:textId="77777777" w:rsidR="00096D69" w:rsidRPr="00E6516F" w:rsidRDefault="00096D69">
            <w:pPr>
              <w:pStyle w:val="TAC"/>
              <w:spacing w:line="256" w:lineRule="auto"/>
              <w:rPr>
                <w:lang w:eastAsia="en-US"/>
              </w:rPr>
            </w:pPr>
            <w:r w:rsidRPr="00E6516F">
              <w:rPr>
                <w:lang w:eastAsia="en-US"/>
              </w:rPr>
              <w:t>-</w:t>
            </w:r>
          </w:p>
        </w:tc>
      </w:tr>
      <w:tr w:rsidR="00096D69" w:rsidRPr="00E6516F" w14:paraId="3E9B33BB"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51422D0"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0886984" w14:textId="77777777" w:rsidR="00096D69" w:rsidRPr="00E6516F" w:rsidRDefault="00096D69">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C44D2A2"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75156F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682DBFD"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3E359B" w14:textId="77777777" w:rsidR="00096D69" w:rsidRPr="00E6516F" w:rsidRDefault="00096D69">
            <w:pPr>
              <w:pStyle w:val="TAC"/>
              <w:spacing w:line="256" w:lineRule="auto"/>
              <w:rPr>
                <w:lang w:eastAsia="en-US"/>
              </w:rPr>
            </w:pPr>
            <w:r w:rsidRPr="00E6516F">
              <w:rPr>
                <w:lang w:eastAsia="en-US"/>
              </w:rPr>
              <w:t>-</w:t>
            </w:r>
          </w:p>
        </w:tc>
      </w:tr>
      <w:tr w:rsidR="00096D69" w:rsidRPr="00E6516F" w14:paraId="694738AE"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31C5E27" w14:textId="77777777" w:rsidR="00096D69" w:rsidRPr="00E6516F" w:rsidRDefault="00096D69">
            <w:pPr>
              <w:pStyle w:val="TAC"/>
              <w:spacing w:line="256" w:lineRule="auto"/>
              <w:rPr>
                <w:rFonts w:cs="Arial"/>
                <w:szCs w:val="18"/>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5254FA79"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DELIVERY?</w:t>
            </w:r>
          </w:p>
          <w:p w14:paraId="2119DAE9" w14:textId="77777777" w:rsidR="00096D69" w:rsidRPr="00E6516F" w:rsidRDefault="00096D69">
            <w:pPr>
              <w:pStyle w:val="TAL"/>
              <w:spacing w:line="256" w:lineRule="auto"/>
              <w:rPr>
                <w:lang w:eastAsia="en-US"/>
              </w:rPr>
            </w:pPr>
            <w:r w:rsidRPr="00E6516F">
              <w:rPr>
                <w:lang w:eastAsia="en-US"/>
              </w:rPr>
              <w:t>NOTE: It is expected that the UE</w:t>
            </w:r>
          </w:p>
          <w:p w14:paraId="77EFE625" w14:textId="77777777" w:rsidR="00096D69" w:rsidRPr="00E6516F" w:rsidRDefault="00096D69">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495D20E9" w14:textId="77777777" w:rsidR="00096D69" w:rsidRPr="00E6516F" w:rsidRDefault="00096D69">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14C47412" w14:textId="77777777" w:rsidR="00096D69" w:rsidRPr="00E6516F" w:rsidRDefault="00096D69">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FA59FD1"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1FF1077E" w14:textId="77777777" w:rsidR="00096D69" w:rsidRPr="00E6516F" w:rsidRDefault="00096D69">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7CB93C32" w14:textId="77777777" w:rsidR="00096D69" w:rsidRPr="00E6516F" w:rsidRDefault="00096D69">
            <w:pPr>
              <w:pStyle w:val="TAC"/>
              <w:spacing w:line="256" w:lineRule="auto"/>
              <w:rPr>
                <w:lang w:eastAsia="en-US"/>
              </w:rPr>
            </w:pPr>
            <w:r w:rsidRPr="00E6516F">
              <w:rPr>
                <w:lang w:eastAsia="en-US"/>
              </w:rPr>
              <w:t>P</w:t>
            </w:r>
          </w:p>
        </w:tc>
      </w:tr>
      <w:tr w:rsidR="00096D69" w:rsidRPr="00E6516F" w14:paraId="0FA22E08"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C56686A" w14:textId="77777777" w:rsidR="00096D69" w:rsidRPr="00E6516F" w:rsidRDefault="00096D69">
            <w:pPr>
              <w:pStyle w:val="TAC"/>
              <w:spacing w:line="256" w:lineRule="auto"/>
              <w:rPr>
                <w:rFonts w:cs="Arial"/>
                <w:szCs w:val="18"/>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9F0985A" w14:textId="77777777" w:rsidR="00096D69" w:rsidRPr="00E6516F" w:rsidRDefault="00096D69">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E1199A0"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43F5C4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DC4D34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2E96A5C" w14:textId="77777777" w:rsidR="00096D69" w:rsidRPr="00E6516F" w:rsidRDefault="00096D69">
            <w:pPr>
              <w:pStyle w:val="TAC"/>
              <w:spacing w:line="256" w:lineRule="auto"/>
              <w:rPr>
                <w:lang w:eastAsia="en-US"/>
              </w:rPr>
            </w:pPr>
            <w:r w:rsidRPr="00E6516F">
              <w:rPr>
                <w:lang w:eastAsia="en-US"/>
              </w:rPr>
              <w:t>-</w:t>
            </w:r>
          </w:p>
        </w:tc>
      </w:tr>
      <w:tr w:rsidR="00096D69" w:rsidRPr="00E6516F" w14:paraId="5666F0E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BCC9DE1" w14:textId="77777777" w:rsidR="00096D69" w:rsidRPr="00E6516F" w:rsidRDefault="00096D69">
            <w:pPr>
              <w:pStyle w:val="TAC"/>
              <w:spacing w:line="256" w:lineRule="auto"/>
              <w:rPr>
                <w:rFonts w:cs="Arial"/>
                <w:szCs w:val="18"/>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53D1AAB0" w14:textId="77777777" w:rsidR="00096D69" w:rsidRPr="00E6516F" w:rsidRDefault="00096D69">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2D8DF5A2"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A151D9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71C3C1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39EDDB" w14:textId="77777777" w:rsidR="00096D69" w:rsidRPr="00E6516F" w:rsidRDefault="00096D69">
            <w:pPr>
              <w:pStyle w:val="TAC"/>
              <w:spacing w:line="256" w:lineRule="auto"/>
              <w:rPr>
                <w:lang w:eastAsia="en-US"/>
              </w:rPr>
            </w:pPr>
            <w:r w:rsidRPr="00E6516F">
              <w:rPr>
                <w:lang w:eastAsia="en-US"/>
              </w:rPr>
              <w:t>-</w:t>
            </w:r>
          </w:p>
        </w:tc>
      </w:tr>
      <w:tr w:rsidR="00096D69" w:rsidRPr="00E6516F" w14:paraId="58BA1074"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634C1FB" w14:textId="77777777" w:rsidR="00096D69" w:rsidRPr="00E6516F" w:rsidRDefault="00096D69">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102A1E2"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0D0943E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77FB96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F9A51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3F9EC0" w14:textId="77777777" w:rsidR="00096D69" w:rsidRPr="00E6516F" w:rsidRDefault="00096D69">
            <w:pPr>
              <w:pStyle w:val="TAC"/>
              <w:spacing w:line="256" w:lineRule="auto"/>
              <w:rPr>
                <w:lang w:eastAsia="en-US"/>
              </w:rPr>
            </w:pPr>
            <w:r w:rsidRPr="00E6516F">
              <w:rPr>
                <w:lang w:eastAsia="en-US"/>
              </w:rPr>
              <w:t>-</w:t>
            </w:r>
          </w:p>
        </w:tc>
      </w:tr>
      <w:tr w:rsidR="00096D69" w:rsidRPr="00E6516F" w14:paraId="711BB02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51610C6"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A8E6594"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5.4.6 'Generic Test Procedure for MCPTT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3DBBD19"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F25C3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FC8BF2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35A7A88" w14:textId="77777777" w:rsidR="00096D69" w:rsidRPr="00E6516F" w:rsidRDefault="00096D69">
            <w:pPr>
              <w:pStyle w:val="TAC"/>
              <w:spacing w:line="256" w:lineRule="auto"/>
              <w:rPr>
                <w:lang w:eastAsia="en-US"/>
              </w:rPr>
            </w:pPr>
            <w:r w:rsidRPr="00E6516F">
              <w:rPr>
                <w:lang w:eastAsia="en-US"/>
              </w:rPr>
              <w:t>-</w:t>
            </w:r>
          </w:p>
        </w:tc>
      </w:tr>
      <w:tr w:rsidR="00096D69" w:rsidRPr="00E6516F" w14:paraId="3E4CFDCD"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E41FF5E"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4EE9755" w14:textId="77777777" w:rsidR="00096D69" w:rsidRPr="00E6516F" w:rsidRDefault="00096D69">
            <w:pPr>
              <w:pStyle w:val="TAL"/>
              <w:spacing w:line="256" w:lineRule="auto"/>
              <w:rPr>
                <w:lang w:eastAsia="en-US"/>
              </w:rPr>
            </w:pPr>
            <w:r w:rsidRPr="00E6516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0307E1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F61BC2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37CEE4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CEE5A7" w14:textId="77777777" w:rsidR="00096D69" w:rsidRPr="00E6516F" w:rsidRDefault="00096D69">
            <w:pPr>
              <w:pStyle w:val="TAC"/>
              <w:spacing w:line="256" w:lineRule="auto"/>
              <w:rPr>
                <w:lang w:eastAsia="en-US"/>
              </w:rPr>
            </w:pPr>
            <w:r w:rsidRPr="00E6516F">
              <w:rPr>
                <w:lang w:eastAsia="en-US"/>
              </w:rPr>
              <w:t>-</w:t>
            </w:r>
          </w:p>
        </w:tc>
      </w:tr>
      <w:tr w:rsidR="00096D69" w:rsidRPr="00E6516F" w14:paraId="37DB647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AB17BEA" w14:textId="77777777" w:rsidR="00096D69" w:rsidRPr="00E6516F" w:rsidRDefault="00096D69">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75EB7CB2" w14:textId="77777777" w:rsidR="00096D69" w:rsidRPr="00E6516F" w:rsidRDefault="00096D69">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661BBDCF"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14DA5DC"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AE0C5D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125F36" w14:textId="77777777" w:rsidR="00096D69" w:rsidRPr="00E6516F" w:rsidRDefault="00096D69">
            <w:pPr>
              <w:pStyle w:val="TAC"/>
              <w:spacing w:line="256" w:lineRule="auto"/>
              <w:rPr>
                <w:lang w:eastAsia="en-US"/>
              </w:rPr>
            </w:pPr>
            <w:r w:rsidRPr="00E6516F">
              <w:rPr>
                <w:lang w:eastAsia="en-US"/>
              </w:rPr>
              <w:t>-</w:t>
            </w:r>
          </w:p>
        </w:tc>
      </w:tr>
      <w:tr w:rsidR="00096D69" w:rsidRPr="00E6516F" w14:paraId="2B55F562"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6AB39B8" w14:textId="77777777" w:rsidR="00096D69" w:rsidRPr="00E6516F" w:rsidRDefault="00096D69">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21D24307"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1A622EB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3A6439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C7D063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6596C6" w14:textId="77777777" w:rsidR="00096D69" w:rsidRPr="00E6516F" w:rsidRDefault="00096D69">
            <w:pPr>
              <w:pStyle w:val="TAC"/>
              <w:spacing w:line="256" w:lineRule="auto"/>
              <w:rPr>
                <w:lang w:eastAsia="en-US"/>
              </w:rPr>
            </w:pPr>
            <w:r w:rsidRPr="00E6516F">
              <w:rPr>
                <w:lang w:eastAsia="en-US"/>
              </w:rPr>
              <w:t>-</w:t>
            </w:r>
          </w:p>
        </w:tc>
      </w:tr>
      <w:tr w:rsidR="00096D69" w:rsidRPr="00E6516F" w14:paraId="16EC562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BB38712" w14:textId="77777777" w:rsidR="00096D69" w:rsidRPr="00E6516F" w:rsidRDefault="00096D69">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5151888B"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3FF00F8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7901EA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EF5F05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C1258FA" w14:textId="77777777" w:rsidR="00096D69" w:rsidRPr="00E6516F" w:rsidRDefault="00096D69">
            <w:pPr>
              <w:pStyle w:val="TAC"/>
              <w:spacing w:line="256" w:lineRule="auto"/>
              <w:rPr>
                <w:lang w:eastAsia="en-US"/>
              </w:rPr>
            </w:pPr>
            <w:r w:rsidRPr="00E6516F">
              <w:rPr>
                <w:lang w:eastAsia="en-US"/>
              </w:rPr>
              <w:t>-</w:t>
            </w:r>
          </w:p>
        </w:tc>
      </w:tr>
      <w:tr w:rsidR="00096D69" w:rsidRPr="00E6516F" w14:paraId="4D58A09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3B1B5DE"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39AB2C1" w14:textId="77777777" w:rsidR="00096D69" w:rsidRPr="00E6516F" w:rsidRDefault="00096D69">
            <w:pPr>
              <w:pStyle w:val="TAL"/>
              <w:spacing w:line="256" w:lineRule="auto"/>
              <w:rPr>
                <w:lang w:eastAsia="en-US"/>
              </w:rPr>
            </w:pPr>
            <w:r w:rsidRPr="00E6516F">
              <w:rPr>
                <w:lang w:eastAsia="en-US"/>
              </w:rPr>
              <w:t>EXCEPTION: SS releases the E-UTRA connection. The E-UTRA/EPC actions which are related to the MCVideo call release are described in TS 36.579-1 [2], subclause 5.4.7, 'Generic Test Procedure for MCPTT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0C87D49"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67B5E4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5DD37FD"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B9CF76" w14:textId="77777777" w:rsidR="00096D69" w:rsidRPr="00E6516F" w:rsidRDefault="00096D69">
            <w:pPr>
              <w:pStyle w:val="TAC"/>
              <w:spacing w:line="256" w:lineRule="auto"/>
              <w:rPr>
                <w:lang w:eastAsia="en-US"/>
              </w:rPr>
            </w:pPr>
            <w:r w:rsidRPr="00E6516F">
              <w:rPr>
                <w:lang w:eastAsia="en-US"/>
              </w:rPr>
              <w:t>-</w:t>
            </w:r>
          </w:p>
        </w:tc>
      </w:tr>
      <w:tr w:rsidR="00096D69" w:rsidRPr="00E6516F" w14:paraId="2AC99672"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C154F3E" w14:textId="77777777" w:rsidR="00096D69" w:rsidRPr="00E6516F" w:rsidRDefault="00096D69">
            <w:pPr>
              <w:pStyle w:val="TAC"/>
              <w:spacing w:line="256" w:lineRule="auto"/>
              <w:rPr>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388DD291" w14:textId="77777777" w:rsidR="00096D69" w:rsidRPr="00E6516F" w:rsidRDefault="00096D69">
            <w:pPr>
              <w:pStyle w:val="TAL"/>
              <w:spacing w:line="256" w:lineRule="auto"/>
              <w:rPr>
                <w:lang w:eastAsia="en-US"/>
              </w:rPr>
            </w:pPr>
            <w:r w:rsidRPr="00E6516F">
              <w:rPr>
                <w:lang w:eastAsia="en-US"/>
              </w:rPr>
              <w:t>Make the MCData User request to send a standalone one-to-one SDS message to a single user with an SDS disposition request type of READ.</w:t>
            </w:r>
          </w:p>
          <w:p w14:paraId="33D3E4BC" w14:textId="77777777" w:rsidR="00096D69" w:rsidRPr="00E6516F" w:rsidRDefault="00096D69">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2FAD4E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C60B7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7B1B503"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79E817" w14:textId="77777777" w:rsidR="00096D69" w:rsidRPr="00E6516F" w:rsidRDefault="00096D69">
            <w:pPr>
              <w:pStyle w:val="TAC"/>
              <w:spacing w:line="256" w:lineRule="auto"/>
              <w:rPr>
                <w:lang w:eastAsia="en-US"/>
              </w:rPr>
            </w:pPr>
            <w:r w:rsidRPr="00E6516F">
              <w:rPr>
                <w:lang w:eastAsia="en-US"/>
              </w:rPr>
              <w:t>-</w:t>
            </w:r>
          </w:p>
        </w:tc>
      </w:tr>
      <w:tr w:rsidR="00096D69" w:rsidRPr="00E6516F" w14:paraId="780B074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29D4FF6"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8113ADA" w14:textId="77777777" w:rsidR="00096D69" w:rsidRPr="00E6516F" w:rsidRDefault="00096D69" w:rsidP="00E6516F">
            <w:pPr>
              <w:pStyle w:val="TAL"/>
              <w:rPr>
                <w:lang w:eastAsia="en-US"/>
              </w:rPr>
            </w:pPr>
            <w:r w:rsidRPr="00E6516F">
              <w:rPr>
                <w:lang w:eastAsia="en-US"/>
              </w:rPr>
              <w:t>EXCEPTION: The E-UTRA/EPC actions which are related to the MCData call establishment are described in TS 36.579-1 [2], subclause 5.4.5 'Generic Test Procedure for MCPTT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80B96A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F9FA69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C6B67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453A5C3" w14:textId="77777777" w:rsidR="00096D69" w:rsidRPr="00E6516F" w:rsidRDefault="00096D69">
            <w:pPr>
              <w:pStyle w:val="TAC"/>
              <w:spacing w:line="256" w:lineRule="auto"/>
              <w:rPr>
                <w:lang w:eastAsia="en-US"/>
              </w:rPr>
            </w:pPr>
            <w:r w:rsidRPr="00E6516F">
              <w:rPr>
                <w:lang w:eastAsia="en-US"/>
              </w:rPr>
              <w:t>-</w:t>
            </w:r>
          </w:p>
        </w:tc>
      </w:tr>
      <w:tr w:rsidR="00096D69" w:rsidRPr="00E6516F" w14:paraId="71B71EC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A22F5AD"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A37C165" w14:textId="77777777" w:rsidR="00096D69" w:rsidRPr="00E6516F" w:rsidRDefault="00096D69">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803077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742873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E4B510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6F7A65" w14:textId="77777777" w:rsidR="00096D69" w:rsidRPr="00E6516F" w:rsidRDefault="00096D69">
            <w:pPr>
              <w:pStyle w:val="TAC"/>
              <w:spacing w:line="256" w:lineRule="auto"/>
              <w:rPr>
                <w:lang w:eastAsia="en-US"/>
              </w:rPr>
            </w:pPr>
            <w:r w:rsidRPr="00E6516F">
              <w:rPr>
                <w:lang w:eastAsia="en-US"/>
              </w:rPr>
              <w:t>-</w:t>
            </w:r>
          </w:p>
        </w:tc>
      </w:tr>
      <w:tr w:rsidR="00096D69" w:rsidRPr="00E6516F" w14:paraId="73F7B43D"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19257B76" w14:textId="77777777" w:rsidR="00096D69" w:rsidRPr="00E6516F" w:rsidRDefault="00096D69">
            <w:pPr>
              <w:pStyle w:val="TAC"/>
              <w:spacing w:line="256" w:lineRule="auto"/>
              <w:rPr>
                <w:rFonts w:cs="Arial"/>
                <w:szCs w:val="18"/>
                <w:lang w:eastAsia="en-US"/>
              </w:rPr>
            </w:pPr>
            <w:r w:rsidRPr="00E6516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4DFE2161"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READ?</w:t>
            </w:r>
          </w:p>
          <w:p w14:paraId="295352F7" w14:textId="77777777" w:rsidR="00096D69" w:rsidRPr="00E6516F" w:rsidRDefault="00096D69">
            <w:pPr>
              <w:pStyle w:val="TAL"/>
              <w:spacing w:line="256" w:lineRule="auto"/>
              <w:rPr>
                <w:lang w:eastAsia="en-US"/>
              </w:rPr>
            </w:pPr>
            <w:r w:rsidRPr="00E6516F">
              <w:rPr>
                <w:lang w:eastAsia="en-US"/>
              </w:rPr>
              <w:t>NOTE: It is expected that the UE</w:t>
            </w:r>
          </w:p>
          <w:p w14:paraId="7CA2A791" w14:textId="77777777" w:rsidR="00096D69" w:rsidRPr="00E6516F" w:rsidRDefault="00096D69">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07035DB7" w14:textId="77777777" w:rsidR="00096D69" w:rsidRPr="00E6516F" w:rsidRDefault="00096D69">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272EE8A9"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DA05131"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1A57AEAD" w14:textId="77777777" w:rsidR="00096D69" w:rsidRPr="00E6516F" w:rsidRDefault="00096D69">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30D4EF93" w14:textId="77777777" w:rsidR="00096D69" w:rsidRPr="00E6516F" w:rsidRDefault="00096D69">
            <w:pPr>
              <w:pStyle w:val="TAC"/>
              <w:spacing w:line="256" w:lineRule="auto"/>
              <w:rPr>
                <w:lang w:eastAsia="en-US"/>
              </w:rPr>
            </w:pPr>
            <w:r w:rsidRPr="00E6516F">
              <w:rPr>
                <w:lang w:eastAsia="en-US"/>
              </w:rPr>
              <w:t>P</w:t>
            </w:r>
          </w:p>
        </w:tc>
      </w:tr>
      <w:tr w:rsidR="00096D69" w:rsidRPr="00E6516F" w14:paraId="6795DD87"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00CA8033" w14:textId="77777777" w:rsidR="00096D69" w:rsidRPr="00E6516F" w:rsidRDefault="00096D69">
            <w:pPr>
              <w:pStyle w:val="TAC"/>
              <w:spacing w:line="256" w:lineRule="auto"/>
              <w:rPr>
                <w:rFonts w:cs="Arial"/>
                <w:szCs w:val="18"/>
                <w:lang w:eastAsia="en-US"/>
              </w:rPr>
            </w:pPr>
            <w:r w:rsidRPr="00E6516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73A4D7B3" w14:textId="77777777" w:rsidR="00096D69" w:rsidRPr="00E6516F" w:rsidRDefault="00096D69">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5F3F08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6046A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82A6E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496434" w14:textId="77777777" w:rsidR="00096D69" w:rsidRPr="00E6516F" w:rsidRDefault="00096D69">
            <w:pPr>
              <w:pStyle w:val="TAC"/>
              <w:spacing w:line="256" w:lineRule="auto"/>
              <w:rPr>
                <w:lang w:eastAsia="en-US"/>
              </w:rPr>
            </w:pPr>
            <w:r w:rsidRPr="00E6516F">
              <w:rPr>
                <w:lang w:eastAsia="en-US"/>
              </w:rPr>
              <w:t>-</w:t>
            </w:r>
          </w:p>
        </w:tc>
      </w:tr>
      <w:tr w:rsidR="00096D69" w:rsidRPr="00E6516F" w14:paraId="0F86C567"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7B607E8C" w14:textId="77777777" w:rsidR="00096D69" w:rsidRPr="00E6516F" w:rsidRDefault="00096D69">
            <w:pPr>
              <w:pStyle w:val="TAC"/>
              <w:spacing w:line="256" w:lineRule="auto"/>
              <w:rPr>
                <w:rFonts w:cs="Arial"/>
                <w:szCs w:val="18"/>
                <w:lang w:eastAsia="en-US"/>
              </w:rPr>
            </w:pPr>
            <w:r w:rsidRPr="00E6516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3FE3C063" w14:textId="77777777" w:rsidR="00096D69" w:rsidRPr="00E6516F" w:rsidRDefault="00096D69">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1F5875CD"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ABF92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38282D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0E36AD8" w14:textId="77777777" w:rsidR="00096D69" w:rsidRPr="00E6516F" w:rsidRDefault="00096D69">
            <w:pPr>
              <w:pStyle w:val="TAC"/>
              <w:spacing w:line="256" w:lineRule="auto"/>
              <w:rPr>
                <w:lang w:eastAsia="en-US"/>
              </w:rPr>
            </w:pPr>
            <w:r w:rsidRPr="00E6516F">
              <w:rPr>
                <w:lang w:eastAsia="en-US"/>
              </w:rPr>
              <w:t>-</w:t>
            </w:r>
          </w:p>
        </w:tc>
      </w:tr>
      <w:tr w:rsidR="00096D69" w:rsidRPr="00E6516F" w14:paraId="670BCF81"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04FA73B"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ACF5FB8"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097F528"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A4B4C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B9224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E6580D3" w14:textId="77777777" w:rsidR="00096D69" w:rsidRPr="00E6516F" w:rsidRDefault="00096D69">
            <w:pPr>
              <w:pStyle w:val="TAC"/>
              <w:spacing w:line="256" w:lineRule="auto"/>
              <w:rPr>
                <w:lang w:eastAsia="en-US"/>
              </w:rPr>
            </w:pPr>
            <w:r w:rsidRPr="00E6516F">
              <w:rPr>
                <w:lang w:eastAsia="en-US"/>
              </w:rPr>
              <w:t>-</w:t>
            </w:r>
          </w:p>
        </w:tc>
      </w:tr>
      <w:tr w:rsidR="00096D69" w:rsidRPr="00E6516F" w14:paraId="0A1BF4CF"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B247230"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03D6B9C"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5.4.6 'Generic Test Procedure for MCPTT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F562725"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728B0B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F1093D5"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A04180F" w14:textId="77777777" w:rsidR="00096D69" w:rsidRPr="00E6516F" w:rsidRDefault="00096D69">
            <w:pPr>
              <w:pStyle w:val="TAC"/>
              <w:spacing w:line="256" w:lineRule="auto"/>
              <w:rPr>
                <w:lang w:eastAsia="en-US"/>
              </w:rPr>
            </w:pPr>
            <w:r w:rsidRPr="00E6516F">
              <w:rPr>
                <w:lang w:eastAsia="en-US"/>
              </w:rPr>
              <w:t>-</w:t>
            </w:r>
          </w:p>
        </w:tc>
      </w:tr>
      <w:tr w:rsidR="00096D69" w:rsidRPr="00E6516F" w14:paraId="38E91C2F"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6D8B5854"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5C87206" w14:textId="77777777" w:rsidR="00096D69" w:rsidRPr="00E6516F" w:rsidRDefault="00096D69">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45CB0C0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99A0739"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13C78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DAA498" w14:textId="77777777" w:rsidR="00096D69" w:rsidRPr="00E6516F" w:rsidRDefault="00096D69">
            <w:pPr>
              <w:pStyle w:val="TAC"/>
              <w:spacing w:line="256" w:lineRule="auto"/>
              <w:rPr>
                <w:lang w:eastAsia="en-US"/>
              </w:rPr>
            </w:pPr>
            <w:r w:rsidRPr="00E6516F">
              <w:rPr>
                <w:lang w:eastAsia="en-US"/>
              </w:rPr>
              <w:t>-</w:t>
            </w:r>
          </w:p>
        </w:tc>
      </w:tr>
      <w:tr w:rsidR="00096D69" w:rsidRPr="00E6516F" w14:paraId="129CE62B"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61EAFD0E" w14:textId="77777777" w:rsidR="00096D69" w:rsidRPr="00E6516F" w:rsidRDefault="00096D69">
            <w:pPr>
              <w:pStyle w:val="TAC"/>
              <w:spacing w:line="256" w:lineRule="auto"/>
              <w:rPr>
                <w:rFonts w:cs="Arial"/>
                <w:szCs w:val="18"/>
                <w:lang w:eastAsia="en-US"/>
              </w:rPr>
            </w:pPr>
            <w:r w:rsidRPr="00E6516F">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0EFAF4F4" w14:textId="77777777" w:rsidR="00096D69" w:rsidRPr="00E6516F" w:rsidRDefault="00096D69">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4C93F993"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3DA5A6F"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ACC52F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B97336F" w14:textId="77777777" w:rsidR="00096D69" w:rsidRPr="00E6516F" w:rsidRDefault="00096D69">
            <w:pPr>
              <w:pStyle w:val="TAC"/>
              <w:spacing w:line="256" w:lineRule="auto"/>
              <w:rPr>
                <w:lang w:eastAsia="en-US"/>
              </w:rPr>
            </w:pPr>
            <w:r w:rsidRPr="00E6516F">
              <w:rPr>
                <w:lang w:eastAsia="en-US"/>
              </w:rPr>
              <w:t>-</w:t>
            </w:r>
          </w:p>
        </w:tc>
      </w:tr>
      <w:tr w:rsidR="00096D69" w:rsidRPr="00E6516F" w14:paraId="2B18FC9D"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2836C5FB" w14:textId="77777777" w:rsidR="00096D69" w:rsidRPr="00E6516F" w:rsidRDefault="00096D69">
            <w:pPr>
              <w:pStyle w:val="TAC"/>
              <w:spacing w:line="256" w:lineRule="auto"/>
              <w:rPr>
                <w:rFonts w:cs="Arial"/>
                <w:szCs w:val="18"/>
                <w:lang w:eastAsia="en-US"/>
              </w:rPr>
            </w:pPr>
            <w:r w:rsidRPr="00E6516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5855F72A"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74F7DCF2"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3E4362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FF961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C2DFB93" w14:textId="77777777" w:rsidR="00096D69" w:rsidRPr="00E6516F" w:rsidRDefault="00096D69">
            <w:pPr>
              <w:pStyle w:val="TAC"/>
              <w:spacing w:line="256" w:lineRule="auto"/>
              <w:rPr>
                <w:lang w:eastAsia="en-US"/>
              </w:rPr>
            </w:pPr>
            <w:r w:rsidRPr="00E6516F">
              <w:rPr>
                <w:lang w:eastAsia="en-US"/>
              </w:rPr>
              <w:t>-</w:t>
            </w:r>
          </w:p>
        </w:tc>
      </w:tr>
      <w:tr w:rsidR="00096D69" w:rsidRPr="00E6516F" w14:paraId="60978202"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789FCE13" w14:textId="77777777" w:rsidR="00096D69" w:rsidRPr="00E6516F" w:rsidRDefault="00096D69">
            <w:pPr>
              <w:pStyle w:val="TAC"/>
              <w:spacing w:line="256" w:lineRule="auto"/>
              <w:rPr>
                <w:rFonts w:cs="Arial"/>
                <w:szCs w:val="18"/>
                <w:lang w:eastAsia="en-US"/>
              </w:rPr>
            </w:pPr>
            <w:r w:rsidRPr="00E6516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25B1B434"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2D5AE7C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79F88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3F76C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BDA60A" w14:textId="77777777" w:rsidR="00096D69" w:rsidRPr="00E6516F" w:rsidRDefault="00096D69">
            <w:pPr>
              <w:pStyle w:val="TAC"/>
              <w:spacing w:line="256" w:lineRule="auto"/>
              <w:rPr>
                <w:lang w:eastAsia="en-US"/>
              </w:rPr>
            </w:pPr>
            <w:r w:rsidRPr="00E6516F">
              <w:rPr>
                <w:lang w:eastAsia="en-US"/>
              </w:rPr>
              <w:t>-</w:t>
            </w:r>
          </w:p>
        </w:tc>
      </w:tr>
      <w:tr w:rsidR="00096D69" w:rsidRPr="00E6516F" w14:paraId="0437EDAD"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2F635F4B"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24B8E8D" w14:textId="77777777" w:rsidR="00096D69" w:rsidRPr="00E6516F" w:rsidRDefault="00096D69">
            <w:pPr>
              <w:pStyle w:val="TAL"/>
              <w:spacing w:line="256" w:lineRule="auto"/>
              <w:rPr>
                <w:lang w:eastAsia="en-US"/>
              </w:rPr>
            </w:pPr>
            <w:r w:rsidRPr="00E6516F">
              <w:rPr>
                <w:lang w:eastAsia="en-US"/>
              </w:rPr>
              <w:t>EXCEPTION: SS releases the E-UTRA connection. The E-UTRA/EPC actions which are related to the MCVideo call release are described in TS 36.579-1 [2], subclause 5.4.7, 'Generic Test Procedure for MCPTT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7A8639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20112F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422EE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0D45B4" w14:textId="77777777" w:rsidR="00096D69" w:rsidRPr="00E6516F" w:rsidRDefault="00096D69">
            <w:pPr>
              <w:pStyle w:val="TAC"/>
              <w:spacing w:line="256" w:lineRule="auto"/>
              <w:rPr>
                <w:lang w:eastAsia="en-US"/>
              </w:rPr>
            </w:pPr>
            <w:r w:rsidRPr="00E6516F">
              <w:rPr>
                <w:lang w:eastAsia="en-US"/>
              </w:rPr>
              <w:t>-</w:t>
            </w:r>
          </w:p>
        </w:tc>
      </w:tr>
      <w:tr w:rsidR="00096D69" w:rsidRPr="00E6516F" w14:paraId="6FAEBCB9"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70A5ACCF" w14:textId="77777777" w:rsidR="00096D69" w:rsidRPr="00E6516F" w:rsidRDefault="00096D69">
            <w:pPr>
              <w:pStyle w:val="TAC"/>
              <w:spacing w:line="256" w:lineRule="auto"/>
              <w:rPr>
                <w:rFonts w:cs="Arial"/>
                <w:szCs w:val="18"/>
                <w:lang w:eastAsia="en-US"/>
              </w:rPr>
            </w:pPr>
            <w:r w:rsidRPr="00E6516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1EE36C6D" w14:textId="77777777" w:rsidR="00096D69" w:rsidRPr="00E6516F" w:rsidRDefault="00096D69">
            <w:pPr>
              <w:pStyle w:val="TAL"/>
              <w:spacing w:line="256" w:lineRule="auto"/>
              <w:rPr>
                <w:lang w:eastAsia="en-US"/>
              </w:rPr>
            </w:pPr>
            <w:r w:rsidRPr="00E6516F">
              <w:rPr>
                <w:lang w:eastAsia="en-US"/>
              </w:rPr>
              <w:t>Make the MCData User request to send a standalone one-to-one SDS message to a single user with an SDS disposition request type of DELIVERY AND READ.</w:t>
            </w:r>
          </w:p>
          <w:p w14:paraId="15C34261" w14:textId="77777777" w:rsidR="00096D69" w:rsidRPr="00E6516F" w:rsidRDefault="00096D69">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ED6403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C6AEBB9"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E225C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ACEEEDE" w14:textId="77777777" w:rsidR="00096D69" w:rsidRPr="00E6516F" w:rsidRDefault="00096D69">
            <w:pPr>
              <w:pStyle w:val="TAC"/>
              <w:spacing w:line="256" w:lineRule="auto"/>
              <w:rPr>
                <w:lang w:eastAsia="en-US"/>
              </w:rPr>
            </w:pPr>
            <w:r w:rsidRPr="00E6516F">
              <w:rPr>
                <w:lang w:eastAsia="en-US"/>
              </w:rPr>
              <w:t>-</w:t>
            </w:r>
          </w:p>
        </w:tc>
      </w:tr>
      <w:tr w:rsidR="00096D69" w:rsidRPr="00E6516F" w14:paraId="69758DAE"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1D8AEBA3"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57E8B60" w14:textId="77777777" w:rsidR="00096D69" w:rsidRPr="00E6516F" w:rsidRDefault="00096D69" w:rsidP="00E6516F">
            <w:pPr>
              <w:pStyle w:val="TAL"/>
              <w:rPr>
                <w:lang w:eastAsia="en-US"/>
              </w:rPr>
            </w:pPr>
            <w:r w:rsidRPr="00E6516F">
              <w:rPr>
                <w:lang w:eastAsia="en-US"/>
              </w:rPr>
              <w:t>EXCEPTION: The E-UTRA/EPC actions which are related to the MCData call establishment are described in TS 36.579-1 [2], subclause 5.4.5 'Generic Test Procedure for MCPTT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2B5E6CD"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76402F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D1A16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F2AD68C" w14:textId="77777777" w:rsidR="00096D69" w:rsidRPr="00E6516F" w:rsidRDefault="00096D69">
            <w:pPr>
              <w:pStyle w:val="TAC"/>
              <w:spacing w:line="256" w:lineRule="auto"/>
              <w:rPr>
                <w:lang w:eastAsia="en-US"/>
              </w:rPr>
            </w:pPr>
            <w:r w:rsidRPr="00E6516F">
              <w:rPr>
                <w:lang w:eastAsia="en-US"/>
              </w:rPr>
              <w:t>-</w:t>
            </w:r>
          </w:p>
        </w:tc>
      </w:tr>
      <w:tr w:rsidR="00096D69" w:rsidRPr="00E6516F" w14:paraId="30690AB4"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5DC92E5E"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A04A40B" w14:textId="77777777" w:rsidR="00096D69" w:rsidRPr="00E6516F" w:rsidRDefault="00096D69">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F15EFF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7A2E85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B8FC5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6B59D86" w14:textId="77777777" w:rsidR="00096D69" w:rsidRPr="00E6516F" w:rsidRDefault="00096D69">
            <w:pPr>
              <w:pStyle w:val="TAC"/>
              <w:spacing w:line="256" w:lineRule="auto"/>
              <w:rPr>
                <w:lang w:eastAsia="en-US"/>
              </w:rPr>
            </w:pPr>
            <w:r w:rsidRPr="00E6516F">
              <w:rPr>
                <w:lang w:eastAsia="en-US"/>
              </w:rPr>
              <w:t>-</w:t>
            </w:r>
          </w:p>
        </w:tc>
      </w:tr>
      <w:tr w:rsidR="00096D69" w:rsidRPr="00E6516F" w14:paraId="3BD0DD70"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8CC59F5" w14:textId="77777777" w:rsidR="00096D69" w:rsidRPr="00E6516F" w:rsidRDefault="00096D69">
            <w:pPr>
              <w:pStyle w:val="TAC"/>
              <w:spacing w:line="256" w:lineRule="auto"/>
              <w:rPr>
                <w:rFonts w:cs="Arial"/>
                <w:szCs w:val="18"/>
                <w:lang w:eastAsia="en-US"/>
              </w:rPr>
            </w:pPr>
            <w:r w:rsidRPr="00E6516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62A3D92E"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DELIVERY AND READ?</w:t>
            </w:r>
          </w:p>
          <w:p w14:paraId="42CF96FF" w14:textId="77777777" w:rsidR="00096D69" w:rsidRPr="00E6516F" w:rsidRDefault="00096D69">
            <w:pPr>
              <w:pStyle w:val="TAL"/>
              <w:spacing w:line="256" w:lineRule="auto"/>
              <w:rPr>
                <w:lang w:eastAsia="en-US"/>
              </w:rPr>
            </w:pPr>
            <w:r w:rsidRPr="00E6516F">
              <w:rPr>
                <w:lang w:eastAsia="en-US"/>
              </w:rPr>
              <w:t>NOTE: It is expected that the UE</w:t>
            </w:r>
          </w:p>
          <w:p w14:paraId="30E093F2" w14:textId="77777777" w:rsidR="00096D69" w:rsidRPr="00E6516F" w:rsidRDefault="00096D69">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3298868D" w14:textId="77777777" w:rsidR="00096D69" w:rsidRPr="00E6516F" w:rsidRDefault="00096D69">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206EAEAF"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13032C9"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4119203C"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7BF6881E" w14:textId="77777777" w:rsidR="00096D69" w:rsidRPr="00E6516F" w:rsidRDefault="00096D69">
            <w:pPr>
              <w:pStyle w:val="TAC"/>
              <w:spacing w:line="256" w:lineRule="auto"/>
              <w:rPr>
                <w:lang w:eastAsia="en-US"/>
              </w:rPr>
            </w:pPr>
            <w:r w:rsidRPr="00E6516F">
              <w:rPr>
                <w:lang w:eastAsia="en-US"/>
              </w:rPr>
              <w:t>P</w:t>
            </w:r>
          </w:p>
        </w:tc>
      </w:tr>
      <w:tr w:rsidR="00096D69" w:rsidRPr="00E6516F" w14:paraId="13A785C5"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56CBD2F3" w14:textId="77777777" w:rsidR="00096D69" w:rsidRPr="00E6516F" w:rsidRDefault="00096D69">
            <w:pPr>
              <w:pStyle w:val="TAC"/>
              <w:spacing w:line="256" w:lineRule="auto"/>
              <w:rPr>
                <w:rFonts w:cs="Arial"/>
                <w:szCs w:val="18"/>
                <w:lang w:eastAsia="en-US"/>
              </w:rPr>
            </w:pPr>
            <w:r w:rsidRPr="00E6516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64689622" w14:textId="77777777" w:rsidR="00096D69" w:rsidRPr="00E6516F" w:rsidRDefault="00096D69">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B5478B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2A88AB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6DEF7E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D86BAD" w14:textId="77777777" w:rsidR="00096D69" w:rsidRPr="00E6516F" w:rsidRDefault="00096D69">
            <w:pPr>
              <w:pStyle w:val="TAC"/>
              <w:spacing w:line="256" w:lineRule="auto"/>
              <w:rPr>
                <w:lang w:eastAsia="en-US"/>
              </w:rPr>
            </w:pPr>
            <w:r w:rsidRPr="00E6516F">
              <w:rPr>
                <w:lang w:eastAsia="en-US"/>
              </w:rPr>
              <w:t>-</w:t>
            </w:r>
          </w:p>
        </w:tc>
      </w:tr>
      <w:tr w:rsidR="00096D69" w:rsidRPr="00E6516F" w14:paraId="52BC539A"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1CC399B4" w14:textId="77777777" w:rsidR="00096D69" w:rsidRPr="00E6516F" w:rsidRDefault="00096D69">
            <w:pPr>
              <w:pStyle w:val="TAC"/>
              <w:spacing w:line="256" w:lineRule="auto"/>
              <w:rPr>
                <w:rFonts w:cs="Arial"/>
                <w:szCs w:val="18"/>
                <w:lang w:eastAsia="en-US"/>
              </w:rPr>
            </w:pPr>
            <w:r w:rsidRPr="00E6516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16EC5EA4" w14:textId="77777777" w:rsidR="00096D69" w:rsidRPr="00E6516F" w:rsidRDefault="00096D69">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04F781A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36003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0B242CD"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B974A2" w14:textId="77777777" w:rsidR="00096D69" w:rsidRPr="00E6516F" w:rsidRDefault="00096D69">
            <w:pPr>
              <w:pStyle w:val="TAC"/>
              <w:spacing w:line="256" w:lineRule="auto"/>
              <w:rPr>
                <w:lang w:eastAsia="en-US"/>
              </w:rPr>
            </w:pPr>
            <w:r w:rsidRPr="00E6516F">
              <w:rPr>
                <w:lang w:eastAsia="en-US"/>
              </w:rPr>
              <w:t>-</w:t>
            </w:r>
          </w:p>
        </w:tc>
      </w:tr>
      <w:tr w:rsidR="00096D69" w:rsidRPr="00E6516F" w14:paraId="44F11C25"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1DE01DB4"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9E0454D"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6BCF7CAD"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1EEF3A9"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0642C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63CC8D2" w14:textId="77777777" w:rsidR="00096D69" w:rsidRPr="00E6516F" w:rsidRDefault="00096D69">
            <w:pPr>
              <w:pStyle w:val="TAC"/>
              <w:spacing w:line="256" w:lineRule="auto"/>
              <w:rPr>
                <w:lang w:eastAsia="en-US"/>
              </w:rPr>
            </w:pPr>
            <w:r w:rsidRPr="00E6516F">
              <w:rPr>
                <w:lang w:eastAsia="en-US"/>
              </w:rPr>
              <w:t>-</w:t>
            </w:r>
          </w:p>
        </w:tc>
      </w:tr>
      <w:tr w:rsidR="00096D69" w:rsidRPr="00E6516F" w14:paraId="5E8B9FAE"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70D19AF2"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4321825" w14:textId="77777777" w:rsidR="00096D69" w:rsidRPr="00E6516F" w:rsidRDefault="00096D69" w:rsidP="00E6516F">
            <w:pPr>
              <w:pStyle w:val="TAL"/>
              <w:rPr>
                <w:lang w:eastAsia="en-US"/>
              </w:rPr>
            </w:pPr>
            <w:r w:rsidRPr="00E6516F">
              <w:rPr>
                <w:lang w:eastAsia="en-US"/>
              </w:rPr>
              <w:t>EXCEPTION: The E-UTRA/EPC actions which are related to the MCData call establishment are described in TS 36.579-1 [2], subclause 5.4.6 'Generic Test Procedure for MCPTT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0D5226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B949C0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32D2F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D4674C" w14:textId="77777777" w:rsidR="00096D69" w:rsidRPr="00E6516F" w:rsidRDefault="00096D69">
            <w:pPr>
              <w:pStyle w:val="TAC"/>
              <w:spacing w:line="256" w:lineRule="auto"/>
              <w:rPr>
                <w:lang w:eastAsia="en-US"/>
              </w:rPr>
            </w:pPr>
            <w:r w:rsidRPr="00E6516F">
              <w:rPr>
                <w:lang w:eastAsia="en-US"/>
              </w:rPr>
              <w:t>-</w:t>
            </w:r>
          </w:p>
        </w:tc>
      </w:tr>
      <w:tr w:rsidR="00096D69" w:rsidRPr="00E6516F" w14:paraId="0AB673D7"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2D79C495"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37750F6" w14:textId="77777777" w:rsidR="00096D69" w:rsidRPr="00E6516F" w:rsidRDefault="00096D69">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0369B620"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97CAB6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C8C76B"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971968" w14:textId="77777777" w:rsidR="00096D69" w:rsidRPr="00E6516F" w:rsidRDefault="00096D69">
            <w:pPr>
              <w:pStyle w:val="TAC"/>
              <w:spacing w:line="256" w:lineRule="auto"/>
              <w:rPr>
                <w:lang w:eastAsia="en-US"/>
              </w:rPr>
            </w:pPr>
            <w:r w:rsidRPr="00E6516F">
              <w:rPr>
                <w:lang w:eastAsia="en-US"/>
              </w:rPr>
              <w:t>-</w:t>
            </w:r>
          </w:p>
        </w:tc>
      </w:tr>
      <w:tr w:rsidR="00096D69" w:rsidRPr="00E6516F" w14:paraId="269ED0C0"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1486B668" w14:textId="77777777" w:rsidR="00096D69" w:rsidRPr="00E6516F" w:rsidRDefault="00096D69">
            <w:pPr>
              <w:pStyle w:val="TAC"/>
              <w:spacing w:line="256" w:lineRule="auto"/>
              <w:rPr>
                <w:rFonts w:cs="Arial"/>
                <w:szCs w:val="18"/>
                <w:lang w:eastAsia="en-US"/>
              </w:rPr>
            </w:pPr>
            <w:r w:rsidRPr="00E6516F">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0F106935" w14:textId="77777777" w:rsidR="00096D69" w:rsidRPr="00E6516F" w:rsidRDefault="00096D69">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03A0DD4A"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D561ADA"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B50F52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BDA092C" w14:textId="77777777" w:rsidR="00096D69" w:rsidRPr="00E6516F" w:rsidRDefault="00096D69">
            <w:pPr>
              <w:pStyle w:val="TAC"/>
              <w:spacing w:line="256" w:lineRule="auto"/>
              <w:rPr>
                <w:lang w:eastAsia="en-US"/>
              </w:rPr>
            </w:pPr>
            <w:r w:rsidRPr="00E6516F">
              <w:rPr>
                <w:lang w:eastAsia="en-US"/>
              </w:rPr>
              <w:t>-</w:t>
            </w:r>
          </w:p>
        </w:tc>
      </w:tr>
      <w:tr w:rsidR="00096D69" w:rsidRPr="00E6516F" w14:paraId="2224C144"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35BB21A7" w14:textId="77777777" w:rsidR="00096D69" w:rsidRPr="00E6516F" w:rsidRDefault="00096D69">
            <w:pPr>
              <w:pStyle w:val="TAC"/>
              <w:spacing w:line="256" w:lineRule="auto"/>
              <w:rPr>
                <w:rFonts w:cs="Arial"/>
                <w:szCs w:val="18"/>
                <w:lang w:eastAsia="en-US"/>
              </w:rPr>
            </w:pPr>
            <w:r w:rsidRPr="00E6516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6706DD94"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0D6F75C6"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05DBD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3CF6F5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7EF4B34" w14:textId="77777777" w:rsidR="00096D69" w:rsidRPr="00E6516F" w:rsidRDefault="00096D69">
            <w:pPr>
              <w:pStyle w:val="TAC"/>
              <w:spacing w:line="256" w:lineRule="auto"/>
              <w:rPr>
                <w:lang w:eastAsia="en-US"/>
              </w:rPr>
            </w:pPr>
            <w:r w:rsidRPr="00E6516F">
              <w:rPr>
                <w:lang w:eastAsia="en-US"/>
              </w:rPr>
              <w:t>-</w:t>
            </w:r>
          </w:p>
        </w:tc>
      </w:tr>
      <w:tr w:rsidR="00096D69" w:rsidRPr="00E6516F" w14:paraId="0033AF7E"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77170A18" w14:textId="77777777" w:rsidR="00096D69" w:rsidRPr="00E6516F" w:rsidRDefault="00096D69">
            <w:pPr>
              <w:pStyle w:val="TAC"/>
              <w:spacing w:line="256" w:lineRule="auto"/>
              <w:rPr>
                <w:rFonts w:cs="Arial"/>
                <w:szCs w:val="18"/>
                <w:lang w:eastAsia="en-US"/>
              </w:rPr>
            </w:pPr>
            <w:r w:rsidRPr="00E6516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49EB23FE"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5CD0A90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F2598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B604E0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89F3EA9" w14:textId="77777777" w:rsidR="00096D69" w:rsidRPr="00E6516F" w:rsidRDefault="00096D69">
            <w:pPr>
              <w:pStyle w:val="TAC"/>
              <w:spacing w:line="256" w:lineRule="auto"/>
              <w:rPr>
                <w:lang w:eastAsia="en-US"/>
              </w:rPr>
            </w:pPr>
            <w:r w:rsidRPr="00E6516F">
              <w:rPr>
                <w:lang w:eastAsia="en-US"/>
              </w:rPr>
              <w:t>-</w:t>
            </w:r>
          </w:p>
        </w:tc>
      </w:tr>
      <w:tr w:rsidR="00096D69" w:rsidRPr="00E6516F" w14:paraId="5C0F2605"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59E01CEF"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5C2E475" w14:textId="77777777" w:rsidR="00096D69" w:rsidRPr="00E6516F" w:rsidRDefault="00096D69">
            <w:pPr>
              <w:pStyle w:val="TAL"/>
              <w:spacing w:line="256" w:lineRule="auto"/>
              <w:rPr>
                <w:lang w:eastAsia="en-US"/>
              </w:rPr>
            </w:pPr>
            <w:r w:rsidRPr="00E6516F">
              <w:rPr>
                <w:lang w:eastAsia="en-US"/>
              </w:rPr>
              <w:t>EXCEPTION: SS releases the E-UTRA connection. The E-UTRA/EPC actions which are related to the MCVideo call release are described in TS 36.579-1 [2], subclause 5.4.7, 'Generic Test Procedure for MCPTT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20C30006"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3E49D66"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4774D3D"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DAE851" w14:textId="77777777" w:rsidR="00096D69" w:rsidRPr="00E6516F" w:rsidRDefault="00096D69">
            <w:pPr>
              <w:pStyle w:val="TAC"/>
              <w:spacing w:line="256" w:lineRule="auto"/>
              <w:rPr>
                <w:lang w:eastAsia="en-US"/>
              </w:rPr>
            </w:pPr>
            <w:r w:rsidRPr="00E6516F">
              <w:rPr>
                <w:lang w:eastAsia="en-US"/>
              </w:rPr>
              <w:t>-</w:t>
            </w:r>
          </w:p>
        </w:tc>
      </w:tr>
      <w:tr w:rsidR="00096D69" w:rsidRPr="00E6516F" w14:paraId="44FEA6DC" w14:textId="77777777" w:rsidTr="00096D69">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4C32694E" w14:textId="77777777" w:rsidR="00096D69" w:rsidRPr="00E6516F" w:rsidRDefault="00096D69">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bookmarkEnd w:id="1214"/>
    </w:tbl>
    <w:p w14:paraId="7854115F" w14:textId="77777777" w:rsidR="00096D69" w:rsidRPr="00E6516F" w:rsidRDefault="00096D69" w:rsidP="00096D69"/>
    <w:p w14:paraId="4C2B6658" w14:textId="77777777" w:rsidR="00096D69" w:rsidRPr="00E6516F" w:rsidRDefault="00096D69" w:rsidP="00096D69">
      <w:pPr>
        <w:pStyle w:val="H6"/>
        <w:rPr>
          <w:lang w:eastAsia="ko-KR"/>
        </w:rPr>
      </w:pPr>
      <w:r w:rsidRPr="00E6516F">
        <w:t>7.1.1.3.3</w:t>
      </w:r>
      <w:r w:rsidRPr="00E6516F">
        <w:tab/>
        <w:t>Specific message contents</w:t>
      </w:r>
    </w:p>
    <w:p w14:paraId="3802091F" w14:textId="77777777" w:rsidR="00096D69" w:rsidRPr="00E6516F" w:rsidRDefault="00096D69" w:rsidP="00096D69">
      <w:pPr>
        <w:pStyle w:val="TH"/>
      </w:pPr>
      <w:r w:rsidRPr="00E6516F">
        <w:t>Table 7.1.1.3.3-1: SDS OFF-NETWORK MESSAGE (step 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3B94FED5"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4124CB38" w14:textId="77777777" w:rsidR="00096D69" w:rsidRPr="00E6516F" w:rsidRDefault="00096D69">
            <w:pPr>
              <w:pStyle w:val="TAL"/>
              <w:spacing w:line="256" w:lineRule="auto"/>
              <w:rPr>
                <w:lang w:eastAsia="en-US"/>
              </w:rPr>
            </w:pPr>
            <w:r w:rsidRPr="00E6516F">
              <w:rPr>
                <w:lang w:eastAsia="en-US"/>
              </w:rPr>
              <w:t>Derivation Path: TS 36.579-1 [2], Table 5.5.3.8.9-1, condition DELIVERED, MCD_1to1</w:t>
            </w:r>
          </w:p>
        </w:tc>
      </w:tr>
    </w:tbl>
    <w:p w14:paraId="5E0102E6" w14:textId="77777777" w:rsidR="00096D69" w:rsidRPr="00E6516F" w:rsidRDefault="00096D69" w:rsidP="00096D69"/>
    <w:p w14:paraId="67D9235E" w14:textId="77777777" w:rsidR="00096D69" w:rsidRPr="00E6516F" w:rsidRDefault="00096D69" w:rsidP="00096D69">
      <w:pPr>
        <w:pStyle w:val="TH"/>
      </w:pPr>
      <w:r w:rsidRPr="00E6516F">
        <w:t>Table 7.1.1.3.3-2: SDS OFF-NETWORK NOTIFICATION (step 8,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6E076D2F"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102EC9FB" w14:textId="77777777" w:rsidR="00096D69" w:rsidRPr="00E6516F" w:rsidRDefault="00096D69">
            <w:pPr>
              <w:pStyle w:val="TAL"/>
              <w:spacing w:line="256" w:lineRule="auto"/>
              <w:rPr>
                <w:lang w:eastAsia="en-US"/>
              </w:rPr>
            </w:pPr>
            <w:r w:rsidRPr="00E6516F">
              <w:rPr>
                <w:lang w:eastAsia="en-US"/>
              </w:rPr>
              <w:t>Derivation Path: TS 36.579-1 [2], Table 5.5.3.8.12-1, condition DELIVERED</w:t>
            </w:r>
          </w:p>
        </w:tc>
      </w:tr>
    </w:tbl>
    <w:p w14:paraId="2DF49D76" w14:textId="77777777" w:rsidR="00096D69" w:rsidRPr="00E6516F" w:rsidRDefault="00096D69" w:rsidP="00096D69"/>
    <w:p w14:paraId="1C49753C" w14:textId="77777777" w:rsidR="00096D69" w:rsidRPr="00E6516F" w:rsidRDefault="00096D69" w:rsidP="00096D69">
      <w:pPr>
        <w:pStyle w:val="TH"/>
      </w:pPr>
      <w:r w:rsidRPr="00E6516F">
        <w:t>Table 7.1.1.3.3-3: SDS OFF-NETWORK MESSAGE (step 12,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6AB06688"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49234F92" w14:textId="77777777" w:rsidR="00096D69" w:rsidRPr="00E6516F" w:rsidRDefault="00096D69">
            <w:pPr>
              <w:pStyle w:val="TAL"/>
              <w:spacing w:line="256" w:lineRule="auto"/>
              <w:rPr>
                <w:lang w:eastAsia="en-US"/>
              </w:rPr>
            </w:pPr>
            <w:r w:rsidRPr="00E6516F">
              <w:rPr>
                <w:lang w:eastAsia="en-US"/>
              </w:rPr>
              <w:t>Derivation Path: TS 36.579-1 [2], Table 5.5.3.8.9-1, condition READ, MCD_1to1</w:t>
            </w:r>
          </w:p>
        </w:tc>
      </w:tr>
    </w:tbl>
    <w:p w14:paraId="0C5A6F16" w14:textId="77777777" w:rsidR="00096D69" w:rsidRPr="00E6516F" w:rsidRDefault="00096D69" w:rsidP="00096D69"/>
    <w:p w14:paraId="04646641" w14:textId="77777777" w:rsidR="00096D69" w:rsidRPr="00E6516F" w:rsidRDefault="00096D69" w:rsidP="00096D69">
      <w:pPr>
        <w:pStyle w:val="TH"/>
      </w:pPr>
      <w:r w:rsidRPr="00E6516F">
        <w:t>Table 7.1.1.3.3-4: SDS OFF-NETWORK NOTIFICATION (step 15,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71A1183A"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1AB37520" w14:textId="77777777" w:rsidR="00096D69" w:rsidRPr="00E6516F" w:rsidRDefault="00096D69">
            <w:pPr>
              <w:pStyle w:val="TAL"/>
              <w:spacing w:line="256" w:lineRule="auto"/>
              <w:rPr>
                <w:lang w:eastAsia="en-US"/>
              </w:rPr>
            </w:pPr>
            <w:r w:rsidRPr="00E6516F">
              <w:rPr>
                <w:lang w:eastAsia="en-US"/>
              </w:rPr>
              <w:t>Derivation Path: TS 36.579-1 [2], Table 5.5.3.8.12-1, condition READ</w:t>
            </w:r>
          </w:p>
        </w:tc>
      </w:tr>
    </w:tbl>
    <w:p w14:paraId="4C2B4D79" w14:textId="77777777" w:rsidR="00096D69" w:rsidRPr="00E6516F" w:rsidRDefault="00096D69" w:rsidP="00096D69"/>
    <w:p w14:paraId="34480415" w14:textId="77777777" w:rsidR="00096D69" w:rsidRPr="00E6516F" w:rsidRDefault="00096D69" w:rsidP="00096D69">
      <w:pPr>
        <w:pStyle w:val="TH"/>
      </w:pPr>
      <w:r w:rsidRPr="00E6516F">
        <w:t>Table 7.1.1.3.3-5: SDS OFF-NETWORK MESSAGE (step 19,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025EBEBF"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49D16D66" w14:textId="77777777" w:rsidR="00096D69" w:rsidRPr="00E6516F" w:rsidRDefault="00096D69">
            <w:pPr>
              <w:pStyle w:val="TAL"/>
              <w:spacing w:line="256" w:lineRule="auto"/>
              <w:rPr>
                <w:lang w:eastAsia="en-US"/>
              </w:rPr>
            </w:pPr>
            <w:r w:rsidRPr="00E6516F">
              <w:rPr>
                <w:lang w:eastAsia="en-US"/>
              </w:rPr>
              <w:t>Derivation Path: TS 36.579-1 [2], Table 5.5.3.8.9-1, condition DELIVERED_READ, MCD_1to1</w:t>
            </w:r>
          </w:p>
        </w:tc>
      </w:tr>
    </w:tbl>
    <w:p w14:paraId="07C84CF4" w14:textId="77777777" w:rsidR="00096D69" w:rsidRPr="00E6516F" w:rsidRDefault="00096D69" w:rsidP="00096D69"/>
    <w:p w14:paraId="2A3CDC86" w14:textId="77777777" w:rsidR="00096D69" w:rsidRPr="00E6516F" w:rsidRDefault="00096D69" w:rsidP="00096D69">
      <w:pPr>
        <w:pStyle w:val="TH"/>
      </w:pPr>
      <w:r w:rsidRPr="00E6516F">
        <w:t>Table 7.1.1.3.3-6: SDS OFF-NETWORK NOTIFICATION (step 22,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13B6EC01"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7BE4CDC5" w14:textId="77777777" w:rsidR="00096D69" w:rsidRPr="00E6516F" w:rsidRDefault="00096D69">
            <w:pPr>
              <w:pStyle w:val="TAL"/>
              <w:spacing w:line="256" w:lineRule="auto"/>
              <w:rPr>
                <w:lang w:eastAsia="en-US"/>
              </w:rPr>
            </w:pPr>
            <w:r w:rsidRPr="00E6516F">
              <w:rPr>
                <w:lang w:eastAsia="en-US"/>
              </w:rPr>
              <w:t>Derivation Path: TS 36.579-1 [2], Table 5.5.3.8.12-1, condition DELIVERED_READ</w:t>
            </w:r>
          </w:p>
        </w:tc>
      </w:tr>
    </w:tbl>
    <w:p w14:paraId="6E5DDD33" w14:textId="1A4FE79C" w:rsidR="00096D69" w:rsidRPr="00E6516F" w:rsidRDefault="00096D69" w:rsidP="00B93CA2"/>
    <w:p w14:paraId="2F0270AD" w14:textId="77777777" w:rsidR="00096D69" w:rsidRPr="00E6516F" w:rsidRDefault="00096D69" w:rsidP="00096D69">
      <w:pPr>
        <w:pStyle w:val="Heading3"/>
      </w:pPr>
      <w:bookmarkStart w:id="1215" w:name="_Hlk100235200"/>
      <w:bookmarkStart w:id="1216" w:name="_Toc106817733"/>
      <w:bookmarkStart w:id="1217" w:name="_Toc106817858"/>
      <w:r w:rsidRPr="00E6516F">
        <w:t>7.1.2</w:t>
      </w:r>
      <w:r w:rsidRPr="00E6516F">
        <w:tab/>
        <w:t>Off-network / Short Data Service (SDS) / Standalone SDS using signalling control plane / One-to-one SDS message / Client Terminated (CT)</w:t>
      </w:r>
      <w:bookmarkEnd w:id="1216"/>
      <w:bookmarkEnd w:id="1217"/>
    </w:p>
    <w:p w14:paraId="0BA95B1E" w14:textId="77777777" w:rsidR="00096D69" w:rsidRPr="00E6516F" w:rsidRDefault="00096D69" w:rsidP="00096D69">
      <w:pPr>
        <w:pStyle w:val="H6"/>
      </w:pPr>
      <w:r w:rsidRPr="00E6516F">
        <w:t>7.1.2.1</w:t>
      </w:r>
      <w:r w:rsidRPr="00E6516F">
        <w:tab/>
        <w:t>Test Purpose (TP)</w:t>
      </w:r>
    </w:p>
    <w:p w14:paraId="7B193F33" w14:textId="77777777" w:rsidR="00096D69" w:rsidRPr="00E6516F" w:rsidRDefault="00096D69" w:rsidP="00096D69">
      <w:pPr>
        <w:pStyle w:val="H6"/>
      </w:pPr>
      <w:r w:rsidRPr="00E6516F">
        <w:t>(1)</w:t>
      </w:r>
    </w:p>
    <w:p w14:paraId="129A754D"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4A92C27F"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7B3C4C76"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DELIVERY }</w:t>
      </w:r>
    </w:p>
    <w:p w14:paraId="534E5243"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SDS OFF-NETWORK NOTIFICATION message with a disposition notification type of DELIVERED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7EB6B6DE" w14:textId="77777777" w:rsidR="00096D69" w:rsidRPr="00E6516F" w:rsidRDefault="00096D69" w:rsidP="00096D69">
      <w:pPr>
        <w:pStyle w:val="PL"/>
        <w:rPr>
          <w:noProof w:val="0"/>
        </w:rPr>
      </w:pPr>
      <w:r w:rsidRPr="00E6516F">
        <w:rPr>
          <w:noProof w:val="0"/>
        </w:rPr>
        <w:t xml:space="preserve">            }</w:t>
      </w:r>
    </w:p>
    <w:p w14:paraId="42925D62" w14:textId="77777777" w:rsidR="00096D69" w:rsidRPr="00E6516F" w:rsidRDefault="00096D69" w:rsidP="00096D69">
      <w:pPr>
        <w:pStyle w:val="PL"/>
        <w:rPr>
          <w:noProof w:val="0"/>
        </w:rPr>
      </w:pPr>
    </w:p>
    <w:p w14:paraId="04154076" w14:textId="77777777" w:rsidR="00096D69" w:rsidRPr="00E6516F" w:rsidRDefault="00096D69" w:rsidP="00096D69">
      <w:pPr>
        <w:pStyle w:val="H6"/>
      </w:pPr>
      <w:r w:rsidRPr="00E6516F">
        <w:t>(2)</w:t>
      </w:r>
    </w:p>
    <w:p w14:paraId="3E56A9C3"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having sent a SDS OFF-NETWORK NOTIFICATION message and started timer TFS2 </w:t>
      </w:r>
      <w:r w:rsidRPr="00E6516F">
        <w:rPr>
          <w:noProof w:val="0"/>
          <w:lang w:eastAsia="ko-KR"/>
        </w:rPr>
        <w:t xml:space="preserve">(SDS notification retransmission) </w:t>
      </w:r>
      <w:r w:rsidRPr="00E6516F">
        <w:rPr>
          <w:noProof w:val="0"/>
        </w:rPr>
        <w:t>}</w:t>
      </w:r>
    </w:p>
    <w:p w14:paraId="1DBB6ED7"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3A97EF25"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TFS2 </w:t>
      </w:r>
      <w:r w:rsidRPr="00E6516F">
        <w:rPr>
          <w:noProof w:val="0"/>
          <w:lang w:eastAsia="ko-KR"/>
        </w:rPr>
        <w:t xml:space="preserve">(SDS notification retransmission) </w:t>
      </w:r>
      <w:r w:rsidRPr="00E6516F">
        <w:rPr>
          <w:noProof w:val="0"/>
        </w:rPr>
        <w:t>expires }</w:t>
      </w:r>
    </w:p>
    <w:p w14:paraId="71BE2B64"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NOTIFICATION message </w:t>
      </w:r>
      <w:r w:rsidRPr="00E6516F">
        <w:rPr>
          <w:b/>
          <w:noProof w:val="0"/>
        </w:rPr>
        <w:t>and</w:t>
      </w:r>
      <w:r w:rsidRPr="00E6516F">
        <w:rPr>
          <w:noProof w:val="0"/>
        </w:rPr>
        <w:t xml:space="preserve">, stops re-transmitting if the counter CFS2 </w:t>
      </w:r>
      <w:r w:rsidRPr="00E6516F">
        <w:rPr>
          <w:noProof w:val="0"/>
          <w:lang w:eastAsia="ko-KR"/>
        </w:rPr>
        <w:t xml:space="preserve">(SDS notification retransmission) </w:t>
      </w:r>
      <w:r w:rsidRPr="00E6516F">
        <w:rPr>
          <w:noProof w:val="0"/>
        </w:rPr>
        <w:t xml:space="preserve">has reached its maximum value and TFS2 </w:t>
      </w:r>
      <w:r w:rsidRPr="00E6516F">
        <w:rPr>
          <w:noProof w:val="0"/>
          <w:lang w:eastAsia="ko-KR"/>
        </w:rPr>
        <w:t xml:space="preserve">(SDS notification retransmission) </w:t>
      </w:r>
      <w:r w:rsidRPr="00E6516F">
        <w:rPr>
          <w:noProof w:val="0"/>
        </w:rPr>
        <w:t>}</w:t>
      </w:r>
    </w:p>
    <w:p w14:paraId="27938A13" w14:textId="77777777" w:rsidR="00096D69" w:rsidRPr="00E6516F" w:rsidRDefault="00096D69" w:rsidP="00096D69">
      <w:pPr>
        <w:pStyle w:val="PL"/>
        <w:rPr>
          <w:noProof w:val="0"/>
        </w:rPr>
      </w:pPr>
      <w:r w:rsidRPr="00E6516F">
        <w:rPr>
          <w:noProof w:val="0"/>
        </w:rPr>
        <w:t xml:space="preserve">            }</w:t>
      </w:r>
    </w:p>
    <w:p w14:paraId="6224C05C" w14:textId="77777777" w:rsidR="00096D69" w:rsidRPr="00E6516F" w:rsidRDefault="00096D69" w:rsidP="00096D69">
      <w:pPr>
        <w:pStyle w:val="PL"/>
        <w:rPr>
          <w:noProof w:val="0"/>
        </w:rPr>
      </w:pPr>
    </w:p>
    <w:p w14:paraId="36F471DF" w14:textId="77777777" w:rsidR="00096D69" w:rsidRPr="00E6516F" w:rsidRDefault="00096D69" w:rsidP="00096D69">
      <w:pPr>
        <w:pStyle w:val="H6"/>
      </w:pPr>
      <w:r w:rsidRPr="00E6516F">
        <w:t>(3)</w:t>
      </w:r>
    </w:p>
    <w:p w14:paraId="5AC159CB"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469E9C29"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4DD99B73"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READ }</w:t>
      </w:r>
    </w:p>
    <w:p w14:paraId="302D5A5A"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READ upon receiving a display indication for the payload to the MCData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56F004C9" w14:textId="77777777" w:rsidR="00096D69" w:rsidRPr="00E6516F" w:rsidRDefault="00096D69" w:rsidP="00096D69">
      <w:pPr>
        <w:pStyle w:val="PL"/>
        <w:rPr>
          <w:noProof w:val="0"/>
        </w:rPr>
      </w:pPr>
      <w:r w:rsidRPr="00E6516F">
        <w:rPr>
          <w:noProof w:val="0"/>
        </w:rPr>
        <w:t xml:space="preserve">            }</w:t>
      </w:r>
    </w:p>
    <w:p w14:paraId="50F487E8" w14:textId="77777777" w:rsidR="00096D69" w:rsidRPr="00E6516F" w:rsidRDefault="00096D69" w:rsidP="00096D69">
      <w:pPr>
        <w:pStyle w:val="PL"/>
        <w:rPr>
          <w:noProof w:val="0"/>
        </w:rPr>
      </w:pPr>
    </w:p>
    <w:p w14:paraId="500EB6E8" w14:textId="77777777" w:rsidR="00096D69" w:rsidRPr="00E6516F" w:rsidRDefault="00096D69" w:rsidP="00096D69">
      <w:pPr>
        <w:pStyle w:val="H6"/>
      </w:pPr>
      <w:r w:rsidRPr="00E6516F">
        <w:t>(4)</w:t>
      </w:r>
    </w:p>
    <w:p w14:paraId="5F8BC423"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0FF05519"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11FD6685"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DELIVERY AND READ }</w:t>
      </w:r>
    </w:p>
    <w:p w14:paraId="4152A5E7"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E6516F">
        <w:rPr>
          <w:b/>
          <w:noProof w:val="0"/>
        </w:rPr>
        <w:t>or</w:t>
      </w:r>
      <w:r w:rsidRPr="00E6516F">
        <w:rPr>
          <w:noProof w:val="0"/>
        </w:rPr>
        <w:t xml:space="preserve">, if the timer TFS3 (delivery and read) expires before the message is rendered to the MCData User, sends first a SDS OFF-NETWORK NOTIFICATION message with a disposition notification type of DELIVERED and then sends a SDS OFF-NETWORK NOTIFICATION message with a disposition notification type of READ after the payload is rendered to the MCData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after each sending of the </w:t>
      </w:r>
      <w:r w:rsidRPr="00E6516F">
        <w:rPr>
          <w:noProof w:val="0"/>
        </w:rPr>
        <w:t>SDS OFF-NETWORK NOTIFICATION message }</w:t>
      </w:r>
    </w:p>
    <w:p w14:paraId="1AB3617E" w14:textId="77777777" w:rsidR="00096D69" w:rsidRPr="00E6516F" w:rsidRDefault="00096D69" w:rsidP="00096D69">
      <w:pPr>
        <w:pStyle w:val="PL"/>
        <w:rPr>
          <w:noProof w:val="0"/>
        </w:rPr>
      </w:pPr>
      <w:r w:rsidRPr="00E6516F">
        <w:rPr>
          <w:noProof w:val="0"/>
        </w:rPr>
        <w:t xml:space="preserve">            }</w:t>
      </w:r>
    </w:p>
    <w:p w14:paraId="6EAFD8B1" w14:textId="77777777" w:rsidR="00096D69" w:rsidRPr="00E6516F" w:rsidRDefault="00096D69" w:rsidP="00096D69">
      <w:pPr>
        <w:pStyle w:val="PL"/>
        <w:rPr>
          <w:noProof w:val="0"/>
        </w:rPr>
      </w:pPr>
    </w:p>
    <w:p w14:paraId="6B18E7CC" w14:textId="77777777" w:rsidR="00096D69" w:rsidRPr="00E6516F" w:rsidRDefault="00096D69" w:rsidP="00096D69">
      <w:pPr>
        <w:pStyle w:val="H6"/>
      </w:pPr>
      <w:r w:rsidRPr="00E6516F">
        <w:t>7.1.2.2</w:t>
      </w:r>
      <w:r w:rsidRPr="00E6516F">
        <w:tab/>
        <w:t>Conformance requirements</w:t>
      </w:r>
    </w:p>
    <w:p w14:paraId="358173B9" w14:textId="77777777" w:rsidR="00096D69" w:rsidRPr="00E6516F" w:rsidRDefault="00096D69" w:rsidP="00096D69">
      <w:r w:rsidRPr="00E6516F">
        <w:t xml:space="preserve">References: The conformance requirements covered in the current TC are specified in: </w:t>
      </w:r>
    </w:p>
    <w:p w14:paraId="4241485D" w14:textId="77777777" w:rsidR="00096D69" w:rsidRPr="00E6516F" w:rsidRDefault="00096D69" w:rsidP="00096D69">
      <w:r w:rsidRPr="00E6516F">
        <w:t>TS 24.282 clauses 9.3.2.4, 9.3.2.5, 9.3.2.6, 12.3.2, 12.3.3, 12.3.4, 12.3.5. Unless otherwise stated these are Rel-15 requirements.</w:t>
      </w:r>
    </w:p>
    <w:p w14:paraId="5D81EE8D" w14:textId="77777777" w:rsidR="00096D69" w:rsidRPr="00E6516F" w:rsidRDefault="00096D69" w:rsidP="00096D69">
      <w:r w:rsidRPr="00E6516F">
        <w:t>[TS 24.282, clause 9.3.2.4]</w:t>
      </w:r>
    </w:p>
    <w:p w14:paraId="5CA97E19" w14:textId="77777777" w:rsidR="00096D69" w:rsidRPr="00E6516F" w:rsidRDefault="00096D69" w:rsidP="00096D69">
      <w:r w:rsidRPr="00E6516F">
        <w:t>Upon receiving an SDS OFF-NETWORK MESSAGE message with a SDS disposition request type IE, the MCData client:</w:t>
      </w:r>
    </w:p>
    <w:p w14:paraId="6D576DFB" w14:textId="77777777" w:rsidR="00096D69" w:rsidRPr="00E6516F" w:rsidRDefault="00096D69" w:rsidP="00096D69">
      <w:pPr>
        <w:pStyle w:val="B10"/>
        <w:rPr>
          <w:lang w:eastAsia="ko-KR"/>
        </w:rPr>
      </w:pPr>
      <w:r w:rsidRPr="00E6516F">
        <w:t>1)</w:t>
      </w:r>
      <w:r w:rsidRPr="00E6516F">
        <w:tab/>
        <w:t xml:space="preserve">shall </w:t>
      </w:r>
      <w:r w:rsidRPr="00E6516F">
        <w:rPr>
          <w:lang w:eastAsia="ko-KR"/>
        </w:rPr>
        <w:t xml:space="preserve">store the value of </w:t>
      </w:r>
      <w:r w:rsidRPr="00E6516F">
        <w:t>Sender MCData user ID IE as the stored notification target MCData user ID</w:t>
      </w:r>
      <w:r w:rsidRPr="00E6516F">
        <w:rPr>
          <w:lang w:eastAsia="ko-KR"/>
        </w:rPr>
        <w:t>;</w:t>
      </w:r>
    </w:p>
    <w:p w14:paraId="4E231B69" w14:textId="77777777" w:rsidR="00096D69" w:rsidRPr="00E6516F" w:rsidRDefault="00096D69" w:rsidP="00096D69">
      <w:pPr>
        <w:pStyle w:val="B10"/>
        <w:rPr>
          <w:lang w:eastAsia="ko-KR"/>
        </w:rPr>
      </w:pPr>
      <w:r w:rsidRPr="00E6516F">
        <w:t>2)</w:t>
      </w:r>
      <w:r w:rsidRPr="00E6516F">
        <w:tab/>
        <w:t xml:space="preserve">shall </w:t>
      </w:r>
      <w:r w:rsidRPr="00E6516F">
        <w:rPr>
          <w:lang w:eastAsia="ko-KR"/>
        </w:rPr>
        <w:t xml:space="preserve">store the value of </w:t>
      </w:r>
      <w:r w:rsidRPr="00E6516F">
        <w:t>Conversation ID IE as the stored conversation ID</w:t>
      </w:r>
      <w:r w:rsidRPr="00E6516F">
        <w:rPr>
          <w:lang w:eastAsia="ko-KR"/>
        </w:rPr>
        <w:t>;</w:t>
      </w:r>
    </w:p>
    <w:p w14:paraId="33DF7445" w14:textId="77777777" w:rsidR="00096D69" w:rsidRPr="00E6516F" w:rsidRDefault="00096D69" w:rsidP="00096D69">
      <w:pPr>
        <w:pStyle w:val="B10"/>
        <w:rPr>
          <w:lang w:eastAsia="ko-KR"/>
        </w:rPr>
      </w:pPr>
      <w:r w:rsidRPr="00E6516F">
        <w:t>3)</w:t>
      </w:r>
      <w:r w:rsidRPr="00E6516F">
        <w:tab/>
        <w:t xml:space="preserve">shall </w:t>
      </w:r>
      <w:r w:rsidRPr="00E6516F">
        <w:rPr>
          <w:lang w:eastAsia="ko-KR"/>
        </w:rPr>
        <w:t xml:space="preserve">store the value of </w:t>
      </w:r>
      <w:r w:rsidRPr="00E6516F">
        <w:t>Message ID IE as the stored SDS message ID;</w:t>
      </w:r>
    </w:p>
    <w:p w14:paraId="1E7C4ED7" w14:textId="77777777" w:rsidR="00096D69" w:rsidRPr="00E6516F" w:rsidRDefault="00096D69" w:rsidP="00096D69">
      <w:pPr>
        <w:pStyle w:val="B10"/>
      </w:pPr>
      <w:r w:rsidRPr="00E6516F">
        <w:t>4)</w:t>
      </w:r>
      <w:r w:rsidRPr="00E6516F">
        <w:tab/>
        <w:t>shall store the current UTC time as the stored SDS notification time;</w:t>
      </w:r>
    </w:p>
    <w:p w14:paraId="21E9446E" w14:textId="77777777" w:rsidR="00096D69" w:rsidRPr="00E6516F" w:rsidRDefault="00096D69" w:rsidP="00096D69">
      <w:pPr>
        <w:pStyle w:val="B10"/>
      </w:pPr>
      <w:r w:rsidRPr="00E6516F">
        <w:t>5)</w:t>
      </w:r>
      <w:r w:rsidRPr="00E6516F">
        <w:tab/>
        <w:t xml:space="preserve">if present, shall </w:t>
      </w:r>
      <w:r w:rsidRPr="00E6516F">
        <w:rPr>
          <w:lang w:eastAsia="ko-KR"/>
        </w:rPr>
        <w:t xml:space="preserve">store the value of </w:t>
      </w:r>
      <w:r w:rsidRPr="00E6516F">
        <w:t>Application ID IE as the stored SDS application ID;</w:t>
      </w:r>
    </w:p>
    <w:p w14:paraId="0CF2FDE4" w14:textId="77777777" w:rsidR="00096D69" w:rsidRPr="00E6516F" w:rsidRDefault="00096D69" w:rsidP="00096D69">
      <w:pPr>
        <w:ind w:left="568" w:hanging="284"/>
      </w:pPr>
      <w:r w:rsidRPr="00E6516F">
        <w:t>6)</w:t>
      </w:r>
      <w:r w:rsidRPr="00E6516F">
        <w:tab/>
        <w:t>if present, shall store the value of the Extended application ID IE as the stored SDS extended application ID;</w:t>
      </w:r>
    </w:p>
    <w:p w14:paraId="6102C3B5" w14:textId="77777777" w:rsidR="00096D69" w:rsidRPr="00E6516F" w:rsidRDefault="00096D69" w:rsidP="00096D69">
      <w:pPr>
        <w:pStyle w:val="B10"/>
      </w:pPr>
      <w:r w:rsidRPr="00E6516F">
        <w:t>7)</w:t>
      </w:r>
      <w:r w:rsidRPr="00E6516F">
        <w:tab/>
        <w:t>if present, shall store the value of MCData group ID IE to the stored target MCData group ID; and</w:t>
      </w:r>
    </w:p>
    <w:p w14:paraId="421AD337" w14:textId="77777777" w:rsidR="00096D69" w:rsidRPr="00E6516F" w:rsidRDefault="00096D69" w:rsidP="00096D69">
      <w:pPr>
        <w:pStyle w:val="B10"/>
      </w:pPr>
      <w:r w:rsidRPr="00E6516F">
        <w:t>8)</w:t>
      </w:r>
      <w:r w:rsidRPr="00E6516F">
        <w:tab/>
        <w:t>if the SDS disposition request type IE is set to:</w:t>
      </w:r>
    </w:p>
    <w:p w14:paraId="1A25C45E" w14:textId="77777777" w:rsidR="00096D69" w:rsidRPr="00E6516F" w:rsidRDefault="00096D69" w:rsidP="00096D69">
      <w:pPr>
        <w:pStyle w:val="B2"/>
      </w:pPr>
      <w:r w:rsidRPr="00E6516F">
        <w:t>a)</w:t>
      </w:r>
      <w:r w:rsidRPr="00E6516F">
        <w:tab/>
        <w:t>"DELIVERY" then, shall send a SDS OFF-NETWORK NOTIFICATION message as described in clause 12.3.2;</w:t>
      </w:r>
    </w:p>
    <w:p w14:paraId="35EB0664" w14:textId="77777777" w:rsidR="00096D69" w:rsidRPr="00E6516F" w:rsidRDefault="00096D69" w:rsidP="00096D69">
      <w:pPr>
        <w:pStyle w:val="B2"/>
      </w:pPr>
      <w:r w:rsidRPr="00E6516F">
        <w:t>b)</w:t>
      </w:r>
      <w:r w:rsidRPr="00E6516F">
        <w:tab/>
        <w:t xml:space="preserve">"READ" then, shall send a SDS OFF-NETWORK NOTIFICATION message as described in clause 12.3.3; or </w:t>
      </w:r>
    </w:p>
    <w:p w14:paraId="146105AB" w14:textId="77777777" w:rsidR="00096D69" w:rsidRPr="00E6516F" w:rsidRDefault="00096D69" w:rsidP="00096D69">
      <w:pPr>
        <w:pStyle w:val="B2"/>
      </w:pPr>
      <w:r w:rsidRPr="00E6516F">
        <w:t>c)</w:t>
      </w:r>
      <w:r w:rsidRPr="00E6516F">
        <w:tab/>
        <w:t>"DELIVERY AND READ" then, shall start timer TFS3 (delivery and read).</w:t>
      </w:r>
    </w:p>
    <w:p w14:paraId="692334B4" w14:textId="77777777" w:rsidR="00096D69" w:rsidRPr="00E6516F" w:rsidRDefault="00096D69" w:rsidP="00096D69">
      <w:pPr>
        <w:pStyle w:val="NO"/>
      </w:pPr>
      <w:r w:rsidRPr="00E6516F">
        <w:t>NOTE: Duplicate messages (re-transmissions) that are received by the MCData client should not be processed again.</w:t>
      </w:r>
    </w:p>
    <w:p w14:paraId="06A9D774" w14:textId="77777777" w:rsidR="00096D69" w:rsidRPr="00E6516F" w:rsidRDefault="00096D69" w:rsidP="00096D69">
      <w:r w:rsidRPr="00E6516F">
        <w:t>[TS 24.282, clause 9.3.2.5]</w:t>
      </w:r>
    </w:p>
    <w:p w14:paraId="3CBB2C7F" w14:textId="77777777" w:rsidR="00096D69" w:rsidRPr="00E6516F" w:rsidRDefault="00096D69" w:rsidP="00096D69">
      <w:r w:rsidRPr="00E6516F">
        <w:t>Upon receiving a display indication before timer TFS3 (delivery and read) expires, the MCData client:</w:t>
      </w:r>
    </w:p>
    <w:p w14:paraId="73A6D62E" w14:textId="77777777" w:rsidR="00096D69" w:rsidRPr="00E6516F" w:rsidRDefault="00096D69" w:rsidP="00096D69">
      <w:pPr>
        <w:pStyle w:val="B10"/>
      </w:pPr>
      <w:r w:rsidRPr="00E6516F">
        <w:t>1)</w:t>
      </w:r>
      <w:r w:rsidRPr="00E6516F">
        <w:tab/>
        <w:t>shall generate and send a SDS OFF-NETWORK NOTIFICATION message as described in clause 12.3.4.</w:t>
      </w:r>
    </w:p>
    <w:p w14:paraId="62739EF1" w14:textId="77777777" w:rsidR="00096D69" w:rsidRPr="00E6516F" w:rsidRDefault="00096D69" w:rsidP="00096D69">
      <w:r w:rsidRPr="00E6516F">
        <w:t>[TS 24.282, clause 9.3.2.6]</w:t>
      </w:r>
    </w:p>
    <w:p w14:paraId="08A563B0" w14:textId="77777777" w:rsidR="00096D69" w:rsidRPr="00E6516F" w:rsidRDefault="00096D69" w:rsidP="00096D69">
      <w:r w:rsidRPr="00E6516F">
        <w:t>Upon expiry of timer TFS3 (delivery and read), the MCData client:</w:t>
      </w:r>
    </w:p>
    <w:p w14:paraId="4BEE0C23" w14:textId="77777777" w:rsidR="00096D69" w:rsidRPr="00E6516F" w:rsidRDefault="00096D69" w:rsidP="00096D69">
      <w:pPr>
        <w:pStyle w:val="B10"/>
      </w:pPr>
      <w:r w:rsidRPr="00E6516F">
        <w:t>1)</w:t>
      </w:r>
      <w:r w:rsidRPr="00E6516F">
        <w:tab/>
        <w:t>shall generate and send a SDS OFF-NETWORK NOTIFICATION message as described in clause 12.3.2; and</w:t>
      </w:r>
    </w:p>
    <w:p w14:paraId="06547336" w14:textId="77777777" w:rsidR="00096D69" w:rsidRPr="00E6516F" w:rsidRDefault="00096D69" w:rsidP="00096D69">
      <w:pPr>
        <w:pStyle w:val="B10"/>
      </w:pPr>
      <w:r w:rsidRPr="00E6516F">
        <w:t>2)</w:t>
      </w:r>
      <w:r w:rsidRPr="00E6516F">
        <w:tab/>
        <w:t>upon receiving a display indication, shall generate and send a SDS OFF-NETWORK NOTIFICATION message as described in clause 12.3.3.</w:t>
      </w:r>
    </w:p>
    <w:p w14:paraId="70D47F95" w14:textId="77777777" w:rsidR="00096D69" w:rsidRPr="00E6516F" w:rsidRDefault="00096D69" w:rsidP="00096D69">
      <w:r w:rsidRPr="00E6516F">
        <w:t>[TS 24.282, clause 12.3.2]</w:t>
      </w:r>
    </w:p>
    <w:p w14:paraId="232F7456" w14:textId="77777777" w:rsidR="00096D69" w:rsidRPr="00E6516F" w:rsidRDefault="00096D69" w:rsidP="00096D69">
      <w:r w:rsidRPr="00E6516F">
        <w:t>To send an off-network SDS delivery notification, the MCData client:</w:t>
      </w:r>
    </w:p>
    <w:p w14:paraId="6E8ECECC" w14:textId="77777777" w:rsidR="00096D69" w:rsidRPr="00E6516F" w:rsidRDefault="00096D69" w:rsidP="00096D69">
      <w:pPr>
        <w:pStyle w:val="B10"/>
      </w:pPr>
      <w:r w:rsidRPr="00E6516F">
        <w:t>1)</w:t>
      </w:r>
      <w:r w:rsidRPr="00E6516F">
        <w:tab/>
        <w:t>shall store "DELIVERED" as the disposition type;</w:t>
      </w:r>
    </w:p>
    <w:p w14:paraId="77A053DA" w14:textId="77777777" w:rsidR="00096D69" w:rsidRPr="00E6516F" w:rsidRDefault="00096D69" w:rsidP="00096D69">
      <w:pPr>
        <w:pStyle w:val="B10"/>
      </w:pPr>
      <w:r w:rsidRPr="00E6516F">
        <w:t>2)</w:t>
      </w:r>
      <w:r w:rsidRPr="00E6516F">
        <w:tab/>
        <w:t>shall generate a SDS OFF-NETWORK NOTIFICATION message as specified in clause </w:t>
      </w:r>
      <w:r w:rsidRPr="00E6516F">
        <w:rPr>
          <w:lang w:eastAsia="ko-KR"/>
        </w:rPr>
        <w:t>15.1.8. In the SDS OFF-NETWORK NOTIFICATION</w:t>
      </w:r>
      <w:r w:rsidRPr="00E6516F">
        <w:t xml:space="preserve"> message, the MCData client:</w:t>
      </w:r>
    </w:p>
    <w:p w14:paraId="5CBDDA30"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7A685759"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0FEBF176"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699B06B8" w14:textId="77777777" w:rsidR="00096D69" w:rsidRPr="00E6516F" w:rsidRDefault="00096D69" w:rsidP="00096D69">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7B5DAC4A" w14:textId="77777777" w:rsidR="00096D69" w:rsidRPr="00E6516F" w:rsidRDefault="00096D69" w:rsidP="00096D69">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53A77EDB" w14:textId="77777777" w:rsidR="00096D69" w:rsidRPr="00E6516F" w:rsidRDefault="00096D69" w:rsidP="00096D69">
      <w:pPr>
        <w:pStyle w:val="B2"/>
      </w:pPr>
      <w:r w:rsidRPr="00E6516F">
        <w:t>f)</w:t>
      </w:r>
      <w:r w:rsidRPr="00E6516F">
        <w:tab/>
        <w:t>may set:</w:t>
      </w:r>
    </w:p>
    <w:p w14:paraId="5BBA67A8" w14:textId="77777777" w:rsidR="00096D69" w:rsidRPr="00E6516F" w:rsidRDefault="00096D69" w:rsidP="00096D69">
      <w:pPr>
        <w:pStyle w:val="B3"/>
      </w:pPr>
      <w:r w:rsidRPr="00E6516F">
        <w:t>i)</w:t>
      </w:r>
      <w:r w:rsidRPr="00E6516F">
        <w:tab/>
        <w:t>the Application ID IE to the stored SDS application ID as specified in clause 15.2.7; or</w:t>
      </w:r>
    </w:p>
    <w:p w14:paraId="1927788B"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1A481E2D" w14:textId="77777777" w:rsidR="00096D69" w:rsidRPr="00E6516F" w:rsidRDefault="00096D69" w:rsidP="00096D69">
      <w:pPr>
        <w:pStyle w:val="B10"/>
      </w:pPr>
      <w:r w:rsidRPr="00E6516F">
        <w:t>3)</w:t>
      </w:r>
      <w:r w:rsidRPr="00E6516F">
        <w:tab/>
        <w:t>shall send the SDS OFF-NETWORK NOTIFICATION message to the stored notification target MCData user ID as specified in clause 9.3.1.1;</w:t>
      </w:r>
    </w:p>
    <w:p w14:paraId="5BBA683B" w14:textId="77777777" w:rsidR="00096D69" w:rsidRPr="00E6516F" w:rsidRDefault="00096D69" w:rsidP="00096D69">
      <w:pPr>
        <w:pStyle w:val="B10"/>
        <w:rPr>
          <w:lang w:eastAsia="ko-KR"/>
        </w:rPr>
      </w:pPr>
      <w:r w:rsidRPr="00E6516F">
        <w:rPr>
          <w:lang w:eastAsia="ko-KR"/>
        </w:rPr>
        <w:t>4)</w:t>
      </w:r>
      <w:r w:rsidRPr="00E6516F">
        <w:rPr>
          <w:lang w:eastAsia="ko-KR"/>
        </w:rPr>
        <w:tab/>
        <w:t>shall initialise the counter CFS2 (SDS notification retransmission) with the value set to 1; and</w:t>
      </w:r>
    </w:p>
    <w:p w14:paraId="193D8F01" w14:textId="77777777" w:rsidR="00096D69" w:rsidRPr="00E6516F" w:rsidRDefault="00096D69" w:rsidP="00096D69">
      <w:pPr>
        <w:pStyle w:val="B10"/>
        <w:rPr>
          <w:lang w:eastAsia="ko-KR"/>
        </w:rPr>
      </w:pPr>
      <w:r w:rsidRPr="00E6516F">
        <w:rPr>
          <w:lang w:eastAsia="ko-KR"/>
        </w:rPr>
        <w:t>5)</w:t>
      </w:r>
      <w:r w:rsidRPr="00E6516F">
        <w:rPr>
          <w:lang w:eastAsia="ko-KR"/>
        </w:rPr>
        <w:tab/>
        <w:t>shall start timer TFS2 (SDS notification retransmission).</w:t>
      </w:r>
    </w:p>
    <w:p w14:paraId="69A3DE98" w14:textId="77777777" w:rsidR="00096D69" w:rsidRPr="00E6516F" w:rsidRDefault="00096D69" w:rsidP="00096D69">
      <w:r w:rsidRPr="00E6516F">
        <w:t>[TS 24.282, clause 12.3.3]</w:t>
      </w:r>
    </w:p>
    <w:p w14:paraId="4E9F6720" w14:textId="77777777" w:rsidR="00096D69" w:rsidRPr="00E6516F" w:rsidRDefault="00096D69" w:rsidP="00096D69">
      <w:r w:rsidRPr="00E6516F">
        <w:t>Upon receiving a display indication for the payload to the user or processing of the payload by the target application, the MCData client:</w:t>
      </w:r>
    </w:p>
    <w:p w14:paraId="544424C5" w14:textId="77777777" w:rsidR="00096D69" w:rsidRPr="00E6516F" w:rsidRDefault="00096D69" w:rsidP="00096D69">
      <w:pPr>
        <w:pStyle w:val="B10"/>
      </w:pPr>
      <w:r w:rsidRPr="00E6516F">
        <w:t>1)</w:t>
      </w:r>
      <w:r w:rsidRPr="00E6516F">
        <w:tab/>
        <w:t>shall store "READ" as the disposition type;</w:t>
      </w:r>
    </w:p>
    <w:p w14:paraId="554373DB" w14:textId="77777777" w:rsidR="00096D69" w:rsidRPr="00E6516F" w:rsidRDefault="00096D69" w:rsidP="00096D69">
      <w:pPr>
        <w:pStyle w:val="B10"/>
      </w:pPr>
      <w:r w:rsidRPr="00E6516F">
        <w:t>2)</w:t>
      </w:r>
      <w:r w:rsidRPr="00E6516F">
        <w:tab/>
        <w:t>shall store the current UTC time as the stored SDS notification time</w:t>
      </w:r>
      <w:r w:rsidRPr="00E6516F">
        <w:rPr>
          <w:lang w:eastAsia="ko-KR"/>
        </w:rPr>
        <w:t>;</w:t>
      </w:r>
    </w:p>
    <w:p w14:paraId="17C06DAE" w14:textId="77777777" w:rsidR="00096D69" w:rsidRPr="00E6516F" w:rsidRDefault="00096D69" w:rsidP="00096D69">
      <w:pPr>
        <w:pStyle w:val="B10"/>
      </w:pPr>
      <w:r w:rsidRPr="00E6516F">
        <w:t>3)</w:t>
      </w:r>
      <w:r w:rsidRPr="00E6516F">
        <w:tab/>
        <w:t>shall generate SDS OFF-NETWORK NOTIFICATION message as specified in clause </w:t>
      </w:r>
      <w:r w:rsidRPr="00E6516F">
        <w:rPr>
          <w:lang w:eastAsia="ko-KR"/>
        </w:rPr>
        <w:t>15.1.8. In the SDS OFF-NETWORK NOTIFICATION</w:t>
      </w:r>
      <w:r w:rsidRPr="00E6516F">
        <w:t xml:space="preserve"> message, the MCData client:</w:t>
      </w:r>
    </w:p>
    <w:p w14:paraId="4C3C6CE0"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45299DD9"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68996AD1"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60A3BDB9" w14:textId="77777777" w:rsidR="00096D69" w:rsidRPr="00E6516F" w:rsidRDefault="00096D69" w:rsidP="00096D69">
      <w:pPr>
        <w:pStyle w:val="B2"/>
        <w:rPr>
          <w:lang w:eastAsia="ko-KR"/>
        </w:rPr>
      </w:pPr>
      <w:r w:rsidRPr="00E6516F">
        <w:t>d)</w:t>
      </w:r>
      <w:r w:rsidRPr="00E6516F">
        <w:tab/>
        <w:t>shall set the Data and time IE as the SDS notification time as specified in clause 15.2.8</w:t>
      </w:r>
      <w:r w:rsidRPr="00E6516F">
        <w:rPr>
          <w:lang w:eastAsia="ko-KR"/>
        </w:rPr>
        <w:t>;</w:t>
      </w:r>
    </w:p>
    <w:p w14:paraId="04B24E55" w14:textId="77777777" w:rsidR="00096D69" w:rsidRPr="00E6516F" w:rsidRDefault="00096D69" w:rsidP="00096D69">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4773CA7A" w14:textId="77777777" w:rsidR="00096D69" w:rsidRPr="00E6516F" w:rsidRDefault="00096D69" w:rsidP="00096D69">
      <w:pPr>
        <w:pStyle w:val="B2"/>
      </w:pPr>
      <w:r w:rsidRPr="00E6516F">
        <w:t>f)</w:t>
      </w:r>
      <w:r w:rsidRPr="00E6516F">
        <w:tab/>
        <w:t>may set:</w:t>
      </w:r>
    </w:p>
    <w:p w14:paraId="402B7B9E" w14:textId="77777777" w:rsidR="00096D69" w:rsidRPr="00E6516F" w:rsidRDefault="00096D69" w:rsidP="00096D69">
      <w:pPr>
        <w:pStyle w:val="B3"/>
      </w:pPr>
      <w:r w:rsidRPr="00E6516F">
        <w:t>i)</w:t>
      </w:r>
      <w:r w:rsidRPr="00E6516F">
        <w:tab/>
        <w:t>the Application ID IE set to the stored SDS application ID as specified in clause 15.2.7; or</w:t>
      </w:r>
    </w:p>
    <w:p w14:paraId="5F32394F"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24CD6E88" w14:textId="77777777" w:rsidR="00096D69" w:rsidRPr="00E6516F" w:rsidRDefault="00096D69" w:rsidP="00096D69">
      <w:pPr>
        <w:pStyle w:val="B10"/>
      </w:pPr>
      <w:r w:rsidRPr="00E6516F">
        <w:t>4)</w:t>
      </w:r>
      <w:r w:rsidRPr="00E6516F">
        <w:tab/>
        <w:t>shall send the SDS OFF-NETWORK NOTIFICATION message to the stored sender MCData user ID as specified in clause 9.3.1.1;</w:t>
      </w:r>
    </w:p>
    <w:p w14:paraId="78162148" w14:textId="77777777" w:rsidR="00096D69" w:rsidRPr="00E6516F" w:rsidRDefault="00096D69" w:rsidP="00096D69">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0407CB1C" w14:textId="77777777" w:rsidR="00096D69" w:rsidRPr="00E6516F" w:rsidRDefault="00096D69" w:rsidP="00096D69">
      <w:pPr>
        <w:pStyle w:val="B10"/>
        <w:rPr>
          <w:lang w:eastAsia="ko-KR"/>
        </w:rPr>
      </w:pPr>
      <w:r w:rsidRPr="00E6516F">
        <w:rPr>
          <w:lang w:eastAsia="ko-KR"/>
        </w:rPr>
        <w:t>6)</w:t>
      </w:r>
      <w:r w:rsidRPr="00E6516F">
        <w:rPr>
          <w:lang w:eastAsia="ko-KR"/>
        </w:rPr>
        <w:tab/>
        <w:t>shall start timer TFS2 (SDS notification retransmission).</w:t>
      </w:r>
    </w:p>
    <w:p w14:paraId="3A079FB4" w14:textId="77777777" w:rsidR="00096D69" w:rsidRPr="00E6516F" w:rsidRDefault="00096D69" w:rsidP="00096D69">
      <w:r w:rsidRPr="00E6516F">
        <w:t>[TS 24.282, clause 12.3.4]</w:t>
      </w:r>
    </w:p>
    <w:p w14:paraId="51868E83" w14:textId="77777777" w:rsidR="00096D69" w:rsidRPr="00E6516F" w:rsidRDefault="00096D69" w:rsidP="00096D69">
      <w:r w:rsidRPr="00E6516F">
        <w:t>Upon receiving a display indication for the payload to the user or processing of the payload by the target application, the MCData client:</w:t>
      </w:r>
    </w:p>
    <w:p w14:paraId="3216146D" w14:textId="77777777" w:rsidR="00096D69" w:rsidRPr="00E6516F" w:rsidRDefault="00096D69" w:rsidP="00096D69">
      <w:pPr>
        <w:pStyle w:val="B10"/>
      </w:pPr>
      <w:r w:rsidRPr="00E6516F">
        <w:t>1)</w:t>
      </w:r>
      <w:r w:rsidRPr="00E6516F">
        <w:tab/>
        <w:t>shall store "DELIVERED AND READ" as the disposition type and stop the timer TFS3 (display and read);</w:t>
      </w:r>
    </w:p>
    <w:p w14:paraId="141A7576" w14:textId="77777777" w:rsidR="00096D69" w:rsidRPr="00E6516F" w:rsidRDefault="00096D69" w:rsidP="00096D69">
      <w:pPr>
        <w:pStyle w:val="B10"/>
      </w:pPr>
      <w:r w:rsidRPr="00E6516F">
        <w:t>2)</w:t>
      </w:r>
      <w:r w:rsidRPr="00E6516F">
        <w:tab/>
        <w:t>shall store the current UTC time as the stored SDS notification time</w:t>
      </w:r>
      <w:r w:rsidRPr="00E6516F">
        <w:rPr>
          <w:lang w:eastAsia="ko-KR"/>
        </w:rPr>
        <w:t>;</w:t>
      </w:r>
    </w:p>
    <w:p w14:paraId="5618FDDE" w14:textId="77777777" w:rsidR="00096D69" w:rsidRPr="00E6516F" w:rsidRDefault="00096D69" w:rsidP="00096D69">
      <w:pPr>
        <w:pStyle w:val="B10"/>
      </w:pPr>
      <w:r w:rsidRPr="00E6516F">
        <w:t>3)</w:t>
      </w:r>
      <w:r w:rsidRPr="00E6516F">
        <w:tab/>
        <w:t>shall generate SDS OFF-NETWORK NOTIFICATION message. In the SDS OFF-NETWORK NOTIFICATION message, the MCData client:</w:t>
      </w:r>
    </w:p>
    <w:p w14:paraId="17D00ADD"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233D7244"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0755541A"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6F88222A" w14:textId="77777777" w:rsidR="00096D69" w:rsidRPr="00E6516F" w:rsidRDefault="00096D69" w:rsidP="00096D69">
      <w:pPr>
        <w:pStyle w:val="B2"/>
        <w:rPr>
          <w:lang w:eastAsia="ko-KR"/>
        </w:rPr>
      </w:pPr>
      <w:r w:rsidRPr="00E6516F">
        <w:t>d)</w:t>
      </w:r>
      <w:r w:rsidRPr="00E6516F">
        <w:tab/>
        <w:t>shall set the Date and time IE as the SDS notification time as specified in clause 15.2.8</w:t>
      </w:r>
      <w:r w:rsidRPr="00E6516F">
        <w:rPr>
          <w:lang w:eastAsia="ko-KR"/>
        </w:rPr>
        <w:t>;</w:t>
      </w:r>
    </w:p>
    <w:p w14:paraId="5493925A" w14:textId="77777777" w:rsidR="00096D69" w:rsidRPr="00E6516F" w:rsidRDefault="00096D69" w:rsidP="00096D69">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3C627285" w14:textId="77777777" w:rsidR="00096D69" w:rsidRPr="00E6516F" w:rsidRDefault="00096D69" w:rsidP="00096D69">
      <w:pPr>
        <w:pStyle w:val="B2"/>
      </w:pPr>
      <w:r w:rsidRPr="00E6516F">
        <w:t>f)</w:t>
      </w:r>
      <w:r w:rsidRPr="00E6516F">
        <w:tab/>
        <w:t>may set:</w:t>
      </w:r>
    </w:p>
    <w:p w14:paraId="27D01A68" w14:textId="77777777" w:rsidR="00096D69" w:rsidRPr="00E6516F" w:rsidRDefault="00096D69" w:rsidP="00096D69">
      <w:pPr>
        <w:pStyle w:val="B3"/>
      </w:pPr>
      <w:r w:rsidRPr="00E6516F">
        <w:t>i)</w:t>
      </w:r>
      <w:r w:rsidRPr="00E6516F">
        <w:tab/>
        <w:t>the Application ID IE to the stored SDS application ID as specified in clause 15.2.7; or</w:t>
      </w:r>
    </w:p>
    <w:p w14:paraId="7591C332"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73FA56F0" w14:textId="77777777" w:rsidR="00096D69" w:rsidRPr="00E6516F" w:rsidRDefault="00096D69" w:rsidP="00096D69">
      <w:pPr>
        <w:pStyle w:val="B10"/>
      </w:pPr>
      <w:r w:rsidRPr="00E6516F">
        <w:t>4)</w:t>
      </w:r>
      <w:r w:rsidRPr="00E6516F">
        <w:tab/>
        <w:t>shall send the SDS OFF-NETWORK NOTIFICATION message to the stored sender MCData user ID as specified in clause 9.3.1.1;</w:t>
      </w:r>
    </w:p>
    <w:p w14:paraId="65E6261A" w14:textId="77777777" w:rsidR="00096D69" w:rsidRPr="00E6516F" w:rsidRDefault="00096D69" w:rsidP="00096D69">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4950A975" w14:textId="77777777" w:rsidR="00096D69" w:rsidRPr="00E6516F" w:rsidRDefault="00096D69" w:rsidP="00096D69">
      <w:pPr>
        <w:pStyle w:val="B10"/>
        <w:rPr>
          <w:lang w:eastAsia="ko-KR"/>
        </w:rPr>
      </w:pPr>
      <w:r w:rsidRPr="00E6516F">
        <w:rPr>
          <w:lang w:eastAsia="ko-KR"/>
        </w:rPr>
        <w:t>6)</w:t>
      </w:r>
      <w:r w:rsidRPr="00E6516F">
        <w:rPr>
          <w:lang w:eastAsia="ko-KR"/>
        </w:rPr>
        <w:tab/>
        <w:t>shall start timer TFS2 (SDS notification retransmission).</w:t>
      </w:r>
    </w:p>
    <w:p w14:paraId="3681CA91" w14:textId="77777777" w:rsidR="00096D69" w:rsidRPr="00E6516F" w:rsidRDefault="00096D69" w:rsidP="00096D69">
      <w:r w:rsidRPr="00E6516F">
        <w:t>[TS 24.282, clause 12.3.5]</w:t>
      </w:r>
    </w:p>
    <w:p w14:paraId="2C44E715" w14:textId="77777777" w:rsidR="00096D69" w:rsidRPr="00E6516F" w:rsidRDefault="00096D69" w:rsidP="00096D69">
      <w:r w:rsidRPr="00E6516F">
        <w:t xml:space="preserve">Upon expiry of timer </w:t>
      </w:r>
      <w:r w:rsidRPr="00E6516F">
        <w:rPr>
          <w:lang w:eastAsia="ko-KR"/>
        </w:rPr>
        <w:t>TFS2 (SDS notification retransmission)</w:t>
      </w:r>
      <w:r w:rsidRPr="00E6516F">
        <w:t>, the MCData client:</w:t>
      </w:r>
    </w:p>
    <w:p w14:paraId="6A61D244" w14:textId="77777777" w:rsidR="00096D69" w:rsidRPr="00E6516F" w:rsidRDefault="00096D69" w:rsidP="00096D69">
      <w:pPr>
        <w:pStyle w:val="B10"/>
      </w:pPr>
      <w:r w:rsidRPr="00E6516F">
        <w:rPr>
          <w:rStyle w:val="B1Char2"/>
        </w:rPr>
        <w:t>1)</w:t>
      </w:r>
      <w:r w:rsidRPr="00E6516F">
        <w:rPr>
          <w:rStyle w:val="B1Char2"/>
        </w:rPr>
        <w:tab/>
        <w:t>shall generate a SDS OFF-NETWORK NOTIFICATION message as specified in clause 15.1.8. In the SDS</w:t>
      </w:r>
      <w:r w:rsidRPr="00E6516F">
        <w:rPr>
          <w:lang w:eastAsia="ko-KR"/>
        </w:rPr>
        <w:t xml:space="preserve"> OFF-NETWORK </w:t>
      </w:r>
      <w:r w:rsidRPr="00E6516F">
        <w:t>NOTIFICATION message, the MCData client:</w:t>
      </w:r>
    </w:p>
    <w:p w14:paraId="45CC590A"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4B80A268"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20E35E74"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4DAB467B" w14:textId="77777777" w:rsidR="00096D69" w:rsidRPr="00E6516F" w:rsidRDefault="00096D69" w:rsidP="00096D69">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3EBBBB52" w14:textId="77777777" w:rsidR="00096D69" w:rsidRPr="00E6516F" w:rsidRDefault="00096D69" w:rsidP="00096D69">
      <w:pPr>
        <w:pStyle w:val="B2"/>
      </w:pPr>
      <w:r w:rsidRPr="00E6516F">
        <w:rPr>
          <w:lang w:eastAsia="ko-KR"/>
        </w:rPr>
        <w:t>e)</w:t>
      </w:r>
      <w:r w:rsidRPr="00E6516F">
        <w:rPr>
          <w:lang w:eastAsia="ko-KR"/>
        </w:rPr>
        <w:tab/>
        <w:t>shall set the SDS disposition type IE to the stored disposition type</w:t>
      </w:r>
      <w:r w:rsidRPr="00E6516F">
        <w:t xml:space="preserve"> as specified in clause 15.2.5</w:t>
      </w:r>
      <w:r w:rsidRPr="00E6516F">
        <w:rPr>
          <w:lang w:eastAsia="ko-KR"/>
        </w:rPr>
        <w:t>; and</w:t>
      </w:r>
    </w:p>
    <w:p w14:paraId="430DFC13" w14:textId="77777777" w:rsidR="00096D69" w:rsidRPr="00E6516F" w:rsidRDefault="00096D69" w:rsidP="00096D69">
      <w:pPr>
        <w:pStyle w:val="B2"/>
      </w:pPr>
      <w:r w:rsidRPr="00E6516F">
        <w:t>f)</w:t>
      </w:r>
      <w:r w:rsidRPr="00E6516F">
        <w:tab/>
        <w:t>may set:</w:t>
      </w:r>
    </w:p>
    <w:p w14:paraId="0A8C4317" w14:textId="77777777" w:rsidR="00096D69" w:rsidRPr="00E6516F" w:rsidRDefault="00096D69" w:rsidP="00096D69">
      <w:pPr>
        <w:pStyle w:val="B3"/>
      </w:pPr>
      <w:r w:rsidRPr="00E6516F">
        <w:t>i)</w:t>
      </w:r>
      <w:r w:rsidRPr="00E6516F">
        <w:tab/>
        <w:t>the Application ID IE to the stored SDS application ID as specified in clause 15.2.7; or</w:t>
      </w:r>
    </w:p>
    <w:p w14:paraId="41F68932"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29FA13B7" w14:textId="77777777" w:rsidR="00096D69" w:rsidRPr="00E6516F" w:rsidRDefault="00096D69" w:rsidP="00096D69">
      <w:pPr>
        <w:pStyle w:val="B10"/>
      </w:pPr>
      <w:r w:rsidRPr="00E6516F">
        <w:t>2)</w:t>
      </w:r>
      <w:r w:rsidRPr="00E6516F">
        <w:tab/>
        <w:t>shall send the SDS OFF-NETWORK NOTIFICATION message to the stored sender MCData user ID as specified in clause 9.3.1.1;</w:t>
      </w:r>
    </w:p>
    <w:p w14:paraId="79D31111" w14:textId="77777777" w:rsidR="00096D69" w:rsidRPr="00E6516F" w:rsidRDefault="00096D69" w:rsidP="00096D69">
      <w:pPr>
        <w:pStyle w:val="B10"/>
        <w:rPr>
          <w:lang w:eastAsia="ko-KR"/>
        </w:rPr>
      </w:pPr>
      <w:r w:rsidRPr="00E6516F">
        <w:rPr>
          <w:lang w:eastAsia="ko-KR"/>
        </w:rPr>
        <w:t>3)</w:t>
      </w:r>
      <w:r w:rsidRPr="00E6516F">
        <w:rPr>
          <w:lang w:eastAsia="ko-KR"/>
        </w:rPr>
        <w:tab/>
        <w:t>shall increment the counter CFS2 (SDS notification retransmission) by 1; and</w:t>
      </w:r>
    </w:p>
    <w:p w14:paraId="3142C538" w14:textId="77777777" w:rsidR="00096D69" w:rsidRPr="00E6516F" w:rsidRDefault="00096D69" w:rsidP="00096D69">
      <w:pPr>
        <w:pStyle w:val="B10"/>
      </w:pPr>
      <w:r w:rsidRPr="00E6516F">
        <w:t>4)</w:t>
      </w:r>
      <w:r w:rsidRPr="00E6516F">
        <w:tab/>
        <w:t>shall start timer TFS2 (SDS notification retransmission) if the associated counter CFS2 (SDS notification</w:t>
      </w:r>
      <w:r w:rsidRPr="00E6516F">
        <w:rPr>
          <w:lang w:eastAsia="ko-KR"/>
        </w:rPr>
        <w:t xml:space="preserve"> </w:t>
      </w:r>
      <w:r w:rsidRPr="00E6516F">
        <w:t>retransmission) has not reached its upper limit.</w:t>
      </w:r>
    </w:p>
    <w:p w14:paraId="6994BB8D" w14:textId="77777777" w:rsidR="00096D69" w:rsidRPr="00E6516F" w:rsidRDefault="00096D69" w:rsidP="00096D69">
      <w:pPr>
        <w:pStyle w:val="H6"/>
      </w:pPr>
      <w:r w:rsidRPr="00E6516F">
        <w:t>7.1.2.3</w:t>
      </w:r>
      <w:r w:rsidRPr="00E6516F">
        <w:tab/>
        <w:t>Test description</w:t>
      </w:r>
    </w:p>
    <w:p w14:paraId="09EBF1A2" w14:textId="77777777" w:rsidR="00096D69" w:rsidRPr="00E6516F" w:rsidRDefault="00096D69" w:rsidP="00096D69">
      <w:pPr>
        <w:pStyle w:val="H6"/>
      </w:pPr>
      <w:r w:rsidRPr="00E6516F">
        <w:t>7.1.2.3.1</w:t>
      </w:r>
      <w:r w:rsidRPr="00E6516F">
        <w:tab/>
        <w:t>Pre-test conditions</w:t>
      </w:r>
    </w:p>
    <w:p w14:paraId="3BA18C6C" w14:textId="77777777" w:rsidR="00096D69" w:rsidRPr="00E6516F" w:rsidRDefault="00096D69" w:rsidP="00096D69">
      <w:pPr>
        <w:pStyle w:val="H6"/>
      </w:pPr>
      <w:r w:rsidRPr="00E6516F">
        <w:t>System Simulator:</w:t>
      </w:r>
    </w:p>
    <w:p w14:paraId="3F94EA65" w14:textId="77777777" w:rsidR="00096D69" w:rsidRPr="00E6516F" w:rsidRDefault="00096D69" w:rsidP="00096D69">
      <w:pPr>
        <w:pStyle w:val="B10"/>
      </w:pPr>
      <w:r w:rsidRPr="00E6516F">
        <w:t>-</w:t>
      </w:r>
      <w:r w:rsidRPr="00E6516F">
        <w:tab/>
      </w:r>
      <w:r w:rsidRPr="00E6516F">
        <w:rPr>
          <w:color w:val="000000"/>
        </w:rPr>
        <w:t>SS-UE1 (MCData Client)</w:t>
      </w:r>
    </w:p>
    <w:p w14:paraId="4EF0F264" w14:textId="77777777" w:rsidR="00096D69" w:rsidRPr="00E6516F" w:rsidRDefault="00096D69" w:rsidP="00096D69">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C8FCE08" w14:textId="77777777" w:rsidR="00096D69" w:rsidRPr="00E6516F" w:rsidRDefault="00096D69" w:rsidP="00096D69">
      <w:pPr>
        <w:pStyle w:val="B10"/>
      </w:pPr>
      <w:r w:rsidRPr="00E6516F">
        <w:t>-</w:t>
      </w:r>
      <w:r w:rsidRPr="00E6516F">
        <w:tab/>
      </w:r>
      <w:r w:rsidRPr="00E6516F">
        <w:rPr>
          <w:color w:val="000000"/>
        </w:rPr>
        <w:t>GNSS simulator to simulate a location and provide a timing reference for the assistance of E-UTRAN off-network testing.</w:t>
      </w:r>
    </w:p>
    <w:p w14:paraId="03DFCB5F" w14:textId="77777777" w:rsidR="00096D69" w:rsidRPr="00E6516F" w:rsidRDefault="00096D69" w:rsidP="00096D69">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B89B369" w14:textId="77777777" w:rsidR="00096D69" w:rsidRPr="00E6516F" w:rsidRDefault="00096D69" w:rsidP="00096D69">
      <w:pPr>
        <w:pStyle w:val="B10"/>
      </w:pPr>
      <w:r w:rsidRPr="00E6516F">
        <w:t>-</w:t>
      </w:r>
      <w:r w:rsidRPr="00E6516F">
        <w:tab/>
      </w:r>
      <w:r w:rsidRPr="00E6516F">
        <w:rPr>
          <w:color w:val="000000"/>
        </w:rPr>
        <w:t>SS-NW (MCData server)</w:t>
      </w:r>
    </w:p>
    <w:p w14:paraId="2CB489F4" w14:textId="77777777" w:rsidR="00096D69" w:rsidRPr="00E6516F" w:rsidRDefault="00096D69" w:rsidP="00096D69">
      <w:pPr>
        <w:pStyle w:val="B2"/>
        <w:rPr>
          <w:color w:val="000000"/>
        </w:rPr>
      </w:pPr>
      <w:r w:rsidRPr="00E6516F">
        <w:rPr>
          <w:color w:val="000000"/>
        </w:rPr>
        <w:t>-</w:t>
      </w:r>
      <w:r w:rsidRPr="00E6516F">
        <w:tab/>
      </w:r>
      <w:r w:rsidRPr="00E6516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51D2212" w14:textId="77777777" w:rsidR="00096D69" w:rsidRPr="00E6516F" w:rsidRDefault="00096D69" w:rsidP="00096D69">
      <w:pPr>
        <w:pStyle w:val="NO"/>
        <w:rPr>
          <w:color w:val="000000"/>
        </w:rPr>
      </w:pPr>
      <w:r w:rsidRPr="00E6516F">
        <w:rPr>
          <w:color w:val="000000"/>
        </w:rPr>
        <w:t>NOTE 2:</w:t>
      </w:r>
      <w:r w:rsidRPr="00E6516F">
        <w:rPr>
          <w:color w:val="000000"/>
        </w:rPr>
        <w:tab/>
        <w:t>The SS operation as NW (MCVideo server) is needed only for the Preamble if the UE has to perform the Generic Test Procedure for MCVideo Authorization/Configuration and Key Generation as specified in TS 36.579-1 [2], subclause 5.3.2.</w:t>
      </w:r>
    </w:p>
    <w:p w14:paraId="69B0CA81" w14:textId="77777777" w:rsidR="00096D69" w:rsidRPr="00E6516F" w:rsidRDefault="00096D69" w:rsidP="00096D69">
      <w:pPr>
        <w:pStyle w:val="H6"/>
      </w:pPr>
      <w:r w:rsidRPr="00E6516F">
        <w:t>IUT:</w:t>
      </w:r>
    </w:p>
    <w:p w14:paraId="3E559905" w14:textId="77777777" w:rsidR="00096D69" w:rsidRPr="00E6516F" w:rsidRDefault="00096D69" w:rsidP="00096D69">
      <w:pPr>
        <w:pStyle w:val="B10"/>
      </w:pPr>
      <w:r w:rsidRPr="00E6516F">
        <w:t>-</w:t>
      </w:r>
      <w:r w:rsidRPr="00E6516F">
        <w:tab/>
        <w:t>UE (MCData Client)</w:t>
      </w:r>
    </w:p>
    <w:p w14:paraId="74DC2CB4" w14:textId="77777777" w:rsidR="00096D69" w:rsidRPr="00E6516F" w:rsidRDefault="00096D69" w:rsidP="00096D69">
      <w:pPr>
        <w:pStyle w:val="B10"/>
      </w:pPr>
      <w:r w:rsidRPr="00E6516F">
        <w:t>-</w:t>
      </w:r>
      <w:r w:rsidRPr="00E6516F">
        <w:tab/>
        <w:t>The test USIM set as defined in TS 36.579-1 [2], subclause 5.5.10 is inserted.</w:t>
      </w:r>
    </w:p>
    <w:p w14:paraId="3DABF811" w14:textId="77777777" w:rsidR="00096D69" w:rsidRPr="00E6516F" w:rsidRDefault="00096D69" w:rsidP="00096D69">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095875A0" w14:textId="77777777" w:rsidR="00096D69" w:rsidRPr="00E6516F" w:rsidRDefault="00096D69" w:rsidP="00096D69">
      <w:pPr>
        <w:pStyle w:val="B10"/>
      </w:pPr>
      <w:r w:rsidRPr="00E6516F">
        <w:t>-</w:t>
      </w:r>
      <w:r w:rsidRPr="00E6516F">
        <w:tab/>
        <w:t xml:space="preserve">CFS2 </w:t>
      </w:r>
      <w:r w:rsidRPr="00E6516F">
        <w:rPr>
          <w:lang w:eastAsia="ko-KR"/>
        </w:rPr>
        <w:t>(SDS notification retransmission)</w:t>
      </w:r>
      <w:r w:rsidRPr="00E6516F">
        <w:t>is set to the default value of 5.</w:t>
      </w:r>
    </w:p>
    <w:p w14:paraId="21A53F9D" w14:textId="77777777" w:rsidR="00096D69" w:rsidRPr="00E6516F" w:rsidRDefault="00096D69" w:rsidP="00096D69">
      <w:pPr>
        <w:pStyle w:val="B10"/>
      </w:pPr>
      <w:r w:rsidRPr="00E6516F">
        <w:t>-</w:t>
      </w:r>
      <w:r w:rsidRPr="00E6516F">
        <w:tab/>
        <w:t xml:space="preserve">TFS2 </w:t>
      </w:r>
      <w:r w:rsidRPr="00E6516F">
        <w:rPr>
          <w:lang w:eastAsia="ko-KR"/>
        </w:rPr>
        <w:t>(SDS notification retransmission)</w:t>
      </w:r>
      <w:r w:rsidRPr="00E6516F">
        <w:t>is set to the default value of 40 ms.</w:t>
      </w:r>
    </w:p>
    <w:p w14:paraId="5B861E42" w14:textId="77777777" w:rsidR="00096D69" w:rsidRPr="00E6516F" w:rsidRDefault="00096D69" w:rsidP="00096D69">
      <w:pPr>
        <w:pStyle w:val="B10"/>
      </w:pPr>
      <w:r w:rsidRPr="00E6516F">
        <w:t>-</w:t>
      </w:r>
      <w:r w:rsidRPr="00E6516F">
        <w:tab/>
        <w:t xml:space="preserve">TFS3 </w:t>
      </w:r>
      <w:r w:rsidRPr="00E6516F">
        <w:rPr>
          <w:lang w:eastAsia="ko-KR"/>
        </w:rPr>
        <w:t>(delivery and read)</w:t>
      </w:r>
      <w:r w:rsidRPr="00E6516F">
        <w:t>is set to the default value of 120 ms.</w:t>
      </w:r>
    </w:p>
    <w:p w14:paraId="4343BAF8" w14:textId="77777777" w:rsidR="00096D69" w:rsidRPr="00E6516F" w:rsidRDefault="00096D69" w:rsidP="00096D69">
      <w:pPr>
        <w:pStyle w:val="H6"/>
      </w:pPr>
      <w:r w:rsidRPr="00E6516F">
        <w:t>Preamble:</w:t>
      </w:r>
    </w:p>
    <w:p w14:paraId="186892A3" w14:textId="14E3B40F" w:rsidR="00096D69" w:rsidRPr="00E6516F" w:rsidRDefault="00096D69" w:rsidP="00096D69">
      <w:pPr>
        <w:pStyle w:val="B10"/>
      </w:pPr>
      <w:r w:rsidRPr="00E6516F">
        <w:t>-</w:t>
      </w:r>
      <w:r w:rsidRPr="00E6516F">
        <w:tab/>
        <w:t>The UE has performed the Generic Test Procedure for MCData UE registration as specified in TS 36.579-1 [2], subclause 5.4.2B.</w:t>
      </w:r>
    </w:p>
    <w:p w14:paraId="7ECE492F" w14:textId="77777777" w:rsidR="00096D69" w:rsidRPr="00E6516F" w:rsidRDefault="00096D69" w:rsidP="00096D69">
      <w:pPr>
        <w:pStyle w:val="B10"/>
      </w:pPr>
      <w:r w:rsidRPr="00E6516F">
        <w:t>-</w:t>
      </w:r>
      <w:r w:rsidRPr="00E6516F">
        <w:tab/>
        <w:t>The MCData User performs the Generic Test Procedure for MCData Authorization/Configuration and Key Generation as specified in TS 36.579-1 [2], subclause 5.3.2.</w:t>
      </w:r>
    </w:p>
    <w:p w14:paraId="4ADA8556" w14:textId="77777777" w:rsidR="00096D69" w:rsidRPr="00E6516F" w:rsidRDefault="00096D69" w:rsidP="00096D69">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3C3A186C" w14:textId="77777777" w:rsidR="00096D69" w:rsidRPr="00E6516F" w:rsidRDefault="00096D69" w:rsidP="00096D69">
      <w:pPr>
        <w:pStyle w:val="B10"/>
      </w:pPr>
      <w:r w:rsidRPr="00E6516F">
        <w:t>-</w:t>
      </w:r>
      <w:r w:rsidRPr="00E6516F">
        <w:tab/>
        <w:t>The UE is switched-off.</w:t>
      </w:r>
    </w:p>
    <w:p w14:paraId="1BC7BB75" w14:textId="77777777" w:rsidR="00096D69" w:rsidRPr="00E6516F" w:rsidRDefault="00096D69" w:rsidP="00096D69">
      <w:pPr>
        <w:pStyle w:val="B10"/>
      </w:pPr>
      <w:r w:rsidRPr="00E6516F">
        <w:t>-</w:t>
      </w:r>
      <w:r w:rsidRPr="00E6516F">
        <w:tab/>
        <w:t>UE States at the end of the preamble</w:t>
      </w:r>
    </w:p>
    <w:p w14:paraId="586F3146" w14:textId="77777777" w:rsidR="00096D69" w:rsidRPr="00E6516F" w:rsidRDefault="00096D69" w:rsidP="00096D69">
      <w:pPr>
        <w:pStyle w:val="B2"/>
      </w:pPr>
      <w:r w:rsidRPr="00E6516F">
        <w:t>-</w:t>
      </w:r>
      <w:r w:rsidRPr="00E6516F">
        <w:tab/>
        <w:t>The UE is in state 'switched-off'.</w:t>
      </w:r>
    </w:p>
    <w:p w14:paraId="3CC225FE" w14:textId="77777777" w:rsidR="00096D69" w:rsidRPr="00E6516F" w:rsidRDefault="00096D69" w:rsidP="00096D69">
      <w:pPr>
        <w:pStyle w:val="H6"/>
      </w:pPr>
      <w:r w:rsidRPr="00E6516F">
        <w:t>7.1.2.3.2</w:t>
      </w:r>
      <w:r w:rsidRPr="00E6516F">
        <w:tab/>
        <w:t>Test procedure sequence</w:t>
      </w:r>
    </w:p>
    <w:p w14:paraId="7F3859C3" w14:textId="77777777" w:rsidR="00096D69" w:rsidRPr="00E6516F" w:rsidRDefault="00096D69" w:rsidP="00096D69">
      <w:pPr>
        <w:pStyle w:val="TH"/>
      </w:pPr>
      <w:r w:rsidRPr="00E6516F">
        <w:t>Table 7.1.2.3.2-1: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6D69" w:rsidRPr="00E6516F" w14:paraId="2CF6FB4D" w14:textId="77777777" w:rsidTr="00096D69">
        <w:tc>
          <w:tcPr>
            <w:tcW w:w="648" w:type="dxa"/>
            <w:tcBorders>
              <w:top w:val="single" w:sz="4" w:space="0" w:color="auto"/>
              <w:left w:val="single" w:sz="4" w:space="0" w:color="auto"/>
              <w:bottom w:val="nil"/>
              <w:right w:val="single" w:sz="4" w:space="0" w:color="auto"/>
            </w:tcBorders>
            <w:hideMark/>
          </w:tcPr>
          <w:p w14:paraId="2FD87B89" w14:textId="77777777" w:rsidR="00096D69" w:rsidRPr="00E6516F" w:rsidRDefault="00096D69">
            <w:pPr>
              <w:pStyle w:val="TAH"/>
              <w:spacing w:line="256" w:lineRule="auto"/>
              <w:rPr>
                <w:lang w:eastAsia="en-US"/>
              </w:rPr>
            </w:pPr>
            <w:r w:rsidRPr="00E6516F">
              <w:rPr>
                <w:lang w:eastAsia="en-US"/>
              </w:rPr>
              <w:t>St</w:t>
            </w:r>
          </w:p>
        </w:tc>
        <w:tc>
          <w:tcPr>
            <w:tcW w:w="3969" w:type="dxa"/>
            <w:tcBorders>
              <w:top w:val="single" w:sz="4" w:space="0" w:color="auto"/>
              <w:left w:val="single" w:sz="4" w:space="0" w:color="auto"/>
              <w:bottom w:val="nil"/>
              <w:right w:val="single" w:sz="4" w:space="0" w:color="auto"/>
            </w:tcBorders>
            <w:hideMark/>
          </w:tcPr>
          <w:p w14:paraId="1F080D9D" w14:textId="77777777" w:rsidR="00096D69" w:rsidRPr="00E6516F" w:rsidRDefault="00096D69">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2FF0785" w14:textId="77777777" w:rsidR="00096D69" w:rsidRPr="00E6516F" w:rsidRDefault="00096D69">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CD037BB" w14:textId="77777777" w:rsidR="00096D69" w:rsidRPr="00E6516F" w:rsidRDefault="00096D69">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3AF6E689" w14:textId="77777777" w:rsidR="00096D69" w:rsidRPr="00E6516F" w:rsidRDefault="00096D69">
            <w:pPr>
              <w:pStyle w:val="TAH"/>
              <w:spacing w:line="256" w:lineRule="auto"/>
              <w:rPr>
                <w:lang w:eastAsia="en-US"/>
              </w:rPr>
            </w:pPr>
            <w:r w:rsidRPr="00E6516F">
              <w:rPr>
                <w:lang w:eastAsia="en-US"/>
              </w:rPr>
              <w:t>Verdict</w:t>
            </w:r>
          </w:p>
        </w:tc>
      </w:tr>
      <w:tr w:rsidR="00096D69" w:rsidRPr="00E6516F" w14:paraId="33F6C340" w14:textId="77777777" w:rsidTr="00096D69">
        <w:tc>
          <w:tcPr>
            <w:tcW w:w="648" w:type="dxa"/>
            <w:tcBorders>
              <w:top w:val="nil"/>
              <w:left w:val="single" w:sz="4" w:space="0" w:color="auto"/>
              <w:bottom w:val="single" w:sz="4" w:space="0" w:color="auto"/>
              <w:right w:val="single" w:sz="4" w:space="0" w:color="auto"/>
            </w:tcBorders>
          </w:tcPr>
          <w:p w14:paraId="1A13712C" w14:textId="77777777" w:rsidR="00096D69" w:rsidRPr="00E6516F" w:rsidRDefault="00096D69">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76E9614C" w14:textId="77777777" w:rsidR="00096D69" w:rsidRPr="00E6516F" w:rsidRDefault="00096D69">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246A947" w14:textId="77777777" w:rsidR="00096D69" w:rsidRPr="00E6516F" w:rsidRDefault="00096D69">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BD8EEA0" w14:textId="77777777" w:rsidR="00096D69" w:rsidRPr="00E6516F" w:rsidRDefault="00096D69">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6C471DE7" w14:textId="77777777" w:rsidR="00096D69" w:rsidRPr="00E6516F" w:rsidRDefault="00096D69">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7F532671" w14:textId="77777777" w:rsidR="00096D69" w:rsidRPr="00E6516F" w:rsidRDefault="00096D69">
            <w:pPr>
              <w:pStyle w:val="TAH"/>
              <w:spacing w:line="256" w:lineRule="auto"/>
              <w:rPr>
                <w:lang w:eastAsia="en-US"/>
              </w:rPr>
            </w:pPr>
          </w:p>
        </w:tc>
      </w:tr>
      <w:tr w:rsidR="00096D69" w:rsidRPr="00E6516F" w14:paraId="3B0F8CE4"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CAD2E04" w14:textId="77777777" w:rsidR="00096D69" w:rsidRPr="00E6516F" w:rsidRDefault="00096D69">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ACB1909" w14:textId="77777777" w:rsidR="00096D69" w:rsidRPr="00E6516F" w:rsidRDefault="00096D69">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1C8C2FF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19957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588A61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57A2DC" w14:textId="77777777" w:rsidR="00096D69" w:rsidRPr="00E6516F" w:rsidRDefault="00096D69">
            <w:pPr>
              <w:pStyle w:val="TAC"/>
              <w:spacing w:line="256" w:lineRule="auto"/>
              <w:rPr>
                <w:lang w:eastAsia="en-US"/>
              </w:rPr>
            </w:pPr>
            <w:r w:rsidRPr="00E6516F">
              <w:rPr>
                <w:lang w:eastAsia="en-US"/>
              </w:rPr>
              <w:t>-</w:t>
            </w:r>
          </w:p>
        </w:tc>
      </w:tr>
      <w:tr w:rsidR="00096D69" w:rsidRPr="00E6516F" w14:paraId="3BA4E70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E9CDECB" w14:textId="77777777" w:rsidR="00096D69" w:rsidRPr="00E6516F" w:rsidRDefault="00096D69">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431BF507" w14:textId="77777777" w:rsidR="00096D69" w:rsidRPr="00E6516F" w:rsidRDefault="00096D69">
            <w:pPr>
              <w:pStyle w:val="TAN"/>
              <w:spacing w:line="256" w:lineRule="auto"/>
              <w:rPr>
                <w:lang w:eastAsia="en-US"/>
              </w:rPr>
            </w:pPr>
            <w:r w:rsidRPr="00E6516F">
              <w:rPr>
                <w:lang w:eastAsia="en-US"/>
              </w:rPr>
              <w:t>Trigger the UE to reset UTC time and location.</w:t>
            </w:r>
          </w:p>
          <w:p w14:paraId="2293DADF" w14:textId="77777777" w:rsidR="00096D69" w:rsidRPr="00E6516F" w:rsidRDefault="00096D69">
            <w:pPr>
              <w:pStyle w:val="TAN"/>
              <w:spacing w:line="256" w:lineRule="auto"/>
              <w:rPr>
                <w:lang w:eastAsia="en-US"/>
              </w:rPr>
            </w:pPr>
          </w:p>
          <w:p w14:paraId="1D4061E0" w14:textId="77777777" w:rsidR="00096D69" w:rsidRPr="00E6516F" w:rsidRDefault="00096D69">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49F77F1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6D2FEA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7802515"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A1B7D5A" w14:textId="77777777" w:rsidR="00096D69" w:rsidRPr="00E6516F" w:rsidRDefault="00096D69">
            <w:pPr>
              <w:pStyle w:val="TAC"/>
              <w:spacing w:line="256" w:lineRule="auto"/>
              <w:rPr>
                <w:lang w:eastAsia="en-US"/>
              </w:rPr>
            </w:pPr>
            <w:r w:rsidRPr="00E6516F">
              <w:rPr>
                <w:lang w:eastAsia="en-US"/>
              </w:rPr>
              <w:t>-</w:t>
            </w:r>
          </w:p>
        </w:tc>
      </w:tr>
      <w:tr w:rsidR="00096D69" w:rsidRPr="00E6516F" w14:paraId="5366211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03F9849" w14:textId="77777777" w:rsidR="00096D69" w:rsidRPr="00E6516F" w:rsidRDefault="00096D69">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62C210D1" w14:textId="77777777" w:rsidR="00096D69" w:rsidRPr="00E6516F" w:rsidRDefault="00096D69">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4A0C1C22" w14:textId="77777777" w:rsidR="00096D69" w:rsidRPr="00E6516F" w:rsidRDefault="00096D69">
            <w:pPr>
              <w:pStyle w:val="TAL"/>
              <w:spacing w:line="256" w:lineRule="auto"/>
              <w:rPr>
                <w:lang w:eastAsia="en-US"/>
              </w:rPr>
            </w:pPr>
          </w:p>
          <w:p w14:paraId="4DA02801" w14:textId="77777777" w:rsidR="00096D69" w:rsidRPr="00E6516F" w:rsidRDefault="00096D69">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42B9E89"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86D9E05"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054251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20E10A" w14:textId="77777777" w:rsidR="00096D69" w:rsidRPr="00E6516F" w:rsidRDefault="00096D69">
            <w:pPr>
              <w:pStyle w:val="TAC"/>
              <w:spacing w:line="256" w:lineRule="auto"/>
              <w:rPr>
                <w:lang w:eastAsia="en-US"/>
              </w:rPr>
            </w:pPr>
            <w:r w:rsidRPr="00E6516F">
              <w:rPr>
                <w:lang w:eastAsia="en-US"/>
              </w:rPr>
              <w:t>-</w:t>
            </w:r>
          </w:p>
        </w:tc>
      </w:tr>
      <w:tr w:rsidR="00096D69" w:rsidRPr="00E6516F" w14:paraId="7909E7D1"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0111F45" w14:textId="77777777" w:rsidR="00096D69" w:rsidRPr="00E6516F" w:rsidRDefault="00096D69">
            <w:pPr>
              <w:pStyle w:val="TAC"/>
              <w:spacing w:line="256" w:lineRule="auto"/>
              <w:rPr>
                <w:color w:val="000000"/>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BE94359"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5.4.6 'Generic Test Procedure for MCPTT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EC9B0C2"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A8ECD0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35C7B7B"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DF9F3C6" w14:textId="77777777" w:rsidR="00096D69" w:rsidRPr="00E6516F" w:rsidRDefault="00096D69">
            <w:pPr>
              <w:pStyle w:val="TAC"/>
              <w:spacing w:line="256" w:lineRule="auto"/>
              <w:rPr>
                <w:lang w:eastAsia="en-US"/>
              </w:rPr>
            </w:pPr>
            <w:r w:rsidRPr="00E6516F">
              <w:rPr>
                <w:lang w:eastAsia="en-US"/>
              </w:rPr>
              <w:t>-</w:t>
            </w:r>
          </w:p>
        </w:tc>
      </w:tr>
      <w:tr w:rsidR="00096D69" w:rsidRPr="00E6516F" w14:paraId="5EEFE0C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C0F248E" w14:textId="77777777" w:rsidR="00096D69" w:rsidRPr="00E6516F" w:rsidRDefault="00096D69">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3BFA1728" w14:textId="77777777" w:rsidR="00096D69" w:rsidRPr="00E6516F" w:rsidRDefault="00096D69">
            <w:pPr>
              <w:pStyle w:val="TAL"/>
              <w:spacing w:line="256" w:lineRule="auto"/>
              <w:rPr>
                <w:lang w:eastAsia="en-US"/>
              </w:rPr>
            </w:pPr>
            <w:r w:rsidRPr="00E6516F">
              <w:rPr>
                <w:lang w:eastAsia="en-US"/>
              </w:rPr>
              <w:t>SS-UE1 (MCData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04571C85"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CEDDCA1"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6C35DCC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64E69C" w14:textId="77777777" w:rsidR="00096D69" w:rsidRPr="00E6516F" w:rsidRDefault="00096D69">
            <w:pPr>
              <w:pStyle w:val="TAC"/>
              <w:spacing w:line="256" w:lineRule="auto"/>
              <w:rPr>
                <w:lang w:eastAsia="en-US"/>
              </w:rPr>
            </w:pPr>
            <w:r w:rsidRPr="00E6516F">
              <w:rPr>
                <w:lang w:eastAsia="en-US"/>
              </w:rPr>
              <w:t>-</w:t>
            </w:r>
          </w:p>
        </w:tc>
      </w:tr>
      <w:tr w:rsidR="00096D69" w:rsidRPr="00E6516F" w14:paraId="5ED2E83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38F715C"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0FCB74E" w14:textId="77777777" w:rsidR="00096D69" w:rsidRPr="00E6516F" w:rsidRDefault="00096D69">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A10FFD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9344A3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0F77F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A7A3F16" w14:textId="77777777" w:rsidR="00096D69" w:rsidRPr="00E6516F" w:rsidRDefault="00096D69">
            <w:pPr>
              <w:pStyle w:val="TAC"/>
              <w:spacing w:line="256" w:lineRule="auto"/>
              <w:rPr>
                <w:lang w:eastAsia="en-US"/>
              </w:rPr>
            </w:pPr>
            <w:r w:rsidRPr="00E6516F">
              <w:rPr>
                <w:lang w:eastAsia="en-US"/>
              </w:rPr>
              <w:t>-</w:t>
            </w:r>
          </w:p>
        </w:tc>
      </w:tr>
      <w:tr w:rsidR="00096D69" w:rsidRPr="00E6516F" w14:paraId="765313FA"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C243D4E" w14:textId="77777777" w:rsidR="00096D69" w:rsidRPr="00E6516F" w:rsidRDefault="00096D69">
            <w:pPr>
              <w:pStyle w:val="TAC"/>
              <w:spacing w:line="256" w:lineRule="auto"/>
              <w:rPr>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7550CEAC"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3815878F" w14:textId="77777777" w:rsidR="00096D69" w:rsidRPr="00E6516F" w:rsidRDefault="00096D69">
            <w:pPr>
              <w:pStyle w:val="TAL"/>
              <w:spacing w:line="256" w:lineRule="auto"/>
              <w:rPr>
                <w:lang w:eastAsia="en-US"/>
              </w:rPr>
            </w:pPr>
            <w:r w:rsidRPr="00E6516F">
              <w:rPr>
                <w:lang w:eastAsia="en-US"/>
              </w:rPr>
              <w:t>NOTE: It is expected that the UE</w:t>
            </w:r>
          </w:p>
          <w:p w14:paraId="2CFE4228"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313CBDC4"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0248DBC1"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0231C88"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1E0A67B3" w14:textId="77777777" w:rsidR="00096D69" w:rsidRPr="00E6516F" w:rsidRDefault="00096D69">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103903CA" w14:textId="77777777" w:rsidR="00096D69" w:rsidRPr="00E6516F" w:rsidRDefault="00096D69">
            <w:pPr>
              <w:pStyle w:val="TAC"/>
              <w:spacing w:line="256" w:lineRule="auto"/>
              <w:rPr>
                <w:lang w:eastAsia="en-US"/>
              </w:rPr>
            </w:pPr>
            <w:r w:rsidRPr="00E6516F">
              <w:rPr>
                <w:lang w:eastAsia="en-US"/>
              </w:rPr>
              <w:t>P</w:t>
            </w:r>
          </w:p>
        </w:tc>
      </w:tr>
      <w:tr w:rsidR="00096D69" w:rsidRPr="00E6516F" w14:paraId="4A0A9F8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C32557A" w14:textId="77777777" w:rsidR="00096D69" w:rsidRPr="00E6516F" w:rsidRDefault="00096D69">
            <w:pPr>
              <w:pStyle w:val="TAC"/>
              <w:spacing w:line="256" w:lineRule="auto"/>
              <w:rPr>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62062CAB"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1EC85FF"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9DD545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AFA4DA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F80C4CC" w14:textId="77777777" w:rsidR="00096D69" w:rsidRPr="00E6516F" w:rsidRDefault="00096D69">
            <w:pPr>
              <w:pStyle w:val="TAC"/>
              <w:spacing w:line="256" w:lineRule="auto"/>
              <w:rPr>
                <w:lang w:eastAsia="en-US"/>
              </w:rPr>
            </w:pPr>
            <w:r w:rsidRPr="00E6516F">
              <w:rPr>
                <w:lang w:eastAsia="en-US"/>
              </w:rPr>
              <w:t>-</w:t>
            </w:r>
          </w:p>
        </w:tc>
      </w:tr>
      <w:tr w:rsidR="00096D69" w:rsidRPr="00E6516F" w14:paraId="564D3BE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495BFBA" w14:textId="77777777" w:rsidR="00096D69" w:rsidRPr="00E6516F" w:rsidRDefault="00096D69">
            <w:pPr>
              <w:pStyle w:val="TAC"/>
              <w:spacing w:line="256" w:lineRule="auto"/>
              <w:rPr>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4FE90E52"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AD7522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769CD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E6CEB8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394960C" w14:textId="77777777" w:rsidR="00096D69" w:rsidRPr="00E6516F" w:rsidRDefault="00096D69">
            <w:pPr>
              <w:pStyle w:val="TAC"/>
              <w:spacing w:line="256" w:lineRule="auto"/>
              <w:rPr>
                <w:lang w:eastAsia="en-US"/>
              </w:rPr>
            </w:pPr>
            <w:r w:rsidRPr="00E6516F">
              <w:rPr>
                <w:lang w:eastAsia="en-US"/>
              </w:rPr>
              <w:t>-</w:t>
            </w:r>
          </w:p>
        </w:tc>
      </w:tr>
      <w:tr w:rsidR="00096D69" w:rsidRPr="00E6516F" w14:paraId="2EEA2DA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BFEE154" w14:textId="77777777" w:rsidR="00096D69" w:rsidRPr="00E6516F" w:rsidRDefault="00096D69">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C17555E"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632C8C0"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4C19C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86EC8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2D823D" w14:textId="77777777" w:rsidR="00096D69" w:rsidRPr="00E6516F" w:rsidRDefault="00096D69">
            <w:pPr>
              <w:pStyle w:val="TAC"/>
              <w:spacing w:line="256" w:lineRule="auto"/>
              <w:rPr>
                <w:lang w:eastAsia="en-US"/>
              </w:rPr>
            </w:pPr>
            <w:r w:rsidRPr="00E6516F">
              <w:rPr>
                <w:lang w:eastAsia="en-US"/>
              </w:rPr>
              <w:t>-</w:t>
            </w:r>
          </w:p>
        </w:tc>
      </w:tr>
      <w:tr w:rsidR="00096D69" w:rsidRPr="00E6516F" w14:paraId="0A942E6D"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8E67B84"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D1D6FF6"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5.4.6 'Generic Test Procedure for MCPTT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D5D179F"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75FEDE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377BA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98FBEB7" w14:textId="77777777" w:rsidR="00096D69" w:rsidRPr="00E6516F" w:rsidRDefault="00096D69">
            <w:pPr>
              <w:pStyle w:val="TAC"/>
              <w:spacing w:line="256" w:lineRule="auto"/>
              <w:rPr>
                <w:lang w:eastAsia="en-US"/>
              </w:rPr>
            </w:pPr>
            <w:r w:rsidRPr="00E6516F">
              <w:rPr>
                <w:lang w:eastAsia="en-US"/>
              </w:rPr>
              <w:t>-</w:t>
            </w:r>
          </w:p>
        </w:tc>
      </w:tr>
      <w:tr w:rsidR="00096D69" w:rsidRPr="00E6516F" w14:paraId="59ED60D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1C5CB0F" w14:textId="77777777" w:rsidR="00096D69" w:rsidRPr="00E6516F" w:rsidRDefault="00096D69">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4C0BF8E2" w14:textId="77777777" w:rsidR="00096D69" w:rsidRPr="00E6516F" w:rsidRDefault="00096D69">
            <w:pPr>
              <w:pStyle w:val="TAL"/>
              <w:spacing w:line="256" w:lineRule="auto"/>
              <w:rPr>
                <w:lang w:eastAsia="en-US"/>
              </w:rPr>
            </w:pPr>
            <w:r w:rsidRPr="00E6516F">
              <w:rPr>
                <w:lang w:eastAsia="en-US"/>
              </w:rPr>
              <w:t>SS-UE1 (MCData Client) sends a SDS OFF-NETWORK NOTIFICATION message with 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0257C874"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CB1AF27"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4799610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22C5608" w14:textId="77777777" w:rsidR="00096D69" w:rsidRPr="00E6516F" w:rsidRDefault="00096D69">
            <w:pPr>
              <w:pStyle w:val="TAC"/>
              <w:spacing w:line="256" w:lineRule="auto"/>
              <w:rPr>
                <w:lang w:eastAsia="en-US"/>
              </w:rPr>
            </w:pPr>
            <w:r w:rsidRPr="00E6516F">
              <w:rPr>
                <w:lang w:eastAsia="en-US"/>
              </w:rPr>
              <w:t>-</w:t>
            </w:r>
          </w:p>
        </w:tc>
      </w:tr>
      <w:tr w:rsidR="00096D69" w:rsidRPr="00E6516F" w14:paraId="5E8CB2A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2A94CE9"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3F84596" w14:textId="77777777" w:rsidR="00096D69" w:rsidRPr="00E6516F" w:rsidRDefault="00096D69">
            <w:pPr>
              <w:pStyle w:val="TAL"/>
              <w:spacing w:line="256" w:lineRule="auto"/>
              <w:rPr>
                <w:lang w:eastAsia="en-US"/>
              </w:rPr>
            </w:pPr>
            <w:r w:rsidRPr="00E6516F">
              <w:rPr>
                <w:lang w:eastAsia="en-US"/>
              </w:rPr>
              <w:t xml:space="preserve">EXCEPTION: Steps 9-11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56925526"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D9727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F09FD8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4FEEE5" w14:textId="77777777" w:rsidR="00096D69" w:rsidRPr="00E6516F" w:rsidRDefault="00096D69">
            <w:pPr>
              <w:pStyle w:val="TAC"/>
              <w:spacing w:line="256" w:lineRule="auto"/>
              <w:rPr>
                <w:lang w:eastAsia="en-US"/>
              </w:rPr>
            </w:pPr>
            <w:r w:rsidRPr="00E6516F">
              <w:rPr>
                <w:lang w:eastAsia="en-US"/>
              </w:rPr>
              <w:t>-</w:t>
            </w:r>
          </w:p>
        </w:tc>
      </w:tr>
      <w:tr w:rsidR="00096D69" w:rsidRPr="00E6516F" w14:paraId="6D2363B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6AE032F" w14:textId="77777777" w:rsidR="00096D69" w:rsidRPr="00E6516F" w:rsidRDefault="00096D69">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6CBD1875"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READ </w:t>
            </w:r>
            <w:r w:rsidRPr="00E6516F">
              <w:rPr>
                <w:lang w:eastAsia="en-US"/>
              </w:rPr>
              <w:t>upon receiving a display indication for the payload to the MCData User</w:t>
            </w:r>
            <w:r w:rsidRPr="00E6516F">
              <w:rPr>
                <w:lang w:eastAsia="ko-KR"/>
              </w:rPr>
              <w:t>?</w:t>
            </w:r>
          </w:p>
          <w:p w14:paraId="2D604068" w14:textId="77777777" w:rsidR="00096D69" w:rsidRPr="00E6516F" w:rsidRDefault="00096D69">
            <w:pPr>
              <w:pStyle w:val="TAL"/>
              <w:spacing w:line="256" w:lineRule="auto"/>
              <w:rPr>
                <w:lang w:eastAsia="en-US"/>
              </w:rPr>
            </w:pPr>
            <w:r w:rsidRPr="00E6516F">
              <w:rPr>
                <w:lang w:eastAsia="en-US"/>
              </w:rPr>
              <w:t>NOTE: It is expected that the UE</w:t>
            </w:r>
          </w:p>
          <w:p w14:paraId="6093B204"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1D21344C"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1DE01038"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7DAE832"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640A9450" w14:textId="77777777" w:rsidR="00096D69" w:rsidRPr="00E6516F" w:rsidRDefault="00096D69">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04E8AC37" w14:textId="77777777" w:rsidR="00096D69" w:rsidRPr="00E6516F" w:rsidRDefault="00096D69">
            <w:pPr>
              <w:pStyle w:val="TAC"/>
              <w:spacing w:line="256" w:lineRule="auto"/>
              <w:rPr>
                <w:lang w:eastAsia="en-US"/>
              </w:rPr>
            </w:pPr>
            <w:r w:rsidRPr="00E6516F">
              <w:rPr>
                <w:lang w:eastAsia="en-US"/>
              </w:rPr>
              <w:t>P</w:t>
            </w:r>
          </w:p>
        </w:tc>
      </w:tr>
      <w:tr w:rsidR="00096D69" w:rsidRPr="00E6516F" w14:paraId="0AB0812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1B543FE" w14:textId="77777777" w:rsidR="00096D69" w:rsidRPr="00E6516F" w:rsidRDefault="00096D69">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21FE18F4"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C100C88"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BD773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94B4C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4E83119" w14:textId="77777777" w:rsidR="00096D69" w:rsidRPr="00E6516F" w:rsidRDefault="00096D69">
            <w:pPr>
              <w:pStyle w:val="TAC"/>
              <w:spacing w:line="256" w:lineRule="auto"/>
              <w:rPr>
                <w:lang w:eastAsia="en-US"/>
              </w:rPr>
            </w:pPr>
            <w:r w:rsidRPr="00E6516F">
              <w:rPr>
                <w:lang w:eastAsia="en-US"/>
              </w:rPr>
              <w:t>-</w:t>
            </w:r>
          </w:p>
        </w:tc>
      </w:tr>
      <w:tr w:rsidR="00096D69" w:rsidRPr="00E6516F" w14:paraId="42D2CB41"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056519D" w14:textId="77777777" w:rsidR="00096D69" w:rsidRPr="00E6516F" w:rsidRDefault="00096D69">
            <w:pPr>
              <w:pStyle w:val="TAC"/>
              <w:spacing w:line="256" w:lineRule="auto"/>
              <w:rPr>
                <w:rFonts w:cs="Arial"/>
                <w:szCs w:val="18"/>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7A85B538"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6862698"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837BC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6310E3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FB03F0" w14:textId="77777777" w:rsidR="00096D69" w:rsidRPr="00E6516F" w:rsidRDefault="00096D69">
            <w:pPr>
              <w:pStyle w:val="TAC"/>
              <w:spacing w:line="256" w:lineRule="auto"/>
              <w:rPr>
                <w:lang w:eastAsia="en-US"/>
              </w:rPr>
            </w:pPr>
            <w:r w:rsidRPr="00E6516F">
              <w:rPr>
                <w:lang w:eastAsia="en-US"/>
              </w:rPr>
              <w:t>-</w:t>
            </w:r>
          </w:p>
        </w:tc>
      </w:tr>
      <w:tr w:rsidR="00096D69" w:rsidRPr="00E6516F" w14:paraId="75D3FC9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BCC57E1"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9540F5B"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08DDEDE1"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4FB7FB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F5F8B6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74259F" w14:textId="77777777" w:rsidR="00096D69" w:rsidRPr="00E6516F" w:rsidRDefault="00096D69">
            <w:pPr>
              <w:pStyle w:val="TAC"/>
              <w:spacing w:line="256" w:lineRule="auto"/>
              <w:rPr>
                <w:lang w:eastAsia="en-US"/>
              </w:rPr>
            </w:pPr>
            <w:r w:rsidRPr="00E6516F">
              <w:rPr>
                <w:lang w:eastAsia="en-US"/>
              </w:rPr>
              <w:t>-</w:t>
            </w:r>
          </w:p>
        </w:tc>
      </w:tr>
      <w:tr w:rsidR="00096D69" w:rsidRPr="00E6516F" w14:paraId="4144D4B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08DC654"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9FE7B6D"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5.4.6 'Generic Test Procedure for MCPTT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2D1E88D"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D34EE6"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A86BA2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9F3F1B" w14:textId="77777777" w:rsidR="00096D69" w:rsidRPr="00E6516F" w:rsidRDefault="00096D69">
            <w:pPr>
              <w:pStyle w:val="TAC"/>
              <w:spacing w:line="256" w:lineRule="auto"/>
              <w:rPr>
                <w:lang w:eastAsia="en-US"/>
              </w:rPr>
            </w:pPr>
            <w:r w:rsidRPr="00E6516F">
              <w:rPr>
                <w:lang w:eastAsia="en-US"/>
              </w:rPr>
              <w:t>-</w:t>
            </w:r>
          </w:p>
        </w:tc>
      </w:tr>
      <w:tr w:rsidR="00096D69" w:rsidRPr="00E6516F" w14:paraId="31BB8A4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8A12529" w14:textId="77777777" w:rsidR="00096D69" w:rsidRPr="00E6516F" w:rsidRDefault="00096D69">
            <w:pPr>
              <w:pStyle w:val="TAC"/>
              <w:spacing w:line="256" w:lineRule="auto"/>
              <w:rPr>
                <w:rFonts w:cs="Arial"/>
                <w:szCs w:val="18"/>
                <w:lang w:eastAsia="en-US"/>
              </w:rPr>
            </w:pPr>
            <w:r w:rsidRPr="00E6516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291B3D9C" w14:textId="77777777" w:rsidR="00096D69" w:rsidRPr="00E6516F" w:rsidRDefault="00096D69">
            <w:pPr>
              <w:pStyle w:val="TAL"/>
              <w:spacing w:line="256" w:lineRule="auto"/>
              <w:rPr>
                <w:lang w:eastAsia="en-US"/>
              </w:rPr>
            </w:pPr>
            <w:r w:rsidRPr="00E6516F">
              <w:rPr>
                <w:lang w:eastAsia="en-US"/>
              </w:rPr>
              <w:t>SS-UE1 (MCData Client) sends a SDS OFF-NETWORK NOTIFICATION message with disposition request type of DELIVERY AND READ.</w:t>
            </w:r>
          </w:p>
          <w:p w14:paraId="1517477E" w14:textId="77777777" w:rsidR="00096D69" w:rsidRPr="00E6516F" w:rsidRDefault="00096D69">
            <w:pPr>
              <w:pStyle w:val="TAL"/>
              <w:spacing w:line="256" w:lineRule="auto"/>
              <w:rPr>
                <w:lang w:eastAsia="en-US"/>
              </w:rPr>
            </w:pPr>
            <w:r w:rsidRPr="00E6516F">
              <w:rPr>
                <w:lang w:eastAsia="en-US"/>
              </w:rPr>
              <w:t xml:space="preserve">NOTE: Timer TFS3 (delivery and read).is started upon receipt of the SDS OFF-NETWORK MESSAGE message that contains a "DELIVERY AND READ" </w:t>
            </w:r>
            <w:r w:rsidRPr="00E6516F">
              <w:rPr>
                <w:rFonts w:eastAsia="Malgun Gothic"/>
                <w:lang w:eastAsia="en-US"/>
              </w:rPr>
              <w:t xml:space="preserve">disposition request. </w:t>
            </w:r>
            <w:r w:rsidRPr="00E6516F">
              <w:rPr>
                <w:lang w:eastAsia="en-US"/>
              </w:rPr>
              <w:t>TFS3 (delivery and read)</w:t>
            </w:r>
            <w:r w:rsidRPr="00E6516F">
              <w:rPr>
                <w:rFonts w:eastAsia="Malgun Gothic"/>
                <w:lang w:eastAsia="en-US"/>
              </w:rPr>
              <w:t xml:space="preserve">=120ms according to the default value defined in TS 24.282 [31] </w:t>
            </w:r>
            <w:r w:rsidRPr="00E6516F">
              <w:rPr>
                <w:lang w:eastAsia="en-US"/>
              </w:rPr>
              <w:t>Table F.3.1-1</w:t>
            </w:r>
            <w:r w:rsidRPr="00E6516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91E5AA1" w14:textId="77777777" w:rsidR="00096D69" w:rsidRPr="00E6516F" w:rsidRDefault="00096D69">
            <w:pPr>
              <w:pStyle w:val="TAC"/>
              <w:spacing w:line="256" w:lineRule="auto"/>
              <w:rPr>
                <w:szCs w:val="18"/>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C87B29F"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5CDC5953"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5B9DA5" w14:textId="77777777" w:rsidR="00096D69" w:rsidRPr="00E6516F" w:rsidRDefault="00096D69">
            <w:pPr>
              <w:pStyle w:val="TAC"/>
              <w:spacing w:line="256" w:lineRule="auto"/>
              <w:rPr>
                <w:lang w:eastAsia="en-US"/>
              </w:rPr>
            </w:pPr>
            <w:r w:rsidRPr="00E6516F">
              <w:rPr>
                <w:lang w:eastAsia="en-US"/>
              </w:rPr>
              <w:t>-</w:t>
            </w:r>
          </w:p>
        </w:tc>
      </w:tr>
      <w:tr w:rsidR="00096D69" w:rsidRPr="00E6516F" w14:paraId="481A180E"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2B47647"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02A22E9" w14:textId="77777777" w:rsidR="00096D69" w:rsidRPr="00E6516F" w:rsidRDefault="00096D69">
            <w:pPr>
              <w:pStyle w:val="TAL"/>
              <w:spacing w:line="256" w:lineRule="auto"/>
              <w:rPr>
                <w:lang w:eastAsia="en-US"/>
              </w:rPr>
            </w:pPr>
            <w:r w:rsidRPr="00E6516F">
              <w:rPr>
                <w:lang w:eastAsia="en-US"/>
              </w:rPr>
              <w:t>EXCEPTION: Steps 13a1-13b2 describe behaviour that depends on the UE implementation. Steps 13a1-13a6 describe the behaviour of the UE when the timer TFS3 (delivery and read) expires before the contents of the Payload IE are rendered to the MCData User. Steps 13b1-13b3 describe the behaviour of the UE when the contents of the Payload IE are rendered to the MCData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4B8A296D"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E6410D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FE6E49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DB6E0F" w14:textId="77777777" w:rsidR="00096D69" w:rsidRPr="00E6516F" w:rsidRDefault="00096D69">
            <w:pPr>
              <w:pStyle w:val="TAC"/>
              <w:spacing w:line="256" w:lineRule="auto"/>
              <w:rPr>
                <w:lang w:eastAsia="en-US"/>
              </w:rPr>
            </w:pPr>
            <w:r w:rsidRPr="00E6516F">
              <w:rPr>
                <w:lang w:eastAsia="en-US"/>
              </w:rPr>
              <w:t>-</w:t>
            </w:r>
          </w:p>
        </w:tc>
      </w:tr>
      <w:tr w:rsidR="00096D69" w:rsidRPr="00E6516F" w14:paraId="1F419CA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C19AC6D"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FF8952E" w14:textId="77777777" w:rsidR="00096D69" w:rsidRPr="00E6516F" w:rsidRDefault="00096D69">
            <w:pPr>
              <w:pStyle w:val="TAL"/>
              <w:spacing w:line="256" w:lineRule="auto"/>
              <w:rPr>
                <w:lang w:eastAsia="en-US"/>
              </w:rPr>
            </w:pPr>
            <w:r w:rsidRPr="00E6516F">
              <w:rPr>
                <w:lang w:eastAsia="en-US"/>
              </w:rPr>
              <w:t xml:space="preserve">EXCEPTION: Steps 13a1-13a3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E7FFFC5"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83FE5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5C1E87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AFEE26E" w14:textId="77777777" w:rsidR="00096D69" w:rsidRPr="00E6516F" w:rsidRDefault="00096D69">
            <w:pPr>
              <w:pStyle w:val="TAC"/>
              <w:spacing w:line="256" w:lineRule="auto"/>
              <w:rPr>
                <w:lang w:eastAsia="en-US"/>
              </w:rPr>
            </w:pPr>
            <w:r w:rsidRPr="00E6516F">
              <w:rPr>
                <w:lang w:eastAsia="en-US"/>
              </w:rPr>
              <w:t>-</w:t>
            </w:r>
          </w:p>
        </w:tc>
      </w:tr>
      <w:tr w:rsidR="00096D69" w:rsidRPr="00E6516F" w14:paraId="392E988D"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324AFD4" w14:textId="77777777" w:rsidR="00096D69" w:rsidRPr="00E6516F" w:rsidRDefault="00096D69">
            <w:pPr>
              <w:pStyle w:val="TAC"/>
              <w:spacing w:line="256" w:lineRule="auto"/>
              <w:rPr>
                <w:rFonts w:cs="Arial"/>
                <w:szCs w:val="18"/>
                <w:lang w:eastAsia="en-US"/>
              </w:rPr>
            </w:pPr>
            <w:r w:rsidRPr="00E6516F">
              <w:rPr>
                <w:lang w:eastAsia="en-US"/>
              </w:rPr>
              <w:t>13a1</w:t>
            </w:r>
          </w:p>
        </w:tc>
        <w:tc>
          <w:tcPr>
            <w:tcW w:w="3969" w:type="dxa"/>
            <w:tcBorders>
              <w:top w:val="single" w:sz="4" w:space="0" w:color="auto"/>
              <w:left w:val="single" w:sz="4" w:space="0" w:color="auto"/>
              <w:bottom w:val="single" w:sz="4" w:space="0" w:color="auto"/>
              <w:right w:val="single" w:sz="4" w:space="0" w:color="auto"/>
            </w:tcBorders>
            <w:hideMark/>
          </w:tcPr>
          <w:p w14:paraId="217A3215"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67E00FD7" w14:textId="77777777" w:rsidR="00096D69" w:rsidRPr="00E6516F" w:rsidRDefault="00096D69">
            <w:pPr>
              <w:pStyle w:val="TAL"/>
              <w:spacing w:line="256" w:lineRule="auto"/>
              <w:rPr>
                <w:lang w:eastAsia="en-US"/>
              </w:rPr>
            </w:pPr>
            <w:r w:rsidRPr="00E6516F">
              <w:rPr>
                <w:lang w:eastAsia="en-US"/>
              </w:rPr>
              <w:t>NOTE: It is expected that the UE</w:t>
            </w:r>
          </w:p>
          <w:p w14:paraId="19CC9E7F"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59E93D7C"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63E8A599" w14:textId="77777777" w:rsidR="00096D69" w:rsidRPr="00E6516F" w:rsidRDefault="00096D69">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F25B978"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15491719"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3007E024" w14:textId="77777777" w:rsidR="00096D69" w:rsidRPr="00E6516F" w:rsidRDefault="00096D69">
            <w:pPr>
              <w:pStyle w:val="TAC"/>
              <w:spacing w:line="256" w:lineRule="auto"/>
              <w:rPr>
                <w:lang w:eastAsia="en-US"/>
              </w:rPr>
            </w:pPr>
            <w:r w:rsidRPr="00E6516F">
              <w:rPr>
                <w:lang w:eastAsia="en-US"/>
              </w:rPr>
              <w:t>P</w:t>
            </w:r>
          </w:p>
        </w:tc>
      </w:tr>
      <w:tr w:rsidR="00096D69" w:rsidRPr="00E6516F" w14:paraId="1A19513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B9F1A09" w14:textId="77777777" w:rsidR="00096D69" w:rsidRPr="00E6516F" w:rsidRDefault="00096D69">
            <w:pPr>
              <w:pStyle w:val="TAC"/>
              <w:spacing w:line="256" w:lineRule="auto"/>
              <w:rPr>
                <w:lang w:eastAsia="en-US"/>
              </w:rPr>
            </w:pPr>
            <w:r w:rsidRPr="00E6516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31B6A9AE"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47984CF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CD173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EFF718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8B2B012" w14:textId="77777777" w:rsidR="00096D69" w:rsidRPr="00E6516F" w:rsidRDefault="00096D69">
            <w:pPr>
              <w:pStyle w:val="TAC"/>
              <w:spacing w:line="256" w:lineRule="auto"/>
              <w:rPr>
                <w:lang w:eastAsia="en-US"/>
              </w:rPr>
            </w:pPr>
            <w:r w:rsidRPr="00E6516F">
              <w:rPr>
                <w:lang w:eastAsia="en-US"/>
              </w:rPr>
              <w:t>-</w:t>
            </w:r>
          </w:p>
        </w:tc>
      </w:tr>
      <w:tr w:rsidR="00096D69" w:rsidRPr="00E6516F" w14:paraId="31A43CA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84DB167" w14:textId="77777777" w:rsidR="00096D69" w:rsidRPr="00E6516F" w:rsidRDefault="00096D69">
            <w:pPr>
              <w:pStyle w:val="TAC"/>
              <w:spacing w:line="256" w:lineRule="auto"/>
              <w:rPr>
                <w:lang w:eastAsia="en-US"/>
              </w:rPr>
            </w:pPr>
            <w:r w:rsidRPr="00E6516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379B9103"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6616FCB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AE94C5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322CCB3"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13A4C0" w14:textId="77777777" w:rsidR="00096D69" w:rsidRPr="00E6516F" w:rsidRDefault="00096D69">
            <w:pPr>
              <w:pStyle w:val="TAC"/>
              <w:spacing w:line="256" w:lineRule="auto"/>
              <w:rPr>
                <w:lang w:eastAsia="en-US"/>
              </w:rPr>
            </w:pPr>
            <w:r w:rsidRPr="00E6516F">
              <w:rPr>
                <w:lang w:eastAsia="en-US"/>
              </w:rPr>
              <w:t>-</w:t>
            </w:r>
          </w:p>
        </w:tc>
      </w:tr>
      <w:tr w:rsidR="00096D69" w:rsidRPr="00E6516F" w14:paraId="156596F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4B7E0E3"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D3B0E81" w14:textId="77777777" w:rsidR="00096D69" w:rsidRPr="00E6516F" w:rsidRDefault="00096D69">
            <w:pPr>
              <w:pStyle w:val="TAL"/>
              <w:spacing w:line="256" w:lineRule="auto"/>
              <w:rPr>
                <w:lang w:eastAsia="en-US"/>
              </w:rPr>
            </w:pPr>
            <w:r w:rsidRPr="00E6516F">
              <w:rPr>
                <w:lang w:eastAsia="en-US"/>
              </w:rPr>
              <w:t xml:space="preserve">EXCEPTION: Steps 13a4-13a6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DA81A8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0E27E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1C81D5"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ADB0D5" w14:textId="77777777" w:rsidR="00096D69" w:rsidRPr="00E6516F" w:rsidRDefault="00096D69">
            <w:pPr>
              <w:pStyle w:val="TAC"/>
              <w:spacing w:line="256" w:lineRule="auto"/>
              <w:rPr>
                <w:lang w:eastAsia="en-US"/>
              </w:rPr>
            </w:pPr>
            <w:r w:rsidRPr="00E6516F">
              <w:rPr>
                <w:lang w:eastAsia="en-US"/>
              </w:rPr>
              <w:t>-</w:t>
            </w:r>
          </w:p>
        </w:tc>
      </w:tr>
      <w:tr w:rsidR="00096D69" w:rsidRPr="00E6516F" w14:paraId="0121005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55CAB43" w14:textId="77777777" w:rsidR="00096D69" w:rsidRPr="00E6516F" w:rsidRDefault="00096D69">
            <w:pPr>
              <w:pStyle w:val="TAC"/>
              <w:spacing w:line="256" w:lineRule="auto"/>
              <w:rPr>
                <w:lang w:eastAsia="en-US"/>
              </w:rPr>
            </w:pPr>
            <w:r w:rsidRPr="00E6516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7F231203"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READ </w:t>
            </w:r>
            <w:r w:rsidRPr="00E6516F">
              <w:rPr>
                <w:lang w:eastAsia="en-US"/>
              </w:rPr>
              <w:t>upon receiving a display indication for the payload to the MCData User</w:t>
            </w:r>
            <w:r w:rsidRPr="00E6516F">
              <w:rPr>
                <w:lang w:eastAsia="ko-KR"/>
              </w:rPr>
              <w:t>?</w:t>
            </w:r>
          </w:p>
          <w:p w14:paraId="7F76F3D9" w14:textId="77777777" w:rsidR="00096D69" w:rsidRPr="00E6516F" w:rsidRDefault="00096D69">
            <w:pPr>
              <w:pStyle w:val="TAL"/>
              <w:spacing w:line="256" w:lineRule="auto"/>
              <w:rPr>
                <w:lang w:eastAsia="en-US"/>
              </w:rPr>
            </w:pPr>
            <w:r w:rsidRPr="00E6516F">
              <w:rPr>
                <w:lang w:eastAsia="en-US"/>
              </w:rPr>
              <w:t>NOTE: It is expected that the UE</w:t>
            </w:r>
          </w:p>
          <w:p w14:paraId="1175C84B"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6E918D7B"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60ED9647"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5AAFF88"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5C19C0CC"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63063B62" w14:textId="77777777" w:rsidR="00096D69" w:rsidRPr="00E6516F" w:rsidRDefault="00096D69">
            <w:pPr>
              <w:pStyle w:val="TAC"/>
              <w:spacing w:line="256" w:lineRule="auto"/>
              <w:rPr>
                <w:lang w:eastAsia="en-US"/>
              </w:rPr>
            </w:pPr>
            <w:r w:rsidRPr="00E6516F">
              <w:rPr>
                <w:lang w:eastAsia="en-US"/>
              </w:rPr>
              <w:t>P</w:t>
            </w:r>
          </w:p>
        </w:tc>
      </w:tr>
      <w:tr w:rsidR="00096D69" w:rsidRPr="00E6516F" w14:paraId="2F5E120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A15AB24" w14:textId="77777777" w:rsidR="00096D69" w:rsidRPr="00E6516F" w:rsidRDefault="00096D69">
            <w:pPr>
              <w:pStyle w:val="TAC"/>
              <w:spacing w:line="256" w:lineRule="auto"/>
              <w:rPr>
                <w:lang w:eastAsia="en-US"/>
              </w:rPr>
            </w:pPr>
            <w:r w:rsidRPr="00E6516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5C53791E"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95A4E9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884BBE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729AC1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BADA86" w14:textId="77777777" w:rsidR="00096D69" w:rsidRPr="00E6516F" w:rsidRDefault="00096D69">
            <w:pPr>
              <w:pStyle w:val="TAC"/>
              <w:spacing w:line="256" w:lineRule="auto"/>
              <w:rPr>
                <w:lang w:eastAsia="en-US"/>
              </w:rPr>
            </w:pPr>
            <w:r w:rsidRPr="00E6516F">
              <w:rPr>
                <w:lang w:eastAsia="en-US"/>
              </w:rPr>
              <w:t>-</w:t>
            </w:r>
          </w:p>
        </w:tc>
      </w:tr>
      <w:tr w:rsidR="00096D69" w:rsidRPr="00E6516F" w14:paraId="4163650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6E798F3" w14:textId="77777777" w:rsidR="00096D69" w:rsidRPr="00E6516F" w:rsidRDefault="00096D69">
            <w:pPr>
              <w:pStyle w:val="TAC"/>
              <w:spacing w:line="256" w:lineRule="auto"/>
              <w:rPr>
                <w:lang w:eastAsia="en-US"/>
              </w:rPr>
            </w:pPr>
            <w:r w:rsidRPr="00E6516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3DE37167"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59824F10"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720001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1AF4B3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E4677F" w14:textId="77777777" w:rsidR="00096D69" w:rsidRPr="00E6516F" w:rsidRDefault="00096D69">
            <w:pPr>
              <w:pStyle w:val="TAC"/>
              <w:spacing w:line="256" w:lineRule="auto"/>
              <w:rPr>
                <w:lang w:eastAsia="en-US"/>
              </w:rPr>
            </w:pPr>
            <w:r w:rsidRPr="00E6516F">
              <w:rPr>
                <w:lang w:eastAsia="en-US"/>
              </w:rPr>
              <w:t>-</w:t>
            </w:r>
          </w:p>
        </w:tc>
      </w:tr>
      <w:tr w:rsidR="00096D69" w:rsidRPr="00E6516F" w14:paraId="017E783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D279AFB"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3715612" w14:textId="77777777" w:rsidR="00096D69" w:rsidRPr="00E6516F" w:rsidRDefault="00096D69">
            <w:pPr>
              <w:pStyle w:val="TAL"/>
              <w:spacing w:line="256" w:lineRule="auto"/>
              <w:rPr>
                <w:lang w:eastAsia="en-US"/>
              </w:rPr>
            </w:pPr>
            <w:r w:rsidRPr="00E6516F">
              <w:rPr>
                <w:lang w:eastAsia="en-US"/>
              </w:rPr>
              <w:t xml:space="preserve">EXCEPTION: Steps 13b1-13b3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DFF9D9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24CCA3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6F7B56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F79E3D" w14:textId="77777777" w:rsidR="00096D69" w:rsidRPr="00E6516F" w:rsidRDefault="00096D69">
            <w:pPr>
              <w:pStyle w:val="TAC"/>
              <w:spacing w:line="256" w:lineRule="auto"/>
              <w:rPr>
                <w:lang w:eastAsia="en-US"/>
              </w:rPr>
            </w:pPr>
            <w:r w:rsidRPr="00E6516F">
              <w:rPr>
                <w:lang w:eastAsia="en-US"/>
              </w:rPr>
              <w:t>-</w:t>
            </w:r>
          </w:p>
        </w:tc>
      </w:tr>
      <w:tr w:rsidR="00096D69" w:rsidRPr="00E6516F" w14:paraId="0FEE27D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BD742C0" w14:textId="77777777" w:rsidR="00096D69" w:rsidRPr="00E6516F" w:rsidRDefault="00096D69">
            <w:pPr>
              <w:pStyle w:val="TAC"/>
              <w:spacing w:line="256" w:lineRule="auto"/>
              <w:rPr>
                <w:lang w:eastAsia="en-US"/>
              </w:rPr>
            </w:pPr>
            <w:r w:rsidRPr="00E6516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3C28BF5B"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 AND READ?</w:t>
            </w:r>
          </w:p>
          <w:p w14:paraId="0241D1F7" w14:textId="77777777" w:rsidR="00096D69" w:rsidRPr="00E6516F" w:rsidRDefault="00096D69">
            <w:pPr>
              <w:pStyle w:val="TAL"/>
              <w:spacing w:line="256" w:lineRule="auto"/>
              <w:rPr>
                <w:lang w:eastAsia="en-US"/>
              </w:rPr>
            </w:pPr>
            <w:r w:rsidRPr="00E6516F">
              <w:rPr>
                <w:lang w:eastAsia="en-US"/>
              </w:rPr>
              <w:t>NOTE: It is expected that the UE</w:t>
            </w:r>
          </w:p>
          <w:p w14:paraId="3220A448"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294B36CD"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45821C61"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B87A123"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D3D84C6"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0C1B573B" w14:textId="77777777" w:rsidR="00096D69" w:rsidRPr="00E6516F" w:rsidRDefault="00096D69">
            <w:pPr>
              <w:pStyle w:val="TAC"/>
              <w:spacing w:line="256" w:lineRule="auto"/>
              <w:rPr>
                <w:lang w:eastAsia="en-US"/>
              </w:rPr>
            </w:pPr>
            <w:r w:rsidRPr="00E6516F">
              <w:rPr>
                <w:lang w:eastAsia="en-US"/>
              </w:rPr>
              <w:t>P</w:t>
            </w:r>
          </w:p>
        </w:tc>
      </w:tr>
      <w:tr w:rsidR="00096D69" w:rsidRPr="00E6516F" w14:paraId="0B43C08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E7BE9F4" w14:textId="77777777" w:rsidR="00096D69" w:rsidRPr="00E6516F" w:rsidRDefault="00096D69">
            <w:pPr>
              <w:pStyle w:val="TAC"/>
              <w:spacing w:line="256" w:lineRule="auto"/>
              <w:rPr>
                <w:lang w:eastAsia="en-US"/>
              </w:rPr>
            </w:pPr>
            <w:r w:rsidRPr="00E6516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32CB16F9"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43D266D"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8F7E08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6CF54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0A9005" w14:textId="77777777" w:rsidR="00096D69" w:rsidRPr="00E6516F" w:rsidRDefault="00096D69">
            <w:pPr>
              <w:pStyle w:val="TAC"/>
              <w:spacing w:line="256" w:lineRule="auto"/>
              <w:rPr>
                <w:lang w:eastAsia="en-US"/>
              </w:rPr>
            </w:pPr>
            <w:r w:rsidRPr="00E6516F">
              <w:rPr>
                <w:lang w:eastAsia="en-US"/>
              </w:rPr>
              <w:t>-</w:t>
            </w:r>
          </w:p>
        </w:tc>
      </w:tr>
      <w:tr w:rsidR="00096D69" w:rsidRPr="00E6516F" w14:paraId="7092137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13D8AB4" w14:textId="77777777" w:rsidR="00096D69" w:rsidRPr="00E6516F" w:rsidRDefault="00096D69">
            <w:pPr>
              <w:pStyle w:val="TAC"/>
              <w:spacing w:line="256" w:lineRule="auto"/>
              <w:rPr>
                <w:rFonts w:cs="Arial"/>
                <w:szCs w:val="18"/>
                <w:lang w:eastAsia="en-US"/>
              </w:rPr>
            </w:pPr>
            <w:r w:rsidRPr="00E6516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70FEF3CE"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FDC0C8F"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7DACB5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B809D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25E8E9E" w14:textId="77777777" w:rsidR="00096D69" w:rsidRPr="00E6516F" w:rsidRDefault="00096D69">
            <w:pPr>
              <w:pStyle w:val="TAC"/>
              <w:spacing w:line="256" w:lineRule="auto"/>
              <w:rPr>
                <w:lang w:eastAsia="en-US"/>
              </w:rPr>
            </w:pPr>
            <w:r w:rsidRPr="00E6516F">
              <w:rPr>
                <w:lang w:eastAsia="en-US"/>
              </w:rPr>
              <w:t>-</w:t>
            </w:r>
          </w:p>
        </w:tc>
      </w:tr>
      <w:tr w:rsidR="00096D69" w:rsidRPr="00E6516F" w14:paraId="60C5E03E"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2F02CFA5"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9E4C4FC"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865BB6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D45A8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AA1D8B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E03BF12" w14:textId="77777777" w:rsidR="00096D69" w:rsidRPr="00E6516F" w:rsidRDefault="00096D69">
            <w:pPr>
              <w:pStyle w:val="TAC"/>
              <w:spacing w:line="256" w:lineRule="auto"/>
              <w:rPr>
                <w:lang w:eastAsia="en-US"/>
              </w:rPr>
            </w:pPr>
            <w:r w:rsidRPr="00E6516F">
              <w:rPr>
                <w:lang w:eastAsia="en-US"/>
              </w:rPr>
              <w:t>-</w:t>
            </w:r>
          </w:p>
        </w:tc>
      </w:tr>
      <w:tr w:rsidR="00096D69" w:rsidRPr="00E6516F" w14:paraId="6DC78F1E" w14:textId="77777777" w:rsidTr="00096D69">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22388809" w14:textId="77777777" w:rsidR="00096D69" w:rsidRPr="00E6516F" w:rsidRDefault="00096D69">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1BCA678A" w14:textId="77777777" w:rsidR="00096D69" w:rsidRPr="00E6516F" w:rsidRDefault="00096D69" w:rsidP="00096D69"/>
    <w:p w14:paraId="3EF2D381" w14:textId="77777777" w:rsidR="00096D69" w:rsidRPr="00E6516F" w:rsidRDefault="00096D69" w:rsidP="00096D69">
      <w:pPr>
        <w:pStyle w:val="H6"/>
        <w:rPr>
          <w:lang w:eastAsia="ko-KR"/>
        </w:rPr>
      </w:pPr>
      <w:r w:rsidRPr="00E6516F">
        <w:t>7.1.2.3.3</w:t>
      </w:r>
      <w:r w:rsidRPr="00E6516F">
        <w:tab/>
        <w:t>Specific message contents</w:t>
      </w:r>
    </w:p>
    <w:p w14:paraId="04A8C273" w14:textId="77777777" w:rsidR="00096D69" w:rsidRPr="00E6516F" w:rsidRDefault="00096D69" w:rsidP="00096D69">
      <w:pPr>
        <w:pStyle w:val="TH"/>
      </w:pPr>
      <w:r w:rsidRPr="00E6516F">
        <w:t>Table 7.1.2.3.3-1: SDS OFF-NETWORK MESSAGE (step 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64C5ED4D"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59386D4C" w14:textId="77777777" w:rsidR="00096D69" w:rsidRPr="00E6516F" w:rsidRDefault="00096D69">
            <w:pPr>
              <w:pStyle w:val="TAL"/>
              <w:spacing w:line="256" w:lineRule="auto"/>
              <w:rPr>
                <w:lang w:eastAsia="en-US"/>
              </w:rPr>
            </w:pPr>
            <w:r w:rsidRPr="00E6516F">
              <w:rPr>
                <w:lang w:eastAsia="en-US"/>
              </w:rPr>
              <w:t>Derivation Path: TS 36.579-1 [2], Table 5.5.3.8.9-1, condition DELIVERED, MCD_1to1</w:t>
            </w:r>
          </w:p>
        </w:tc>
      </w:tr>
    </w:tbl>
    <w:p w14:paraId="182D8402" w14:textId="77777777" w:rsidR="00096D69" w:rsidRPr="00E6516F" w:rsidRDefault="00096D69" w:rsidP="00096D69"/>
    <w:p w14:paraId="252DFCD2" w14:textId="77777777" w:rsidR="00096D69" w:rsidRPr="00E6516F" w:rsidRDefault="00096D69" w:rsidP="00096D69">
      <w:pPr>
        <w:pStyle w:val="TH"/>
      </w:pPr>
      <w:r w:rsidRPr="00E6516F">
        <w:t>Table 7.1.2.3.3-2: SDS OFF-NETWORK NOTIFICATION (steps 5, 13a1,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34A13F21"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7048D1B0" w14:textId="77777777" w:rsidR="00096D69" w:rsidRPr="00E6516F" w:rsidRDefault="00096D69">
            <w:pPr>
              <w:pStyle w:val="TAL"/>
              <w:spacing w:line="256" w:lineRule="auto"/>
              <w:rPr>
                <w:lang w:eastAsia="en-US"/>
              </w:rPr>
            </w:pPr>
            <w:r w:rsidRPr="00E6516F">
              <w:rPr>
                <w:lang w:eastAsia="en-US"/>
              </w:rPr>
              <w:t>Derivation Path: TS 36.579-1 [2], Table 5.5.3.8.12-1, condition DELIVERED</w:t>
            </w:r>
          </w:p>
        </w:tc>
      </w:tr>
    </w:tbl>
    <w:p w14:paraId="28FFA7F0" w14:textId="77777777" w:rsidR="00096D69" w:rsidRPr="00E6516F" w:rsidRDefault="00096D69" w:rsidP="00096D69"/>
    <w:p w14:paraId="72DA5895" w14:textId="77777777" w:rsidR="00096D69" w:rsidRPr="00E6516F" w:rsidRDefault="00096D69" w:rsidP="00096D69">
      <w:pPr>
        <w:pStyle w:val="TH"/>
      </w:pPr>
      <w:r w:rsidRPr="00E6516F">
        <w:t>Table 7.1.2.3.3-3: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3D107329"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3D854763" w14:textId="77777777" w:rsidR="00096D69" w:rsidRPr="00E6516F" w:rsidRDefault="00096D69">
            <w:pPr>
              <w:pStyle w:val="TAL"/>
              <w:spacing w:line="256" w:lineRule="auto"/>
              <w:rPr>
                <w:lang w:eastAsia="en-US"/>
              </w:rPr>
            </w:pPr>
            <w:r w:rsidRPr="00E6516F">
              <w:rPr>
                <w:lang w:eastAsia="en-US"/>
              </w:rPr>
              <w:t>Derivation Path: TS 36.579-1 [2], Table 5.5.3.8.9-1, condition READ, MCD_1to1</w:t>
            </w:r>
          </w:p>
        </w:tc>
      </w:tr>
    </w:tbl>
    <w:p w14:paraId="3B1ECFB3" w14:textId="77777777" w:rsidR="00096D69" w:rsidRPr="00E6516F" w:rsidRDefault="00096D69" w:rsidP="00096D69"/>
    <w:p w14:paraId="2812DDC5" w14:textId="77777777" w:rsidR="00096D69" w:rsidRPr="00E6516F" w:rsidRDefault="00096D69" w:rsidP="00096D69">
      <w:pPr>
        <w:pStyle w:val="TH"/>
      </w:pPr>
      <w:r w:rsidRPr="00E6516F">
        <w:t>Table 7.1.2.3.3-4: SDS OFF-NETWORK NOTIFICATION (steps 9, 13a4,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08DBA33E"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76D29CF0" w14:textId="77777777" w:rsidR="00096D69" w:rsidRPr="00E6516F" w:rsidRDefault="00096D69">
            <w:pPr>
              <w:pStyle w:val="TAL"/>
              <w:spacing w:line="256" w:lineRule="auto"/>
              <w:rPr>
                <w:lang w:eastAsia="en-US"/>
              </w:rPr>
            </w:pPr>
            <w:r w:rsidRPr="00E6516F">
              <w:rPr>
                <w:lang w:eastAsia="en-US"/>
              </w:rPr>
              <w:t>Derivation Path: TS 36.579-1 [2], Table 5.5.3.8.12-1, condition READ</w:t>
            </w:r>
          </w:p>
        </w:tc>
      </w:tr>
    </w:tbl>
    <w:p w14:paraId="6D124555" w14:textId="77777777" w:rsidR="00096D69" w:rsidRPr="00E6516F" w:rsidRDefault="00096D69" w:rsidP="00096D69"/>
    <w:p w14:paraId="70FAB67A" w14:textId="77777777" w:rsidR="00096D69" w:rsidRPr="00E6516F" w:rsidRDefault="00096D69" w:rsidP="00096D69">
      <w:pPr>
        <w:pStyle w:val="TH"/>
      </w:pPr>
      <w:r w:rsidRPr="00E6516F">
        <w:t>Table 7.1.2.3.3-5: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2EEC90E1"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5D375609" w14:textId="77777777" w:rsidR="00096D69" w:rsidRPr="00E6516F" w:rsidRDefault="00096D69">
            <w:pPr>
              <w:pStyle w:val="TAL"/>
              <w:spacing w:line="256" w:lineRule="auto"/>
              <w:rPr>
                <w:lang w:eastAsia="en-US"/>
              </w:rPr>
            </w:pPr>
            <w:r w:rsidRPr="00E6516F">
              <w:rPr>
                <w:lang w:eastAsia="en-US"/>
              </w:rPr>
              <w:t>Derivation Path: TS 36.579-1 [2], Table 5.5.3.8.9-1, condition DELIVERED_READ, MCD_1to1</w:t>
            </w:r>
          </w:p>
        </w:tc>
      </w:tr>
    </w:tbl>
    <w:p w14:paraId="447EDA02" w14:textId="77777777" w:rsidR="00096D69" w:rsidRPr="00E6516F" w:rsidRDefault="00096D69" w:rsidP="00096D69"/>
    <w:p w14:paraId="517E6980" w14:textId="77777777" w:rsidR="00096D69" w:rsidRPr="00E6516F" w:rsidRDefault="00096D69" w:rsidP="00096D69">
      <w:pPr>
        <w:pStyle w:val="TH"/>
      </w:pPr>
      <w:r w:rsidRPr="00E6516F">
        <w:t>Table 7.1.2.3.3-6: SDS OFF-NETWORK NOTIFICATION (step 13b1,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5CC39F03"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79A2271E" w14:textId="77777777" w:rsidR="00096D69" w:rsidRPr="00E6516F" w:rsidRDefault="00096D69">
            <w:pPr>
              <w:pStyle w:val="TAL"/>
              <w:spacing w:line="256" w:lineRule="auto"/>
              <w:rPr>
                <w:lang w:eastAsia="en-US"/>
              </w:rPr>
            </w:pPr>
            <w:r w:rsidRPr="00E6516F">
              <w:rPr>
                <w:lang w:eastAsia="en-US"/>
              </w:rPr>
              <w:t>Derivation Path: TS 36.579-1 [2], Table 5.5.3.8.12-1, condition DELIVERED_READ</w:t>
            </w:r>
          </w:p>
        </w:tc>
      </w:tr>
      <w:bookmarkEnd w:id="1215"/>
    </w:tbl>
    <w:p w14:paraId="57B80C55" w14:textId="77777777" w:rsidR="00096D69" w:rsidRPr="00E6516F" w:rsidRDefault="00096D69" w:rsidP="00096D69"/>
    <w:p w14:paraId="3FA74EB6" w14:textId="77777777" w:rsidR="00096D69" w:rsidRPr="00E6516F" w:rsidRDefault="00096D69" w:rsidP="00096D69">
      <w:pPr>
        <w:pStyle w:val="Heading3"/>
      </w:pPr>
      <w:bookmarkStart w:id="1218" w:name="_Toc106817734"/>
      <w:bookmarkStart w:id="1219" w:name="_Toc106817859"/>
      <w:r w:rsidRPr="00E6516F">
        <w:t>7.1.3</w:t>
      </w:r>
      <w:r w:rsidRPr="00E6516F">
        <w:tab/>
        <w:t>Off-network / Short Data Service (SDS) / Standalone SDS using signalling control plane / Group SDS message / Client Originated (CO)</w:t>
      </w:r>
      <w:bookmarkEnd w:id="1218"/>
      <w:bookmarkEnd w:id="1219"/>
    </w:p>
    <w:p w14:paraId="10837330" w14:textId="77777777" w:rsidR="00096D69" w:rsidRPr="00E6516F" w:rsidRDefault="00096D69" w:rsidP="00096D69">
      <w:pPr>
        <w:pStyle w:val="H6"/>
      </w:pPr>
      <w:r w:rsidRPr="00E6516F">
        <w:t>7.1.3.1</w:t>
      </w:r>
      <w:r w:rsidRPr="00E6516F">
        <w:tab/>
        <w:t>Test Purpose (TP)</w:t>
      </w:r>
    </w:p>
    <w:p w14:paraId="1DE6AE77" w14:textId="77777777" w:rsidR="00096D69" w:rsidRPr="00E6516F" w:rsidRDefault="00096D69" w:rsidP="00096D69">
      <w:pPr>
        <w:pStyle w:val="H6"/>
      </w:pPr>
      <w:r w:rsidRPr="00E6516F">
        <w:t>(1)</w:t>
      </w:r>
    </w:p>
    <w:p w14:paraId="35BFBD49"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17CD59E3"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3BFE0E11"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group SDS message with a disposition request type of DELIVERY }</w:t>
      </w:r>
    </w:p>
    <w:p w14:paraId="1C6E6949"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52C9D775" w14:textId="77777777" w:rsidR="00096D69" w:rsidRPr="00E6516F" w:rsidRDefault="00096D69" w:rsidP="00096D69">
      <w:pPr>
        <w:pStyle w:val="PL"/>
        <w:rPr>
          <w:noProof w:val="0"/>
        </w:rPr>
      </w:pPr>
      <w:r w:rsidRPr="00E6516F">
        <w:rPr>
          <w:noProof w:val="0"/>
        </w:rPr>
        <w:t xml:space="preserve">            }</w:t>
      </w:r>
    </w:p>
    <w:p w14:paraId="245B775A" w14:textId="77777777" w:rsidR="00096D69" w:rsidRPr="00E6516F" w:rsidRDefault="00096D69" w:rsidP="00096D69">
      <w:pPr>
        <w:pStyle w:val="PL"/>
        <w:rPr>
          <w:noProof w:val="0"/>
        </w:rPr>
      </w:pPr>
    </w:p>
    <w:p w14:paraId="63FE74FC" w14:textId="77777777" w:rsidR="00096D69" w:rsidRPr="00E6516F" w:rsidRDefault="00096D69" w:rsidP="00096D69">
      <w:pPr>
        <w:pStyle w:val="H6"/>
      </w:pPr>
      <w:r w:rsidRPr="00E6516F">
        <w:t>(2)</w:t>
      </w:r>
    </w:p>
    <w:p w14:paraId="33DAD7B7"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having sent a SDS OFF-NETWORK MESSAGE message and started timer TFS1 (SDS retransmission) }</w:t>
      </w:r>
    </w:p>
    <w:p w14:paraId="6D925E18"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2330BE06"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timer TFS1 (SDS retransmission) expires }</w:t>
      </w:r>
    </w:p>
    <w:p w14:paraId="1FF6B709"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MESSAGE message </w:t>
      </w:r>
      <w:r w:rsidRPr="00E6516F">
        <w:rPr>
          <w:b/>
          <w:noProof w:val="0"/>
        </w:rPr>
        <w:t>and</w:t>
      </w:r>
      <w:r w:rsidRPr="00E6516F">
        <w:rPr>
          <w:noProof w:val="0"/>
        </w:rPr>
        <w:t>, stops re-transmitting if the counter CFS1 (SDS retransmission) has reached its maximum value and TFS1 (SDS retransmission) has expired }</w:t>
      </w:r>
    </w:p>
    <w:p w14:paraId="56D8995A" w14:textId="77777777" w:rsidR="00096D69" w:rsidRPr="00E6516F" w:rsidRDefault="00096D69" w:rsidP="00096D69">
      <w:pPr>
        <w:pStyle w:val="PL"/>
        <w:rPr>
          <w:noProof w:val="0"/>
        </w:rPr>
      </w:pPr>
      <w:r w:rsidRPr="00E6516F">
        <w:rPr>
          <w:noProof w:val="0"/>
        </w:rPr>
        <w:t xml:space="preserve">            }</w:t>
      </w:r>
    </w:p>
    <w:p w14:paraId="4E7FFDAB" w14:textId="77777777" w:rsidR="00096D69" w:rsidRPr="00E6516F" w:rsidRDefault="00096D69" w:rsidP="00096D69">
      <w:pPr>
        <w:pStyle w:val="PL"/>
        <w:rPr>
          <w:noProof w:val="0"/>
        </w:rPr>
      </w:pPr>
    </w:p>
    <w:p w14:paraId="1F335926" w14:textId="77777777" w:rsidR="00096D69" w:rsidRPr="00E6516F" w:rsidRDefault="00096D69" w:rsidP="00096D69">
      <w:pPr>
        <w:pStyle w:val="H6"/>
      </w:pPr>
      <w:r w:rsidRPr="00E6516F">
        <w:t>(3)</w:t>
      </w:r>
    </w:p>
    <w:p w14:paraId="0FEFB9FC"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7ABEAE58"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00334FD9"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group SDS message with a disposition request type of READ }</w:t>
      </w:r>
    </w:p>
    <w:p w14:paraId="4B8ADE45"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297DDDE0" w14:textId="77777777" w:rsidR="00096D69" w:rsidRPr="00E6516F" w:rsidRDefault="00096D69" w:rsidP="00096D69">
      <w:pPr>
        <w:pStyle w:val="PL"/>
        <w:rPr>
          <w:noProof w:val="0"/>
        </w:rPr>
      </w:pPr>
      <w:r w:rsidRPr="00E6516F">
        <w:rPr>
          <w:noProof w:val="0"/>
        </w:rPr>
        <w:t xml:space="preserve">            }</w:t>
      </w:r>
    </w:p>
    <w:p w14:paraId="5CB5B650" w14:textId="77777777" w:rsidR="00096D69" w:rsidRPr="00E6516F" w:rsidRDefault="00096D69" w:rsidP="00096D69">
      <w:pPr>
        <w:pStyle w:val="PL"/>
        <w:rPr>
          <w:noProof w:val="0"/>
        </w:rPr>
      </w:pPr>
    </w:p>
    <w:p w14:paraId="421FF008" w14:textId="77777777" w:rsidR="00096D69" w:rsidRPr="00E6516F" w:rsidRDefault="00096D69" w:rsidP="00096D69">
      <w:pPr>
        <w:pStyle w:val="H6"/>
      </w:pPr>
      <w:r w:rsidRPr="00E6516F">
        <w:t>(4)</w:t>
      </w:r>
    </w:p>
    <w:p w14:paraId="5E483BFF"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14327E5B"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70261EEE"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 standalone group SDS message with a disposition request type of DELIVERY AND READ }</w:t>
      </w:r>
    </w:p>
    <w:p w14:paraId="017D814F"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MESSAGE message, </w:t>
      </w:r>
      <w:r w:rsidRPr="00E6516F">
        <w:rPr>
          <w:b/>
          <w:bCs/>
          <w:noProof w:val="0"/>
        </w:rPr>
        <w:t>and,</w:t>
      </w:r>
      <w:r w:rsidRPr="00E6516F">
        <w:rPr>
          <w:noProof w:val="0"/>
        </w:rPr>
        <w:t xml:space="preserve"> initiates counter CFS1 (SDS retransmission) to 1 and starts timer TFS1 (SDS retransmission) }</w:t>
      </w:r>
    </w:p>
    <w:p w14:paraId="46D65617" w14:textId="77777777" w:rsidR="00096D69" w:rsidRPr="00E6516F" w:rsidRDefault="00096D69" w:rsidP="00096D69">
      <w:pPr>
        <w:pStyle w:val="PL"/>
        <w:rPr>
          <w:noProof w:val="0"/>
        </w:rPr>
      </w:pPr>
      <w:r w:rsidRPr="00E6516F">
        <w:rPr>
          <w:noProof w:val="0"/>
        </w:rPr>
        <w:t xml:space="preserve">            }</w:t>
      </w:r>
    </w:p>
    <w:p w14:paraId="27B19882" w14:textId="77777777" w:rsidR="00096D69" w:rsidRPr="00E6516F" w:rsidRDefault="00096D69" w:rsidP="00096D69">
      <w:pPr>
        <w:pStyle w:val="PL"/>
        <w:rPr>
          <w:noProof w:val="0"/>
        </w:rPr>
      </w:pPr>
    </w:p>
    <w:p w14:paraId="63348499" w14:textId="77777777" w:rsidR="00096D69" w:rsidRPr="00E6516F" w:rsidRDefault="00096D69" w:rsidP="00096D69">
      <w:pPr>
        <w:pStyle w:val="H6"/>
      </w:pPr>
      <w:r w:rsidRPr="00E6516F">
        <w:t>7.1.3.2</w:t>
      </w:r>
      <w:r w:rsidRPr="00E6516F">
        <w:tab/>
        <w:t>Conformance requirements</w:t>
      </w:r>
    </w:p>
    <w:p w14:paraId="70CFC575" w14:textId="77777777" w:rsidR="00096D69" w:rsidRPr="00E6516F" w:rsidRDefault="00096D69" w:rsidP="00096D69">
      <w:r w:rsidRPr="00E6516F">
        <w:t xml:space="preserve">References: The conformance requirements covered in the current TC are specified in: </w:t>
      </w:r>
    </w:p>
    <w:p w14:paraId="6DD71E93" w14:textId="77777777" w:rsidR="00096D69" w:rsidRPr="00E6516F" w:rsidRDefault="00096D69" w:rsidP="00096D69">
      <w:r w:rsidRPr="00E6516F">
        <w:t>TS 24.282 clauses 9.3.2.2, 9.3.2.3. Unless otherwise stated these are Rel-15 requirements.</w:t>
      </w:r>
    </w:p>
    <w:p w14:paraId="70BCDE04" w14:textId="77777777" w:rsidR="00096D69" w:rsidRPr="00E6516F" w:rsidRDefault="00096D69" w:rsidP="00096D69">
      <w:r w:rsidRPr="00E6516F">
        <w:t>[TS 24.282, clause 9.3.2.2]</w:t>
      </w:r>
    </w:p>
    <w:p w14:paraId="189E3FF5" w14:textId="77777777" w:rsidR="00096D69" w:rsidRPr="00E6516F" w:rsidRDefault="00096D69" w:rsidP="00096D69">
      <w:r w:rsidRPr="00E6516F">
        <w:t>Upon receiving an indication to send an SDS message, the MCData client:</w:t>
      </w:r>
    </w:p>
    <w:p w14:paraId="0A086144" w14:textId="77777777" w:rsidR="00096D69" w:rsidRPr="00E6516F" w:rsidRDefault="00096D69" w:rsidP="00096D69">
      <w:pPr>
        <w:pStyle w:val="B10"/>
      </w:pPr>
      <w:r w:rsidRPr="00E6516F">
        <w:t>1)</w:t>
      </w:r>
      <w:r w:rsidRPr="00E6516F">
        <w:tab/>
        <w:t>if the request to send the SDS message is for a MCData group, shall check if the value of "/</w:t>
      </w:r>
      <w:r w:rsidRPr="00E6516F">
        <w:rPr>
          <w:i/>
          <w:iCs/>
        </w:rPr>
        <w:t>&lt;x&gt;</w:t>
      </w:r>
      <w:r w:rsidRPr="00E6516F">
        <w:t xml:space="preserve">/&lt;x&gt;/Common/MCData/AllowedSDS" </w:t>
      </w:r>
      <w:r w:rsidRPr="00E6516F">
        <w:rPr>
          <w:lang w:eastAsia="ko-KR"/>
        </w:rPr>
        <w:t>leaf node,</w:t>
      </w:r>
      <w:r w:rsidRPr="00E6516F">
        <w:t xml:space="preserve"> </w:t>
      </w:r>
      <w:r w:rsidRPr="00E6516F">
        <w:rPr>
          <w:lang w:eastAsia="ko-KR"/>
        </w:rPr>
        <w:t>present in the group configuration as specified in 3GPP TS 24.483 [42], is set to "false". It the value is set to "false", shall reject the request to send the SDS message and not continue with the remaining procedures in this clause;</w:t>
      </w:r>
    </w:p>
    <w:p w14:paraId="7E881736" w14:textId="77777777" w:rsidR="00096D69" w:rsidRPr="00E6516F" w:rsidRDefault="00096D69" w:rsidP="00096D69">
      <w:pPr>
        <w:pStyle w:val="B10"/>
      </w:pPr>
      <w:r w:rsidRPr="00E6516F">
        <w:t>2)</w:t>
      </w:r>
      <w:r w:rsidRPr="00E6516F">
        <w:tab/>
        <w:t>if:</w:t>
      </w:r>
    </w:p>
    <w:p w14:paraId="45EF6495" w14:textId="77777777" w:rsidR="00096D69" w:rsidRPr="00E6516F" w:rsidRDefault="00096D69" w:rsidP="00096D69">
      <w:pPr>
        <w:pStyle w:val="B2"/>
        <w:rPr>
          <w:lang w:eastAsia="ko-KR"/>
        </w:rPr>
      </w:pPr>
      <w:r w:rsidRPr="00E6516F">
        <w:rPr>
          <w:lang w:eastAsia="ko-KR"/>
        </w:rPr>
        <w:t>a)</w:t>
      </w:r>
      <w:r w:rsidRPr="00E6516F">
        <w:rPr>
          <w:lang w:eastAsia="ko-KR"/>
        </w:rPr>
        <w:tab/>
        <w:t>a one-to-one SDS message is to be sent then, shall store the MCData user ID of the intended recipient as the target MCData user ID; or</w:t>
      </w:r>
    </w:p>
    <w:p w14:paraId="0BF28C9C" w14:textId="77777777" w:rsidR="00096D69" w:rsidRPr="00E6516F" w:rsidRDefault="00096D69" w:rsidP="00096D69">
      <w:pPr>
        <w:pStyle w:val="B2"/>
        <w:rPr>
          <w:lang w:eastAsia="ko-KR"/>
        </w:rPr>
      </w:pPr>
      <w:r w:rsidRPr="00E6516F">
        <w:rPr>
          <w:lang w:eastAsia="ko-KR"/>
        </w:rPr>
        <w:t>b)</w:t>
      </w:r>
      <w:r w:rsidRPr="00E6516F">
        <w:rPr>
          <w:lang w:eastAsia="ko-KR"/>
        </w:rPr>
        <w:tab/>
        <w:t xml:space="preserve">a group SDS message is to be sent then, </w:t>
      </w:r>
      <w:r w:rsidRPr="00E6516F">
        <w:t>shall store the MCData group ID as the target MCData group ID</w:t>
      </w:r>
      <w:r w:rsidRPr="00E6516F">
        <w:rPr>
          <w:lang w:eastAsia="ko-KR"/>
        </w:rPr>
        <w:t>;</w:t>
      </w:r>
    </w:p>
    <w:p w14:paraId="73090666" w14:textId="77777777" w:rsidR="00096D69" w:rsidRPr="00E6516F" w:rsidRDefault="00096D69" w:rsidP="00096D69">
      <w:pPr>
        <w:pStyle w:val="B10"/>
      </w:pPr>
      <w:r w:rsidRPr="00E6516F">
        <w:t>3)</w:t>
      </w:r>
      <w:r w:rsidRPr="00E6516F">
        <w:tab/>
        <w:t>may set the stored SDS disposition request type as:</w:t>
      </w:r>
    </w:p>
    <w:p w14:paraId="3C476D11" w14:textId="77777777" w:rsidR="00096D69" w:rsidRPr="00E6516F" w:rsidRDefault="00096D69" w:rsidP="00096D69">
      <w:pPr>
        <w:pStyle w:val="B2"/>
        <w:rPr>
          <w:lang w:eastAsia="ko-KR"/>
        </w:rPr>
      </w:pPr>
      <w:r w:rsidRPr="00E6516F">
        <w:rPr>
          <w:lang w:eastAsia="ko-KR"/>
        </w:rPr>
        <w:t>a)</w:t>
      </w:r>
      <w:r w:rsidRPr="00E6516F">
        <w:rPr>
          <w:lang w:eastAsia="ko-KR"/>
        </w:rPr>
        <w:tab/>
        <w:t>"DELIVERY", if only delivery disposition is requested;</w:t>
      </w:r>
    </w:p>
    <w:p w14:paraId="1B300250" w14:textId="77777777" w:rsidR="00096D69" w:rsidRPr="00E6516F" w:rsidRDefault="00096D69" w:rsidP="00096D69">
      <w:pPr>
        <w:pStyle w:val="B2"/>
        <w:rPr>
          <w:lang w:eastAsia="ko-KR"/>
        </w:rPr>
      </w:pPr>
      <w:r w:rsidRPr="00E6516F">
        <w:rPr>
          <w:lang w:eastAsia="ko-KR"/>
        </w:rPr>
        <w:t>b)</w:t>
      </w:r>
      <w:r w:rsidRPr="00E6516F">
        <w:rPr>
          <w:lang w:eastAsia="ko-KR"/>
        </w:rPr>
        <w:tab/>
        <w:t>"READ", if only read disposition is requested; or</w:t>
      </w:r>
    </w:p>
    <w:p w14:paraId="1BD58870" w14:textId="77777777" w:rsidR="00096D69" w:rsidRPr="00E6516F" w:rsidRDefault="00096D69" w:rsidP="00096D69">
      <w:pPr>
        <w:pStyle w:val="B2"/>
        <w:rPr>
          <w:lang w:eastAsia="ko-KR"/>
        </w:rPr>
      </w:pPr>
      <w:r w:rsidRPr="00E6516F">
        <w:rPr>
          <w:lang w:eastAsia="ko-KR"/>
        </w:rPr>
        <w:t>c)</w:t>
      </w:r>
      <w:r w:rsidRPr="00E6516F">
        <w:rPr>
          <w:lang w:eastAsia="ko-KR"/>
        </w:rPr>
        <w:tab/>
        <w:t>"DELIVERY AND READ", if both delivery and read dispositions are requested;</w:t>
      </w:r>
    </w:p>
    <w:p w14:paraId="69DFEE34" w14:textId="77777777" w:rsidR="00096D69" w:rsidRPr="00E6516F" w:rsidRDefault="00096D69" w:rsidP="00096D69">
      <w:pPr>
        <w:pStyle w:val="B10"/>
      </w:pPr>
      <w:r w:rsidRPr="00E6516F">
        <w:t>4)</w:t>
      </w:r>
      <w:r w:rsidRPr="00E6516F">
        <w:tab/>
        <w:t>if an existing conversation is indicated then, shall store the conversation identifier of the indicated conversation as SDS conversation ID. Otherwise, shall generate an UUID as described in IETF RFC 4122 [14] and store SDS conversation ID;</w:t>
      </w:r>
    </w:p>
    <w:p w14:paraId="4EC21F99" w14:textId="77777777" w:rsidR="00096D69" w:rsidRPr="00E6516F" w:rsidRDefault="00096D69" w:rsidP="00096D69">
      <w:pPr>
        <w:pStyle w:val="B10"/>
      </w:pPr>
      <w:r w:rsidRPr="00E6516F">
        <w:t>5)</w:t>
      </w:r>
      <w:r w:rsidRPr="00E6516F">
        <w:tab/>
        <w:t>shall generate an UUID as described in IETF RFC 4122 [14] and store as the SDS message ID;</w:t>
      </w:r>
    </w:p>
    <w:p w14:paraId="08432134" w14:textId="77777777" w:rsidR="00096D69" w:rsidRPr="00E6516F" w:rsidRDefault="00096D69" w:rsidP="00096D69">
      <w:pPr>
        <w:pStyle w:val="B10"/>
      </w:pPr>
      <w:r w:rsidRPr="00E6516F">
        <w:t>6)</w:t>
      </w:r>
      <w:r w:rsidRPr="00E6516F">
        <w:tab/>
        <w:t>if indicated that the SDS message is in reply to another SDS message then, shall store the message identifier of the indicated message as SDS reply ID;</w:t>
      </w:r>
    </w:p>
    <w:p w14:paraId="125D7B98" w14:textId="77777777" w:rsidR="00096D69" w:rsidRPr="00E6516F" w:rsidRDefault="00096D69" w:rsidP="00096D69">
      <w:pPr>
        <w:pStyle w:val="B10"/>
      </w:pPr>
      <w:r w:rsidRPr="00E6516F">
        <w:t>7)</w:t>
      </w:r>
      <w:r w:rsidRPr="00E6516F">
        <w:tab/>
        <w:t>if indicated that the target recipient of the SDS message is an application then, shall store the application ID of the indicated application as the SDS application ID or as the SDS extended application ID;</w:t>
      </w:r>
    </w:p>
    <w:p w14:paraId="275B366F" w14:textId="77777777" w:rsidR="00096D69" w:rsidRPr="00E6516F" w:rsidRDefault="00096D69" w:rsidP="00096D69">
      <w:pPr>
        <w:pStyle w:val="B10"/>
      </w:pPr>
      <w:r w:rsidRPr="00E6516F">
        <w:t>8)</w:t>
      </w:r>
      <w:r w:rsidRPr="00E6516F">
        <w:tab/>
        <w:t>shall store the received payload as the SDS payload;</w:t>
      </w:r>
    </w:p>
    <w:p w14:paraId="71440D59" w14:textId="77777777" w:rsidR="00096D69" w:rsidRPr="00E6516F" w:rsidRDefault="00096D69" w:rsidP="00096D69">
      <w:pPr>
        <w:pStyle w:val="B10"/>
      </w:pPr>
      <w:r w:rsidRPr="00E6516F">
        <w:t>9)</w:t>
      </w:r>
      <w:r w:rsidRPr="00E6516F">
        <w:tab/>
        <w:t>shall store the received payload type as the SDS payload type;</w:t>
      </w:r>
    </w:p>
    <w:p w14:paraId="5AC1050B" w14:textId="77777777" w:rsidR="00096D69" w:rsidRPr="00E6516F" w:rsidRDefault="00096D69" w:rsidP="00096D69">
      <w:pPr>
        <w:pStyle w:val="B10"/>
      </w:pPr>
      <w:r w:rsidRPr="00E6516F">
        <w:t>10)</w:t>
      </w:r>
      <w:r w:rsidRPr="00E6516F">
        <w:tab/>
        <w:t>shall store the current UTC time as the SDS transmission time;</w:t>
      </w:r>
    </w:p>
    <w:p w14:paraId="39EB5E9F" w14:textId="77777777" w:rsidR="00096D69" w:rsidRPr="00E6516F" w:rsidRDefault="00096D69" w:rsidP="00096D69">
      <w:pPr>
        <w:pStyle w:val="B10"/>
      </w:pPr>
      <w:r w:rsidRPr="00E6516F">
        <w:t>11)</w:t>
      </w:r>
      <w:r w:rsidRPr="00E6516F">
        <w:tab/>
        <w:t>shall generate a SDS OFF-NETWORK MESSAGE message as specified in clause 15.1.7. In the SDS OFF-NETWORK MESSAGE message, the MCData client:</w:t>
      </w:r>
    </w:p>
    <w:p w14:paraId="1599DB9F" w14:textId="77777777" w:rsidR="00096D69" w:rsidRPr="00E6516F" w:rsidRDefault="00096D69" w:rsidP="00096D69">
      <w:pPr>
        <w:pStyle w:val="B2"/>
        <w:rPr>
          <w:lang w:eastAsia="ko-KR"/>
        </w:rPr>
      </w:pPr>
      <w:r w:rsidRPr="00E6516F">
        <w:t>a)</w:t>
      </w:r>
      <w:r w:rsidRPr="00E6516F">
        <w:tab/>
        <w:t>shall set the Sender MCData user ID IE to its own MCData user ID</w:t>
      </w:r>
      <w:r w:rsidRPr="00E6516F">
        <w:rPr>
          <w:lang w:eastAsia="ko-KR"/>
        </w:rPr>
        <w:t>;</w:t>
      </w:r>
    </w:p>
    <w:p w14:paraId="4A8B1EC7" w14:textId="77777777" w:rsidR="00096D69" w:rsidRPr="00E6516F" w:rsidRDefault="00096D69" w:rsidP="00096D69">
      <w:pPr>
        <w:pStyle w:val="B2"/>
      </w:pPr>
      <w:r w:rsidRPr="00E6516F">
        <w:t>b)</w:t>
      </w:r>
      <w:r w:rsidRPr="00E6516F">
        <w:tab/>
        <w:t>if:</w:t>
      </w:r>
    </w:p>
    <w:p w14:paraId="5628A516" w14:textId="77777777" w:rsidR="00096D69" w:rsidRPr="00E6516F" w:rsidRDefault="00096D69" w:rsidP="00096D69">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 as specified in clause 15.2.15</w:t>
      </w:r>
      <w:r w:rsidRPr="00E6516F">
        <w:rPr>
          <w:lang w:eastAsia="ko-KR"/>
        </w:rPr>
        <w:t>; or</w:t>
      </w:r>
    </w:p>
    <w:p w14:paraId="7052334D" w14:textId="77777777" w:rsidR="00096D69" w:rsidRPr="00E6516F" w:rsidRDefault="00096D69" w:rsidP="00096D69">
      <w:pPr>
        <w:pStyle w:val="B3"/>
        <w:rPr>
          <w:lang w:eastAsia="ko-KR"/>
        </w:rPr>
      </w:pPr>
      <w:r w:rsidRPr="00E6516F">
        <w:t>ii)</w:t>
      </w:r>
      <w:r w:rsidRPr="00E6516F">
        <w:tab/>
      </w:r>
      <w:r w:rsidRPr="00E6516F">
        <w:rPr>
          <w:lang w:eastAsia="ko-KR"/>
        </w:rPr>
        <w:t xml:space="preserve">a group SDS message is to be sent then, </w:t>
      </w:r>
      <w:r w:rsidRPr="00E6516F">
        <w:t>shall set the MCData group ID IE to the stored target MCData group ID as specified in clause 15.2.14</w:t>
      </w:r>
      <w:r w:rsidRPr="00E6516F">
        <w:rPr>
          <w:lang w:eastAsia="ko-KR"/>
        </w:rPr>
        <w:t>;</w:t>
      </w:r>
    </w:p>
    <w:p w14:paraId="1C8709E9" w14:textId="77777777" w:rsidR="00096D69" w:rsidRPr="00E6516F" w:rsidRDefault="00096D69" w:rsidP="00096D69">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0393E9B8" w14:textId="77777777" w:rsidR="00096D69" w:rsidRPr="00E6516F" w:rsidRDefault="00096D69" w:rsidP="00096D69">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5C79E28D" w14:textId="77777777" w:rsidR="00096D69" w:rsidRPr="00E6516F" w:rsidRDefault="00096D69" w:rsidP="00096D69">
      <w:pPr>
        <w:pStyle w:val="B2"/>
        <w:rPr>
          <w:lang w:eastAsia="ko-KR"/>
        </w:rPr>
      </w:pPr>
      <w:r w:rsidRPr="00E6516F">
        <w:t>e)</w:t>
      </w:r>
      <w:r w:rsidRPr="00E6516F">
        <w:tab/>
        <w:t>shall set the Message ID IE to the stored SDS message ID as specified in clause 15.2.10;</w:t>
      </w:r>
    </w:p>
    <w:p w14:paraId="4AF52997" w14:textId="77777777" w:rsidR="00096D69" w:rsidRPr="00E6516F" w:rsidRDefault="00096D69" w:rsidP="00096D69">
      <w:pPr>
        <w:pStyle w:val="B2"/>
      </w:pPr>
      <w:r w:rsidRPr="00E6516F">
        <w:t>f)</w:t>
      </w:r>
      <w:r w:rsidRPr="00E6516F">
        <w:tab/>
        <w:t>shall set the Date and time IE to the stored SDS transmission time as specified in clause 15.2.8</w:t>
      </w:r>
      <w:r w:rsidRPr="00E6516F">
        <w:rPr>
          <w:lang w:eastAsia="ko-KR"/>
        </w:rPr>
        <w:t>;</w:t>
      </w:r>
    </w:p>
    <w:p w14:paraId="3A49750D" w14:textId="77777777" w:rsidR="00096D69" w:rsidRPr="00E6516F" w:rsidRDefault="00096D69" w:rsidP="00096D69">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2F1C3C7B" w14:textId="77777777" w:rsidR="00096D69" w:rsidRPr="00E6516F" w:rsidRDefault="00096D69" w:rsidP="00096D69">
      <w:pPr>
        <w:pStyle w:val="B2"/>
      </w:pPr>
      <w:r w:rsidRPr="00E6516F">
        <w:t>h)</w:t>
      </w:r>
      <w:r w:rsidRPr="00E6516F">
        <w:tab/>
        <w:t>may include:</w:t>
      </w:r>
    </w:p>
    <w:p w14:paraId="6948FC78" w14:textId="77777777" w:rsidR="00096D69" w:rsidRPr="00E6516F" w:rsidRDefault="00096D69" w:rsidP="00096D69">
      <w:pPr>
        <w:pStyle w:val="B3"/>
      </w:pPr>
      <w:r w:rsidRPr="00E6516F">
        <w:t>i)</w:t>
      </w:r>
      <w:r w:rsidRPr="00E6516F">
        <w:tab/>
        <w:t>the Application ID IE set to the stored SDS application ID as specified in clause 15.2.7; or</w:t>
      </w:r>
    </w:p>
    <w:p w14:paraId="300A73DE" w14:textId="77777777" w:rsidR="00096D69" w:rsidRPr="00E6516F" w:rsidRDefault="00096D69" w:rsidP="00096D69">
      <w:pPr>
        <w:pStyle w:val="B3"/>
      </w:pPr>
      <w:r w:rsidRPr="00E6516F">
        <w:t>ii)</w:t>
      </w:r>
      <w:r w:rsidRPr="00E6516F">
        <w:tab/>
        <w:t>the Extended application ID IE set to the stored SDS extended application ID as specified in clause 15.2.24;</w:t>
      </w:r>
    </w:p>
    <w:p w14:paraId="1C0BD12F" w14:textId="77777777" w:rsidR="00096D69" w:rsidRPr="00E6516F" w:rsidRDefault="00096D69" w:rsidP="00096D69">
      <w:pPr>
        <w:pStyle w:val="B2"/>
      </w:pPr>
      <w:r w:rsidRPr="00E6516F">
        <w:t>i)</w:t>
      </w:r>
      <w:r w:rsidRPr="00E6516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0C64C122" w14:textId="77777777" w:rsidR="00096D69" w:rsidRPr="00E6516F" w:rsidRDefault="00096D69" w:rsidP="00096D69">
      <w:pPr>
        <w:pStyle w:val="B2"/>
      </w:pPr>
      <w:r w:rsidRPr="00E6516F">
        <w:t>j)</w:t>
      </w:r>
      <w:r w:rsidRPr="00E6516F">
        <w:tab/>
        <w:t xml:space="preserve">if </w:t>
      </w:r>
    </w:p>
    <w:p w14:paraId="1051ECA7" w14:textId="77777777" w:rsidR="00096D69" w:rsidRPr="00E6516F" w:rsidRDefault="00096D69" w:rsidP="00096D69">
      <w:pPr>
        <w:pStyle w:val="B3"/>
      </w:pPr>
      <w:r w:rsidRPr="00E6516F">
        <w:t>i)</w:t>
      </w:r>
      <w:r w:rsidRPr="00E6516F">
        <w:tab/>
        <w:t>end-to-end security is not required for a one-to-one communication, or</w:t>
      </w:r>
    </w:p>
    <w:p w14:paraId="31F07818" w14:textId="77777777" w:rsidR="00096D69" w:rsidRPr="00E6516F" w:rsidRDefault="00096D69" w:rsidP="00096D69">
      <w:pPr>
        <w:pStyle w:val="B3"/>
      </w:pPr>
      <w:r w:rsidRPr="00E6516F">
        <w:t>ii)</w:t>
      </w:r>
      <w:r w:rsidRPr="00E6516F">
        <w:tab/>
        <w:t>sending the SDS OFF-NETWORK MESSAGE message to a MCData group;</w:t>
      </w:r>
    </w:p>
    <w:p w14:paraId="713BF7C0" w14:textId="77777777" w:rsidR="00096D69" w:rsidRPr="00E6516F" w:rsidRDefault="00096D69" w:rsidP="00096D69">
      <w:pPr>
        <w:pStyle w:val="B3"/>
      </w:pPr>
      <w:r w:rsidRPr="00E6516F">
        <w:t>may include the Payload IE as specified in clause 15.2.13 with:</w:t>
      </w:r>
    </w:p>
    <w:p w14:paraId="249C6215" w14:textId="77777777" w:rsidR="00096D69" w:rsidRPr="00E6516F" w:rsidRDefault="00096D69" w:rsidP="00096D69">
      <w:pPr>
        <w:pStyle w:val="B3"/>
      </w:pPr>
      <w:r w:rsidRPr="00E6516F">
        <w:t>i)</w:t>
      </w:r>
      <w:r w:rsidRPr="00E6516F">
        <w:tab/>
        <w:t>the Payload content type to the stored SDS payload type; and</w:t>
      </w:r>
    </w:p>
    <w:p w14:paraId="1E6B97AC" w14:textId="77777777" w:rsidR="00096D69" w:rsidRPr="00E6516F" w:rsidRDefault="00096D69" w:rsidP="00096D69">
      <w:pPr>
        <w:pStyle w:val="B3"/>
        <w:rPr>
          <w:lang w:eastAsia="ko-KR"/>
        </w:rPr>
      </w:pPr>
      <w:r w:rsidRPr="00E6516F">
        <w:t>ii)</w:t>
      </w:r>
      <w:r w:rsidRPr="00E6516F">
        <w:tab/>
        <w:t>the Payload data set to the stored SDS payload</w:t>
      </w:r>
      <w:r w:rsidRPr="00E6516F">
        <w:rPr>
          <w:lang w:eastAsia="ko-KR"/>
        </w:rPr>
        <w:t>;</w:t>
      </w:r>
    </w:p>
    <w:p w14:paraId="20A6655F" w14:textId="77777777" w:rsidR="00096D69" w:rsidRPr="00E6516F" w:rsidRDefault="00096D69" w:rsidP="00096D69">
      <w:pPr>
        <w:pStyle w:val="B10"/>
      </w:pPr>
      <w:r w:rsidRPr="00E6516F">
        <w:t>12)</w:t>
      </w:r>
      <w:r w:rsidRPr="00E6516F">
        <w:tab/>
        <w:t>if:</w:t>
      </w:r>
    </w:p>
    <w:p w14:paraId="2A8BB6B8" w14:textId="77777777" w:rsidR="00096D69" w:rsidRPr="00E6516F" w:rsidRDefault="00096D69" w:rsidP="00096D69">
      <w:pPr>
        <w:pStyle w:val="B2"/>
      </w:pPr>
      <w:r w:rsidRPr="00E6516F">
        <w:rPr>
          <w:lang w:eastAsia="ko-KR"/>
        </w:rPr>
        <w:t>a)</w:t>
      </w:r>
      <w:r w:rsidRPr="00E6516F">
        <w:rPr>
          <w:lang w:eastAsia="ko-KR"/>
        </w:rPr>
        <w:tab/>
        <w:t xml:space="preserve">a one-to-one SDS message is to be sent then, </w:t>
      </w:r>
      <w:r w:rsidRPr="00E6516F">
        <w:t>shall send the SDS OFF-NETWORK MESSAGE message as specified in clause 9.3.1.1; or</w:t>
      </w:r>
    </w:p>
    <w:p w14:paraId="4CED7614" w14:textId="77777777" w:rsidR="00096D69" w:rsidRPr="00E6516F" w:rsidRDefault="00096D69" w:rsidP="00096D69">
      <w:pPr>
        <w:pStyle w:val="B2"/>
      </w:pPr>
      <w:r w:rsidRPr="00E6516F">
        <w:t>b)</w:t>
      </w:r>
      <w:r w:rsidRPr="00E6516F">
        <w:tab/>
      </w:r>
      <w:r w:rsidRPr="00E6516F">
        <w:rPr>
          <w:lang w:eastAsia="ko-KR"/>
        </w:rPr>
        <w:t>a group SDS message is to be sent then,</w:t>
      </w:r>
      <w:r w:rsidRPr="00E6516F">
        <w:t xml:space="preserve"> shall send the SDS OFF-NETWORK MESSAGE message as specified in clause </w:t>
      </w:r>
      <w:r w:rsidRPr="00E6516F">
        <w:rPr>
          <w:lang w:eastAsia="ko-KR"/>
        </w:rPr>
        <w:t>9.3.1.2;</w:t>
      </w:r>
    </w:p>
    <w:p w14:paraId="4CD7B0CF" w14:textId="77777777" w:rsidR="00096D69" w:rsidRPr="00E6516F" w:rsidRDefault="00096D69" w:rsidP="00096D69">
      <w:pPr>
        <w:pStyle w:val="B10"/>
      </w:pPr>
      <w:r w:rsidRPr="00E6516F">
        <w:t>13)</w:t>
      </w:r>
      <w:r w:rsidRPr="00E6516F">
        <w:tab/>
        <w:t>shall initialise the counter CFS1 (SDS retransmission) with the value set to 1; and</w:t>
      </w:r>
    </w:p>
    <w:p w14:paraId="09A6E359" w14:textId="77777777" w:rsidR="00096D69" w:rsidRPr="00E6516F" w:rsidRDefault="00096D69" w:rsidP="00096D69">
      <w:pPr>
        <w:pStyle w:val="B10"/>
      </w:pPr>
      <w:r w:rsidRPr="00E6516F">
        <w:t>14)</w:t>
      </w:r>
      <w:r w:rsidRPr="00E6516F">
        <w:tab/>
        <w:t>shall start timer TFS1 (SDS retransmission).</w:t>
      </w:r>
    </w:p>
    <w:p w14:paraId="626C8141" w14:textId="77777777" w:rsidR="00096D69" w:rsidRPr="00E6516F" w:rsidRDefault="00096D69" w:rsidP="00096D69">
      <w:r w:rsidRPr="00E6516F">
        <w:t>[TS 24.282, clause 9.3.2.3]</w:t>
      </w:r>
    </w:p>
    <w:p w14:paraId="77A79618" w14:textId="77777777" w:rsidR="00096D69" w:rsidRPr="00E6516F" w:rsidRDefault="00096D69" w:rsidP="00096D69">
      <w:r w:rsidRPr="00E6516F">
        <w:t xml:space="preserve">Upon expiry of timer </w:t>
      </w:r>
      <w:r w:rsidRPr="00E6516F">
        <w:rPr>
          <w:lang w:eastAsia="ko-KR"/>
        </w:rPr>
        <w:t>TFS1 (SDS retransmission)</w:t>
      </w:r>
      <w:r w:rsidRPr="00E6516F">
        <w:t>, the MCData client:</w:t>
      </w:r>
    </w:p>
    <w:p w14:paraId="7335FDBE" w14:textId="77777777" w:rsidR="00096D69" w:rsidRPr="00E6516F" w:rsidRDefault="00096D69" w:rsidP="00096D69">
      <w:pPr>
        <w:pStyle w:val="B10"/>
      </w:pPr>
      <w:r w:rsidRPr="00E6516F">
        <w:t>1)</w:t>
      </w:r>
      <w:r w:rsidRPr="00E6516F">
        <w:tab/>
        <w:t>shall generate a SDS OFF-NETWORK MESSAGE message as specified in clause 15.1.7. In the SDS OFF-NETWORK MESSAGE message, the MCData client:</w:t>
      </w:r>
    </w:p>
    <w:p w14:paraId="795458EE" w14:textId="77777777" w:rsidR="00096D69" w:rsidRPr="00E6516F" w:rsidRDefault="00096D69" w:rsidP="00096D69">
      <w:pPr>
        <w:pStyle w:val="B2"/>
        <w:rPr>
          <w:lang w:eastAsia="ko-KR"/>
        </w:rPr>
      </w:pPr>
      <w:r w:rsidRPr="00E6516F">
        <w:t>a)</w:t>
      </w:r>
      <w:r w:rsidRPr="00E6516F">
        <w:tab/>
        <w:t>shall set the Sender MCData user ID IE to its own MCData user ID</w:t>
      </w:r>
      <w:r w:rsidRPr="00E6516F">
        <w:rPr>
          <w:lang w:eastAsia="ko-KR"/>
        </w:rPr>
        <w:t>;</w:t>
      </w:r>
    </w:p>
    <w:p w14:paraId="33E4ACDB" w14:textId="77777777" w:rsidR="00096D69" w:rsidRPr="00E6516F" w:rsidRDefault="00096D69" w:rsidP="00096D69">
      <w:pPr>
        <w:pStyle w:val="B2"/>
      </w:pPr>
      <w:r w:rsidRPr="00E6516F">
        <w:t>b)</w:t>
      </w:r>
      <w:r w:rsidRPr="00E6516F">
        <w:tab/>
        <w:t>if:</w:t>
      </w:r>
    </w:p>
    <w:p w14:paraId="66C813EA" w14:textId="77777777" w:rsidR="00096D69" w:rsidRPr="00E6516F" w:rsidRDefault="00096D69" w:rsidP="00096D69">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w:t>
      </w:r>
      <w:r w:rsidRPr="00E6516F">
        <w:rPr>
          <w:lang w:eastAsia="ko-KR"/>
        </w:rPr>
        <w:t>; or</w:t>
      </w:r>
    </w:p>
    <w:p w14:paraId="24B0E75A" w14:textId="77777777" w:rsidR="00096D69" w:rsidRPr="00E6516F" w:rsidRDefault="00096D69" w:rsidP="00096D69">
      <w:pPr>
        <w:pStyle w:val="B3"/>
        <w:rPr>
          <w:lang w:eastAsia="en-US"/>
        </w:rPr>
      </w:pPr>
      <w:r w:rsidRPr="00E6516F">
        <w:t>ii)</w:t>
      </w:r>
      <w:r w:rsidRPr="00E6516F">
        <w:tab/>
        <w:t>a group SDS message is to be sent then, shall set the MCData group ID IE to the stored target MCData group ID;</w:t>
      </w:r>
    </w:p>
    <w:p w14:paraId="31A83E63" w14:textId="77777777" w:rsidR="00096D69" w:rsidRPr="00E6516F" w:rsidRDefault="00096D69" w:rsidP="00096D69">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1E6E3BE0" w14:textId="77777777" w:rsidR="00096D69" w:rsidRPr="00E6516F" w:rsidRDefault="00096D69" w:rsidP="00096D69">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05FBC709" w14:textId="77777777" w:rsidR="00096D69" w:rsidRPr="00E6516F" w:rsidRDefault="00096D69" w:rsidP="00096D69">
      <w:pPr>
        <w:pStyle w:val="B2"/>
        <w:rPr>
          <w:lang w:eastAsia="ko-KR"/>
        </w:rPr>
      </w:pPr>
      <w:r w:rsidRPr="00E6516F">
        <w:t>e)</w:t>
      </w:r>
      <w:r w:rsidRPr="00E6516F">
        <w:tab/>
        <w:t>shall set the Message ID IE to the stored SDS message ID as specified in clause 15.2.10;</w:t>
      </w:r>
    </w:p>
    <w:p w14:paraId="270F62C3" w14:textId="77777777" w:rsidR="00096D69" w:rsidRPr="00E6516F" w:rsidRDefault="00096D69" w:rsidP="00096D69">
      <w:pPr>
        <w:pStyle w:val="B2"/>
      </w:pPr>
      <w:r w:rsidRPr="00E6516F">
        <w:t>f)</w:t>
      </w:r>
      <w:r w:rsidRPr="00E6516F">
        <w:tab/>
        <w:t>shall set the Date and time IE to the stored the SDS transmission time as specified in clause 15.2.8</w:t>
      </w:r>
      <w:r w:rsidRPr="00E6516F">
        <w:rPr>
          <w:lang w:eastAsia="ko-KR"/>
        </w:rPr>
        <w:t>;</w:t>
      </w:r>
    </w:p>
    <w:p w14:paraId="144C990D" w14:textId="77777777" w:rsidR="00096D69" w:rsidRPr="00E6516F" w:rsidRDefault="00096D69" w:rsidP="00096D69">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599842C4" w14:textId="77777777" w:rsidR="00096D69" w:rsidRPr="00E6516F" w:rsidRDefault="00096D69" w:rsidP="00096D69">
      <w:pPr>
        <w:pStyle w:val="B2"/>
      </w:pPr>
      <w:r w:rsidRPr="00E6516F">
        <w:t>h)</w:t>
      </w:r>
      <w:r w:rsidRPr="00E6516F">
        <w:tab/>
        <w:t>may include:</w:t>
      </w:r>
    </w:p>
    <w:p w14:paraId="41463823" w14:textId="77777777" w:rsidR="00096D69" w:rsidRPr="00E6516F" w:rsidRDefault="00096D69" w:rsidP="00096D69">
      <w:pPr>
        <w:pStyle w:val="B3"/>
      </w:pPr>
      <w:r w:rsidRPr="00E6516F">
        <w:t>i)</w:t>
      </w:r>
      <w:r w:rsidRPr="00E6516F">
        <w:tab/>
        <w:t>the Application ID IE set to the stored SDS application ID as specified in clause 15.2.7; or</w:t>
      </w:r>
    </w:p>
    <w:p w14:paraId="3DE475E0" w14:textId="77777777" w:rsidR="00096D69" w:rsidRPr="00E6516F" w:rsidRDefault="00096D69" w:rsidP="00096D69">
      <w:pPr>
        <w:pStyle w:val="B3"/>
      </w:pPr>
      <w:r w:rsidRPr="00E6516F">
        <w:t>ii)</w:t>
      </w:r>
      <w:r w:rsidRPr="00E6516F">
        <w:tab/>
        <w:t>the Extended application ID IE set to the stored SDS extended application ID as specified in clause 15.2.24;</w:t>
      </w:r>
    </w:p>
    <w:p w14:paraId="008AE014" w14:textId="77777777" w:rsidR="00096D69" w:rsidRPr="00E6516F" w:rsidRDefault="00096D69" w:rsidP="00096D69">
      <w:pPr>
        <w:pStyle w:val="B2"/>
      </w:pPr>
      <w:r w:rsidRPr="00E6516F">
        <w:t>i)</w:t>
      </w:r>
      <w:r w:rsidRPr="00E6516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6AC3209A" w14:textId="77777777" w:rsidR="00096D69" w:rsidRPr="00E6516F" w:rsidRDefault="00096D69" w:rsidP="00096D69">
      <w:pPr>
        <w:pStyle w:val="B2"/>
      </w:pPr>
      <w:r w:rsidRPr="00E6516F">
        <w:t>j)</w:t>
      </w:r>
      <w:r w:rsidRPr="00E6516F">
        <w:tab/>
        <w:t>if:</w:t>
      </w:r>
    </w:p>
    <w:p w14:paraId="5AC69CC5" w14:textId="77777777" w:rsidR="00096D69" w:rsidRPr="00E6516F" w:rsidRDefault="00096D69" w:rsidP="00096D69">
      <w:pPr>
        <w:pStyle w:val="B3"/>
      </w:pPr>
      <w:r w:rsidRPr="00E6516F">
        <w:t>i)</w:t>
      </w:r>
      <w:r w:rsidRPr="00E6516F">
        <w:tab/>
        <w:t>end-to-end security is not required for a one-to-one communication, or</w:t>
      </w:r>
    </w:p>
    <w:p w14:paraId="10791B4B" w14:textId="77777777" w:rsidR="00096D69" w:rsidRPr="00E6516F" w:rsidRDefault="00096D69" w:rsidP="00096D69">
      <w:pPr>
        <w:pStyle w:val="B3"/>
      </w:pPr>
      <w:r w:rsidRPr="00E6516F">
        <w:t>ii)</w:t>
      </w:r>
      <w:r w:rsidRPr="00E6516F">
        <w:tab/>
        <w:t xml:space="preserve">sending the SDS OFF-NETWORK MESSAGE message to a MCData group; </w:t>
      </w:r>
    </w:p>
    <w:p w14:paraId="1118CB0A" w14:textId="77777777" w:rsidR="00096D69" w:rsidRPr="00E6516F" w:rsidRDefault="00096D69" w:rsidP="00096D69">
      <w:pPr>
        <w:pStyle w:val="B2"/>
      </w:pPr>
      <w:r w:rsidRPr="00E6516F">
        <w:tab/>
        <w:t>may include the Payload IE as specified in clause 15.2.13 with:</w:t>
      </w:r>
    </w:p>
    <w:p w14:paraId="7F31FA59" w14:textId="77777777" w:rsidR="00096D69" w:rsidRPr="00E6516F" w:rsidRDefault="00096D69" w:rsidP="00096D69">
      <w:pPr>
        <w:pStyle w:val="B3"/>
      </w:pPr>
      <w:r w:rsidRPr="00E6516F">
        <w:t>i)</w:t>
      </w:r>
      <w:r w:rsidRPr="00E6516F">
        <w:tab/>
        <w:t>the Payload content type to the stored SDS payload type; and</w:t>
      </w:r>
    </w:p>
    <w:p w14:paraId="3B5E1F9E" w14:textId="77777777" w:rsidR="00096D69" w:rsidRPr="00E6516F" w:rsidRDefault="00096D69" w:rsidP="00096D69">
      <w:pPr>
        <w:pStyle w:val="B3"/>
        <w:rPr>
          <w:lang w:eastAsia="ko-KR"/>
        </w:rPr>
      </w:pPr>
      <w:r w:rsidRPr="00E6516F">
        <w:t>ii)</w:t>
      </w:r>
      <w:r w:rsidRPr="00E6516F">
        <w:tab/>
        <w:t>the Payload data set to the stored SDS payload</w:t>
      </w:r>
      <w:r w:rsidRPr="00E6516F">
        <w:rPr>
          <w:lang w:eastAsia="ko-KR"/>
        </w:rPr>
        <w:t>;</w:t>
      </w:r>
    </w:p>
    <w:p w14:paraId="24EFD0D5" w14:textId="77777777" w:rsidR="00096D69" w:rsidRPr="00E6516F" w:rsidRDefault="00096D69" w:rsidP="00096D69">
      <w:pPr>
        <w:pStyle w:val="B10"/>
      </w:pPr>
      <w:r w:rsidRPr="00E6516F">
        <w:t>2)</w:t>
      </w:r>
      <w:r w:rsidRPr="00E6516F">
        <w:tab/>
        <w:t>if:</w:t>
      </w:r>
    </w:p>
    <w:p w14:paraId="1F2B4C74" w14:textId="77777777" w:rsidR="00096D69" w:rsidRPr="00E6516F" w:rsidRDefault="00096D69" w:rsidP="00096D69">
      <w:pPr>
        <w:pStyle w:val="B2"/>
      </w:pPr>
      <w:r w:rsidRPr="00E6516F">
        <w:rPr>
          <w:lang w:eastAsia="ko-KR"/>
        </w:rPr>
        <w:t>a)</w:t>
      </w:r>
      <w:r w:rsidRPr="00E6516F">
        <w:rPr>
          <w:lang w:eastAsia="ko-KR"/>
        </w:rPr>
        <w:tab/>
        <w:t xml:space="preserve">a one-to-one SDS message was sent then, </w:t>
      </w:r>
      <w:r w:rsidRPr="00E6516F">
        <w:t>shall send the SDS OFF-NETWORK MESSAGE message as specified in clause 9.3.1.1; or</w:t>
      </w:r>
    </w:p>
    <w:p w14:paraId="5B20C625" w14:textId="77777777" w:rsidR="00096D69" w:rsidRPr="00E6516F" w:rsidRDefault="00096D69" w:rsidP="00096D69">
      <w:pPr>
        <w:pStyle w:val="B2"/>
        <w:rPr>
          <w:lang w:eastAsia="ko-KR"/>
        </w:rPr>
      </w:pPr>
      <w:r w:rsidRPr="00E6516F">
        <w:rPr>
          <w:lang w:eastAsia="ko-KR"/>
        </w:rPr>
        <w:t>b)</w:t>
      </w:r>
      <w:r w:rsidRPr="00E6516F">
        <w:rPr>
          <w:lang w:eastAsia="ko-KR"/>
        </w:rPr>
        <w:tab/>
        <w:t>a group SDS message was sent then, shall send the SDS OFF-NETWORK MESSAGE message as specified in clause 9.3.1.2;</w:t>
      </w:r>
    </w:p>
    <w:p w14:paraId="135E68A3" w14:textId="77777777" w:rsidR="00096D69" w:rsidRPr="00E6516F" w:rsidRDefault="00096D69" w:rsidP="00096D69">
      <w:pPr>
        <w:pStyle w:val="B10"/>
      </w:pPr>
      <w:r w:rsidRPr="00E6516F">
        <w:t>3)</w:t>
      </w:r>
      <w:r w:rsidRPr="00E6516F">
        <w:tab/>
        <w:t>shall increment the counter CFS1(SDS retransmission) by 1; and</w:t>
      </w:r>
    </w:p>
    <w:p w14:paraId="27E0FDF9" w14:textId="77777777" w:rsidR="00096D69" w:rsidRPr="00E6516F" w:rsidRDefault="00096D69" w:rsidP="00096D69">
      <w:pPr>
        <w:pStyle w:val="B10"/>
      </w:pPr>
      <w:r w:rsidRPr="00E6516F">
        <w:t>4)</w:t>
      </w:r>
      <w:r w:rsidRPr="00E6516F">
        <w:tab/>
        <w:t>shall start timer TFS1 (SDS retransmission) if the associated counter CFS1 (SDS retransmission) has not reached its upper limit.</w:t>
      </w:r>
    </w:p>
    <w:p w14:paraId="7D7BFB3E" w14:textId="77777777" w:rsidR="00096D69" w:rsidRPr="00E6516F" w:rsidRDefault="00096D69" w:rsidP="00096D69">
      <w:pPr>
        <w:pStyle w:val="H6"/>
      </w:pPr>
      <w:r w:rsidRPr="00E6516F">
        <w:t>7.1.3.3</w:t>
      </w:r>
      <w:r w:rsidRPr="00E6516F">
        <w:tab/>
        <w:t>Test description</w:t>
      </w:r>
    </w:p>
    <w:p w14:paraId="186265CC" w14:textId="77777777" w:rsidR="00096D69" w:rsidRPr="00E6516F" w:rsidRDefault="00096D69" w:rsidP="00096D69">
      <w:pPr>
        <w:pStyle w:val="H6"/>
      </w:pPr>
      <w:r w:rsidRPr="00E6516F">
        <w:t>7.1.3.3.1</w:t>
      </w:r>
      <w:r w:rsidRPr="00E6516F">
        <w:tab/>
        <w:t>Pre-test conditions</w:t>
      </w:r>
    </w:p>
    <w:p w14:paraId="11E808B9" w14:textId="77777777" w:rsidR="00096D69" w:rsidRPr="00E6516F" w:rsidRDefault="00096D69" w:rsidP="00096D69">
      <w:pPr>
        <w:pStyle w:val="H6"/>
      </w:pPr>
      <w:r w:rsidRPr="00E6516F">
        <w:t>System Simulator:</w:t>
      </w:r>
    </w:p>
    <w:p w14:paraId="0DA34ADF" w14:textId="77777777" w:rsidR="00096D69" w:rsidRPr="00E6516F" w:rsidRDefault="00096D69" w:rsidP="00096D69">
      <w:pPr>
        <w:pStyle w:val="B10"/>
      </w:pPr>
      <w:r w:rsidRPr="00E6516F">
        <w:t>-</w:t>
      </w:r>
      <w:r w:rsidRPr="00E6516F">
        <w:tab/>
      </w:r>
      <w:r w:rsidRPr="00E6516F">
        <w:rPr>
          <w:color w:val="000000"/>
        </w:rPr>
        <w:t>SS-UE1 (MCData Client)</w:t>
      </w:r>
    </w:p>
    <w:p w14:paraId="4C7C0030" w14:textId="77777777" w:rsidR="00096D69" w:rsidRPr="00E6516F" w:rsidRDefault="00096D69" w:rsidP="00096D69">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C200D99" w14:textId="77777777" w:rsidR="00096D69" w:rsidRPr="00E6516F" w:rsidRDefault="00096D69" w:rsidP="00096D69">
      <w:pPr>
        <w:pStyle w:val="B10"/>
      </w:pPr>
      <w:r w:rsidRPr="00E6516F">
        <w:t>-</w:t>
      </w:r>
      <w:r w:rsidRPr="00E6516F">
        <w:tab/>
      </w:r>
      <w:r w:rsidRPr="00E6516F">
        <w:rPr>
          <w:color w:val="000000"/>
        </w:rPr>
        <w:t>GNSS simulator to simulate a location and provide a timing reference for the assistance of E-UTRAN off-network testing.</w:t>
      </w:r>
    </w:p>
    <w:p w14:paraId="04B69076" w14:textId="77777777" w:rsidR="00096D69" w:rsidRPr="00E6516F" w:rsidRDefault="00096D69" w:rsidP="00096D69">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6AD0A53A" w14:textId="77777777" w:rsidR="00096D69" w:rsidRPr="00E6516F" w:rsidRDefault="00096D69" w:rsidP="00096D69">
      <w:pPr>
        <w:pStyle w:val="B10"/>
      </w:pPr>
      <w:r w:rsidRPr="00E6516F">
        <w:t>-</w:t>
      </w:r>
      <w:r w:rsidRPr="00E6516F">
        <w:tab/>
      </w:r>
      <w:r w:rsidRPr="00E6516F">
        <w:rPr>
          <w:color w:val="000000"/>
        </w:rPr>
        <w:t>SS-NW (MCData server)</w:t>
      </w:r>
    </w:p>
    <w:p w14:paraId="615FA245" w14:textId="77777777" w:rsidR="00096D69" w:rsidRPr="00E6516F" w:rsidRDefault="00096D69" w:rsidP="00096D69">
      <w:pPr>
        <w:pStyle w:val="B2"/>
        <w:rPr>
          <w:color w:val="000000"/>
        </w:rPr>
      </w:pPr>
      <w:r w:rsidRPr="00E6516F">
        <w:rPr>
          <w:color w:val="000000"/>
        </w:rPr>
        <w:t>-</w:t>
      </w:r>
      <w:r w:rsidRPr="00E6516F">
        <w:tab/>
      </w:r>
      <w:r w:rsidRPr="00E6516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CE1292E" w14:textId="77777777" w:rsidR="00096D69" w:rsidRPr="00E6516F" w:rsidRDefault="00096D69" w:rsidP="00096D69">
      <w:pPr>
        <w:pStyle w:val="NO"/>
        <w:rPr>
          <w:color w:val="000000"/>
        </w:rPr>
      </w:pPr>
      <w:r w:rsidRPr="00E6516F">
        <w:rPr>
          <w:color w:val="000000"/>
        </w:rPr>
        <w:t>NOTE 2:</w:t>
      </w:r>
      <w:r w:rsidRPr="00E6516F">
        <w:rPr>
          <w:color w:val="000000"/>
        </w:rPr>
        <w:tab/>
        <w:t>The SS operation as NW (MCVideo server) is needed only for the Preamble if the UE has to perform the Generic Test Procedure for MCVideo Authorization/Configuration and Key Generation as specified in TS 36.579-1 [2], subclause 5.3.2.</w:t>
      </w:r>
    </w:p>
    <w:p w14:paraId="54F583B4" w14:textId="77777777" w:rsidR="00096D69" w:rsidRPr="00E6516F" w:rsidRDefault="00096D69" w:rsidP="00096D69">
      <w:pPr>
        <w:pStyle w:val="H6"/>
      </w:pPr>
      <w:r w:rsidRPr="00E6516F">
        <w:t>IUT:</w:t>
      </w:r>
    </w:p>
    <w:p w14:paraId="69CA80DB" w14:textId="77777777" w:rsidR="00096D69" w:rsidRPr="00E6516F" w:rsidRDefault="00096D69" w:rsidP="00096D69">
      <w:pPr>
        <w:pStyle w:val="B10"/>
      </w:pPr>
      <w:r w:rsidRPr="00E6516F">
        <w:t>-</w:t>
      </w:r>
      <w:r w:rsidRPr="00E6516F">
        <w:tab/>
        <w:t>UE (MCData Client)</w:t>
      </w:r>
    </w:p>
    <w:p w14:paraId="18BE440D" w14:textId="77777777" w:rsidR="00096D69" w:rsidRPr="00E6516F" w:rsidRDefault="00096D69" w:rsidP="00096D69">
      <w:pPr>
        <w:pStyle w:val="B10"/>
      </w:pPr>
      <w:r w:rsidRPr="00E6516F">
        <w:t>-</w:t>
      </w:r>
      <w:r w:rsidRPr="00E6516F">
        <w:tab/>
        <w:t>The test USIM set as defined in TS 36.579-1 [2], subclause 5.5.10 is inserted.</w:t>
      </w:r>
    </w:p>
    <w:p w14:paraId="56456F2D" w14:textId="77777777" w:rsidR="00096D69" w:rsidRPr="00E6516F" w:rsidRDefault="00096D69" w:rsidP="00096D69">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40C703FD" w14:textId="77777777" w:rsidR="00096D69" w:rsidRPr="00E6516F" w:rsidRDefault="00096D69" w:rsidP="00096D69">
      <w:pPr>
        <w:pStyle w:val="B10"/>
      </w:pPr>
      <w:r w:rsidRPr="00E6516F">
        <w:t>-</w:t>
      </w:r>
      <w:r w:rsidRPr="00E6516F">
        <w:tab/>
        <w:t>CFS1 (SDS retransmission) is set to the default value of 5.</w:t>
      </w:r>
    </w:p>
    <w:p w14:paraId="2DF0D74E" w14:textId="77777777" w:rsidR="00096D69" w:rsidRPr="00E6516F" w:rsidRDefault="00096D69" w:rsidP="00096D69">
      <w:pPr>
        <w:pStyle w:val="B10"/>
      </w:pPr>
      <w:r w:rsidRPr="00E6516F">
        <w:t>-</w:t>
      </w:r>
      <w:r w:rsidRPr="00E6516F">
        <w:tab/>
        <w:t>TFS1 (SDS retransmission) is set to the default value of 40 ms.</w:t>
      </w:r>
    </w:p>
    <w:p w14:paraId="0B808F60" w14:textId="77777777" w:rsidR="00096D69" w:rsidRPr="00E6516F" w:rsidRDefault="00096D69" w:rsidP="00096D69">
      <w:pPr>
        <w:pStyle w:val="H6"/>
      </w:pPr>
      <w:r w:rsidRPr="00E6516F">
        <w:t>Preamble:</w:t>
      </w:r>
    </w:p>
    <w:p w14:paraId="5E0906A7" w14:textId="77777777" w:rsidR="00096D69" w:rsidRPr="00E6516F" w:rsidRDefault="00096D69" w:rsidP="00096D69">
      <w:pPr>
        <w:pStyle w:val="B10"/>
      </w:pPr>
      <w:r w:rsidRPr="00E6516F">
        <w:t>--</w:t>
      </w:r>
      <w:r w:rsidRPr="00E6516F">
        <w:tab/>
        <w:t>The UE has performed the Generic Test Procedure for MCData UE registration as specified in TS 36.579-1 [2], subclause 5.4.2B.</w:t>
      </w:r>
    </w:p>
    <w:p w14:paraId="1B511807" w14:textId="77777777" w:rsidR="00096D69" w:rsidRPr="00E6516F" w:rsidRDefault="00096D69" w:rsidP="00096D69">
      <w:pPr>
        <w:pStyle w:val="B10"/>
      </w:pPr>
      <w:r w:rsidRPr="00E6516F">
        <w:t>-</w:t>
      </w:r>
      <w:r w:rsidRPr="00E6516F">
        <w:tab/>
        <w:t>The MCData User performs the Generic Test Procedure for MCData Authorization/Configuration and Key Generation as specified in TS 36.579-1 [2], subclause 5.3.2.</w:t>
      </w:r>
    </w:p>
    <w:p w14:paraId="1113727A" w14:textId="77777777" w:rsidR="00096D69" w:rsidRPr="00E6516F" w:rsidRDefault="00096D69" w:rsidP="00096D69">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321B730F" w14:textId="77777777" w:rsidR="00096D69" w:rsidRPr="00E6516F" w:rsidRDefault="00096D69" w:rsidP="00096D69">
      <w:pPr>
        <w:pStyle w:val="B10"/>
      </w:pPr>
      <w:r w:rsidRPr="00E6516F">
        <w:t>-</w:t>
      </w:r>
      <w:r w:rsidRPr="00E6516F">
        <w:tab/>
        <w:t>The UE is switched-off.</w:t>
      </w:r>
    </w:p>
    <w:p w14:paraId="6219DDE4" w14:textId="77777777" w:rsidR="00096D69" w:rsidRPr="00E6516F" w:rsidRDefault="00096D69" w:rsidP="00096D69">
      <w:pPr>
        <w:pStyle w:val="B10"/>
      </w:pPr>
      <w:r w:rsidRPr="00E6516F">
        <w:t>-</w:t>
      </w:r>
      <w:r w:rsidRPr="00E6516F">
        <w:tab/>
        <w:t>UE States at the end of the preamble</w:t>
      </w:r>
    </w:p>
    <w:p w14:paraId="15624CB2" w14:textId="77777777" w:rsidR="00096D69" w:rsidRPr="00E6516F" w:rsidRDefault="00096D69" w:rsidP="00096D69">
      <w:pPr>
        <w:pStyle w:val="B2"/>
      </w:pPr>
      <w:r w:rsidRPr="00E6516F">
        <w:t>-</w:t>
      </w:r>
      <w:r w:rsidRPr="00E6516F">
        <w:tab/>
        <w:t>The UE is in state 'switched-off'.</w:t>
      </w:r>
    </w:p>
    <w:p w14:paraId="77250C79" w14:textId="77777777" w:rsidR="00096D69" w:rsidRPr="00E6516F" w:rsidRDefault="00096D69" w:rsidP="00096D69">
      <w:pPr>
        <w:pStyle w:val="H6"/>
      </w:pPr>
      <w:r w:rsidRPr="00E6516F">
        <w:t>7.1.3.3.2</w:t>
      </w:r>
      <w:r w:rsidRPr="00E6516F">
        <w:tab/>
        <w:t>Test procedure sequence</w:t>
      </w:r>
    </w:p>
    <w:p w14:paraId="635C668E" w14:textId="77777777" w:rsidR="00096D69" w:rsidRPr="00E6516F" w:rsidRDefault="00096D69" w:rsidP="00096D69">
      <w:pPr>
        <w:pStyle w:val="TH"/>
      </w:pPr>
      <w:r w:rsidRPr="00E6516F">
        <w:t>Table 7.1.3.3.2-1: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6D69" w:rsidRPr="00E6516F" w14:paraId="51B9DA13" w14:textId="77777777" w:rsidTr="00096D69">
        <w:tc>
          <w:tcPr>
            <w:tcW w:w="648" w:type="dxa"/>
            <w:tcBorders>
              <w:top w:val="single" w:sz="4" w:space="0" w:color="auto"/>
              <w:left w:val="single" w:sz="4" w:space="0" w:color="auto"/>
              <w:bottom w:val="nil"/>
              <w:right w:val="single" w:sz="4" w:space="0" w:color="auto"/>
            </w:tcBorders>
            <w:hideMark/>
          </w:tcPr>
          <w:p w14:paraId="6AD7454D" w14:textId="77777777" w:rsidR="00096D69" w:rsidRPr="00E6516F" w:rsidRDefault="00096D69">
            <w:pPr>
              <w:pStyle w:val="TAH"/>
              <w:spacing w:line="256" w:lineRule="auto"/>
              <w:rPr>
                <w:lang w:eastAsia="en-US"/>
              </w:rPr>
            </w:pPr>
            <w:r w:rsidRPr="00E6516F">
              <w:rPr>
                <w:lang w:eastAsia="en-US"/>
              </w:rPr>
              <w:t>St</w:t>
            </w:r>
          </w:p>
        </w:tc>
        <w:tc>
          <w:tcPr>
            <w:tcW w:w="3969" w:type="dxa"/>
            <w:tcBorders>
              <w:top w:val="single" w:sz="4" w:space="0" w:color="auto"/>
              <w:left w:val="single" w:sz="4" w:space="0" w:color="auto"/>
              <w:bottom w:val="nil"/>
              <w:right w:val="single" w:sz="4" w:space="0" w:color="auto"/>
            </w:tcBorders>
            <w:hideMark/>
          </w:tcPr>
          <w:p w14:paraId="5F8A9481" w14:textId="77777777" w:rsidR="00096D69" w:rsidRPr="00E6516F" w:rsidRDefault="00096D69">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700AAD" w14:textId="77777777" w:rsidR="00096D69" w:rsidRPr="00E6516F" w:rsidRDefault="00096D69">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F568BAD" w14:textId="77777777" w:rsidR="00096D69" w:rsidRPr="00E6516F" w:rsidRDefault="00096D69">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36395D37" w14:textId="77777777" w:rsidR="00096D69" w:rsidRPr="00E6516F" w:rsidRDefault="00096D69">
            <w:pPr>
              <w:pStyle w:val="TAH"/>
              <w:spacing w:line="256" w:lineRule="auto"/>
              <w:rPr>
                <w:lang w:eastAsia="en-US"/>
              </w:rPr>
            </w:pPr>
            <w:r w:rsidRPr="00E6516F">
              <w:rPr>
                <w:lang w:eastAsia="en-US"/>
              </w:rPr>
              <w:t>Verdict</w:t>
            </w:r>
          </w:p>
        </w:tc>
      </w:tr>
      <w:tr w:rsidR="00096D69" w:rsidRPr="00E6516F" w14:paraId="120DAD0F" w14:textId="77777777" w:rsidTr="00096D69">
        <w:tc>
          <w:tcPr>
            <w:tcW w:w="648" w:type="dxa"/>
            <w:tcBorders>
              <w:top w:val="nil"/>
              <w:left w:val="single" w:sz="4" w:space="0" w:color="auto"/>
              <w:bottom w:val="single" w:sz="4" w:space="0" w:color="auto"/>
              <w:right w:val="single" w:sz="4" w:space="0" w:color="auto"/>
            </w:tcBorders>
          </w:tcPr>
          <w:p w14:paraId="61EFF599" w14:textId="77777777" w:rsidR="00096D69" w:rsidRPr="00E6516F" w:rsidRDefault="00096D69">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4DADE199" w14:textId="77777777" w:rsidR="00096D69" w:rsidRPr="00E6516F" w:rsidRDefault="00096D69">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2B47D74" w14:textId="77777777" w:rsidR="00096D69" w:rsidRPr="00E6516F" w:rsidRDefault="00096D69">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013DA0F0" w14:textId="77777777" w:rsidR="00096D69" w:rsidRPr="00E6516F" w:rsidRDefault="00096D69">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3453C9D7" w14:textId="77777777" w:rsidR="00096D69" w:rsidRPr="00E6516F" w:rsidRDefault="00096D69">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0D730EDB" w14:textId="77777777" w:rsidR="00096D69" w:rsidRPr="00E6516F" w:rsidRDefault="00096D69">
            <w:pPr>
              <w:pStyle w:val="TAH"/>
              <w:spacing w:line="256" w:lineRule="auto"/>
              <w:rPr>
                <w:lang w:eastAsia="en-US"/>
              </w:rPr>
            </w:pPr>
          </w:p>
        </w:tc>
      </w:tr>
      <w:tr w:rsidR="00096D69" w:rsidRPr="00E6516F" w14:paraId="0692187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1B4CAD7" w14:textId="77777777" w:rsidR="00096D69" w:rsidRPr="00E6516F" w:rsidRDefault="00096D69">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7FD666A4" w14:textId="77777777" w:rsidR="00096D69" w:rsidRPr="00E6516F" w:rsidRDefault="00096D69">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5F2CA38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E8AD46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F03432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33A01B" w14:textId="77777777" w:rsidR="00096D69" w:rsidRPr="00E6516F" w:rsidRDefault="00096D69">
            <w:pPr>
              <w:pStyle w:val="TAC"/>
              <w:spacing w:line="256" w:lineRule="auto"/>
              <w:rPr>
                <w:lang w:eastAsia="en-US"/>
              </w:rPr>
            </w:pPr>
            <w:r w:rsidRPr="00E6516F">
              <w:rPr>
                <w:lang w:eastAsia="en-US"/>
              </w:rPr>
              <w:t>-</w:t>
            </w:r>
          </w:p>
        </w:tc>
      </w:tr>
      <w:tr w:rsidR="00096D69" w:rsidRPr="00E6516F" w14:paraId="60A2EDA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DC102AB" w14:textId="77777777" w:rsidR="00096D69" w:rsidRPr="00E6516F" w:rsidRDefault="00096D69">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60901C82" w14:textId="77777777" w:rsidR="00096D69" w:rsidRPr="00E6516F" w:rsidRDefault="00096D69">
            <w:pPr>
              <w:pStyle w:val="TAN"/>
              <w:spacing w:line="256" w:lineRule="auto"/>
              <w:rPr>
                <w:lang w:eastAsia="en-US"/>
              </w:rPr>
            </w:pPr>
            <w:r w:rsidRPr="00E6516F">
              <w:rPr>
                <w:lang w:eastAsia="en-US"/>
              </w:rPr>
              <w:t>Trigger the UE to reset UTC time and location.</w:t>
            </w:r>
          </w:p>
          <w:p w14:paraId="13A27E85" w14:textId="77777777" w:rsidR="00096D69" w:rsidRPr="00E6516F" w:rsidRDefault="00096D69">
            <w:pPr>
              <w:pStyle w:val="TAN"/>
              <w:spacing w:line="256" w:lineRule="auto"/>
              <w:rPr>
                <w:lang w:eastAsia="en-US"/>
              </w:rPr>
            </w:pPr>
          </w:p>
          <w:p w14:paraId="5BDC7F3E" w14:textId="77777777" w:rsidR="00096D69" w:rsidRPr="00E6516F" w:rsidRDefault="00096D69">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50A5FF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A0F6209"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30EA0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E8F0AEC" w14:textId="77777777" w:rsidR="00096D69" w:rsidRPr="00E6516F" w:rsidRDefault="00096D69">
            <w:pPr>
              <w:pStyle w:val="TAC"/>
              <w:spacing w:line="256" w:lineRule="auto"/>
              <w:rPr>
                <w:lang w:eastAsia="en-US"/>
              </w:rPr>
            </w:pPr>
            <w:r w:rsidRPr="00E6516F">
              <w:rPr>
                <w:lang w:eastAsia="en-US"/>
              </w:rPr>
              <w:t>-</w:t>
            </w:r>
          </w:p>
        </w:tc>
      </w:tr>
      <w:tr w:rsidR="00096D69" w:rsidRPr="00E6516F" w14:paraId="49C632B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5840B6A" w14:textId="77777777" w:rsidR="00096D69" w:rsidRPr="00E6516F" w:rsidRDefault="00096D69">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15B6C2FE" w14:textId="77777777" w:rsidR="00096D69" w:rsidRPr="00E6516F" w:rsidRDefault="00096D69">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1F6349D1" w14:textId="77777777" w:rsidR="00096D69" w:rsidRPr="00E6516F" w:rsidRDefault="00096D69">
            <w:pPr>
              <w:pStyle w:val="TAL"/>
              <w:spacing w:line="256" w:lineRule="auto"/>
              <w:rPr>
                <w:lang w:eastAsia="en-US"/>
              </w:rPr>
            </w:pPr>
          </w:p>
          <w:p w14:paraId="3F138B9A" w14:textId="77777777" w:rsidR="00096D69" w:rsidRPr="00E6516F" w:rsidRDefault="00096D69">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BDF6105"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399E0F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1596AE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E6813A4" w14:textId="77777777" w:rsidR="00096D69" w:rsidRPr="00E6516F" w:rsidRDefault="00096D69">
            <w:pPr>
              <w:pStyle w:val="TAC"/>
              <w:spacing w:line="256" w:lineRule="auto"/>
              <w:rPr>
                <w:lang w:eastAsia="en-US"/>
              </w:rPr>
            </w:pPr>
            <w:r w:rsidRPr="00E6516F">
              <w:rPr>
                <w:lang w:eastAsia="en-US"/>
              </w:rPr>
              <w:t>-</w:t>
            </w:r>
          </w:p>
        </w:tc>
      </w:tr>
      <w:tr w:rsidR="00096D69" w:rsidRPr="00E6516F" w14:paraId="25E732B2"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393D8BD" w14:textId="77777777" w:rsidR="00096D69" w:rsidRPr="00E6516F" w:rsidRDefault="00096D69">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69EEB116" w14:textId="77777777" w:rsidR="00096D69" w:rsidRPr="00E6516F" w:rsidRDefault="00096D69">
            <w:pPr>
              <w:pStyle w:val="TAL"/>
              <w:spacing w:line="256" w:lineRule="auto"/>
              <w:rPr>
                <w:lang w:eastAsia="en-US"/>
              </w:rPr>
            </w:pPr>
            <w:r w:rsidRPr="00E6516F">
              <w:rPr>
                <w:lang w:eastAsia="en-US"/>
              </w:rPr>
              <w:t>Make the MCData User request to send a standalone group SDS message with an SDS disposition request type of DELIVERY.</w:t>
            </w:r>
          </w:p>
          <w:p w14:paraId="050C7E73" w14:textId="77777777" w:rsidR="00096D69" w:rsidRPr="00E6516F" w:rsidRDefault="00096D69">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B5BB30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7EF142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9E5713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23427CA" w14:textId="77777777" w:rsidR="00096D69" w:rsidRPr="00E6516F" w:rsidRDefault="00096D69">
            <w:pPr>
              <w:pStyle w:val="TAC"/>
              <w:spacing w:line="256" w:lineRule="auto"/>
              <w:rPr>
                <w:lang w:eastAsia="en-US"/>
              </w:rPr>
            </w:pPr>
            <w:r w:rsidRPr="00E6516F">
              <w:rPr>
                <w:lang w:eastAsia="en-US"/>
              </w:rPr>
              <w:t>-</w:t>
            </w:r>
          </w:p>
        </w:tc>
      </w:tr>
      <w:tr w:rsidR="00096D69" w:rsidRPr="00E6516F" w14:paraId="54BBDD6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190A6FE"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5631DF7"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5.4.11 'Generic Test Procedure for MCPTT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6814F58"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9CDA8C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1D1A56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2C32DAB" w14:textId="77777777" w:rsidR="00096D69" w:rsidRPr="00E6516F" w:rsidRDefault="00096D69">
            <w:pPr>
              <w:pStyle w:val="TAC"/>
              <w:spacing w:line="256" w:lineRule="auto"/>
              <w:rPr>
                <w:lang w:eastAsia="en-US"/>
              </w:rPr>
            </w:pPr>
            <w:r w:rsidRPr="00E6516F">
              <w:rPr>
                <w:lang w:eastAsia="en-US"/>
              </w:rPr>
              <w:t>-</w:t>
            </w:r>
          </w:p>
        </w:tc>
      </w:tr>
      <w:tr w:rsidR="00096D69" w:rsidRPr="00E6516F" w14:paraId="42821DAE"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6288710"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BD24CD4" w14:textId="77777777" w:rsidR="00096D69" w:rsidRPr="00E6516F" w:rsidRDefault="00096D69">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DDA1696"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A173D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6E53EE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3AA977C" w14:textId="77777777" w:rsidR="00096D69" w:rsidRPr="00E6516F" w:rsidRDefault="00096D69">
            <w:pPr>
              <w:pStyle w:val="TAC"/>
              <w:spacing w:line="256" w:lineRule="auto"/>
              <w:rPr>
                <w:lang w:eastAsia="en-US"/>
              </w:rPr>
            </w:pPr>
            <w:r w:rsidRPr="00E6516F">
              <w:rPr>
                <w:lang w:eastAsia="en-US"/>
              </w:rPr>
              <w:t>-</w:t>
            </w:r>
          </w:p>
        </w:tc>
      </w:tr>
      <w:tr w:rsidR="00096D69" w:rsidRPr="00E6516F" w14:paraId="1BA6F052"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4B96771" w14:textId="77777777" w:rsidR="00096D69" w:rsidRPr="00E6516F" w:rsidRDefault="00096D69">
            <w:pPr>
              <w:pStyle w:val="TAC"/>
              <w:spacing w:line="256" w:lineRule="auto"/>
              <w:rPr>
                <w:rFonts w:cs="Arial"/>
                <w:szCs w:val="18"/>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27C21B9D"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DELIVERY?</w:t>
            </w:r>
          </w:p>
          <w:p w14:paraId="5CAA2D66" w14:textId="77777777" w:rsidR="00096D69" w:rsidRPr="00E6516F" w:rsidRDefault="00096D69">
            <w:pPr>
              <w:pStyle w:val="TAL"/>
              <w:spacing w:line="256" w:lineRule="auto"/>
              <w:rPr>
                <w:lang w:eastAsia="en-US"/>
              </w:rPr>
            </w:pPr>
            <w:r w:rsidRPr="00E6516F">
              <w:rPr>
                <w:lang w:eastAsia="en-US"/>
              </w:rPr>
              <w:t>NOTE: It is expected that the UE</w:t>
            </w:r>
          </w:p>
          <w:p w14:paraId="079C9A52" w14:textId="77777777" w:rsidR="00096D69" w:rsidRPr="00E6516F" w:rsidRDefault="00096D69">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1DD8DD5C" w14:textId="77777777" w:rsidR="00096D69" w:rsidRPr="00E6516F" w:rsidRDefault="00096D69">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23B0D449" w14:textId="77777777" w:rsidR="00096D69" w:rsidRPr="00E6516F" w:rsidRDefault="00096D69">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1CCC165"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7242778" w14:textId="77777777" w:rsidR="00096D69" w:rsidRPr="00E6516F" w:rsidRDefault="00096D69">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010AF007" w14:textId="77777777" w:rsidR="00096D69" w:rsidRPr="00E6516F" w:rsidRDefault="00096D69">
            <w:pPr>
              <w:pStyle w:val="TAC"/>
              <w:spacing w:line="256" w:lineRule="auto"/>
              <w:rPr>
                <w:lang w:eastAsia="en-US"/>
              </w:rPr>
            </w:pPr>
            <w:r w:rsidRPr="00E6516F">
              <w:rPr>
                <w:lang w:eastAsia="en-US"/>
              </w:rPr>
              <w:t>P</w:t>
            </w:r>
          </w:p>
        </w:tc>
      </w:tr>
      <w:tr w:rsidR="00096D69" w:rsidRPr="00E6516F" w14:paraId="11B47DDB"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E5E40F8" w14:textId="77777777" w:rsidR="00096D69" w:rsidRPr="00E6516F" w:rsidRDefault="00096D69">
            <w:pPr>
              <w:pStyle w:val="TAC"/>
              <w:spacing w:line="256" w:lineRule="auto"/>
              <w:rPr>
                <w:rFonts w:cs="Arial"/>
                <w:szCs w:val="18"/>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30EF64DD" w14:textId="77777777" w:rsidR="00096D69" w:rsidRPr="00E6516F" w:rsidRDefault="00096D69">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6AFD50C4"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10714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8D6973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B7424CC" w14:textId="77777777" w:rsidR="00096D69" w:rsidRPr="00E6516F" w:rsidRDefault="00096D69">
            <w:pPr>
              <w:pStyle w:val="TAC"/>
              <w:spacing w:line="256" w:lineRule="auto"/>
              <w:rPr>
                <w:lang w:eastAsia="en-US"/>
              </w:rPr>
            </w:pPr>
            <w:r w:rsidRPr="00E6516F">
              <w:rPr>
                <w:lang w:eastAsia="en-US"/>
              </w:rPr>
              <w:t>-</w:t>
            </w:r>
          </w:p>
        </w:tc>
      </w:tr>
      <w:tr w:rsidR="00096D69" w:rsidRPr="00E6516F" w14:paraId="3003BF7E"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44CE292" w14:textId="77777777" w:rsidR="00096D69" w:rsidRPr="00E6516F" w:rsidRDefault="00096D69">
            <w:pPr>
              <w:pStyle w:val="TAC"/>
              <w:spacing w:line="256" w:lineRule="auto"/>
              <w:rPr>
                <w:rFonts w:cs="Arial"/>
                <w:szCs w:val="18"/>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249CD4BB" w14:textId="77777777" w:rsidR="00096D69" w:rsidRPr="00E6516F" w:rsidRDefault="00096D69">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2F99CDAC"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A73FAC1"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678B9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562F2A7" w14:textId="77777777" w:rsidR="00096D69" w:rsidRPr="00E6516F" w:rsidRDefault="00096D69">
            <w:pPr>
              <w:pStyle w:val="TAC"/>
              <w:spacing w:line="256" w:lineRule="auto"/>
              <w:rPr>
                <w:lang w:eastAsia="en-US"/>
              </w:rPr>
            </w:pPr>
            <w:r w:rsidRPr="00E6516F">
              <w:rPr>
                <w:lang w:eastAsia="en-US"/>
              </w:rPr>
              <w:t>-</w:t>
            </w:r>
          </w:p>
        </w:tc>
      </w:tr>
      <w:tr w:rsidR="00096D69" w:rsidRPr="00E6516F" w14:paraId="6EBD9C5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AD621E9" w14:textId="77777777" w:rsidR="00096D69" w:rsidRPr="00E6516F" w:rsidRDefault="00096D69">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3DFB905"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8C9B255"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CB4596"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D397C1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15B183D" w14:textId="77777777" w:rsidR="00096D69" w:rsidRPr="00E6516F" w:rsidRDefault="00096D69">
            <w:pPr>
              <w:pStyle w:val="TAC"/>
              <w:spacing w:line="256" w:lineRule="auto"/>
              <w:rPr>
                <w:lang w:eastAsia="en-US"/>
              </w:rPr>
            </w:pPr>
            <w:r w:rsidRPr="00E6516F">
              <w:rPr>
                <w:lang w:eastAsia="en-US"/>
              </w:rPr>
              <w:t>-</w:t>
            </w:r>
          </w:p>
        </w:tc>
      </w:tr>
      <w:tr w:rsidR="00096D69" w:rsidRPr="00E6516F" w14:paraId="3A59EF1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B24DBE6"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014FC44"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01EA45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2930C5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4E7AE5"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CD69A0" w14:textId="77777777" w:rsidR="00096D69" w:rsidRPr="00E6516F" w:rsidRDefault="00096D69">
            <w:pPr>
              <w:pStyle w:val="TAC"/>
              <w:spacing w:line="256" w:lineRule="auto"/>
              <w:rPr>
                <w:lang w:eastAsia="en-US"/>
              </w:rPr>
            </w:pPr>
            <w:r w:rsidRPr="00E6516F">
              <w:rPr>
                <w:lang w:eastAsia="en-US"/>
              </w:rPr>
              <w:t>-</w:t>
            </w:r>
          </w:p>
        </w:tc>
      </w:tr>
      <w:tr w:rsidR="00096D69" w:rsidRPr="00E6516F" w14:paraId="3D90A8D2"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7357E7A"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A41C83D" w14:textId="77777777" w:rsidR="00096D69" w:rsidRPr="00E6516F" w:rsidRDefault="00096D69">
            <w:pPr>
              <w:pStyle w:val="TAL"/>
              <w:spacing w:line="256" w:lineRule="auto"/>
              <w:rPr>
                <w:lang w:eastAsia="en-US"/>
              </w:rPr>
            </w:pPr>
            <w:r w:rsidRPr="00E6516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8ABB5A8"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E64E4A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A4560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E84F3FB" w14:textId="77777777" w:rsidR="00096D69" w:rsidRPr="00E6516F" w:rsidRDefault="00096D69">
            <w:pPr>
              <w:pStyle w:val="TAC"/>
              <w:spacing w:line="256" w:lineRule="auto"/>
              <w:rPr>
                <w:lang w:eastAsia="en-US"/>
              </w:rPr>
            </w:pPr>
            <w:r w:rsidRPr="00E6516F">
              <w:rPr>
                <w:lang w:eastAsia="en-US"/>
              </w:rPr>
              <w:t>-</w:t>
            </w:r>
          </w:p>
        </w:tc>
      </w:tr>
      <w:tr w:rsidR="00096D69" w:rsidRPr="00E6516F" w14:paraId="1D61236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1A94273" w14:textId="77777777" w:rsidR="00096D69" w:rsidRPr="00E6516F" w:rsidRDefault="00096D69">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05671E88" w14:textId="77777777" w:rsidR="00096D69" w:rsidRPr="00E6516F" w:rsidRDefault="00096D69">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600AF87C"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FEB85EA"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97D25D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120AB87" w14:textId="77777777" w:rsidR="00096D69" w:rsidRPr="00E6516F" w:rsidRDefault="00096D69">
            <w:pPr>
              <w:pStyle w:val="TAC"/>
              <w:spacing w:line="256" w:lineRule="auto"/>
              <w:rPr>
                <w:lang w:eastAsia="en-US"/>
              </w:rPr>
            </w:pPr>
            <w:r w:rsidRPr="00E6516F">
              <w:rPr>
                <w:lang w:eastAsia="en-US"/>
              </w:rPr>
              <w:t>-</w:t>
            </w:r>
          </w:p>
        </w:tc>
      </w:tr>
      <w:tr w:rsidR="00096D69" w:rsidRPr="00E6516F" w14:paraId="637391D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297D33A" w14:textId="77777777" w:rsidR="00096D69" w:rsidRPr="00E6516F" w:rsidRDefault="00096D69">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058F2361"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5F4CE26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396830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2D75D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0D9756" w14:textId="77777777" w:rsidR="00096D69" w:rsidRPr="00E6516F" w:rsidRDefault="00096D69">
            <w:pPr>
              <w:pStyle w:val="TAC"/>
              <w:spacing w:line="256" w:lineRule="auto"/>
              <w:rPr>
                <w:lang w:eastAsia="en-US"/>
              </w:rPr>
            </w:pPr>
            <w:r w:rsidRPr="00E6516F">
              <w:rPr>
                <w:lang w:eastAsia="en-US"/>
              </w:rPr>
              <w:t>-</w:t>
            </w:r>
          </w:p>
        </w:tc>
      </w:tr>
      <w:tr w:rsidR="00096D69" w:rsidRPr="00E6516F" w14:paraId="3FC5118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3AF9A08" w14:textId="77777777" w:rsidR="00096D69" w:rsidRPr="00E6516F" w:rsidRDefault="00096D69">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62B5216F"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59D09B2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2DE173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2D7B3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DCA57A" w14:textId="77777777" w:rsidR="00096D69" w:rsidRPr="00E6516F" w:rsidRDefault="00096D69">
            <w:pPr>
              <w:pStyle w:val="TAC"/>
              <w:spacing w:line="256" w:lineRule="auto"/>
              <w:rPr>
                <w:lang w:eastAsia="en-US"/>
              </w:rPr>
            </w:pPr>
            <w:r w:rsidRPr="00E6516F">
              <w:rPr>
                <w:lang w:eastAsia="en-US"/>
              </w:rPr>
              <w:t>-</w:t>
            </w:r>
          </w:p>
        </w:tc>
      </w:tr>
      <w:tr w:rsidR="00096D69" w:rsidRPr="00E6516F" w14:paraId="0671F45B"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63DA06A"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53FC379" w14:textId="77777777" w:rsidR="00096D69" w:rsidRPr="00E6516F" w:rsidRDefault="00096D69">
            <w:pPr>
              <w:pStyle w:val="TAL"/>
              <w:spacing w:line="256" w:lineRule="auto"/>
              <w:rPr>
                <w:lang w:eastAsia="en-US"/>
              </w:rPr>
            </w:pPr>
            <w:r w:rsidRPr="00E6516F">
              <w:rPr>
                <w:lang w:eastAsia="en-US"/>
              </w:rPr>
              <w:t>EXCEPTION: SS releases the E-UTRA connection. The E-UTRA/EPC actions which are related to the MCVideo call release are described in TS 36.579-1 [2], subclause 5.4.7, 'Generic Test Procedure for MCPTT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7A3ABEF0"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ABBF00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F50E1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2A93BA" w14:textId="77777777" w:rsidR="00096D69" w:rsidRPr="00E6516F" w:rsidRDefault="00096D69">
            <w:pPr>
              <w:pStyle w:val="TAC"/>
              <w:spacing w:line="256" w:lineRule="auto"/>
              <w:rPr>
                <w:lang w:eastAsia="en-US"/>
              </w:rPr>
            </w:pPr>
            <w:r w:rsidRPr="00E6516F">
              <w:rPr>
                <w:lang w:eastAsia="en-US"/>
              </w:rPr>
              <w:t>-</w:t>
            </w:r>
          </w:p>
        </w:tc>
      </w:tr>
      <w:tr w:rsidR="00096D69" w:rsidRPr="00E6516F" w14:paraId="4D4AED5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CB7F9DC" w14:textId="77777777" w:rsidR="00096D69" w:rsidRPr="00E6516F" w:rsidRDefault="00096D69">
            <w:pPr>
              <w:pStyle w:val="TAC"/>
              <w:spacing w:line="256" w:lineRule="auto"/>
              <w:rPr>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18F94C9C" w14:textId="77777777" w:rsidR="00096D69" w:rsidRPr="00E6516F" w:rsidRDefault="00096D69">
            <w:pPr>
              <w:pStyle w:val="TAL"/>
              <w:spacing w:line="256" w:lineRule="auto"/>
              <w:rPr>
                <w:lang w:eastAsia="en-US"/>
              </w:rPr>
            </w:pPr>
            <w:r w:rsidRPr="00E6516F">
              <w:rPr>
                <w:lang w:eastAsia="en-US"/>
              </w:rPr>
              <w:t>Make the MCData User request to send a standalone group SDS message with an SDS disposition request type of READ.</w:t>
            </w:r>
          </w:p>
          <w:p w14:paraId="2EFCAE6D" w14:textId="77777777" w:rsidR="00096D69" w:rsidRPr="00E6516F" w:rsidRDefault="00096D69">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EBC567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4D653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3127AD"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CC0E3C" w14:textId="77777777" w:rsidR="00096D69" w:rsidRPr="00E6516F" w:rsidRDefault="00096D69">
            <w:pPr>
              <w:pStyle w:val="TAC"/>
              <w:spacing w:line="256" w:lineRule="auto"/>
              <w:rPr>
                <w:lang w:eastAsia="en-US"/>
              </w:rPr>
            </w:pPr>
            <w:r w:rsidRPr="00E6516F">
              <w:rPr>
                <w:lang w:eastAsia="en-US"/>
              </w:rPr>
              <w:t>-</w:t>
            </w:r>
          </w:p>
        </w:tc>
      </w:tr>
      <w:tr w:rsidR="00096D69" w:rsidRPr="00E6516F" w14:paraId="10AC451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E7FD867"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99DD14B"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5.4.11 'Generic Test Procedure for MCPTT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672F6F9"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79884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6E9D4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694AC8D" w14:textId="77777777" w:rsidR="00096D69" w:rsidRPr="00E6516F" w:rsidRDefault="00096D69">
            <w:pPr>
              <w:pStyle w:val="TAC"/>
              <w:spacing w:line="256" w:lineRule="auto"/>
              <w:rPr>
                <w:lang w:eastAsia="en-US"/>
              </w:rPr>
            </w:pPr>
            <w:r w:rsidRPr="00E6516F">
              <w:rPr>
                <w:lang w:eastAsia="en-US"/>
              </w:rPr>
              <w:t>-</w:t>
            </w:r>
          </w:p>
        </w:tc>
      </w:tr>
      <w:tr w:rsidR="00096D69" w:rsidRPr="00E6516F" w14:paraId="76FC5601"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BE328BF"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49EF35E" w14:textId="77777777" w:rsidR="00096D69" w:rsidRPr="00E6516F" w:rsidRDefault="00096D69">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0EB17AB"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5F7CFA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E59C3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9A701C9" w14:textId="77777777" w:rsidR="00096D69" w:rsidRPr="00E6516F" w:rsidRDefault="00096D69">
            <w:pPr>
              <w:pStyle w:val="TAC"/>
              <w:spacing w:line="256" w:lineRule="auto"/>
              <w:rPr>
                <w:lang w:eastAsia="en-US"/>
              </w:rPr>
            </w:pPr>
            <w:r w:rsidRPr="00E6516F">
              <w:rPr>
                <w:lang w:eastAsia="en-US"/>
              </w:rPr>
              <w:t>-</w:t>
            </w:r>
          </w:p>
        </w:tc>
      </w:tr>
      <w:tr w:rsidR="00096D69" w:rsidRPr="00E6516F" w14:paraId="3CA90815"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97C6A56" w14:textId="77777777" w:rsidR="00096D69" w:rsidRPr="00E6516F" w:rsidRDefault="00096D69">
            <w:pPr>
              <w:pStyle w:val="TAC"/>
              <w:spacing w:line="256" w:lineRule="auto"/>
              <w:rPr>
                <w:rFonts w:cs="Arial"/>
                <w:szCs w:val="18"/>
                <w:lang w:eastAsia="en-US"/>
              </w:rPr>
            </w:pPr>
            <w:r w:rsidRPr="00E6516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45083664"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READ?</w:t>
            </w:r>
          </w:p>
          <w:p w14:paraId="671B694D" w14:textId="77777777" w:rsidR="00096D69" w:rsidRPr="00E6516F" w:rsidRDefault="00096D69">
            <w:pPr>
              <w:pStyle w:val="TAL"/>
              <w:spacing w:line="256" w:lineRule="auto"/>
              <w:rPr>
                <w:lang w:eastAsia="en-US"/>
              </w:rPr>
            </w:pPr>
            <w:r w:rsidRPr="00E6516F">
              <w:rPr>
                <w:lang w:eastAsia="en-US"/>
              </w:rPr>
              <w:t>NOTE: It is expected that the UE</w:t>
            </w:r>
          </w:p>
          <w:p w14:paraId="21A39A0C" w14:textId="77777777" w:rsidR="00096D69" w:rsidRPr="00E6516F" w:rsidRDefault="00096D69">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1C59877E" w14:textId="77777777" w:rsidR="00096D69" w:rsidRPr="00E6516F" w:rsidRDefault="00096D69">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31AFAB0A"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B41764D"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59642F61" w14:textId="77777777" w:rsidR="00096D69" w:rsidRPr="00E6516F" w:rsidRDefault="00096D69">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737A7A0C" w14:textId="77777777" w:rsidR="00096D69" w:rsidRPr="00E6516F" w:rsidRDefault="00096D69">
            <w:pPr>
              <w:pStyle w:val="TAC"/>
              <w:spacing w:line="256" w:lineRule="auto"/>
              <w:rPr>
                <w:lang w:eastAsia="en-US"/>
              </w:rPr>
            </w:pPr>
            <w:r w:rsidRPr="00E6516F">
              <w:rPr>
                <w:lang w:eastAsia="en-US"/>
              </w:rPr>
              <w:t>P</w:t>
            </w:r>
          </w:p>
        </w:tc>
      </w:tr>
      <w:tr w:rsidR="00096D69" w:rsidRPr="00E6516F" w14:paraId="60F43A71"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3BA7F2DC" w14:textId="77777777" w:rsidR="00096D69" w:rsidRPr="00E6516F" w:rsidRDefault="00096D69">
            <w:pPr>
              <w:pStyle w:val="TAC"/>
              <w:spacing w:line="256" w:lineRule="auto"/>
              <w:rPr>
                <w:rFonts w:cs="Arial"/>
                <w:szCs w:val="18"/>
                <w:lang w:eastAsia="en-US"/>
              </w:rPr>
            </w:pPr>
            <w:r w:rsidRPr="00E6516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351CA49C" w14:textId="77777777" w:rsidR="00096D69" w:rsidRPr="00E6516F" w:rsidRDefault="00096D69">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6E3C17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821FC5"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D096FC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E1118E1" w14:textId="77777777" w:rsidR="00096D69" w:rsidRPr="00E6516F" w:rsidRDefault="00096D69">
            <w:pPr>
              <w:pStyle w:val="TAC"/>
              <w:spacing w:line="256" w:lineRule="auto"/>
              <w:rPr>
                <w:lang w:eastAsia="en-US"/>
              </w:rPr>
            </w:pPr>
            <w:r w:rsidRPr="00E6516F">
              <w:rPr>
                <w:lang w:eastAsia="en-US"/>
              </w:rPr>
              <w:t>-</w:t>
            </w:r>
          </w:p>
        </w:tc>
      </w:tr>
      <w:tr w:rsidR="00096D69" w:rsidRPr="00E6516F" w14:paraId="74507027"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1472DE90" w14:textId="77777777" w:rsidR="00096D69" w:rsidRPr="00E6516F" w:rsidRDefault="00096D69">
            <w:pPr>
              <w:pStyle w:val="TAC"/>
              <w:spacing w:line="256" w:lineRule="auto"/>
              <w:rPr>
                <w:rFonts w:cs="Arial"/>
                <w:szCs w:val="18"/>
                <w:lang w:eastAsia="en-US"/>
              </w:rPr>
            </w:pPr>
            <w:r w:rsidRPr="00E6516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15D1082A" w14:textId="77777777" w:rsidR="00096D69" w:rsidRPr="00E6516F" w:rsidRDefault="00096D69">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0F330289"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2F4FBF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73F7E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FAD880" w14:textId="77777777" w:rsidR="00096D69" w:rsidRPr="00E6516F" w:rsidRDefault="00096D69">
            <w:pPr>
              <w:pStyle w:val="TAC"/>
              <w:spacing w:line="256" w:lineRule="auto"/>
              <w:rPr>
                <w:lang w:eastAsia="en-US"/>
              </w:rPr>
            </w:pPr>
            <w:r w:rsidRPr="00E6516F">
              <w:rPr>
                <w:lang w:eastAsia="en-US"/>
              </w:rPr>
              <w:t>-</w:t>
            </w:r>
          </w:p>
        </w:tc>
      </w:tr>
      <w:tr w:rsidR="00096D69" w:rsidRPr="00E6516F" w14:paraId="2B76B478"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CEB7736"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04933F4"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135AC93F"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CE732C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C94E48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70FFD57" w14:textId="77777777" w:rsidR="00096D69" w:rsidRPr="00E6516F" w:rsidRDefault="00096D69">
            <w:pPr>
              <w:pStyle w:val="TAC"/>
              <w:spacing w:line="256" w:lineRule="auto"/>
              <w:rPr>
                <w:lang w:eastAsia="en-US"/>
              </w:rPr>
            </w:pPr>
            <w:r w:rsidRPr="00E6516F">
              <w:rPr>
                <w:lang w:eastAsia="en-US"/>
              </w:rPr>
              <w:t>-</w:t>
            </w:r>
          </w:p>
        </w:tc>
      </w:tr>
      <w:tr w:rsidR="00096D69" w:rsidRPr="00E6516F" w14:paraId="3B2DF95D"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03F62C79"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614DF5F"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9CA08F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6C5DFB1"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23507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5D36DF4" w14:textId="77777777" w:rsidR="00096D69" w:rsidRPr="00E6516F" w:rsidRDefault="00096D69">
            <w:pPr>
              <w:pStyle w:val="TAC"/>
              <w:spacing w:line="256" w:lineRule="auto"/>
              <w:rPr>
                <w:lang w:eastAsia="en-US"/>
              </w:rPr>
            </w:pPr>
            <w:r w:rsidRPr="00E6516F">
              <w:rPr>
                <w:lang w:eastAsia="en-US"/>
              </w:rPr>
              <w:t>-</w:t>
            </w:r>
          </w:p>
        </w:tc>
      </w:tr>
      <w:tr w:rsidR="00096D69" w:rsidRPr="00E6516F" w14:paraId="5046E99D"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6DC448D0"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E2A4036" w14:textId="77777777" w:rsidR="00096D69" w:rsidRPr="00E6516F" w:rsidRDefault="00096D69">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5EE19C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5FD00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BD0D4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B39AD0" w14:textId="77777777" w:rsidR="00096D69" w:rsidRPr="00E6516F" w:rsidRDefault="00096D69">
            <w:pPr>
              <w:pStyle w:val="TAC"/>
              <w:spacing w:line="256" w:lineRule="auto"/>
              <w:rPr>
                <w:lang w:eastAsia="en-US"/>
              </w:rPr>
            </w:pPr>
            <w:r w:rsidRPr="00E6516F">
              <w:rPr>
                <w:lang w:eastAsia="en-US"/>
              </w:rPr>
              <w:t>-</w:t>
            </w:r>
          </w:p>
        </w:tc>
      </w:tr>
      <w:tr w:rsidR="00096D69" w:rsidRPr="00E6516F" w14:paraId="1556F802"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B7D13E3" w14:textId="77777777" w:rsidR="00096D69" w:rsidRPr="00E6516F" w:rsidRDefault="00096D69">
            <w:pPr>
              <w:pStyle w:val="TAC"/>
              <w:spacing w:line="256" w:lineRule="auto"/>
              <w:rPr>
                <w:rFonts w:cs="Arial"/>
                <w:szCs w:val="18"/>
                <w:lang w:eastAsia="en-US"/>
              </w:rPr>
            </w:pPr>
            <w:r w:rsidRPr="00E6516F">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1870BBDE" w14:textId="77777777" w:rsidR="00096D69" w:rsidRPr="00E6516F" w:rsidRDefault="00096D69">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37E3E34E"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C93EEE5"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12408C9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5DC4E2" w14:textId="77777777" w:rsidR="00096D69" w:rsidRPr="00E6516F" w:rsidRDefault="00096D69">
            <w:pPr>
              <w:pStyle w:val="TAC"/>
              <w:spacing w:line="256" w:lineRule="auto"/>
              <w:rPr>
                <w:lang w:eastAsia="en-US"/>
              </w:rPr>
            </w:pPr>
            <w:r w:rsidRPr="00E6516F">
              <w:rPr>
                <w:lang w:eastAsia="en-US"/>
              </w:rPr>
              <w:t>-</w:t>
            </w:r>
          </w:p>
        </w:tc>
      </w:tr>
      <w:tr w:rsidR="00096D69" w:rsidRPr="00E6516F" w14:paraId="333CA7CC"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4751967" w14:textId="77777777" w:rsidR="00096D69" w:rsidRPr="00E6516F" w:rsidRDefault="00096D69">
            <w:pPr>
              <w:pStyle w:val="TAC"/>
              <w:spacing w:line="256" w:lineRule="auto"/>
              <w:rPr>
                <w:rFonts w:cs="Arial"/>
                <w:szCs w:val="18"/>
                <w:lang w:eastAsia="en-US"/>
              </w:rPr>
            </w:pPr>
            <w:r w:rsidRPr="00E6516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5B5C527E"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7FD58FF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F0057D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B37730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45BBA5" w14:textId="77777777" w:rsidR="00096D69" w:rsidRPr="00E6516F" w:rsidRDefault="00096D69">
            <w:pPr>
              <w:pStyle w:val="TAC"/>
              <w:spacing w:line="256" w:lineRule="auto"/>
              <w:rPr>
                <w:lang w:eastAsia="en-US"/>
              </w:rPr>
            </w:pPr>
            <w:r w:rsidRPr="00E6516F">
              <w:rPr>
                <w:lang w:eastAsia="en-US"/>
              </w:rPr>
              <w:t>-</w:t>
            </w:r>
          </w:p>
        </w:tc>
      </w:tr>
      <w:tr w:rsidR="00096D69" w:rsidRPr="00E6516F" w14:paraId="7E824FD2"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38FE0471" w14:textId="77777777" w:rsidR="00096D69" w:rsidRPr="00E6516F" w:rsidRDefault="00096D69">
            <w:pPr>
              <w:pStyle w:val="TAC"/>
              <w:spacing w:line="256" w:lineRule="auto"/>
              <w:rPr>
                <w:rFonts w:cs="Arial"/>
                <w:szCs w:val="18"/>
                <w:lang w:eastAsia="en-US"/>
              </w:rPr>
            </w:pPr>
            <w:r w:rsidRPr="00E6516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03FD39E6"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24A2CDAD"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B9244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DB103F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F11A15" w14:textId="77777777" w:rsidR="00096D69" w:rsidRPr="00E6516F" w:rsidRDefault="00096D69">
            <w:pPr>
              <w:pStyle w:val="TAC"/>
              <w:spacing w:line="256" w:lineRule="auto"/>
              <w:rPr>
                <w:lang w:eastAsia="en-US"/>
              </w:rPr>
            </w:pPr>
            <w:r w:rsidRPr="00E6516F">
              <w:rPr>
                <w:lang w:eastAsia="en-US"/>
              </w:rPr>
              <w:t>-</w:t>
            </w:r>
          </w:p>
        </w:tc>
      </w:tr>
      <w:tr w:rsidR="00096D69" w:rsidRPr="00E6516F" w14:paraId="118F7CB0"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683D3455"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F0D8343" w14:textId="77777777" w:rsidR="00096D69" w:rsidRPr="00E6516F" w:rsidRDefault="00096D69">
            <w:pPr>
              <w:pStyle w:val="TAL"/>
              <w:spacing w:line="256" w:lineRule="auto"/>
              <w:rPr>
                <w:lang w:eastAsia="en-US"/>
              </w:rPr>
            </w:pPr>
            <w:r w:rsidRPr="00E6516F">
              <w:rPr>
                <w:lang w:eastAsia="en-US"/>
              </w:rPr>
              <w:t>EXCEPTION: SS releases the E-UTRA connection. The E-UTRA/EPC actions which are related to the MCVideo call release are described in TS 36.579-1 [2], subclause 5.4.7, 'Generic Test Procedure for MCPTT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47167C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DA6E6E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6F4184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D556EFC" w14:textId="77777777" w:rsidR="00096D69" w:rsidRPr="00E6516F" w:rsidRDefault="00096D69">
            <w:pPr>
              <w:pStyle w:val="TAC"/>
              <w:spacing w:line="256" w:lineRule="auto"/>
              <w:rPr>
                <w:lang w:eastAsia="en-US"/>
              </w:rPr>
            </w:pPr>
            <w:r w:rsidRPr="00E6516F">
              <w:rPr>
                <w:lang w:eastAsia="en-US"/>
              </w:rPr>
              <w:t>-</w:t>
            </w:r>
          </w:p>
        </w:tc>
      </w:tr>
      <w:tr w:rsidR="00096D69" w:rsidRPr="00E6516F" w14:paraId="08C9D851"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8AF15D2" w14:textId="77777777" w:rsidR="00096D69" w:rsidRPr="00E6516F" w:rsidRDefault="00096D69">
            <w:pPr>
              <w:pStyle w:val="TAC"/>
              <w:spacing w:line="256" w:lineRule="auto"/>
              <w:rPr>
                <w:rFonts w:cs="Arial"/>
                <w:szCs w:val="18"/>
                <w:lang w:eastAsia="en-US"/>
              </w:rPr>
            </w:pPr>
            <w:r w:rsidRPr="00E6516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7FE507BB" w14:textId="77777777" w:rsidR="00096D69" w:rsidRPr="00E6516F" w:rsidRDefault="00096D69">
            <w:pPr>
              <w:pStyle w:val="TAL"/>
              <w:spacing w:line="256" w:lineRule="auto"/>
              <w:rPr>
                <w:lang w:eastAsia="en-US"/>
              </w:rPr>
            </w:pPr>
            <w:r w:rsidRPr="00E6516F">
              <w:rPr>
                <w:lang w:eastAsia="en-US"/>
              </w:rPr>
              <w:t>Make the MCData User request to send a standalone group SDS message with an SDS disposition request type of DELIVERY AND READ.</w:t>
            </w:r>
          </w:p>
          <w:p w14:paraId="10668719" w14:textId="77777777" w:rsidR="00096D69" w:rsidRPr="00E6516F" w:rsidRDefault="00096D69">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8598ECB"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C7CAE1"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BED80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717607" w14:textId="77777777" w:rsidR="00096D69" w:rsidRPr="00E6516F" w:rsidRDefault="00096D69">
            <w:pPr>
              <w:pStyle w:val="TAC"/>
              <w:spacing w:line="256" w:lineRule="auto"/>
              <w:rPr>
                <w:lang w:eastAsia="en-US"/>
              </w:rPr>
            </w:pPr>
            <w:r w:rsidRPr="00E6516F">
              <w:rPr>
                <w:lang w:eastAsia="en-US"/>
              </w:rPr>
              <w:t>-</w:t>
            </w:r>
          </w:p>
        </w:tc>
      </w:tr>
      <w:tr w:rsidR="00096D69" w:rsidRPr="00E6516F" w14:paraId="376134FE"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27C52DF"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6841EBD"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5.4.11 'Generic Test Procedure for MCPTT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59BF77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70D8D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3C40D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9907EE6" w14:textId="77777777" w:rsidR="00096D69" w:rsidRPr="00E6516F" w:rsidRDefault="00096D69">
            <w:pPr>
              <w:pStyle w:val="TAC"/>
              <w:spacing w:line="256" w:lineRule="auto"/>
              <w:rPr>
                <w:lang w:eastAsia="en-US"/>
              </w:rPr>
            </w:pPr>
            <w:r w:rsidRPr="00E6516F">
              <w:rPr>
                <w:lang w:eastAsia="en-US"/>
              </w:rPr>
              <w:t>-</w:t>
            </w:r>
          </w:p>
        </w:tc>
      </w:tr>
      <w:tr w:rsidR="00096D69" w:rsidRPr="00E6516F" w14:paraId="01F894A1"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273ABC6E"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35B9EBB" w14:textId="77777777" w:rsidR="00096D69" w:rsidRPr="00E6516F" w:rsidRDefault="00096D69">
            <w:pPr>
              <w:pStyle w:val="TAL"/>
              <w:spacing w:line="256" w:lineRule="auto"/>
              <w:rPr>
                <w:lang w:eastAsia="en-US"/>
              </w:rPr>
            </w:pPr>
            <w:r w:rsidRPr="00E6516F">
              <w:rPr>
                <w:lang w:eastAsia="en-US"/>
              </w:rPr>
              <w:t xml:space="preserve">EXCEPTION: Steps 12-14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CE52C7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EE6FA5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1DB44B"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49A63EF" w14:textId="77777777" w:rsidR="00096D69" w:rsidRPr="00E6516F" w:rsidRDefault="00096D69">
            <w:pPr>
              <w:pStyle w:val="TAC"/>
              <w:spacing w:line="256" w:lineRule="auto"/>
              <w:rPr>
                <w:lang w:eastAsia="en-US"/>
              </w:rPr>
            </w:pPr>
            <w:r w:rsidRPr="00E6516F">
              <w:rPr>
                <w:lang w:eastAsia="en-US"/>
              </w:rPr>
              <w:t>-</w:t>
            </w:r>
          </w:p>
        </w:tc>
      </w:tr>
      <w:tr w:rsidR="00096D69" w:rsidRPr="00E6516F" w14:paraId="09FC980C"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386A9EEF" w14:textId="77777777" w:rsidR="00096D69" w:rsidRPr="00E6516F" w:rsidRDefault="00096D69">
            <w:pPr>
              <w:pStyle w:val="TAC"/>
              <w:spacing w:line="256" w:lineRule="auto"/>
              <w:rPr>
                <w:rFonts w:cs="Arial"/>
                <w:szCs w:val="18"/>
                <w:lang w:eastAsia="en-US"/>
              </w:rPr>
            </w:pPr>
            <w:r w:rsidRPr="00E6516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6D600460"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a disposition request type of DELIVERY AND READ?</w:t>
            </w:r>
          </w:p>
          <w:p w14:paraId="1794C7A5" w14:textId="77777777" w:rsidR="00096D69" w:rsidRPr="00E6516F" w:rsidRDefault="00096D69">
            <w:pPr>
              <w:pStyle w:val="TAL"/>
              <w:spacing w:line="256" w:lineRule="auto"/>
              <w:rPr>
                <w:lang w:eastAsia="en-US"/>
              </w:rPr>
            </w:pPr>
            <w:r w:rsidRPr="00E6516F">
              <w:rPr>
                <w:lang w:eastAsia="en-US"/>
              </w:rPr>
              <w:t>NOTE: It is expected that the UE</w:t>
            </w:r>
          </w:p>
          <w:p w14:paraId="41BBC6A7" w14:textId="77777777" w:rsidR="00096D69" w:rsidRPr="00E6516F" w:rsidRDefault="00096D69">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5BC0D9F8" w14:textId="77777777" w:rsidR="00096D69" w:rsidRPr="00E6516F" w:rsidRDefault="00096D69">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1076EF1D"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DBFF437"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0808C32B"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5333EC49" w14:textId="77777777" w:rsidR="00096D69" w:rsidRPr="00E6516F" w:rsidRDefault="00096D69">
            <w:pPr>
              <w:pStyle w:val="TAC"/>
              <w:spacing w:line="256" w:lineRule="auto"/>
              <w:rPr>
                <w:lang w:eastAsia="en-US"/>
              </w:rPr>
            </w:pPr>
            <w:r w:rsidRPr="00E6516F">
              <w:rPr>
                <w:lang w:eastAsia="en-US"/>
              </w:rPr>
              <w:t>P</w:t>
            </w:r>
          </w:p>
        </w:tc>
      </w:tr>
      <w:tr w:rsidR="00096D69" w:rsidRPr="00E6516F" w14:paraId="359100E2"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3A61AA93" w14:textId="77777777" w:rsidR="00096D69" w:rsidRPr="00E6516F" w:rsidRDefault="00096D69">
            <w:pPr>
              <w:pStyle w:val="TAC"/>
              <w:spacing w:line="256" w:lineRule="auto"/>
              <w:rPr>
                <w:rFonts w:cs="Arial"/>
                <w:szCs w:val="18"/>
                <w:lang w:eastAsia="en-US"/>
              </w:rPr>
            </w:pPr>
            <w:r w:rsidRPr="00E6516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4FD9954E" w14:textId="77777777" w:rsidR="00096D69" w:rsidRPr="00E6516F" w:rsidRDefault="00096D69">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6941AB3F"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7538EE5"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9D961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7940BAE" w14:textId="77777777" w:rsidR="00096D69" w:rsidRPr="00E6516F" w:rsidRDefault="00096D69">
            <w:pPr>
              <w:pStyle w:val="TAC"/>
              <w:spacing w:line="256" w:lineRule="auto"/>
              <w:rPr>
                <w:lang w:eastAsia="en-US"/>
              </w:rPr>
            </w:pPr>
            <w:r w:rsidRPr="00E6516F">
              <w:rPr>
                <w:lang w:eastAsia="en-US"/>
              </w:rPr>
              <w:t>-</w:t>
            </w:r>
          </w:p>
        </w:tc>
      </w:tr>
      <w:tr w:rsidR="00096D69" w:rsidRPr="00E6516F" w14:paraId="54A25287"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16DB9C72" w14:textId="77777777" w:rsidR="00096D69" w:rsidRPr="00E6516F" w:rsidRDefault="00096D69">
            <w:pPr>
              <w:pStyle w:val="TAC"/>
              <w:spacing w:line="256" w:lineRule="auto"/>
              <w:rPr>
                <w:rFonts w:cs="Arial"/>
                <w:szCs w:val="18"/>
                <w:lang w:eastAsia="en-US"/>
              </w:rPr>
            </w:pPr>
            <w:r w:rsidRPr="00E6516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020D79B0" w14:textId="77777777" w:rsidR="00096D69" w:rsidRPr="00E6516F" w:rsidRDefault="00096D69">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5A021839"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D6820E6"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C2C80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180C8C0" w14:textId="77777777" w:rsidR="00096D69" w:rsidRPr="00E6516F" w:rsidRDefault="00096D69">
            <w:pPr>
              <w:pStyle w:val="TAC"/>
              <w:spacing w:line="256" w:lineRule="auto"/>
              <w:rPr>
                <w:lang w:eastAsia="en-US"/>
              </w:rPr>
            </w:pPr>
            <w:r w:rsidRPr="00E6516F">
              <w:rPr>
                <w:lang w:eastAsia="en-US"/>
              </w:rPr>
              <w:t>-</w:t>
            </w:r>
          </w:p>
        </w:tc>
      </w:tr>
      <w:tr w:rsidR="00096D69" w:rsidRPr="00E6516F" w14:paraId="2F691BF0"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7244EAA5"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8EAA178"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C41573B"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1BC35B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65B20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46B9CC0" w14:textId="77777777" w:rsidR="00096D69" w:rsidRPr="00E6516F" w:rsidRDefault="00096D69">
            <w:pPr>
              <w:pStyle w:val="TAC"/>
              <w:spacing w:line="256" w:lineRule="auto"/>
              <w:rPr>
                <w:lang w:eastAsia="en-US"/>
              </w:rPr>
            </w:pPr>
            <w:r w:rsidRPr="00E6516F">
              <w:rPr>
                <w:lang w:eastAsia="en-US"/>
              </w:rPr>
              <w:t>-</w:t>
            </w:r>
          </w:p>
        </w:tc>
      </w:tr>
      <w:tr w:rsidR="00096D69" w:rsidRPr="00E6516F" w14:paraId="42163611"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6E6183C7"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E094EF9"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6276CA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180972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34053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FB807F6" w14:textId="77777777" w:rsidR="00096D69" w:rsidRPr="00E6516F" w:rsidRDefault="00096D69">
            <w:pPr>
              <w:pStyle w:val="TAC"/>
              <w:spacing w:line="256" w:lineRule="auto"/>
              <w:rPr>
                <w:lang w:eastAsia="en-US"/>
              </w:rPr>
            </w:pPr>
            <w:r w:rsidRPr="00E6516F">
              <w:rPr>
                <w:lang w:eastAsia="en-US"/>
              </w:rPr>
              <w:t>-</w:t>
            </w:r>
          </w:p>
        </w:tc>
      </w:tr>
      <w:tr w:rsidR="00096D69" w:rsidRPr="00E6516F" w14:paraId="2A0CF31A"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692511E0"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E2BA733" w14:textId="77777777" w:rsidR="00096D69" w:rsidRPr="00E6516F" w:rsidRDefault="00096D69">
            <w:pPr>
              <w:pStyle w:val="TAL"/>
              <w:spacing w:line="256" w:lineRule="auto"/>
              <w:rPr>
                <w:lang w:eastAsia="en-US"/>
              </w:rPr>
            </w:pPr>
            <w:r w:rsidRPr="00E6516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7BBA2DC9"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7B6531"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8E5D54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434D644" w14:textId="77777777" w:rsidR="00096D69" w:rsidRPr="00E6516F" w:rsidRDefault="00096D69">
            <w:pPr>
              <w:pStyle w:val="TAC"/>
              <w:spacing w:line="256" w:lineRule="auto"/>
              <w:rPr>
                <w:lang w:eastAsia="en-US"/>
              </w:rPr>
            </w:pPr>
            <w:r w:rsidRPr="00E6516F">
              <w:rPr>
                <w:lang w:eastAsia="en-US"/>
              </w:rPr>
              <w:t>-</w:t>
            </w:r>
          </w:p>
        </w:tc>
      </w:tr>
      <w:tr w:rsidR="00096D69" w:rsidRPr="00E6516F" w14:paraId="4D3BF26F"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DD704C9" w14:textId="77777777" w:rsidR="00096D69" w:rsidRPr="00E6516F" w:rsidRDefault="00096D69">
            <w:pPr>
              <w:pStyle w:val="TAC"/>
              <w:spacing w:line="256" w:lineRule="auto"/>
              <w:rPr>
                <w:rFonts w:cs="Arial"/>
                <w:szCs w:val="18"/>
                <w:lang w:eastAsia="en-US"/>
              </w:rPr>
            </w:pPr>
            <w:r w:rsidRPr="00E6516F">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4CDF72C7" w14:textId="77777777" w:rsidR="00096D69" w:rsidRPr="00E6516F" w:rsidRDefault="00096D69">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33431B61"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07E1EF9"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176FBE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CAB2874" w14:textId="77777777" w:rsidR="00096D69" w:rsidRPr="00E6516F" w:rsidRDefault="00096D69">
            <w:pPr>
              <w:pStyle w:val="TAC"/>
              <w:spacing w:line="256" w:lineRule="auto"/>
              <w:rPr>
                <w:lang w:eastAsia="en-US"/>
              </w:rPr>
            </w:pPr>
            <w:r w:rsidRPr="00E6516F">
              <w:rPr>
                <w:lang w:eastAsia="en-US"/>
              </w:rPr>
              <w:t>-</w:t>
            </w:r>
          </w:p>
        </w:tc>
      </w:tr>
      <w:tr w:rsidR="00096D69" w:rsidRPr="00E6516F" w14:paraId="16DD427A"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0FD075C0" w14:textId="77777777" w:rsidR="00096D69" w:rsidRPr="00E6516F" w:rsidRDefault="00096D69">
            <w:pPr>
              <w:pStyle w:val="TAC"/>
              <w:spacing w:line="256" w:lineRule="auto"/>
              <w:rPr>
                <w:rFonts w:cs="Arial"/>
                <w:szCs w:val="18"/>
                <w:lang w:eastAsia="en-US"/>
              </w:rPr>
            </w:pPr>
            <w:r w:rsidRPr="00E6516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4B421008"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406DCF1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AF349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8199B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9F3BE6D" w14:textId="77777777" w:rsidR="00096D69" w:rsidRPr="00E6516F" w:rsidRDefault="00096D69">
            <w:pPr>
              <w:pStyle w:val="TAC"/>
              <w:spacing w:line="256" w:lineRule="auto"/>
              <w:rPr>
                <w:lang w:eastAsia="en-US"/>
              </w:rPr>
            </w:pPr>
            <w:r w:rsidRPr="00E6516F">
              <w:rPr>
                <w:lang w:eastAsia="en-US"/>
              </w:rPr>
              <w:t>-</w:t>
            </w:r>
          </w:p>
        </w:tc>
      </w:tr>
      <w:tr w:rsidR="00096D69" w:rsidRPr="00E6516F" w14:paraId="254F685F"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414C04EF" w14:textId="77777777" w:rsidR="00096D69" w:rsidRPr="00E6516F" w:rsidRDefault="00096D69">
            <w:pPr>
              <w:pStyle w:val="TAC"/>
              <w:spacing w:line="256" w:lineRule="auto"/>
              <w:rPr>
                <w:rFonts w:cs="Arial"/>
                <w:szCs w:val="18"/>
                <w:lang w:eastAsia="en-US"/>
              </w:rPr>
            </w:pPr>
            <w:r w:rsidRPr="00E6516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1C660AA9"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11B3B3F6"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60BB18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A6FEC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891DF8" w14:textId="77777777" w:rsidR="00096D69" w:rsidRPr="00E6516F" w:rsidRDefault="00096D69">
            <w:pPr>
              <w:pStyle w:val="TAC"/>
              <w:spacing w:line="256" w:lineRule="auto"/>
              <w:rPr>
                <w:lang w:eastAsia="en-US"/>
              </w:rPr>
            </w:pPr>
            <w:r w:rsidRPr="00E6516F">
              <w:rPr>
                <w:lang w:eastAsia="en-US"/>
              </w:rPr>
              <w:t>-</w:t>
            </w:r>
          </w:p>
        </w:tc>
      </w:tr>
      <w:tr w:rsidR="00096D69" w:rsidRPr="00E6516F" w14:paraId="2880031C"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7263BD9B"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76DCCE1" w14:textId="77777777" w:rsidR="00096D69" w:rsidRPr="00E6516F" w:rsidRDefault="00096D69">
            <w:pPr>
              <w:pStyle w:val="TAL"/>
              <w:spacing w:line="256" w:lineRule="auto"/>
              <w:rPr>
                <w:lang w:eastAsia="en-US"/>
              </w:rPr>
            </w:pPr>
            <w:r w:rsidRPr="00E6516F">
              <w:rPr>
                <w:lang w:eastAsia="en-US"/>
              </w:rPr>
              <w:t>EXCEPTION: SS releases the E-UTRA connection. The E-UTRA/EPC actions which are related to the MCVideo call release are described in TS 36.579-1 [2], subclause 5.4.7, 'Generic Test Procedure for MCPTT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4A59D165"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C2DAB1"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4CB1A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496A4D" w14:textId="77777777" w:rsidR="00096D69" w:rsidRPr="00E6516F" w:rsidRDefault="00096D69">
            <w:pPr>
              <w:pStyle w:val="TAC"/>
              <w:spacing w:line="256" w:lineRule="auto"/>
              <w:rPr>
                <w:lang w:eastAsia="en-US"/>
              </w:rPr>
            </w:pPr>
            <w:r w:rsidRPr="00E6516F">
              <w:rPr>
                <w:lang w:eastAsia="en-US"/>
              </w:rPr>
              <w:t>-</w:t>
            </w:r>
          </w:p>
        </w:tc>
      </w:tr>
      <w:tr w:rsidR="00096D69" w:rsidRPr="00E6516F" w14:paraId="02AC082E" w14:textId="77777777" w:rsidTr="00096D69">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52041BD1" w14:textId="77777777" w:rsidR="00096D69" w:rsidRPr="00E6516F" w:rsidRDefault="00096D69">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1CC28BBA" w14:textId="77777777" w:rsidR="00096D69" w:rsidRPr="00E6516F" w:rsidRDefault="00096D69" w:rsidP="00096D69"/>
    <w:p w14:paraId="6E772F31" w14:textId="77777777" w:rsidR="00096D69" w:rsidRPr="00E6516F" w:rsidRDefault="00096D69" w:rsidP="00096D69">
      <w:pPr>
        <w:pStyle w:val="H6"/>
        <w:rPr>
          <w:lang w:eastAsia="ko-KR"/>
        </w:rPr>
      </w:pPr>
      <w:r w:rsidRPr="00E6516F">
        <w:t>7.1.3.3.3</w:t>
      </w:r>
      <w:r w:rsidRPr="00E6516F">
        <w:tab/>
        <w:t>Specific message contents</w:t>
      </w:r>
    </w:p>
    <w:p w14:paraId="6D5A6CB9" w14:textId="77777777" w:rsidR="00096D69" w:rsidRPr="00E6516F" w:rsidRDefault="00096D69" w:rsidP="00096D69">
      <w:pPr>
        <w:pStyle w:val="TH"/>
      </w:pPr>
      <w:r w:rsidRPr="00E6516F">
        <w:t>Table 7.1.3.3.3-1: SDS OFF-NETWORK MESSAGE (step 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35EA90F6"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4109F436" w14:textId="77777777" w:rsidR="00096D69" w:rsidRPr="00E6516F" w:rsidRDefault="00096D69">
            <w:pPr>
              <w:pStyle w:val="TAL"/>
              <w:spacing w:line="256" w:lineRule="auto"/>
              <w:rPr>
                <w:lang w:eastAsia="en-US"/>
              </w:rPr>
            </w:pPr>
            <w:r w:rsidRPr="00E6516F">
              <w:rPr>
                <w:lang w:eastAsia="en-US"/>
              </w:rPr>
              <w:t>Derivation Path: TS 36.579-1 [2], Table 5.5.3.8.9-1, condition DELIVERED, MCD_grp</w:t>
            </w:r>
          </w:p>
        </w:tc>
      </w:tr>
    </w:tbl>
    <w:p w14:paraId="02C802F0" w14:textId="77777777" w:rsidR="00096D69" w:rsidRPr="00E6516F" w:rsidRDefault="00096D69" w:rsidP="00096D69"/>
    <w:p w14:paraId="4E25754C" w14:textId="77777777" w:rsidR="00096D69" w:rsidRPr="00E6516F" w:rsidRDefault="00096D69" w:rsidP="00096D69">
      <w:pPr>
        <w:pStyle w:val="TH"/>
      </w:pPr>
      <w:r w:rsidRPr="00E6516F">
        <w:t>Table 7.1.3.3.3-2: SDS OFF-NETWORK NOTIFICATION (step 8,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5A680314"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0E11C2BA" w14:textId="77777777" w:rsidR="00096D69" w:rsidRPr="00E6516F" w:rsidRDefault="00096D69">
            <w:pPr>
              <w:pStyle w:val="TAL"/>
              <w:spacing w:line="256" w:lineRule="auto"/>
              <w:rPr>
                <w:lang w:eastAsia="en-US"/>
              </w:rPr>
            </w:pPr>
            <w:r w:rsidRPr="00E6516F">
              <w:rPr>
                <w:lang w:eastAsia="en-US"/>
              </w:rPr>
              <w:t>Derivation Path: TS 36.579-1 [2], Table 5.5.3.8.12-1, condition DELIVERED</w:t>
            </w:r>
          </w:p>
        </w:tc>
      </w:tr>
    </w:tbl>
    <w:p w14:paraId="634B083B" w14:textId="77777777" w:rsidR="00096D69" w:rsidRPr="00E6516F" w:rsidRDefault="00096D69" w:rsidP="00096D69"/>
    <w:p w14:paraId="5087A3D6" w14:textId="77777777" w:rsidR="00096D69" w:rsidRPr="00E6516F" w:rsidRDefault="00096D69" w:rsidP="00096D69">
      <w:pPr>
        <w:pStyle w:val="TH"/>
      </w:pPr>
      <w:r w:rsidRPr="00E6516F">
        <w:t>Table 7.1.3.3.3-3: SDS OFF-NETWORK MESSAGE (step 12,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2276E56C"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7EA531DD" w14:textId="77777777" w:rsidR="00096D69" w:rsidRPr="00E6516F" w:rsidRDefault="00096D69">
            <w:pPr>
              <w:pStyle w:val="TAL"/>
              <w:spacing w:line="256" w:lineRule="auto"/>
              <w:rPr>
                <w:lang w:eastAsia="en-US"/>
              </w:rPr>
            </w:pPr>
            <w:r w:rsidRPr="00E6516F">
              <w:rPr>
                <w:lang w:eastAsia="en-US"/>
              </w:rPr>
              <w:t>Derivation Path: TS 36.579-1 [2], Table 5.5.3.8.9-1, condition READ, MCD_grp</w:t>
            </w:r>
          </w:p>
        </w:tc>
      </w:tr>
    </w:tbl>
    <w:p w14:paraId="464C16B5" w14:textId="77777777" w:rsidR="00096D69" w:rsidRPr="00E6516F" w:rsidRDefault="00096D69" w:rsidP="00096D69"/>
    <w:p w14:paraId="700FF99D" w14:textId="77777777" w:rsidR="00096D69" w:rsidRPr="00E6516F" w:rsidRDefault="00096D69" w:rsidP="00096D69">
      <w:pPr>
        <w:pStyle w:val="TH"/>
      </w:pPr>
      <w:r w:rsidRPr="00E6516F">
        <w:t>Table 7.1.3.3.3-4: SDS OFF-NETWORK NOTIFICATION (step 15,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6FFE5656"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2FE7F066" w14:textId="77777777" w:rsidR="00096D69" w:rsidRPr="00E6516F" w:rsidRDefault="00096D69">
            <w:pPr>
              <w:pStyle w:val="TAL"/>
              <w:spacing w:line="256" w:lineRule="auto"/>
              <w:rPr>
                <w:lang w:eastAsia="en-US"/>
              </w:rPr>
            </w:pPr>
            <w:r w:rsidRPr="00E6516F">
              <w:rPr>
                <w:lang w:eastAsia="en-US"/>
              </w:rPr>
              <w:t>Derivation Path: TS 36.579-1 [2], Table 5.5.3.8.12-1, condition READ</w:t>
            </w:r>
          </w:p>
        </w:tc>
      </w:tr>
    </w:tbl>
    <w:p w14:paraId="0B4326EB" w14:textId="77777777" w:rsidR="00096D69" w:rsidRPr="00E6516F" w:rsidRDefault="00096D69" w:rsidP="00096D69"/>
    <w:p w14:paraId="2A38BAA6" w14:textId="77777777" w:rsidR="00096D69" w:rsidRPr="00E6516F" w:rsidRDefault="00096D69" w:rsidP="00096D69">
      <w:pPr>
        <w:pStyle w:val="TH"/>
      </w:pPr>
      <w:r w:rsidRPr="00E6516F">
        <w:t>Table 7.1.3.3.3-5: SDS OFF-NETWORK MESSAGE (step 19,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5A56D1A1"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5D5D2B66" w14:textId="77777777" w:rsidR="00096D69" w:rsidRPr="00E6516F" w:rsidRDefault="00096D69">
            <w:pPr>
              <w:pStyle w:val="TAL"/>
              <w:spacing w:line="256" w:lineRule="auto"/>
              <w:rPr>
                <w:lang w:eastAsia="en-US"/>
              </w:rPr>
            </w:pPr>
            <w:r w:rsidRPr="00E6516F">
              <w:rPr>
                <w:lang w:eastAsia="en-US"/>
              </w:rPr>
              <w:t>Derivation Path: TS 36.579-1 [2], Table 5.5.3.8.9-1, condition DELIVERED_READ, MCD_grp</w:t>
            </w:r>
          </w:p>
        </w:tc>
      </w:tr>
    </w:tbl>
    <w:p w14:paraId="4FB4E4B4" w14:textId="77777777" w:rsidR="00096D69" w:rsidRPr="00E6516F" w:rsidRDefault="00096D69" w:rsidP="00096D69"/>
    <w:p w14:paraId="69B6B7B6" w14:textId="77777777" w:rsidR="00096D69" w:rsidRPr="00E6516F" w:rsidRDefault="00096D69" w:rsidP="00096D69">
      <w:pPr>
        <w:pStyle w:val="TH"/>
      </w:pPr>
      <w:r w:rsidRPr="00E6516F">
        <w:t>Table 7.1.3.3.3-6: SDS OFF-NETWORK NOTIFICATION (step 22,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603C6924"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21B2B7A8" w14:textId="77777777" w:rsidR="00096D69" w:rsidRPr="00E6516F" w:rsidRDefault="00096D69">
            <w:pPr>
              <w:pStyle w:val="TAL"/>
              <w:spacing w:line="256" w:lineRule="auto"/>
              <w:rPr>
                <w:lang w:eastAsia="en-US"/>
              </w:rPr>
            </w:pPr>
            <w:r w:rsidRPr="00E6516F">
              <w:rPr>
                <w:lang w:eastAsia="en-US"/>
              </w:rPr>
              <w:t>Derivation Path: TS 36.579-1 [2], Table 5.5.3.8.12-1, condition DELIVERED_READ</w:t>
            </w:r>
          </w:p>
        </w:tc>
      </w:tr>
    </w:tbl>
    <w:p w14:paraId="089A845D" w14:textId="77777777" w:rsidR="00096D69" w:rsidRPr="00E6516F" w:rsidRDefault="00096D69" w:rsidP="00096D69"/>
    <w:p w14:paraId="4CBBEA20" w14:textId="77777777" w:rsidR="00096D69" w:rsidRPr="00E6516F" w:rsidRDefault="00096D69" w:rsidP="00096D69">
      <w:pPr>
        <w:pStyle w:val="Heading3"/>
      </w:pPr>
      <w:bookmarkStart w:id="1220" w:name="_Toc106817735"/>
      <w:bookmarkStart w:id="1221" w:name="_Toc106817860"/>
      <w:r w:rsidRPr="00E6516F">
        <w:t>7.1.4</w:t>
      </w:r>
      <w:r w:rsidRPr="00E6516F">
        <w:tab/>
        <w:t>Off-network / Short Data Service (SDS) / Standalone SDS using signalling control plane / Group SDS message / Client Terminated (CT)</w:t>
      </w:r>
      <w:bookmarkEnd w:id="1220"/>
      <w:bookmarkEnd w:id="1221"/>
    </w:p>
    <w:p w14:paraId="6011A238" w14:textId="77777777" w:rsidR="00096D69" w:rsidRPr="00E6516F" w:rsidRDefault="00096D69" w:rsidP="00096D69">
      <w:pPr>
        <w:pStyle w:val="H6"/>
      </w:pPr>
      <w:r w:rsidRPr="00E6516F">
        <w:t>7.1.4.1</w:t>
      </w:r>
      <w:r w:rsidRPr="00E6516F">
        <w:tab/>
        <w:t>Test Purpose (TP)</w:t>
      </w:r>
    </w:p>
    <w:p w14:paraId="1F891AF5" w14:textId="77777777" w:rsidR="00096D69" w:rsidRPr="00E6516F" w:rsidRDefault="00096D69" w:rsidP="00096D69">
      <w:pPr>
        <w:pStyle w:val="H6"/>
      </w:pPr>
      <w:r w:rsidRPr="00E6516F">
        <w:t>(1)</w:t>
      </w:r>
    </w:p>
    <w:p w14:paraId="69DBEFF5"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35918ABB"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2B840406"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DELIVERY }</w:t>
      </w:r>
    </w:p>
    <w:p w14:paraId="029B16BA"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SDS OFF-NETWORK NOTIFICATION message with a disposition notification type of DELIVERED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12C3880F" w14:textId="77777777" w:rsidR="00096D69" w:rsidRPr="00E6516F" w:rsidRDefault="00096D69" w:rsidP="00096D69">
      <w:pPr>
        <w:pStyle w:val="PL"/>
        <w:rPr>
          <w:noProof w:val="0"/>
        </w:rPr>
      </w:pPr>
      <w:r w:rsidRPr="00E6516F">
        <w:rPr>
          <w:noProof w:val="0"/>
        </w:rPr>
        <w:t xml:space="preserve">            }</w:t>
      </w:r>
    </w:p>
    <w:p w14:paraId="72475A8D" w14:textId="77777777" w:rsidR="00096D69" w:rsidRPr="00E6516F" w:rsidRDefault="00096D69" w:rsidP="00096D69">
      <w:pPr>
        <w:pStyle w:val="PL"/>
        <w:rPr>
          <w:noProof w:val="0"/>
        </w:rPr>
      </w:pPr>
    </w:p>
    <w:p w14:paraId="3669BF6C" w14:textId="77777777" w:rsidR="00096D69" w:rsidRPr="00E6516F" w:rsidRDefault="00096D69" w:rsidP="00096D69">
      <w:pPr>
        <w:pStyle w:val="H6"/>
      </w:pPr>
      <w:r w:rsidRPr="00E6516F">
        <w:t>(2)</w:t>
      </w:r>
    </w:p>
    <w:p w14:paraId="11E150CD"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having sent a SDS OFF-NETWORK NOTIFICATION message and started timer TFS2 </w:t>
      </w:r>
      <w:r w:rsidRPr="00E6516F">
        <w:rPr>
          <w:noProof w:val="0"/>
          <w:lang w:eastAsia="ko-KR"/>
        </w:rPr>
        <w:t xml:space="preserve">(SDS notification retransmission) </w:t>
      </w:r>
      <w:r w:rsidRPr="00E6516F">
        <w:rPr>
          <w:noProof w:val="0"/>
        </w:rPr>
        <w:t>}</w:t>
      </w:r>
    </w:p>
    <w:p w14:paraId="0BE595A7"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01AADE98"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TFS2 </w:t>
      </w:r>
      <w:r w:rsidRPr="00E6516F">
        <w:rPr>
          <w:noProof w:val="0"/>
          <w:lang w:eastAsia="ko-KR"/>
        </w:rPr>
        <w:t xml:space="preserve">(SDS notification retransmission) </w:t>
      </w:r>
      <w:r w:rsidRPr="00E6516F">
        <w:rPr>
          <w:noProof w:val="0"/>
        </w:rPr>
        <w:t>expires }</w:t>
      </w:r>
    </w:p>
    <w:p w14:paraId="132A262B"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NOTIFICATION message </w:t>
      </w:r>
      <w:r w:rsidRPr="00E6516F">
        <w:rPr>
          <w:b/>
          <w:noProof w:val="0"/>
        </w:rPr>
        <w:t>and</w:t>
      </w:r>
      <w:r w:rsidRPr="00E6516F">
        <w:rPr>
          <w:noProof w:val="0"/>
        </w:rPr>
        <w:t xml:space="preserve">, stops re-transmitting if the counter CFS2 </w:t>
      </w:r>
      <w:r w:rsidRPr="00E6516F">
        <w:rPr>
          <w:noProof w:val="0"/>
          <w:lang w:eastAsia="ko-KR"/>
        </w:rPr>
        <w:t xml:space="preserve">(SDS notification retransmission) </w:t>
      </w:r>
      <w:r w:rsidRPr="00E6516F">
        <w:rPr>
          <w:noProof w:val="0"/>
        </w:rPr>
        <w:t xml:space="preserve">has reached its maximum value and TFS2 </w:t>
      </w:r>
      <w:r w:rsidRPr="00E6516F">
        <w:rPr>
          <w:noProof w:val="0"/>
          <w:lang w:eastAsia="ko-KR"/>
        </w:rPr>
        <w:t xml:space="preserve">(SDS notification retransmission) </w:t>
      </w:r>
      <w:r w:rsidRPr="00E6516F">
        <w:rPr>
          <w:noProof w:val="0"/>
        </w:rPr>
        <w:t>}</w:t>
      </w:r>
    </w:p>
    <w:p w14:paraId="5306F4E6" w14:textId="77777777" w:rsidR="00096D69" w:rsidRPr="00E6516F" w:rsidRDefault="00096D69" w:rsidP="00096D69">
      <w:pPr>
        <w:pStyle w:val="PL"/>
        <w:rPr>
          <w:noProof w:val="0"/>
        </w:rPr>
      </w:pPr>
      <w:r w:rsidRPr="00E6516F">
        <w:rPr>
          <w:noProof w:val="0"/>
        </w:rPr>
        <w:t xml:space="preserve">            }</w:t>
      </w:r>
    </w:p>
    <w:p w14:paraId="4CEDEBA7" w14:textId="77777777" w:rsidR="00096D69" w:rsidRPr="00E6516F" w:rsidRDefault="00096D69" w:rsidP="00096D69">
      <w:pPr>
        <w:pStyle w:val="PL"/>
        <w:rPr>
          <w:noProof w:val="0"/>
        </w:rPr>
      </w:pPr>
    </w:p>
    <w:p w14:paraId="5E76462D" w14:textId="77777777" w:rsidR="00096D69" w:rsidRPr="00E6516F" w:rsidRDefault="00096D69" w:rsidP="00096D69">
      <w:pPr>
        <w:pStyle w:val="H6"/>
      </w:pPr>
      <w:r w:rsidRPr="00E6516F">
        <w:t>(3)</w:t>
      </w:r>
    </w:p>
    <w:p w14:paraId="7A6F0463"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10083437"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25C7EB56"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READ }</w:t>
      </w:r>
    </w:p>
    <w:p w14:paraId="019C156B"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READ upon receiving a display indication for the payload to the MCData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noProof w:val="0"/>
        </w:rPr>
        <w:t>}</w:t>
      </w:r>
    </w:p>
    <w:p w14:paraId="5BEE4ECF" w14:textId="77777777" w:rsidR="00096D69" w:rsidRPr="00E6516F" w:rsidRDefault="00096D69" w:rsidP="00096D69">
      <w:pPr>
        <w:pStyle w:val="PL"/>
        <w:rPr>
          <w:noProof w:val="0"/>
        </w:rPr>
      </w:pPr>
      <w:r w:rsidRPr="00E6516F">
        <w:rPr>
          <w:noProof w:val="0"/>
        </w:rPr>
        <w:t xml:space="preserve">            }</w:t>
      </w:r>
    </w:p>
    <w:p w14:paraId="60524A18" w14:textId="77777777" w:rsidR="00096D69" w:rsidRPr="00E6516F" w:rsidRDefault="00096D69" w:rsidP="00096D69">
      <w:pPr>
        <w:pStyle w:val="PL"/>
        <w:rPr>
          <w:noProof w:val="0"/>
        </w:rPr>
      </w:pPr>
    </w:p>
    <w:p w14:paraId="4FF1596D" w14:textId="77777777" w:rsidR="00096D69" w:rsidRPr="00E6516F" w:rsidRDefault="00096D69" w:rsidP="00096D69">
      <w:pPr>
        <w:pStyle w:val="H6"/>
      </w:pPr>
      <w:r w:rsidRPr="00E6516F">
        <w:t>(4)</w:t>
      </w:r>
    </w:p>
    <w:p w14:paraId="79009B36"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274F670C"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2C30F7B9"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SDS OFF-NETWORK MESSAGE message with a disposition of DELIVERY AND READ }</w:t>
      </w:r>
    </w:p>
    <w:p w14:paraId="6D9C4F2B"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E6516F">
        <w:rPr>
          <w:b/>
          <w:noProof w:val="0"/>
        </w:rPr>
        <w:t>or</w:t>
      </w:r>
      <w:r w:rsidRPr="00E6516F">
        <w:rPr>
          <w:noProof w:val="0"/>
        </w:rPr>
        <w:t xml:space="preserve">, if the timer TFS3 (delivery and read) expires before the message is rendered to the MCData User, sends first a SDS OFF-NETWORK NOTIFICATION message with a disposition notification type of DELIVERED and then sends a SDS OFF-NETWORK NOTIFICATION message with a disposition notification type of READ after the payload is rendered to the MCData User,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after each sending of the </w:t>
      </w:r>
      <w:r w:rsidRPr="00E6516F">
        <w:rPr>
          <w:noProof w:val="0"/>
        </w:rPr>
        <w:t>SDS OFF-NETWORK NOTIFICATION message</w:t>
      </w:r>
      <w:r w:rsidRPr="00E6516F">
        <w:rPr>
          <w:noProof w:val="0"/>
          <w:lang w:eastAsia="ko-KR"/>
        </w:rPr>
        <w:t xml:space="preserve"> </w:t>
      </w:r>
      <w:r w:rsidRPr="00E6516F">
        <w:rPr>
          <w:noProof w:val="0"/>
        </w:rPr>
        <w:t>}</w:t>
      </w:r>
    </w:p>
    <w:p w14:paraId="20961218" w14:textId="77777777" w:rsidR="00096D69" w:rsidRPr="00E6516F" w:rsidRDefault="00096D69" w:rsidP="00096D69">
      <w:pPr>
        <w:pStyle w:val="PL"/>
        <w:rPr>
          <w:noProof w:val="0"/>
        </w:rPr>
      </w:pPr>
      <w:r w:rsidRPr="00E6516F">
        <w:rPr>
          <w:noProof w:val="0"/>
        </w:rPr>
        <w:t xml:space="preserve">            }</w:t>
      </w:r>
    </w:p>
    <w:p w14:paraId="3840E4BB" w14:textId="77777777" w:rsidR="00096D69" w:rsidRPr="00E6516F" w:rsidRDefault="00096D69" w:rsidP="00096D69">
      <w:pPr>
        <w:pStyle w:val="PL"/>
        <w:rPr>
          <w:noProof w:val="0"/>
        </w:rPr>
      </w:pPr>
    </w:p>
    <w:p w14:paraId="2C93B4C0" w14:textId="77777777" w:rsidR="00096D69" w:rsidRPr="00E6516F" w:rsidRDefault="00096D69" w:rsidP="00096D69">
      <w:pPr>
        <w:pStyle w:val="H6"/>
      </w:pPr>
      <w:r w:rsidRPr="00E6516F">
        <w:t>7.1.4.2</w:t>
      </w:r>
      <w:r w:rsidRPr="00E6516F">
        <w:tab/>
        <w:t>Conformance requirements</w:t>
      </w:r>
    </w:p>
    <w:p w14:paraId="3989E2EC" w14:textId="77777777" w:rsidR="00096D69" w:rsidRPr="00E6516F" w:rsidRDefault="00096D69" w:rsidP="00096D69">
      <w:r w:rsidRPr="00E6516F">
        <w:t xml:space="preserve">References: The conformance requirements covered in the current TC are specified in: </w:t>
      </w:r>
    </w:p>
    <w:p w14:paraId="79D341E9" w14:textId="77777777" w:rsidR="00096D69" w:rsidRPr="00E6516F" w:rsidRDefault="00096D69" w:rsidP="00096D69">
      <w:r w:rsidRPr="00E6516F">
        <w:t>TS 24.282 clauses 9.3.2.4, 9.3.2.5, 9.3.2.6, 12.3.2, 12.3.3, 12.3.4, 12.3.5. Unless otherwise stated these are Rel-15 requirements.</w:t>
      </w:r>
    </w:p>
    <w:p w14:paraId="3894811B" w14:textId="77777777" w:rsidR="00096D69" w:rsidRPr="00E6516F" w:rsidRDefault="00096D69" w:rsidP="00096D69">
      <w:r w:rsidRPr="00E6516F">
        <w:t>[TS 24.282, clause 9.3.2.4]</w:t>
      </w:r>
    </w:p>
    <w:p w14:paraId="3429AD38" w14:textId="77777777" w:rsidR="00096D69" w:rsidRPr="00E6516F" w:rsidRDefault="00096D69" w:rsidP="00096D69">
      <w:r w:rsidRPr="00E6516F">
        <w:t>Upon receiving an SDS OFF-NETWORK MESSAGE message with a SDS disposition request type IE, the MCData client:</w:t>
      </w:r>
    </w:p>
    <w:p w14:paraId="3DE710F7" w14:textId="77777777" w:rsidR="00096D69" w:rsidRPr="00E6516F" w:rsidRDefault="00096D69" w:rsidP="00096D69">
      <w:pPr>
        <w:pStyle w:val="B10"/>
        <w:rPr>
          <w:lang w:eastAsia="ko-KR"/>
        </w:rPr>
      </w:pPr>
      <w:r w:rsidRPr="00E6516F">
        <w:t>1)</w:t>
      </w:r>
      <w:r w:rsidRPr="00E6516F">
        <w:tab/>
        <w:t xml:space="preserve">shall </w:t>
      </w:r>
      <w:r w:rsidRPr="00E6516F">
        <w:rPr>
          <w:lang w:eastAsia="ko-KR"/>
        </w:rPr>
        <w:t xml:space="preserve">store the value of </w:t>
      </w:r>
      <w:r w:rsidRPr="00E6516F">
        <w:t>Sender MCData user ID IE as the stored notification target MCData user ID</w:t>
      </w:r>
      <w:r w:rsidRPr="00E6516F">
        <w:rPr>
          <w:lang w:eastAsia="ko-KR"/>
        </w:rPr>
        <w:t>;</w:t>
      </w:r>
    </w:p>
    <w:p w14:paraId="6482A27A" w14:textId="77777777" w:rsidR="00096D69" w:rsidRPr="00E6516F" w:rsidRDefault="00096D69" w:rsidP="00096D69">
      <w:pPr>
        <w:pStyle w:val="B10"/>
        <w:rPr>
          <w:lang w:eastAsia="ko-KR"/>
        </w:rPr>
      </w:pPr>
      <w:r w:rsidRPr="00E6516F">
        <w:t>2)</w:t>
      </w:r>
      <w:r w:rsidRPr="00E6516F">
        <w:tab/>
        <w:t xml:space="preserve">shall </w:t>
      </w:r>
      <w:r w:rsidRPr="00E6516F">
        <w:rPr>
          <w:lang w:eastAsia="ko-KR"/>
        </w:rPr>
        <w:t xml:space="preserve">store the value of </w:t>
      </w:r>
      <w:r w:rsidRPr="00E6516F">
        <w:t>Conversation ID IE as the stored conversation ID</w:t>
      </w:r>
      <w:r w:rsidRPr="00E6516F">
        <w:rPr>
          <w:lang w:eastAsia="ko-KR"/>
        </w:rPr>
        <w:t>;</w:t>
      </w:r>
    </w:p>
    <w:p w14:paraId="02A01EDB" w14:textId="77777777" w:rsidR="00096D69" w:rsidRPr="00E6516F" w:rsidRDefault="00096D69" w:rsidP="00096D69">
      <w:pPr>
        <w:pStyle w:val="B10"/>
        <w:rPr>
          <w:lang w:eastAsia="ko-KR"/>
        </w:rPr>
      </w:pPr>
      <w:r w:rsidRPr="00E6516F">
        <w:t>3)</w:t>
      </w:r>
      <w:r w:rsidRPr="00E6516F">
        <w:tab/>
        <w:t xml:space="preserve">shall </w:t>
      </w:r>
      <w:r w:rsidRPr="00E6516F">
        <w:rPr>
          <w:lang w:eastAsia="ko-KR"/>
        </w:rPr>
        <w:t xml:space="preserve">store the value of </w:t>
      </w:r>
      <w:r w:rsidRPr="00E6516F">
        <w:t>Message ID IE as the stored SDS message ID;</w:t>
      </w:r>
    </w:p>
    <w:p w14:paraId="53CC66B0" w14:textId="77777777" w:rsidR="00096D69" w:rsidRPr="00E6516F" w:rsidRDefault="00096D69" w:rsidP="00096D69">
      <w:pPr>
        <w:pStyle w:val="B10"/>
      </w:pPr>
      <w:r w:rsidRPr="00E6516F">
        <w:t>4)</w:t>
      </w:r>
      <w:r w:rsidRPr="00E6516F">
        <w:tab/>
        <w:t>shall store the current UTC time as the stored SDS notification time;</w:t>
      </w:r>
    </w:p>
    <w:p w14:paraId="638C5171" w14:textId="77777777" w:rsidR="00096D69" w:rsidRPr="00E6516F" w:rsidRDefault="00096D69" w:rsidP="00096D69">
      <w:pPr>
        <w:pStyle w:val="B10"/>
      </w:pPr>
      <w:r w:rsidRPr="00E6516F">
        <w:t>5)</w:t>
      </w:r>
      <w:r w:rsidRPr="00E6516F">
        <w:tab/>
        <w:t xml:space="preserve">if present, shall </w:t>
      </w:r>
      <w:r w:rsidRPr="00E6516F">
        <w:rPr>
          <w:lang w:eastAsia="ko-KR"/>
        </w:rPr>
        <w:t xml:space="preserve">store the value of </w:t>
      </w:r>
      <w:r w:rsidRPr="00E6516F">
        <w:t>Application ID IE as the stored SDS application ID;</w:t>
      </w:r>
    </w:p>
    <w:p w14:paraId="191D554A" w14:textId="77777777" w:rsidR="00096D69" w:rsidRPr="00E6516F" w:rsidRDefault="00096D69" w:rsidP="00096D69">
      <w:pPr>
        <w:ind w:left="568" w:hanging="284"/>
      </w:pPr>
      <w:r w:rsidRPr="00E6516F">
        <w:t>6)</w:t>
      </w:r>
      <w:r w:rsidRPr="00E6516F">
        <w:tab/>
        <w:t>if present, shall store the value of the Extended application ID IE as the stored SDS extended application ID;</w:t>
      </w:r>
    </w:p>
    <w:p w14:paraId="155DA751" w14:textId="77777777" w:rsidR="00096D69" w:rsidRPr="00E6516F" w:rsidRDefault="00096D69" w:rsidP="00096D69">
      <w:pPr>
        <w:pStyle w:val="B10"/>
      </w:pPr>
      <w:r w:rsidRPr="00E6516F">
        <w:t>7)</w:t>
      </w:r>
      <w:r w:rsidRPr="00E6516F">
        <w:tab/>
        <w:t>if present, shall store the value of MCData group ID IE to the stored target MCData group ID; and</w:t>
      </w:r>
    </w:p>
    <w:p w14:paraId="44E88114" w14:textId="77777777" w:rsidR="00096D69" w:rsidRPr="00E6516F" w:rsidRDefault="00096D69" w:rsidP="00096D69">
      <w:pPr>
        <w:pStyle w:val="B10"/>
      </w:pPr>
      <w:r w:rsidRPr="00E6516F">
        <w:t>8)</w:t>
      </w:r>
      <w:r w:rsidRPr="00E6516F">
        <w:tab/>
        <w:t>if the SDS disposition request type IE is set to:</w:t>
      </w:r>
    </w:p>
    <w:p w14:paraId="26ACAE04" w14:textId="77777777" w:rsidR="00096D69" w:rsidRPr="00E6516F" w:rsidRDefault="00096D69" w:rsidP="00096D69">
      <w:pPr>
        <w:pStyle w:val="B2"/>
      </w:pPr>
      <w:r w:rsidRPr="00E6516F">
        <w:t>a)</w:t>
      </w:r>
      <w:r w:rsidRPr="00E6516F">
        <w:tab/>
        <w:t>"DELIVERY" then, shall send a SDS OFF-NETWORK NOTIFICATION message as described in clause 12.3.2;</w:t>
      </w:r>
    </w:p>
    <w:p w14:paraId="499C8973" w14:textId="77777777" w:rsidR="00096D69" w:rsidRPr="00E6516F" w:rsidRDefault="00096D69" w:rsidP="00096D69">
      <w:pPr>
        <w:pStyle w:val="B2"/>
      </w:pPr>
      <w:r w:rsidRPr="00E6516F">
        <w:t>b)</w:t>
      </w:r>
      <w:r w:rsidRPr="00E6516F">
        <w:tab/>
        <w:t xml:space="preserve">"READ" then, shall send a SDS OFF-NETWORK NOTIFICATION message as described in clause 12.3.3; or </w:t>
      </w:r>
    </w:p>
    <w:p w14:paraId="1551CAE2" w14:textId="77777777" w:rsidR="00096D69" w:rsidRPr="00E6516F" w:rsidRDefault="00096D69" w:rsidP="00096D69">
      <w:pPr>
        <w:pStyle w:val="B2"/>
      </w:pPr>
      <w:r w:rsidRPr="00E6516F">
        <w:t>c)</w:t>
      </w:r>
      <w:r w:rsidRPr="00E6516F">
        <w:tab/>
        <w:t>"DELIVERY AND READ" then, shall start timer TFS3 (delivery and read).</w:t>
      </w:r>
    </w:p>
    <w:p w14:paraId="7DE10C3A" w14:textId="77777777" w:rsidR="00096D69" w:rsidRPr="00E6516F" w:rsidRDefault="00096D69" w:rsidP="00096D69">
      <w:pPr>
        <w:pStyle w:val="NO"/>
      </w:pPr>
      <w:r w:rsidRPr="00E6516F">
        <w:t>NOTE: Duplicate messages (re-transmissions) that are received by the MCData client should not be processed again.</w:t>
      </w:r>
    </w:p>
    <w:p w14:paraId="3D9EFBE4" w14:textId="77777777" w:rsidR="00096D69" w:rsidRPr="00E6516F" w:rsidRDefault="00096D69" w:rsidP="00096D69">
      <w:r w:rsidRPr="00E6516F">
        <w:t>[TS 24.282, clause 9.3.2.5]</w:t>
      </w:r>
    </w:p>
    <w:p w14:paraId="1732262F" w14:textId="77777777" w:rsidR="00096D69" w:rsidRPr="00E6516F" w:rsidRDefault="00096D69" w:rsidP="00096D69">
      <w:r w:rsidRPr="00E6516F">
        <w:t>Upon receiving a display indication before timer TFS3 (delivery and read) expires, the MCData client:</w:t>
      </w:r>
    </w:p>
    <w:p w14:paraId="79EF9012" w14:textId="77777777" w:rsidR="00096D69" w:rsidRPr="00E6516F" w:rsidRDefault="00096D69" w:rsidP="00096D69">
      <w:pPr>
        <w:pStyle w:val="B10"/>
      </w:pPr>
      <w:r w:rsidRPr="00E6516F">
        <w:t>1)</w:t>
      </w:r>
      <w:r w:rsidRPr="00E6516F">
        <w:tab/>
        <w:t>shall generate and send a SDS OFF-NETWORK NOTIFICATION message as described in clause 12.3.4.</w:t>
      </w:r>
    </w:p>
    <w:p w14:paraId="7676E8D0" w14:textId="77777777" w:rsidR="00096D69" w:rsidRPr="00E6516F" w:rsidRDefault="00096D69" w:rsidP="00096D69">
      <w:r w:rsidRPr="00E6516F">
        <w:t>[TS 24.282, clause 9.3.2.6]</w:t>
      </w:r>
    </w:p>
    <w:p w14:paraId="4ACE7184" w14:textId="77777777" w:rsidR="00096D69" w:rsidRPr="00E6516F" w:rsidRDefault="00096D69" w:rsidP="00096D69">
      <w:r w:rsidRPr="00E6516F">
        <w:t>Upon expiry of timer TFS3 (delivery and read), the MCData client:</w:t>
      </w:r>
    </w:p>
    <w:p w14:paraId="6CE5BBD4" w14:textId="77777777" w:rsidR="00096D69" w:rsidRPr="00E6516F" w:rsidRDefault="00096D69" w:rsidP="00096D69">
      <w:pPr>
        <w:pStyle w:val="B10"/>
      </w:pPr>
      <w:r w:rsidRPr="00E6516F">
        <w:t>1)</w:t>
      </w:r>
      <w:r w:rsidRPr="00E6516F">
        <w:tab/>
        <w:t>shall generate and send a SDS OFF-NETWORK NOTIFICATION message as described in clause 12.3.2; and</w:t>
      </w:r>
    </w:p>
    <w:p w14:paraId="44639CEA" w14:textId="77777777" w:rsidR="00096D69" w:rsidRPr="00E6516F" w:rsidRDefault="00096D69" w:rsidP="00096D69">
      <w:pPr>
        <w:pStyle w:val="B10"/>
      </w:pPr>
      <w:r w:rsidRPr="00E6516F">
        <w:t>2)</w:t>
      </w:r>
      <w:r w:rsidRPr="00E6516F">
        <w:tab/>
        <w:t>upon receiving a display indication, shall generate and send a SDS OFF-NETWORK NOTIFICATION message as described in clause 12.3.3.</w:t>
      </w:r>
    </w:p>
    <w:p w14:paraId="3C87A23D" w14:textId="77777777" w:rsidR="00096D69" w:rsidRPr="00E6516F" w:rsidRDefault="00096D69" w:rsidP="00096D69">
      <w:r w:rsidRPr="00E6516F">
        <w:t>[TS 24.282, clause 12.3.2]</w:t>
      </w:r>
    </w:p>
    <w:p w14:paraId="3A67C0D9" w14:textId="77777777" w:rsidR="00096D69" w:rsidRPr="00E6516F" w:rsidRDefault="00096D69" w:rsidP="00096D69">
      <w:r w:rsidRPr="00E6516F">
        <w:t>To send an off-network SDS delivery notification, the MCData client:</w:t>
      </w:r>
    </w:p>
    <w:p w14:paraId="395E11A2" w14:textId="77777777" w:rsidR="00096D69" w:rsidRPr="00E6516F" w:rsidRDefault="00096D69" w:rsidP="00096D69">
      <w:pPr>
        <w:pStyle w:val="B10"/>
      </w:pPr>
      <w:r w:rsidRPr="00E6516F">
        <w:t>1)</w:t>
      </w:r>
      <w:r w:rsidRPr="00E6516F">
        <w:tab/>
        <w:t>shall store "DELIVERED" as the disposition type;</w:t>
      </w:r>
    </w:p>
    <w:p w14:paraId="68D754A8" w14:textId="77777777" w:rsidR="00096D69" w:rsidRPr="00E6516F" w:rsidRDefault="00096D69" w:rsidP="00096D69">
      <w:pPr>
        <w:pStyle w:val="B10"/>
      </w:pPr>
      <w:r w:rsidRPr="00E6516F">
        <w:t>2)</w:t>
      </w:r>
      <w:r w:rsidRPr="00E6516F">
        <w:tab/>
        <w:t>shall generate a SDS OFF-NETWORK NOTIFICATION message as specified in clause </w:t>
      </w:r>
      <w:r w:rsidRPr="00E6516F">
        <w:rPr>
          <w:lang w:eastAsia="ko-KR"/>
        </w:rPr>
        <w:t>15.1.8. In the SDS OFF-NETWORK NOTIFICATION</w:t>
      </w:r>
      <w:r w:rsidRPr="00E6516F">
        <w:t xml:space="preserve"> message, the MCData client:</w:t>
      </w:r>
    </w:p>
    <w:p w14:paraId="27D7A4F2"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16DFB1AE"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1EB02AEB"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676B3084" w14:textId="77777777" w:rsidR="00096D69" w:rsidRPr="00E6516F" w:rsidRDefault="00096D69" w:rsidP="00096D69">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16312C2B" w14:textId="77777777" w:rsidR="00096D69" w:rsidRPr="00E6516F" w:rsidRDefault="00096D69" w:rsidP="00096D69">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77783CE4" w14:textId="77777777" w:rsidR="00096D69" w:rsidRPr="00E6516F" w:rsidRDefault="00096D69" w:rsidP="00096D69">
      <w:pPr>
        <w:pStyle w:val="B2"/>
      </w:pPr>
      <w:r w:rsidRPr="00E6516F">
        <w:t>f)</w:t>
      </w:r>
      <w:r w:rsidRPr="00E6516F">
        <w:tab/>
        <w:t>may set:</w:t>
      </w:r>
    </w:p>
    <w:p w14:paraId="5AC4FDC6" w14:textId="77777777" w:rsidR="00096D69" w:rsidRPr="00E6516F" w:rsidRDefault="00096D69" w:rsidP="00096D69">
      <w:pPr>
        <w:pStyle w:val="B3"/>
      </w:pPr>
      <w:r w:rsidRPr="00E6516F">
        <w:t>i)</w:t>
      </w:r>
      <w:r w:rsidRPr="00E6516F">
        <w:tab/>
        <w:t>the Application ID IE to the stored SDS application ID as specified in clause 15.2.7; or</w:t>
      </w:r>
    </w:p>
    <w:p w14:paraId="52487403"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40978430" w14:textId="77777777" w:rsidR="00096D69" w:rsidRPr="00E6516F" w:rsidRDefault="00096D69" w:rsidP="00096D69">
      <w:pPr>
        <w:pStyle w:val="B10"/>
      </w:pPr>
      <w:r w:rsidRPr="00E6516F">
        <w:t>3)</w:t>
      </w:r>
      <w:r w:rsidRPr="00E6516F">
        <w:tab/>
        <w:t>shall send the SDS OFF-NETWORK NOTIFICATION message to the stored notification target MCData user ID as specified in clause 9.3.1.1;</w:t>
      </w:r>
    </w:p>
    <w:p w14:paraId="0FB6EAE6" w14:textId="77777777" w:rsidR="00096D69" w:rsidRPr="00E6516F" w:rsidRDefault="00096D69" w:rsidP="00096D69">
      <w:pPr>
        <w:pStyle w:val="B10"/>
        <w:rPr>
          <w:lang w:eastAsia="ko-KR"/>
        </w:rPr>
      </w:pPr>
      <w:r w:rsidRPr="00E6516F">
        <w:rPr>
          <w:lang w:eastAsia="ko-KR"/>
        </w:rPr>
        <w:t>4)</w:t>
      </w:r>
      <w:r w:rsidRPr="00E6516F">
        <w:rPr>
          <w:lang w:eastAsia="ko-KR"/>
        </w:rPr>
        <w:tab/>
        <w:t>shall initialise the counter CFS2 (SDS notification retransmission) with the value set to 1; and</w:t>
      </w:r>
    </w:p>
    <w:p w14:paraId="775E3BA3" w14:textId="77777777" w:rsidR="00096D69" w:rsidRPr="00E6516F" w:rsidRDefault="00096D69" w:rsidP="00096D69">
      <w:pPr>
        <w:pStyle w:val="B10"/>
        <w:rPr>
          <w:lang w:eastAsia="ko-KR"/>
        </w:rPr>
      </w:pPr>
      <w:r w:rsidRPr="00E6516F">
        <w:rPr>
          <w:lang w:eastAsia="ko-KR"/>
        </w:rPr>
        <w:t>5)</w:t>
      </w:r>
      <w:r w:rsidRPr="00E6516F">
        <w:rPr>
          <w:lang w:eastAsia="ko-KR"/>
        </w:rPr>
        <w:tab/>
        <w:t>shall start timer TFS2 (SDS notification retransmission).</w:t>
      </w:r>
    </w:p>
    <w:p w14:paraId="7522E45B" w14:textId="77777777" w:rsidR="00096D69" w:rsidRPr="00E6516F" w:rsidRDefault="00096D69" w:rsidP="00096D69">
      <w:r w:rsidRPr="00E6516F">
        <w:t>[TS 24.282, clause 12.3.3]</w:t>
      </w:r>
    </w:p>
    <w:p w14:paraId="569F78E9" w14:textId="77777777" w:rsidR="00096D69" w:rsidRPr="00E6516F" w:rsidRDefault="00096D69" w:rsidP="00096D69">
      <w:r w:rsidRPr="00E6516F">
        <w:t>Upon receiving a display indication for the payload to the user or processing of the payload by the target application, the MCData client:</w:t>
      </w:r>
    </w:p>
    <w:p w14:paraId="3EEE543E" w14:textId="77777777" w:rsidR="00096D69" w:rsidRPr="00E6516F" w:rsidRDefault="00096D69" w:rsidP="00096D69">
      <w:pPr>
        <w:pStyle w:val="B10"/>
      </w:pPr>
      <w:r w:rsidRPr="00E6516F">
        <w:t>1)</w:t>
      </w:r>
      <w:r w:rsidRPr="00E6516F">
        <w:tab/>
        <w:t>shall store "READ" as the disposition type;</w:t>
      </w:r>
    </w:p>
    <w:p w14:paraId="5822A0F2" w14:textId="77777777" w:rsidR="00096D69" w:rsidRPr="00E6516F" w:rsidRDefault="00096D69" w:rsidP="00096D69">
      <w:pPr>
        <w:pStyle w:val="B10"/>
      </w:pPr>
      <w:r w:rsidRPr="00E6516F">
        <w:t>2)</w:t>
      </w:r>
      <w:r w:rsidRPr="00E6516F">
        <w:tab/>
        <w:t>shall store the current UTC time as the stored SDS notification time</w:t>
      </w:r>
      <w:r w:rsidRPr="00E6516F">
        <w:rPr>
          <w:lang w:eastAsia="ko-KR"/>
        </w:rPr>
        <w:t>;</w:t>
      </w:r>
    </w:p>
    <w:p w14:paraId="43853643" w14:textId="77777777" w:rsidR="00096D69" w:rsidRPr="00E6516F" w:rsidRDefault="00096D69" w:rsidP="00096D69">
      <w:pPr>
        <w:pStyle w:val="B10"/>
      </w:pPr>
      <w:r w:rsidRPr="00E6516F">
        <w:t>3)</w:t>
      </w:r>
      <w:r w:rsidRPr="00E6516F">
        <w:tab/>
        <w:t>shall generate SDS OFF-NETWORK NOTIFICATION message as specified in clause </w:t>
      </w:r>
      <w:r w:rsidRPr="00E6516F">
        <w:rPr>
          <w:lang w:eastAsia="ko-KR"/>
        </w:rPr>
        <w:t>15.1.8. In the SDS OFF-NETWORK NOTIFICATION</w:t>
      </w:r>
      <w:r w:rsidRPr="00E6516F">
        <w:t xml:space="preserve"> message, the MCData client:</w:t>
      </w:r>
    </w:p>
    <w:p w14:paraId="687F73B7"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7C872957"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6849E417"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75C03F5D" w14:textId="77777777" w:rsidR="00096D69" w:rsidRPr="00E6516F" w:rsidRDefault="00096D69" w:rsidP="00096D69">
      <w:pPr>
        <w:pStyle w:val="B2"/>
        <w:rPr>
          <w:lang w:eastAsia="ko-KR"/>
        </w:rPr>
      </w:pPr>
      <w:r w:rsidRPr="00E6516F">
        <w:t>d)</w:t>
      </w:r>
      <w:r w:rsidRPr="00E6516F">
        <w:tab/>
        <w:t>shall set the Data and time IE as the SDS notification time as specified in clause 15.2.8</w:t>
      </w:r>
      <w:r w:rsidRPr="00E6516F">
        <w:rPr>
          <w:lang w:eastAsia="ko-KR"/>
        </w:rPr>
        <w:t>;</w:t>
      </w:r>
    </w:p>
    <w:p w14:paraId="6B4BBA09" w14:textId="77777777" w:rsidR="00096D69" w:rsidRPr="00E6516F" w:rsidRDefault="00096D69" w:rsidP="00096D69">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532CD0CC" w14:textId="77777777" w:rsidR="00096D69" w:rsidRPr="00E6516F" w:rsidRDefault="00096D69" w:rsidP="00096D69">
      <w:pPr>
        <w:pStyle w:val="B2"/>
      </w:pPr>
      <w:r w:rsidRPr="00E6516F">
        <w:t>f)</w:t>
      </w:r>
      <w:r w:rsidRPr="00E6516F">
        <w:tab/>
        <w:t>may set:</w:t>
      </w:r>
    </w:p>
    <w:p w14:paraId="795300BE" w14:textId="77777777" w:rsidR="00096D69" w:rsidRPr="00E6516F" w:rsidRDefault="00096D69" w:rsidP="00096D69">
      <w:pPr>
        <w:pStyle w:val="B3"/>
      </w:pPr>
      <w:r w:rsidRPr="00E6516F">
        <w:t>i)</w:t>
      </w:r>
      <w:r w:rsidRPr="00E6516F">
        <w:tab/>
        <w:t>the Application ID IE set to the stored SDS application ID as specified in clause 15.2.7; or</w:t>
      </w:r>
    </w:p>
    <w:p w14:paraId="005062AD"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26E63ED2" w14:textId="77777777" w:rsidR="00096D69" w:rsidRPr="00E6516F" w:rsidRDefault="00096D69" w:rsidP="00096D69">
      <w:pPr>
        <w:pStyle w:val="B10"/>
      </w:pPr>
      <w:r w:rsidRPr="00E6516F">
        <w:t>4)</w:t>
      </w:r>
      <w:r w:rsidRPr="00E6516F">
        <w:tab/>
        <w:t>shall send the SDS OFF-NETWORK NOTIFICATION message to the stored sender MCData user ID as specified in clause 9.3.1.1;</w:t>
      </w:r>
    </w:p>
    <w:p w14:paraId="6A04CC10" w14:textId="77777777" w:rsidR="00096D69" w:rsidRPr="00E6516F" w:rsidRDefault="00096D69" w:rsidP="00096D69">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55157EDE" w14:textId="77777777" w:rsidR="00096D69" w:rsidRPr="00E6516F" w:rsidRDefault="00096D69" w:rsidP="00096D69">
      <w:pPr>
        <w:pStyle w:val="B10"/>
        <w:rPr>
          <w:lang w:eastAsia="ko-KR"/>
        </w:rPr>
      </w:pPr>
      <w:r w:rsidRPr="00E6516F">
        <w:rPr>
          <w:lang w:eastAsia="ko-KR"/>
        </w:rPr>
        <w:t>6)</w:t>
      </w:r>
      <w:r w:rsidRPr="00E6516F">
        <w:rPr>
          <w:lang w:eastAsia="ko-KR"/>
        </w:rPr>
        <w:tab/>
        <w:t>shall start timer TFS2 (SDS notification retransmission).</w:t>
      </w:r>
    </w:p>
    <w:p w14:paraId="34B0EA8F" w14:textId="77777777" w:rsidR="00096D69" w:rsidRPr="00E6516F" w:rsidRDefault="00096D69" w:rsidP="00096D69">
      <w:r w:rsidRPr="00E6516F">
        <w:t>[TS 24.282, clause 12.3.4]</w:t>
      </w:r>
    </w:p>
    <w:p w14:paraId="0223369C" w14:textId="77777777" w:rsidR="00096D69" w:rsidRPr="00E6516F" w:rsidRDefault="00096D69" w:rsidP="00096D69">
      <w:r w:rsidRPr="00E6516F">
        <w:t>Upon receiving a display indication for the payload to the user or processing of the payload by the target application, the MCData client:</w:t>
      </w:r>
    </w:p>
    <w:p w14:paraId="1BF2BD2A" w14:textId="77777777" w:rsidR="00096D69" w:rsidRPr="00E6516F" w:rsidRDefault="00096D69" w:rsidP="00096D69">
      <w:pPr>
        <w:pStyle w:val="B10"/>
      </w:pPr>
      <w:r w:rsidRPr="00E6516F">
        <w:t>1)</w:t>
      </w:r>
      <w:r w:rsidRPr="00E6516F">
        <w:tab/>
        <w:t>shall store "DELIVERED AND READ" as the disposition type and stop the timer TFS3 (display and read);</w:t>
      </w:r>
    </w:p>
    <w:p w14:paraId="4A4FBA78" w14:textId="77777777" w:rsidR="00096D69" w:rsidRPr="00E6516F" w:rsidRDefault="00096D69" w:rsidP="00096D69">
      <w:pPr>
        <w:pStyle w:val="B10"/>
      </w:pPr>
      <w:r w:rsidRPr="00E6516F">
        <w:t>2)</w:t>
      </w:r>
      <w:r w:rsidRPr="00E6516F">
        <w:tab/>
        <w:t>shall store the current UTC time as the stored SDS notification time</w:t>
      </w:r>
      <w:r w:rsidRPr="00E6516F">
        <w:rPr>
          <w:lang w:eastAsia="ko-KR"/>
        </w:rPr>
        <w:t>;</w:t>
      </w:r>
    </w:p>
    <w:p w14:paraId="6FB15FA3" w14:textId="77777777" w:rsidR="00096D69" w:rsidRPr="00E6516F" w:rsidRDefault="00096D69" w:rsidP="00096D69">
      <w:pPr>
        <w:pStyle w:val="B10"/>
      </w:pPr>
      <w:r w:rsidRPr="00E6516F">
        <w:t>3)</w:t>
      </w:r>
      <w:r w:rsidRPr="00E6516F">
        <w:tab/>
        <w:t>shall generate SDS OFF-NETWORK NOTIFICATION message. In the SDS OFF-NETWORK NOTIFICATION message, the MCData client:</w:t>
      </w:r>
    </w:p>
    <w:p w14:paraId="02AEEC73"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0BB1B18D"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3AF5236D"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695CD5B7" w14:textId="77777777" w:rsidR="00096D69" w:rsidRPr="00E6516F" w:rsidRDefault="00096D69" w:rsidP="00096D69">
      <w:pPr>
        <w:pStyle w:val="B2"/>
        <w:rPr>
          <w:lang w:eastAsia="ko-KR"/>
        </w:rPr>
      </w:pPr>
      <w:r w:rsidRPr="00E6516F">
        <w:t>d)</w:t>
      </w:r>
      <w:r w:rsidRPr="00E6516F">
        <w:tab/>
        <w:t>shall set the Date and time IE as the SDS notification time as specified in clause 15.2.8</w:t>
      </w:r>
      <w:r w:rsidRPr="00E6516F">
        <w:rPr>
          <w:lang w:eastAsia="ko-KR"/>
        </w:rPr>
        <w:t>;</w:t>
      </w:r>
    </w:p>
    <w:p w14:paraId="297FC930" w14:textId="77777777" w:rsidR="00096D69" w:rsidRPr="00E6516F" w:rsidRDefault="00096D69" w:rsidP="00096D69">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26560C02" w14:textId="77777777" w:rsidR="00096D69" w:rsidRPr="00E6516F" w:rsidRDefault="00096D69" w:rsidP="00096D69">
      <w:pPr>
        <w:pStyle w:val="B2"/>
      </w:pPr>
      <w:r w:rsidRPr="00E6516F">
        <w:t>f)</w:t>
      </w:r>
      <w:r w:rsidRPr="00E6516F">
        <w:tab/>
        <w:t>may set:</w:t>
      </w:r>
    </w:p>
    <w:p w14:paraId="4E176CD6" w14:textId="77777777" w:rsidR="00096D69" w:rsidRPr="00E6516F" w:rsidRDefault="00096D69" w:rsidP="00096D69">
      <w:pPr>
        <w:pStyle w:val="B3"/>
      </w:pPr>
      <w:r w:rsidRPr="00E6516F">
        <w:t>i)</w:t>
      </w:r>
      <w:r w:rsidRPr="00E6516F">
        <w:tab/>
        <w:t>the Application ID IE to the stored SDS application ID as specified in clause 15.2.7; or</w:t>
      </w:r>
    </w:p>
    <w:p w14:paraId="73B72BD9"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551A296E" w14:textId="77777777" w:rsidR="00096D69" w:rsidRPr="00E6516F" w:rsidRDefault="00096D69" w:rsidP="00096D69">
      <w:pPr>
        <w:pStyle w:val="B10"/>
      </w:pPr>
      <w:r w:rsidRPr="00E6516F">
        <w:t>4)</w:t>
      </w:r>
      <w:r w:rsidRPr="00E6516F">
        <w:tab/>
        <w:t>shall send the SDS OFF-NETWORK NOTIFICATION message to the stored sender MCData user ID as specified in clause 9.3.1.1;</w:t>
      </w:r>
    </w:p>
    <w:p w14:paraId="67B435B4" w14:textId="77777777" w:rsidR="00096D69" w:rsidRPr="00E6516F" w:rsidRDefault="00096D69" w:rsidP="00096D69">
      <w:pPr>
        <w:pStyle w:val="B10"/>
        <w:rPr>
          <w:lang w:eastAsia="ko-KR"/>
        </w:rPr>
      </w:pPr>
      <w:r w:rsidRPr="00E6516F">
        <w:rPr>
          <w:lang w:eastAsia="ko-KR"/>
        </w:rPr>
        <w:t>5)</w:t>
      </w:r>
      <w:r w:rsidRPr="00E6516F">
        <w:rPr>
          <w:lang w:eastAsia="ko-KR"/>
        </w:rPr>
        <w:tab/>
        <w:t>shall initialise the counter CFS2 (SDS notification retransmission) with the value set to 1; and</w:t>
      </w:r>
    </w:p>
    <w:p w14:paraId="077D24F1" w14:textId="77777777" w:rsidR="00096D69" w:rsidRPr="00E6516F" w:rsidRDefault="00096D69" w:rsidP="00096D69">
      <w:pPr>
        <w:pStyle w:val="B10"/>
        <w:rPr>
          <w:lang w:eastAsia="ko-KR"/>
        </w:rPr>
      </w:pPr>
      <w:r w:rsidRPr="00E6516F">
        <w:rPr>
          <w:lang w:eastAsia="ko-KR"/>
        </w:rPr>
        <w:t>6)</w:t>
      </w:r>
      <w:r w:rsidRPr="00E6516F">
        <w:rPr>
          <w:lang w:eastAsia="ko-KR"/>
        </w:rPr>
        <w:tab/>
        <w:t>shall start timer TFS2 (SDS notification retransmission).</w:t>
      </w:r>
    </w:p>
    <w:p w14:paraId="66FEF044" w14:textId="77777777" w:rsidR="00096D69" w:rsidRPr="00E6516F" w:rsidRDefault="00096D69" w:rsidP="00096D69">
      <w:r w:rsidRPr="00E6516F">
        <w:t>[TS 24.282, clause 12.3.5]</w:t>
      </w:r>
    </w:p>
    <w:p w14:paraId="5D543BD1" w14:textId="77777777" w:rsidR="00096D69" w:rsidRPr="00E6516F" w:rsidRDefault="00096D69" w:rsidP="00096D69">
      <w:r w:rsidRPr="00E6516F">
        <w:t xml:space="preserve">Upon expiry of timer </w:t>
      </w:r>
      <w:r w:rsidRPr="00E6516F">
        <w:rPr>
          <w:lang w:eastAsia="ko-KR"/>
        </w:rPr>
        <w:t>TFS2 (SDS notification retransmission)</w:t>
      </w:r>
      <w:r w:rsidRPr="00E6516F">
        <w:t>, the MCData client:</w:t>
      </w:r>
    </w:p>
    <w:p w14:paraId="038795F9" w14:textId="77777777" w:rsidR="00096D69" w:rsidRPr="00E6516F" w:rsidRDefault="00096D69" w:rsidP="00096D69">
      <w:pPr>
        <w:pStyle w:val="B10"/>
      </w:pPr>
      <w:r w:rsidRPr="00E6516F">
        <w:rPr>
          <w:rStyle w:val="B1Char2"/>
        </w:rPr>
        <w:t>1)</w:t>
      </w:r>
      <w:r w:rsidRPr="00E6516F">
        <w:rPr>
          <w:rStyle w:val="B1Char2"/>
        </w:rPr>
        <w:tab/>
        <w:t>shall generate a SDS OFF-NETWORK NOTIFICATION message as specified in clause 15.1.8. In the SDS</w:t>
      </w:r>
      <w:r w:rsidRPr="00E6516F">
        <w:rPr>
          <w:lang w:eastAsia="ko-KR"/>
        </w:rPr>
        <w:t xml:space="preserve"> OFF-NETWORK </w:t>
      </w:r>
      <w:r w:rsidRPr="00E6516F">
        <w:t>NOTIFICATION message, the MCData client:</w:t>
      </w:r>
    </w:p>
    <w:p w14:paraId="03912B28"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73314BC2"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45345474"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0398AD1A" w14:textId="77777777" w:rsidR="00096D69" w:rsidRPr="00E6516F" w:rsidRDefault="00096D69" w:rsidP="00096D69">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13357273" w14:textId="77777777" w:rsidR="00096D69" w:rsidRPr="00E6516F" w:rsidRDefault="00096D69" w:rsidP="00096D69">
      <w:pPr>
        <w:pStyle w:val="B2"/>
      </w:pPr>
      <w:r w:rsidRPr="00E6516F">
        <w:rPr>
          <w:lang w:eastAsia="ko-KR"/>
        </w:rPr>
        <w:t>e)</w:t>
      </w:r>
      <w:r w:rsidRPr="00E6516F">
        <w:rPr>
          <w:lang w:eastAsia="ko-KR"/>
        </w:rPr>
        <w:tab/>
        <w:t>shall set the SDS disposition type IE to the stored disposition type</w:t>
      </w:r>
      <w:r w:rsidRPr="00E6516F">
        <w:t xml:space="preserve"> as specified in clause 15.2.5</w:t>
      </w:r>
      <w:r w:rsidRPr="00E6516F">
        <w:rPr>
          <w:lang w:eastAsia="ko-KR"/>
        </w:rPr>
        <w:t>; and</w:t>
      </w:r>
    </w:p>
    <w:p w14:paraId="04745B81" w14:textId="77777777" w:rsidR="00096D69" w:rsidRPr="00E6516F" w:rsidRDefault="00096D69" w:rsidP="00096D69">
      <w:pPr>
        <w:pStyle w:val="B2"/>
      </w:pPr>
      <w:r w:rsidRPr="00E6516F">
        <w:t>f)</w:t>
      </w:r>
      <w:r w:rsidRPr="00E6516F">
        <w:tab/>
        <w:t>may set:</w:t>
      </w:r>
    </w:p>
    <w:p w14:paraId="7EE72067" w14:textId="77777777" w:rsidR="00096D69" w:rsidRPr="00E6516F" w:rsidRDefault="00096D69" w:rsidP="00096D69">
      <w:pPr>
        <w:pStyle w:val="B3"/>
      </w:pPr>
      <w:r w:rsidRPr="00E6516F">
        <w:t>i)</w:t>
      </w:r>
      <w:r w:rsidRPr="00E6516F">
        <w:tab/>
        <w:t>the Application ID IE to the stored SDS application ID as specified in clause 15.2.7; or</w:t>
      </w:r>
    </w:p>
    <w:p w14:paraId="03D306A2"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51B22807" w14:textId="77777777" w:rsidR="00096D69" w:rsidRPr="00E6516F" w:rsidRDefault="00096D69" w:rsidP="00096D69">
      <w:pPr>
        <w:pStyle w:val="B10"/>
      </w:pPr>
      <w:r w:rsidRPr="00E6516F">
        <w:t>2)</w:t>
      </w:r>
      <w:r w:rsidRPr="00E6516F">
        <w:tab/>
        <w:t>shall send the SDS OFF-NETWORK NOTIFICATION message to the stored sender MCData user ID as specified in clause 9.3.1.1;</w:t>
      </w:r>
    </w:p>
    <w:p w14:paraId="3AB670B5" w14:textId="77777777" w:rsidR="00096D69" w:rsidRPr="00E6516F" w:rsidRDefault="00096D69" w:rsidP="00096D69">
      <w:pPr>
        <w:pStyle w:val="B10"/>
        <w:rPr>
          <w:lang w:eastAsia="ko-KR"/>
        </w:rPr>
      </w:pPr>
      <w:r w:rsidRPr="00E6516F">
        <w:rPr>
          <w:lang w:eastAsia="ko-KR"/>
        </w:rPr>
        <w:t>3)</w:t>
      </w:r>
      <w:r w:rsidRPr="00E6516F">
        <w:rPr>
          <w:lang w:eastAsia="ko-KR"/>
        </w:rPr>
        <w:tab/>
        <w:t>shall increment the counter CFS2 (SDS notification retransmission) by 1; and</w:t>
      </w:r>
    </w:p>
    <w:p w14:paraId="040E9345" w14:textId="77777777" w:rsidR="00096D69" w:rsidRPr="00E6516F" w:rsidRDefault="00096D69" w:rsidP="00096D69">
      <w:pPr>
        <w:pStyle w:val="B10"/>
      </w:pPr>
      <w:r w:rsidRPr="00E6516F">
        <w:t>4)</w:t>
      </w:r>
      <w:r w:rsidRPr="00E6516F">
        <w:tab/>
        <w:t>shall start timer TFS2 (SDS notification retransmission) if the associated counter CFS2 (SDS notification</w:t>
      </w:r>
      <w:r w:rsidRPr="00E6516F">
        <w:rPr>
          <w:lang w:eastAsia="ko-KR"/>
        </w:rPr>
        <w:t xml:space="preserve"> </w:t>
      </w:r>
      <w:r w:rsidRPr="00E6516F">
        <w:t>retransmission) has not reached its upper limit.</w:t>
      </w:r>
    </w:p>
    <w:p w14:paraId="3E34646E" w14:textId="77777777" w:rsidR="00096D69" w:rsidRPr="00E6516F" w:rsidRDefault="00096D69" w:rsidP="00096D69">
      <w:pPr>
        <w:pStyle w:val="H6"/>
      </w:pPr>
      <w:r w:rsidRPr="00E6516F">
        <w:t>7.1.4.3</w:t>
      </w:r>
      <w:r w:rsidRPr="00E6516F">
        <w:tab/>
        <w:t>Test description</w:t>
      </w:r>
    </w:p>
    <w:p w14:paraId="7AFDA9CC" w14:textId="77777777" w:rsidR="00096D69" w:rsidRPr="00E6516F" w:rsidRDefault="00096D69" w:rsidP="00096D69">
      <w:pPr>
        <w:pStyle w:val="H6"/>
      </w:pPr>
      <w:r w:rsidRPr="00E6516F">
        <w:t>7.1.4.3.1</w:t>
      </w:r>
      <w:r w:rsidRPr="00E6516F">
        <w:tab/>
        <w:t>Pre-test conditions</w:t>
      </w:r>
    </w:p>
    <w:p w14:paraId="7067EF24" w14:textId="77777777" w:rsidR="00096D69" w:rsidRPr="00E6516F" w:rsidRDefault="00096D69" w:rsidP="00096D69">
      <w:pPr>
        <w:pStyle w:val="H6"/>
      </w:pPr>
      <w:r w:rsidRPr="00E6516F">
        <w:t>System Simulator:</w:t>
      </w:r>
    </w:p>
    <w:p w14:paraId="5E4E37FB" w14:textId="77777777" w:rsidR="00096D69" w:rsidRPr="00E6516F" w:rsidRDefault="00096D69" w:rsidP="00096D69">
      <w:pPr>
        <w:pStyle w:val="B10"/>
      </w:pPr>
      <w:r w:rsidRPr="00E6516F">
        <w:t>-</w:t>
      </w:r>
      <w:r w:rsidRPr="00E6516F">
        <w:tab/>
      </w:r>
      <w:r w:rsidRPr="00E6516F">
        <w:rPr>
          <w:color w:val="000000"/>
        </w:rPr>
        <w:t>SS-UE1 (MCData Client)</w:t>
      </w:r>
    </w:p>
    <w:p w14:paraId="79C6746B" w14:textId="77777777" w:rsidR="00096D69" w:rsidRPr="00E6516F" w:rsidRDefault="00096D69" w:rsidP="00096D69">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D6D1DB6" w14:textId="77777777" w:rsidR="00096D69" w:rsidRPr="00E6516F" w:rsidRDefault="00096D69" w:rsidP="00096D69">
      <w:pPr>
        <w:pStyle w:val="B10"/>
      </w:pPr>
      <w:r w:rsidRPr="00E6516F">
        <w:t>-</w:t>
      </w:r>
      <w:r w:rsidRPr="00E6516F">
        <w:tab/>
      </w:r>
      <w:r w:rsidRPr="00E6516F">
        <w:rPr>
          <w:color w:val="000000"/>
        </w:rPr>
        <w:t>GNSS simulator to simulate a location and provide a timing reference for the assistance of E-UTRAN off-network testing.</w:t>
      </w:r>
    </w:p>
    <w:p w14:paraId="6E19BE3C" w14:textId="77777777" w:rsidR="00096D69" w:rsidRPr="00E6516F" w:rsidRDefault="00096D69" w:rsidP="00096D69">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6CA3EBF2" w14:textId="77777777" w:rsidR="00096D69" w:rsidRPr="00E6516F" w:rsidRDefault="00096D69" w:rsidP="00096D69">
      <w:pPr>
        <w:pStyle w:val="B10"/>
      </w:pPr>
      <w:r w:rsidRPr="00E6516F">
        <w:t>-</w:t>
      </w:r>
      <w:r w:rsidRPr="00E6516F">
        <w:tab/>
      </w:r>
      <w:r w:rsidRPr="00E6516F">
        <w:rPr>
          <w:color w:val="000000"/>
        </w:rPr>
        <w:t>SS-NW (MCData server)</w:t>
      </w:r>
    </w:p>
    <w:p w14:paraId="679F8F55" w14:textId="77777777" w:rsidR="00096D69" w:rsidRPr="00E6516F" w:rsidRDefault="00096D69" w:rsidP="00096D69">
      <w:pPr>
        <w:pStyle w:val="B2"/>
        <w:rPr>
          <w:color w:val="000000"/>
        </w:rPr>
      </w:pPr>
      <w:r w:rsidRPr="00E6516F">
        <w:rPr>
          <w:color w:val="000000"/>
        </w:rPr>
        <w:t>-</w:t>
      </w:r>
      <w:r w:rsidRPr="00E6516F">
        <w:tab/>
      </w:r>
      <w:r w:rsidRPr="00E6516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F4AA9C9" w14:textId="77777777" w:rsidR="00096D69" w:rsidRPr="00E6516F" w:rsidRDefault="00096D69" w:rsidP="00096D69">
      <w:pPr>
        <w:pStyle w:val="NO"/>
        <w:rPr>
          <w:color w:val="000000"/>
        </w:rPr>
      </w:pPr>
      <w:r w:rsidRPr="00E6516F">
        <w:rPr>
          <w:color w:val="000000"/>
        </w:rPr>
        <w:t>NOTE 2:</w:t>
      </w:r>
      <w:r w:rsidRPr="00E6516F">
        <w:rPr>
          <w:color w:val="000000"/>
        </w:rPr>
        <w:tab/>
        <w:t>The SS operation as NW (MCVideo server) is needed only for the Preamble if the UE has to perform the Generic Test Procedure for MCVideo Authorization/Configuration and Key Generation as specified in TS 36.579-1 [2], subclause 5.3.2.</w:t>
      </w:r>
    </w:p>
    <w:p w14:paraId="1E60722B" w14:textId="77777777" w:rsidR="00096D69" w:rsidRPr="00E6516F" w:rsidRDefault="00096D69" w:rsidP="00096D69">
      <w:pPr>
        <w:pStyle w:val="H6"/>
      </w:pPr>
      <w:r w:rsidRPr="00E6516F">
        <w:t>IUT:</w:t>
      </w:r>
    </w:p>
    <w:p w14:paraId="75088FB1" w14:textId="77777777" w:rsidR="00096D69" w:rsidRPr="00E6516F" w:rsidRDefault="00096D69" w:rsidP="00096D69">
      <w:pPr>
        <w:pStyle w:val="B10"/>
      </w:pPr>
      <w:r w:rsidRPr="00E6516F">
        <w:t>-</w:t>
      </w:r>
      <w:r w:rsidRPr="00E6516F">
        <w:tab/>
        <w:t>UE (MCData Client)</w:t>
      </w:r>
    </w:p>
    <w:p w14:paraId="647D82B8" w14:textId="77777777" w:rsidR="00096D69" w:rsidRPr="00E6516F" w:rsidRDefault="00096D69" w:rsidP="00096D69">
      <w:pPr>
        <w:pStyle w:val="B10"/>
      </w:pPr>
      <w:r w:rsidRPr="00E6516F">
        <w:t>-</w:t>
      </w:r>
      <w:r w:rsidRPr="00E6516F">
        <w:tab/>
        <w:t>The test USIM set as defined in TS 36.579-1 [2], subclause 5.5.10 is inserted.</w:t>
      </w:r>
    </w:p>
    <w:p w14:paraId="3E0CABC7" w14:textId="77777777" w:rsidR="00096D69" w:rsidRPr="00E6516F" w:rsidRDefault="00096D69" w:rsidP="00096D69">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0726D075" w14:textId="77777777" w:rsidR="00096D69" w:rsidRPr="00E6516F" w:rsidRDefault="00096D69" w:rsidP="00096D69">
      <w:pPr>
        <w:pStyle w:val="B10"/>
      </w:pPr>
      <w:r w:rsidRPr="00E6516F">
        <w:t>-</w:t>
      </w:r>
      <w:r w:rsidRPr="00E6516F">
        <w:tab/>
        <w:t xml:space="preserve">CFS2 </w:t>
      </w:r>
      <w:r w:rsidRPr="00E6516F">
        <w:rPr>
          <w:lang w:eastAsia="ko-KR"/>
        </w:rPr>
        <w:t>(SDS notification retransmission)</w:t>
      </w:r>
      <w:r w:rsidRPr="00E6516F">
        <w:t>is set to the default value of 5.</w:t>
      </w:r>
    </w:p>
    <w:p w14:paraId="7717BFD7" w14:textId="77777777" w:rsidR="00096D69" w:rsidRPr="00E6516F" w:rsidRDefault="00096D69" w:rsidP="00096D69">
      <w:pPr>
        <w:pStyle w:val="B10"/>
      </w:pPr>
      <w:r w:rsidRPr="00E6516F">
        <w:t>-</w:t>
      </w:r>
      <w:r w:rsidRPr="00E6516F">
        <w:tab/>
        <w:t xml:space="preserve">TFS2 </w:t>
      </w:r>
      <w:r w:rsidRPr="00E6516F">
        <w:rPr>
          <w:lang w:eastAsia="ko-KR"/>
        </w:rPr>
        <w:t>(SDS notification retransmission)</w:t>
      </w:r>
      <w:r w:rsidRPr="00E6516F">
        <w:t>is set to the default value of 40 ms.</w:t>
      </w:r>
    </w:p>
    <w:p w14:paraId="652782CE" w14:textId="77777777" w:rsidR="00096D69" w:rsidRPr="00E6516F" w:rsidRDefault="00096D69" w:rsidP="00096D69">
      <w:pPr>
        <w:pStyle w:val="B10"/>
      </w:pPr>
      <w:r w:rsidRPr="00E6516F">
        <w:t>-</w:t>
      </w:r>
      <w:r w:rsidRPr="00E6516F">
        <w:tab/>
        <w:t xml:space="preserve">TFS3 </w:t>
      </w:r>
      <w:r w:rsidRPr="00E6516F">
        <w:rPr>
          <w:lang w:eastAsia="ko-KR"/>
        </w:rPr>
        <w:t>(delivery and read)</w:t>
      </w:r>
      <w:r w:rsidRPr="00E6516F">
        <w:t>is set to the default value of 120 ms.</w:t>
      </w:r>
    </w:p>
    <w:p w14:paraId="37D201A9" w14:textId="77777777" w:rsidR="00096D69" w:rsidRPr="00E6516F" w:rsidRDefault="00096D69" w:rsidP="00096D69">
      <w:pPr>
        <w:pStyle w:val="H6"/>
      </w:pPr>
      <w:r w:rsidRPr="00E6516F">
        <w:t>Preamble:</w:t>
      </w:r>
    </w:p>
    <w:p w14:paraId="0E968EA8" w14:textId="0940628D" w:rsidR="00096D69" w:rsidRPr="00E6516F" w:rsidRDefault="00096D69" w:rsidP="00096D69">
      <w:pPr>
        <w:pStyle w:val="B10"/>
      </w:pPr>
      <w:r w:rsidRPr="00E6516F">
        <w:t>-</w:t>
      </w:r>
      <w:r w:rsidRPr="00E6516F">
        <w:tab/>
        <w:t>The UE has performed the Generic Test Procedure for MCData UE registration as specified in TS 36.579-1 [2], subclause 5.4.2B.</w:t>
      </w:r>
    </w:p>
    <w:p w14:paraId="40EB89D7" w14:textId="77777777" w:rsidR="00096D69" w:rsidRPr="00E6516F" w:rsidRDefault="00096D69" w:rsidP="00096D69">
      <w:pPr>
        <w:pStyle w:val="B10"/>
      </w:pPr>
      <w:r w:rsidRPr="00E6516F">
        <w:t>-</w:t>
      </w:r>
      <w:r w:rsidRPr="00E6516F">
        <w:tab/>
        <w:t>The MCData User performs the Generic Test Procedure for MCData Authorization/Configuration and Key Generation as specified in TS 36.579-1 [2], subclause 5.3.2.</w:t>
      </w:r>
    </w:p>
    <w:p w14:paraId="2713C989" w14:textId="77777777" w:rsidR="00096D69" w:rsidRPr="00E6516F" w:rsidRDefault="00096D69" w:rsidP="00096D69">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3D274ABC" w14:textId="77777777" w:rsidR="00096D69" w:rsidRPr="00E6516F" w:rsidRDefault="00096D69" w:rsidP="00096D69">
      <w:pPr>
        <w:pStyle w:val="B10"/>
      </w:pPr>
      <w:r w:rsidRPr="00E6516F">
        <w:t>-</w:t>
      </w:r>
      <w:r w:rsidRPr="00E6516F">
        <w:tab/>
        <w:t>The UE is switched-off.</w:t>
      </w:r>
    </w:p>
    <w:p w14:paraId="276AF074" w14:textId="77777777" w:rsidR="00096D69" w:rsidRPr="00E6516F" w:rsidRDefault="00096D69" w:rsidP="00096D69">
      <w:pPr>
        <w:pStyle w:val="B10"/>
      </w:pPr>
      <w:r w:rsidRPr="00E6516F">
        <w:t>-</w:t>
      </w:r>
      <w:r w:rsidRPr="00E6516F">
        <w:tab/>
        <w:t>UE States at the end of the preamble</w:t>
      </w:r>
    </w:p>
    <w:p w14:paraId="4C976A08" w14:textId="77777777" w:rsidR="00096D69" w:rsidRPr="00E6516F" w:rsidRDefault="00096D69" w:rsidP="00096D69">
      <w:pPr>
        <w:pStyle w:val="B2"/>
      </w:pPr>
      <w:r w:rsidRPr="00E6516F">
        <w:t>-</w:t>
      </w:r>
      <w:r w:rsidRPr="00E6516F">
        <w:tab/>
        <w:t>The UE is in state 'switched-off'.</w:t>
      </w:r>
    </w:p>
    <w:p w14:paraId="67CB9137" w14:textId="77777777" w:rsidR="00096D69" w:rsidRPr="00E6516F" w:rsidRDefault="00096D69" w:rsidP="00096D69">
      <w:pPr>
        <w:pStyle w:val="H6"/>
      </w:pPr>
      <w:r w:rsidRPr="00E6516F">
        <w:t>7.1.4.3.2</w:t>
      </w:r>
      <w:r w:rsidRPr="00E6516F">
        <w:tab/>
        <w:t>Test procedure sequence</w:t>
      </w:r>
    </w:p>
    <w:p w14:paraId="078EE2CB" w14:textId="77777777" w:rsidR="00096D69" w:rsidRPr="00E6516F" w:rsidRDefault="00096D69" w:rsidP="00096D69">
      <w:pPr>
        <w:pStyle w:val="TH"/>
      </w:pPr>
      <w:r w:rsidRPr="00E6516F">
        <w:t>Table 7.1.4.3.2-1: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6D69" w:rsidRPr="00E6516F" w14:paraId="52351E89" w14:textId="77777777" w:rsidTr="00096D69">
        <w:tc>
          <w:tcPr>
            <w:tcW w:w="648" w:type="dxa"/>
            <w:tcBorders>
              <w:top w:val="single" w:sz="4" w:space="0" w:color="auto"/>
              <w:left w:val="single" w:sz="4" w:space="0" w:color="auto"/>
              <w:bottom w:val="nil"/>
              <w:right w:val="single" w:sz="4" w:space="0" w:color="auto"/>
            </w:tcBorders>
            <w:hideMark/>
          </w:tcPr>
          <w:p w14:paraId="0F9F4A3C" w14:textId="77777777" w:rsidR="00096D69" w:rsidRPr="00E6516F" w:rsidRDefault="00096D69">
            <w:pPr>
              <w:pStyle w:val="TAH"/>
              <w:spacing w:line="256" w:lineRule="auto"/>
              <w:rPr>
                <w:lang w:eastAsia="en-US"/>
              </w:rPr>
            </w:pPr>
            <w:r w:rsidRPr="00E6516F">
              <w:rPr>
                <w:lang w:eastAsia="en-US"/>
              </w:rPr>
              <w:t>St</w:t>
            </w:r>
          </w:p>
        </w:tc>
        <w:tc>
          <w:tcPr>
            <w:tcW w:w="3969" w:type="dxa"/>
            <w:tcBorders>
              <w:top w:val="single" w:sz="4" w:space="0" w:color="auto"/>
              <w:left w:val="single" w:sz="4" w:space="0" w:color="auto"/>
              <w:bottom w:val="nil"/>
              <w:right w:val="single" w:sz="4" w:space="0" w:color="auto"/>
            </w:tcBorders>
            <w:hideMark/>
          </w:tcPr>
          <w:p w14:paraId="6CEF9405" w14:textId="77777777" w:rsidR="00096D69" w:rsidRPr="00E6516F" w:rsidRDefault="00096D69">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E0E74CF" w14:textId="77777777" w:rsidR="00096D69" w:rsidRPr="00E6516F" w:rsidRDefault="00096D69">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BA3FFBE" w14:textId="77777777" w:rsidR="00096D69" w:rsidRPr="00E6516F" w:rsidRDefault="00096D69">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6D96EDFE" w14:textId="77777777" w:rsidR="00096D69" w:rsidRPr="00E6516F" w:rsidRDefault="00096D69">
            <w:pPr>
              <w:pStyle w:val="TAH"/>
              <w:spacing w:line="256" w:lineRule="auto"/>
              <w:rPr>
                <w:lang w:eastAsia="en-US"/>
              </w:rPr>
            </w:pPr>
            <w:r w:rsidRPr="00E6516F">
              <w:rPr>
                <w:lang w:eastAsia="en-US"/>
              </w:rPr>
              <w:t>Verdict</w:t>
            </w:r>
          </w:p>
        </w:tc>
      </w:tr>
      <w:tr w:rsidR="00096D69" w:rsidRPr="00E6516F" w14:paraId="4FCA2F93" w14:textId="77777777" w:rsidTr="00096D69">
        <w:tc>
          <w:tcPr>
            <w:tcW w:w="648" w:type="dxa"/>
            <w:tcBorders>
              <w:top w:val="nil"/>
              <w:left w:val="single" w:sz="4" w:space="0" w:color="auto"/>
              <w:bottom w:val="single" w:sz="4" w:space="0" w:color="auto"/>
              <w:right w:val="single" w:sz="4" w:space="0" w:color="auto"/>
            </w:tcBorders>
          </w:tcPr>
          <w:p w14:paraId="5AE151F3" w14:textId="77777777" w:rsidR="00096D69" w:rsidRPr="00E6516F" w:rsidRDefault="00096D69">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1111AB80" w14:textId="77777777" w:rsidR="00096D69" w:rsidRPr="00E6516F" w:rsidRDefault="00096D69">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DED0744" w14:textId="77777777" w:rsidR="00096D69" w:rsidRPr="00E6516F" w:rsidRDefault="00096D69">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393CBDA1" w14:textId="77777777" w:rsidR="00096D69" w:rsidRPr="00E6516F" w:rsidRDefault="00096D69">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6A43A220" w14:textId="77777777" w:rsidR="00096D69" w:rsidRPr="00E6516F" w:rsidRDefault="00096D69">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3FAFA142" w14:textId="77777777" w:rsidR="00096D69" w:rsidRPr="00E6516F" w:rsidRDefault="00096D69">
            <w:pPr>
              <w:pStyle w:val="TAH"/>
              <w:spacing w:line="256" w:lineRule="auto"/>
              <w:rPr>
                <w:lang w:eastAsia="en-US"/>
              </w:rPr>
            </w:pPr>
          </w:p>
        </w:tc>
      </w:tr>
      <w:tr w:rsidR="00096D69" w:rsidRPr="00E6516F" w14:paraId="33FE2D1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A900900" w14:textId="77777777" w:rsidR="00096D69" w:rsidRPr="00E6516F" w:rsidRDefault="00096D69">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22B5FC60" w14:textId="77777777" w:rsidR="00096D69" w:rsidRPr="00E6516F" w:rsidRDefault="00096D69">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3A9FAB45"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A7A38F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E8B08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2C8FF7D" w14:textId="77777777" w:rsidR="00096D69" w:rsidRPr="00E6516F" w:rsidRDefault="00096D69">
            <w:pPr>
              <w:pStyle w:val="TAC"/>
              <w:spacing w:line="256" w:lineRule="auto"/>
              <w:rPr>
                <w:lang w:eastAsia="en-US"/>
              </w:rPr>
            </w:pPr>
            <w:r w:rsidRPr="00E6516F">
              <w:rPr>
                <w:lang w:eastAsia="en-US"/>
              </w:rPr>
              <w:t>-</w:t>
            </w:r>
          </w:p>
        </w:tc>
      </w:tr>
      <w:tr w:rsidR="00096D69" w:rsidRPr="00E6516F" w14:paraId="7E77C91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9147431" w14:textId="77777777" w:rsidR="00096D69" w:rsidRPr="00E6516F" w:rsidRDefault="00096D69">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676BA6A3" w14:textId="7E7F65C2" w:rsidR="00096D69" w:rsidRPr="00E6516F" w:rsidRDefault="00096D69">
            <w:pPr>
              <w:pStyle w:val="TAN"/>
              <w:spacing w:line="256" w:lineRule="auto"/>
              <w:rPr>
                <w:lang w:eastAsia="en-US"/>
              </w:rPr>
            </w:pPr>
            <w:r w:rsidRPr="00E6516F">
              <w:rPr>
                <w:lang w:eastAsia="en-US"/>
              </w:rPr>
              <w:t>Trigger the UE to reset UTC time and location.</w:t>
            </w:r>
          </w:p>
          <w:p w14:paraId="27E4A0F8" w14:textId="77777777" w:rsidR="00096D69" w:rsidRPr="00E6516F" w:rsidRDefault="00096D69">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900173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386AF7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06E51D"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09064CC" w14:textId="77777777" w:rsidR="00096D69" w:rsidRPr="00E6516F" w:rsidRDefault="00096D69">
            <w:pPr>
              <w:pStyle w:val="TAC"/>
              <w:spacing w:line="256" w:lineRule="auto"/>
              <w:rPr>
                <w:lang w:eastAsia="en-US"/>
              </w:rPr>
            </w:pPr>
            <w:r w:rsidRPr="00E6516F">
              <w:rPr>
                <w:lang w:eastAsia="en-US"/>
              </w:rPr>
              <w:t>-</w:t>
            </w:r>
          </w:p>
        </w:tc>
      </w:tr>
      <w:tr w:rsidR="00096D69" w:rsidRPr="00E6516F" w14:paraId="6FFFC85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46A4F2C" w14:textId="77777777" w:rsidR="00096D69" w:rsidRPr="00E6516F" w:rsidRDefault="00096D69">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08210C16" w14:textId="786FBA29" w:rsidR="00096D69" w:rsidRPr="00E6516F" w:rsidRDefault="00096D69">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76D96C19" w14:textId="77777777" w:rsidR="00096D69" w:rsidRPr="00E6516F" w:rsidRDefault="00096D69">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E14FF8F"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69CC9D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7F751F5"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6100795" w14:textId="77777777" w:rsidR="00096D69" w:rsidRPr="00E6516F" w:rsidRDefault="00096D69">
            <w:pPr>
              <w:pStyle w:val="TAC"/>
              <w:spacing w:line="256" w:lineRule="auto"/>
              <w:rPr>
                <w:lang w:eastAsia="en-US"/>
              </w:rPr>
            </w:pPr>
            <w:r w:rsidRPr="00E6516F">
              <w:rPr>
                <w:lang w:eastAsia="en-US"/>
              </w:rPr>
              <w:t>-</w:t>
            </w:r>
          </w:p>
        </w:tc>
      </w:tr>
      <w:tr w:rsidR="00096D69" w:rsidRPr="00E6516F" w14:paraId="0BF29DE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2B51941" w14:textId="77777777" w:rsidR="00096D69" w:rsidRPr="00E6516F" w:rsidRDefault="00096D69">
            <w:pPr>
              <w:pStyle w:val="TAC"/>
              <w:spacing w:line="256" w:lineRule="auto"/>
              <w:rPr>
                <w:color w:val="000000"/>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896AB41"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734B1E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B98F9B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B036A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2C4F80" w14:textId="77777777" w:rsidR="00096D69" w:rsidRPr="00E6516F" w:rsidRDefault="00096D69">
            <w:pPr>
              <w:pStyle w:val="TAC"/>
              <w:spacing w:line="256" w:lineRule="auto"/>
              <w:rPr>
                <w:lang w:eastAsia="en-US"/>
              </w:rPr>
            </w:pPr>
            <w:r w:rsidRPr="00E6516F">
              <w:rPr>
                <w:lang w:eastAsia="en-US"/>
              </w:rPr>
              <w:t>-</w:t>
            </w:r>
          </w:p>
        </w:tc>
      </w:tr>
      <w:tr w:rsidR="00096D69" w:rsidRPr="00E6516F" w14:paraId="1C18EDC4"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5A01D19" w14:textId="77777777" w:rsidR="00096D69" w:rsidRPr="00E6516F" w:rsidRDefault="00096D69">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1A895028" w14:textId="77777777" w:rsidR="00096D69" w:rsidRPr="00E6516F" w:rsidRDefault="00096D69">
            <w:pPr>
              <w:pStyle w:val="TAL"/>
              <w:spacing w:line="256" w:lineRule="auto"/>
              <w:rPr>
                <w:lang w:eastAsia="en-US"/>
              </w:rPr>
            </w:pPr>
            <w:r w:rsidRPr="00E6516F">
              <w:rPr>
                <w:lang w:eastAsia="en-US"/>
              </w:rPr>
              <w:t>SS-UE1 (MCData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20D4BC9D"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C54A1B6"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5CC925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416070A" w14:textId="77777777" w:rsidR="00096D69" w:rsidRPr="00E6516F" w:rsidRDefault="00096D69">
            <w:pPr>
              <w:pStyle w:val="TAC"/>
              <w:spacing w:line="256" w:lineRule="auto"/>
              <w:rPr>
                <w:lang w:eastAsia="en-US"/>
              </w:rPr>
            </w:pPr>
            <w:r w:rsidRPr="00E6516F">
              <w:rPr>
                <w:lang w:eastAsia="en-US"/>
              </w:rPr>
              <w:t>-</w:t>
            </w:r>
          </w:p>
        </w:tc>
      </w:tr>
      <w:tr w:rsidR="00096D69" w:rsidRPr="00E6516F" w14:paraId="4F99C48A"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3663799"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36F8F53" w14:textId="77777777" w:rsidR="00096D69" w:rsidRPr="00E6516F" w:rsidRDefault="00096D69">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9DA131B"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E1BD63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F6BD6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0CDBB5D" w14:textId="77777777" w:rsidR="00096D69" w:rsidRPr="00E6516F" w:rsidRDefault="00096D69">
            <w:pPr>
              <w:pStyle w:val="TAC"/>
              <w:spacing w:line="256" w:lineRule="auto"/>
              <w:rPr>
                <w:lang w:eastAsia="en-US"/>
              </w:rPr>
            </w:pPr>
            <w:r w:rsidRPr="00E6516F">
              <w:rPr>
                <w:lang w:eastAsia="en-US"/>
              </w:rPr>
              <w:t>-</w:t>
            </w:r>
          </w:p>
        </w:tc>
      </w:tr>
      <w:tr w:rsidR="00096D69" w:rsidRPr="00E6516F" w14:paraId="4B7503C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915AF3C" w14:textId="77777777" w:rsidR="00096D69" w:rsidRPr="00E6516F" w:rsidRDefault="00096D69">
            <w:pPr>
              <w:pStyle w:val="TAC"/>
              <w:spacing w:line="256" w:lineRule="auto"/>
              <w:rPr>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2FF0671E"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34B0A6F7" w14:textId="77777777" w:rsidR="00096D69" w:rsidRPr="00E6516F" w:rsidRDefault="00096D69">
            <w:pPr>
              <w:pStyle w:val="TAL"/>
              <w:spacing w:line="256" w:lineRule="auto"/>
              <w:rPr>
                <w:lang w:eastAsia="en-US"/>
              </w:rPr>
            </w:pPr>
            <w:r w:rsidRPr="00E6516F">
              <w:rPr>
                <w:lang w:eastAsia="en-US"/>
              </w:rPr>
              <w:t>NOTE: It is expected that the UE</w:t>
            </w:r>
          </w:p>
          <w:p w14:paraId="78022CFD"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0684EF42"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34DB6881"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044F92C"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511804CB" w14:textId="77777777" w:rsidR="00096D69" w:rsidRPr="00E6516F" w:rsidRDefault="00096D69">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217CCA99" w14:textId="77777777" w:rsidR="00096D69" w:rsidRPr="00E6516F" w:rsidRDefault="00096D69">
            <w:pPr>
              <w:pStyle w:val="TAC"/>
              <w:spacing w:line="256" w:lineRule="auto"/>
              <w:rPr>
                <w:lang w:eastAsia="en-US"/>
              </w:rPr>
            </w:pPr>
            <w:r w:rsidRPr="00E6516F">
              <w:rPr>
                <w:lang w:eastAsia="en-US"/>
              </w:rPr>
              <w:t>P</w:t>
            </w:r>
          </w:p>
        </w:tc>
      </w:tr>
      <w:tr w:rsidR="00096D69" w:rsidRPr="00E6516F" w14:paraId="0397CFD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31FE6D3" w14:textId="77777777" w:rsidR="00096D69" w:rsidRPr="00E6516F" w:rsidRDefault="00096D69">
            <w:pPr>
              <w:pStyle w:val="TAC"/>
              <w:spacing w:line="256" w:lineRule="auto"/>
              <w:rPr>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59E7298E"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43224E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BF40A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E1F6AF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6570641" w14:textId="77777777" w:rsidR="00096D69" w:rsidRPr="00E6516F" w:rsidRDefault="00096D69">
            <w:pPr>
              <w:pStyle w:val="TAC"/>
              <w:spacing w:line="256" w:lineRule="auto"/>
              <w:rPr>
                <w:lang w:eastAsia="en-US"/>
              </w:rPr>
            </w:pPr>
            <w:r w:rsidRPr="00E6516F">
              <w:rPr>
                <w:lang w:eastAsia="en-US"/>
              </w:rPr>
              <w:t>-</w:t>
            </w:r>
          </w:p>
        </w:tc>
      </w:tr>
      <w:tr w:rsidR="00096D69" w:rsidRPr="00E6516F" w14:paraId="0E403F48"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20E52FC" w14:textId="77777777" w:rsidR="00096D69" w:rsidRPr="00E6516F" w:rsidRDefault="00096D69">
            <w:pPr>
              <w:pStyle w:val="TAC"/>
              <w:spacing w:line="256" w:lineRule="auto"/>
              <w:rPr>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2A92777F"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4FFF16FB"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217ED8"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80BC7E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010C43" w14:textId="77777777" w:rsidR="00096D69" w:rsidRPr="00E6516F" w:rsidRDefault="00096D69">
            <w:pPr>
              <w:pStyle w:val="TAC"/>
              <w:spacing w:line="256" w:lineRule="auto"/>
              <w:rPr>
                <w:lang w:eastAsia="en-US"/>
              </w:rPr>
            </w:pPr>
            <w:r w:rsidRPr="00E6516F">
              <w:rPr>
                <w:lang w:eastAsia="en-US"/>
              </w:rPr>
              <w:t>-</w:t>
            </w:r>
          </w:p>
        </w:tc>
      </w:tr>
      <w:tr w:rsidR="00096D69" w:rsidRPr="00E6516F" w14:paraId="4947881A"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1C877EF" w14:textId="77777777" w:rsidR="00096D69" w:rsidRPr="00E6516F" w:rsidRDefault="00096D69">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2ADF04E"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5E8AA1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9D11DD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67204B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F2BAAE1" w14:textId="77777777" w:rsidR="00096D69" w:rsidRPr="00E6516F" w:rsidRDefault="00096D69">
            <w:pPr>
              <w:pStyle w:val="TAC"/>
              <w:spacing w:line="256" w:lineRule="auto"/>
              <w:rPr>
                <w:lang w:eastAsia="en-US"/>
              </w:rPr>
            </w:pPr>
            <w:r w:rsidRPr="00E6516F">
              <w:rPr>
                <w:lang w:eastAsia="en-US"/>
              </w:rPr>
              <w:t>-</w:t>
            </w:r>
          </w:p>
        </w:tc>
      </w:tr>
      <w:tr w:rsidR="00096D69" w:rsidRPr="00E6516F" w14:paraId="678137A4"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83D2BC7"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DC5656F"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8D11BA1"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91DD431"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623A7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689DFA" w14:textId="77777777" w:rsidR="00096D69" w:rsidRPr="00E6516F" w:rsidRDefault="00096D69">
            <w:pPr>
              <w:pStyle w:val="TAC"/>
              <w:spacing w:line="256" w:lineRule="auto"/>
              <w:rPr>
                <w:lang w:eastAsia="en-US"/>
              </w:rPr>
            </w:pPr>
            <w:r w:rsidRPr="00E6516F">
              <w:rPr>
                <w:lang w:eastAsia="en-US"/>
              </w:rPr>
              <w:t>-</w:t>
            </w:r>
          </w:p>
        </w:tc>
      </w:tr>
      <w:tr w:rsidR="00096D69" w:rsidRPr="00E6516F" w14:paraId="09EB042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34074C7" w14:textId="77777777" w:rsidR="00096D69" w:rsidRPr="00E6516F" w:rsidRDefault="00096D69">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3ACCED34" w14:textId="77777777" w:rsidR="00096D69" w:rsidRPr="00E6516F" w:rsidRDefault="00096D69">
            <w:pPr>
              <w:pStyle w:val="TAL"/>
              <w:spacing w:line="256" w:lineRule="auto"/>
              <w:rPr>
                <w:lang w:eastAsia="en-US"/>
              </w:rPr>
            </w:pPr>
            <w:r w:rsidRPr="00E6516F">
              <w:rPr>
                <w:lang w:eastAsia="en-US"/>
              </w:rPr>
              <w:t>SS-UE1 (MCData Client) sends a SDS OFF-NETWORK NOTIFICATION message with 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62B4C7D8"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C638F25"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22776AF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4E53A0" w14:textId="77777777" w:rsidR="00096D69" w:rsidRPr="00E6516F" w:rsidRDefault="00096D69">
            <w:pPr>
              <w:pStyle w:val="TAC"/>
              <w:spacing w:line="256" w:lineRule="auto"/>
              <w:rPr>
                <w:lang w:eastAsia="en-US"/>
              </w:rPr>
            </w:pPr>
            <w:r w:rsidRPr="00E6516F">
              <w:rPr>
                <w:lang w:eastAsia="en-US"/>
              </w:rPr>
              <w:t>-</w:t>
            </w:r>
          </w:p>
        </w:tc>
      </w:tr>
      <w:tr w:rsidR="00096D69" w:rsidRPr="00E6516F" w14:paraId="48B3F214"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80C377F"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7B9D45C" w14:textId="77777777" w:rsidR="00096D69" w:rsidRPr="00E6516F" w:rsidRDefault="00096D69">
            <w:pPr>
              <w:pStyle w:val="TAL"/>
              <w:spacing w:line="256" w:lineRule="auto"/>
              <w:rPr>
                <w:lang w:eastAsia="en-US"/>
              </w:rPr>
            </w:pPr>
            <w:r w:rsidRPr="00E6516F">
              <w:rPr>
                <w:lang w:eastAsia="en-US"/>
              </w:rPr>
              <w:t xml:space="preserve">EXCEPTION: Steps 9-11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F14A35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5CC0DB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037D52B"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8F98D70" w14:textId="77777777" w:rsidR="00096D69" w:rsidRPr="00E6516F" w:rsidRDefault="00096D69">
            <w:pPr>
              <w:pStyle w:val="TAC"/>
              <w:spacing w:line="256" w:lineRule="auto"/>
              <w:rPr>
                <w:lang w:eastAsia="en-US"/>
              </w:rPr>
            </w:pPr>
            <w:r w:rsidRPr="00E6516F">
              <w:rPr>
                <w:lang w:eastAsia="en-US"/>
              </w:rPr>
              <w:t>-</w:t>
            </w:r>
          </w:p>
        </w:tc>
      </w:tr>
      <w:tr w:rsidR="00096D69" w:rsidRPr="00E6516F" w14:paraId="5EF4D84B"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A5AD4CA" w14:textId="77777777" w:rsidR="00096D69" w:rsidRPr="00E6516F" w:rsidRDefault="00096D69">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49A215F6"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READ </w:t>
            </w:r>
            <w:r w:rsidRPr="00E6516F">
              <w:rPr>
                <w:lang w:eastAsia="en-US"/>
              </w:rPr>
              <w:t>upon receiving a display indication for the payload to the MCData User</w:t>
            </w:r>
            <w:r w:rsidRPr="00E6516F">
              <w:rPr>
                <w:lang w:eastAsia="ko-KR"/>
              </w:rPr>
              <w:t>?</w:t>
            </w:r>
          </w:p>
          <w:p w14:paraId="6A314A44" w14:textId="77777777" w:rsidR="00096D69" w:rsidRPr="00E6516F" w:rsidRDefault="00096D69">
            <w:pPr>
              <w:pStyle w:val="TAL"/>
              <w:spacing w:line="256" w:lineRule="auto"/>
              <w:rPr>
                <w:lang w:eastAsia="en-US"/>
              </w:rPr>
            </w:pPr>
            <w:r w:rsidRPr="00E6516F">
              <w:rPr>
                <w:lang w:eastAsia="en-US"/>
              </w:rPr>
              <w:t>NOTE: It is expected that the UE</w:t>
            </w:r>
          </w:p>
          <w:p w14:paraId="7FFB12FA"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5E13FFD2"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404A16FF"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5610A34"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6D1575E" w14:textId="77777777" w:rsidR="00096D69" w:rsidRPr="00E6516F" w:rsidRDefault="00096D69">
            <w:pPr>
              <w:pStyle w:val="TAC"/>
              <w:spacing w:line="256" w:lineRule="auto"/>
              <w:rPr>
                <w:lang w:eastAsia="en-US"/>
              </w:rPr>
            </w:pPr>
            <w:r w:rsidRPr="00E6516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481168F8" w14:textId="77777777" w:rsidR="00096D69" w:rsidRPr="00E6516F" w:rsidRDefault="00096D69">
            <w:pPr>
              <w:pStyle w:val="TAC"/>
              <w:spacing w:line="256" w:lineRule="auto"/>
              <w:rPr>
                <w:lang w:eastAsia="en-US"/>
              </w:rPr>
            </w:pPr>
            <w:r w:rsidRPr="00E6516F">
              <w:rPr>
                <w:lang w:eastAsia="en-US"/>
              </w:rPr>
              <w:t>P</w:t>
            </w:r>
          </w:p>
        </w:tc>
      </w:tr>
      <w:tr w:rsidR="00096D69" w:rsidRPr="00E6516F" w14:paraId="5BCFCC0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21AAC28" w14:textId="77777777" w:rsidR="00096D69" w:rsidRPr="00E6516F" w:rsidRDefault="00096D69">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044B5E7D"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5A74A0E0"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74C857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A8389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909C7B" w14:textId="77777777" w:rsidR="00096D69" w:rsidRPr="00E6516F" w:rsidRDefault="00096D69">
            <w:pPr>
              <w:pStyle w:val="TAC"/>
              <w:spacing w:line="256" w:lineRule="auto"/>
              <w:rPr>
                <w:lang w:eastAsia="en-US"/>
              </w:rPr>
            </w:pPr>
            <w:r w:rsidRPr="00E6516F">
              <w:rPr>
                <w:lang w:eastAsia="en-US"/>
              </w:rPr>
              <w:t>-</w:t>
            </w:r>
          </w:p>
        </w:tc>
      </w:tr>
      <w:tr w:rsidR="00096D69" w:rsidRPr="00E6516F" w14:paraId="60AA3DD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DD45030" w14:textId="77777777" w:rsidR="00096D69" w:rsidRPr="00E6516F" w:rsidRDefault="00096D69">
            <w:pPr>
              <w:pStyle w:val="TAC"/>
              <w:spacing w:line="256" w:lineRule="auto"/>
              <w:rPr>
                <w:rFonts w:cs="Arial"/>
                <w:szCs w:val="18"/>
                <w:lang w:eastAsia="en-US"/>
              </w:rPr>
            </w:pPr>
            <w:r w:rsidRPr="00E6516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65151B20"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5BE84B8"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8F68ED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D29BA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AA55CC" w14:textId="77777777" w:rsidR="00096D69" w:rsidRPr="00E6516F" w:rsidRDefault="00096D69">
            <w:pPr>
              <w:pStyle w:val="TAC"/>
              <w:spacing w:line="256" w:lineRule="auto"/>
              <w:rPr>
                <w:lang w:eastAsia="en-US"/>
              </w:rPr>
            </w:pPr>
            <w:r w:rsidRPr="00E6516F">
              <w:rPr>
                <w:lang w:eastAsia="en-US"/>
              </w:rPr>
              <w:t>-</w:t>
            </w:r>
          </w:p>
        </w:tc>
      </w:tr>
      <w:tr w:rsidR="00096D69" w:rsidRPr="00E6516F" w14:paraId="62F6B30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E123212"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B17D0C1"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BB04B76"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4BD56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4744E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2B6CB7" w14:textId="77777777" w:rsidR="00096D69" w:rsidRPr="00E6516F" w:rsidRDefault="00096D69">
            <w:pPr>
              <w:pStyle w:val="TAC"/>
              <w:spacing w:line="256" w:lineRule="auto"/>
              <w:rPr>
                <w:lang w:eastAsia="en-US"/>
              </w:rPr>
            </w:pPr>
            <w:r w:rsidRPr="00E6516F">
              <w:rPr>
                <w:lang w:eastAsia="en-US"/>
              </w:rPr>
              <w:t>-</w:t>
            </w:r>
          </w:p>
        </w:tc>
      </w:tr>
      <w:tr w:rsidR="00096D69" w:rsidRPr="00E6516F" w14:paraId="6641FC4D"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D3EC17A"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B91260F"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A6DE4E3"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F2D7B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498B7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778898E" w14:textId="77777777" w:rsidR="00096D69" w:rsidRPr="00E6516F" w:rsidRDefault="00096D69">
            <w:pPr>
              <w:pStyle w:val="TAC"/>
              <w:spacing w:line="256" w:lineRule="auto"/>
              <w:rPr>
                <w:lang w:eastAsia="en-US"/>
              </w:rPr>
            </w:pPr>
            <w:r w:rsidRPr="00E6516F">
              <w:rPr>
                <w:lang w:eastAsia="en-US"/>
              </w:rPr>
              <w:t>-</w:t>
            </w:r>
          </w:p>
        </w:tc>
      </w:tr>
      <w:tr w:rsidR="00096D69" w:rsidRPr="00E6516F" w14:paraId="2A19DAE8"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C790F96" w14:textId="77777777" w:rsidR="00096D69" w:rsidRPr="00E6516F" w:rsidRDefault="00096D69">
            <w:pPr>
              <w:pStyle w:val="TAC"/>
              <w:spacing w:line="256" w:lineRule="auto"/>
              <w:rPr>
                <w:rFonts w:cs="Arial"/>
                <w:szCs w:val="18"/>
                <w:lang w:eastAsia="en-US"/>
              </w:rPr>
            </w:pPr>
            <w:r w:rsidRPr="00E6516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1B579967" w14:textId="77777777" w:rsidR="00096D69" w:rsidRPr="00E6516F" w:rsidRDefault="00096D69">
            <w:pPr>
              <w:pStyle w:val="TAL"/>
              <w:spacing w:line="256" w:lineRule="auto"/>
              <w:rPr>
                <w:lang w:eastAsia="en-US"/>
              </w:rPr>
            </w:pPr>
            <w:r w:rsidRPr="00E6516F">
              <w:rPr>
                <w:lang w:eastAsia="en-US"/>
              </w:rPr>
              <w:t>SS-UE1 (MCData Client) sends a SDS OFF-NETWORK NOTIFICATION message with disposition request type of DELIVERY AND READ.</w:t>
            </w:r>
          </w:p>
          <w:p w14:paraId="0AA4C8D5" w14:textId="77777777" w:rsidR="00096D69" w:rsidRPr="00E6516F" w:rsidRDefault="00096D69">
            <w:pPr>
              <w:pStyle w:val="TAL"/>
              <w:spacing w:line="256" w:lineRule="auto"/>
              <w:rPr>
                <w:lang w:eastAsia="en-US"/>
              </w:rPr>
            </w:pPr>
            <w:r w:rsidRPr="00E6516F">
              <w:rPr>
                <w:lang w:eastAsia="en-US"/>
              </w:rPr>
              <w:t xml:space="preserve">NOTE: Timer TFS3 (delivery and read).is started upon receipt of the SDS OFF-NETWORK MESSAGE message that contains a "DELIVERY AND READ" </w:t>
            </w:r>
            <w:r w:rsidRPr="00E6516F">
              <w:rPr>
                <w:rFonts w:eastAsia="Malgun Gothic"/>
                <w:lang w:eastAsia="en-US"/>
              </w:rPr>
              <w:t xml:space="preserve">disposition request. </w:t>
            </w:r>
            <w:r w:rsidRPr="00E6516F">
              <w:rPr>
                <w:lang w:eastAsia="en-US"/>
              </w:rPr>
              <w:t>TFS3 (delivery and read)</w:t>
            </w:r>
            <w:r w:rsidRPr="00E6516F">
              <w:rPr>
                <w:rFonts w:eastAsia="Malgun Gothic"/>
                <w:lang w:eastAsia="en-US"/>
              </w:rPr>
              <w:t xml:space="preserve">=120ms according to the default value defined in TS 24.282 [31] </w:t>
            </w:r>
            <w:r w:rsidRPr="00E6516F">
              <w:rPr>
                <w:lang w:eastAsia="en-US"/>
              </w:rPr>
              <w:t>Table F.3.1-1</w:t>
            </w:r>
            <w:r w:rsidRPr="00E6516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EB940A2" w14:textId="77777777" w:rsidR="00096D69" w:rsidRPr="00E6516F" w:rsidRDefault="00096D69">
            <w:pPr>
              <w:pStyle w:val="TAC"/>
              <w:spacing w:line="256" w:lineRule="auto"/>
              <w:rPr>
                <w:szCs w:val="18"/>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3F17BF7"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22D88F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EC94EB" w14:textId="77777777" w:rsidR="00096D69" w:rsidRPr="00E6516F" w:rsidRDefault="00096D69">
            <w:pPr>
              <w:pStyle w:val="TAC"/>
              <w:spacing w:line="256" w:lineRule="auto"/>
              <w:rPr>
                <w:lang w:eastAsia="en-US"/>
              </w:rPr>
            </w:pPr>
            <w:r w:rsidRPr="00E6516F">
              <w:rPr>
                <w:lang w:eastAsia="en-US"/>
              </w:rPr>
              <w:t>-</w:t>
            </w:r>
          </w:p>
        </w:tc>
      </w:tr>
      <w:tr w:rsidR="00096D69" w:rsidRPr="00E6516F" w14:paraId="5081AB11"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CEFC076"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4B741F6" w14:textId="77777777" w:rsidR="00096D69" w:rsidRPr="00E6516F" w:rsidRDefault="00096D69">
            <w:pPr>
              <w:pStyle w:val="TAL"/>
              <w:spacing w:line="256" w:lineRule="auto"/>
              <w:rPr>
                <w:lang w:eastAsia="en-US"/>
              </w:rPr>
            </w:pPr>
            <w:r w:rsidRPr="00E6516F">
              <w:rPr>
                <w:lang w:eastAsia="en-US"/>
              </w:rPr>
              <w:t>EXCEPTION: Steps 13a1-13b2 describe behaviour that depends on the UE implementation. Steps 13a1-13a6 describe the behaviour of the UE when the timer TFS3 (delivery and read) expires before the contents of the Payload IE are rendered to the MCData User. Steps 13b1-13b3 describe the behaviour of the UE when the contents of the Payload IE are rendered to the MCData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156A6511"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DB409D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EE9DCE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CCBC643" w14:textId="77777777" w:rsidR="00096D69" w:rsidRPr="00E6516F" w:rsidRDefault="00096D69">
            <w:pPr>
              <w:pStyle w:val="TAC"/>
              <w:spacing w:line="256" w:lineRule="auto"/>
              <w:rPr>
                <w:lang w:eastAsia="en-US"/>
              </w:rPr>
            </w:pPr>
            <w:r w:rsidRPr="00E6516F">
              <w:rPr>
                <w:lang w:eastAsia="en-US"/>
              </w:rPr>
              <w:t>-</w:t>
            </w:r>
          </w:p>
        </w:tc>
      </w:tr>
      <w:tr w:rsidR="00096D69" w:rsidRPr="00E6516F" w14:paraId="59C26D3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98C83E5"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EAC9E11" w14:textId="77777777" w:rsidR="00096D69" w:rsidRPr="00E6516F" w:rsidRDefault="00096D69">
            <w:pPr>
              <w:pStyle w:val="TAL"/>
              <w:spacing w:line="256" w:lineRule="auto"/>
              <w:rPr>
                <w:lang w:eastAsia="en-US"/>
              </w:rPr>
            </w:pPr>
            <w:r w:rsidRPr="00E6516F">
              <w:rPr>
                <w:lang w:eastAsia="en-US"/>
              </w:rPr>
              <w:t xml:space="preserve">EXCEPTION: Steps 13a1-13a3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F38BCA7"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EAA41A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4A4E48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4DEFDFB" w14:textId="77777777" w:rsidR="00096D69" w:rsidRPr="00E6516F" w:rsidRDefault="00096D69">
            <w:pPr>
              <w:pStyle w:val="TAC"/>
              <w:spacing w:line="256" w:lineRule="auto"/>
              <w:rPr>
                <w:lang w:eastAsia="en-US"/>
              </w:rPr>
            </w:pPr>
            <w:r w:rsidRPr="00E6516F">
              <w:rPr>
                <w:lang w:eastAsia="en-US"/>
              </w:rPr>
              <w:t>-</w:t>
            </w:r>
          </w:p>
        </w:tc>
      </w:tr>
      <w:tr w:rsidR="00096D69" w:rsidRPr="00E6516F" w14:paraId="6F5F906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2E48118" w14:textId="77777777" w:rsidR="00096D69" w:rsidRPr="00E6516F" w:rsidRDefault="00096D69">
            <w:pPr>
              <w:pStyle w:val="TAC"/>
              <w:spacing w:line="256" w:lineRule="auto"/>
              <w:rPr>
                <w:rFonts w:cs="Arial"/>
                <w:szCs w:val="18"/>
                <w:lang w:eastAsia="en-US"/>
              </w:rPr>
            </w:pPr>
            <w:r w:rsidRPr="00E6516F">
              <w:rPr>
                <w:lang w:eastAsia="en-US"/>
              </w:rPr>
              <w:t>13a1</w:t>
            </w:r>
          </w:p>
        </w:tc>
        <w:tc>
          <w:tcPr>
            <w:tcW w:w="3969" w:type="dxa"/>
            <w:tcBorders>
              <w:top w:val="single" w:sz="4" w:space="0" w:color="auto"/>
              <w:left w:val="single" w:sz="4" w:space="0" w:color="auto"/>
              <w:bottom w:val="single" w:sz="4" w:space="0" w:color="auto"/>
              <w:right w:val="single" w:sz="4" w:space="0" w:color="auto"/>
            </w:tcBorders>
            <w:hideMark/>
          </w:tcPr>
          <w:p w14:paraId="63392C57"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2366EF68" w14:textId="77777777" w:rsidR="00096D69" w:rsidRPr="00E6516F" w:rsidRDefault="00096D69">
            <w:pPr>
              <w:pStyle w:val="TAL"/>
              <w:spacing w:line="256" w:lineRule="auto"/>
              <w:rPr>
                <w:lang w:eastAsia="en-US"/>
              </w:rPr>
            </w:pPr>
            <w:r w:rsidRPr="00E6516F">
              <w:rPr>
                <w:lang w:eastAsia="en-US"/>
              </w:rPr>
              <w:t>NOTE: It is expected that the UE</w:t>
            </w:r>
          </w:p>
          <w:p w14:paraId="3EFB2E8A"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45354218"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27356405" w14:textId="77777777" w:rsidR="00096D69" w:rsidRPr="00E6516F" w:rsidRDefault="00096D69">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64ACA5D"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E42349E"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0CE95B48" w14:textId="77777777" w:rsidR="00096D69" w:rsidRPr="00E6516F" w:rsidRDefault="00096D69">
            <w:pPr>
              <w:pStyle w:val="TAC"/>
              <w:spacing w:line="256" w:lineRule="auto"/>
              <w:rPr>
                <w:lang w:eastAsia="en-US"/>
              </w:rPr>
            </w:pPr>
            <w:r w:rsidRPr="00E6516F">
              <w:rPr>
                <w:lang w:eastAsia="en-US"/>
              </w:rPr>
              <w:t>P</w:t>
            </w:r>
          </w:p>
        </w:tc>
      </w:tr>
      <w:tr w:rsidR="00096D69" w:rsidRPr="00E6516F" w14:paraId="6BD51B41"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032AE0F" w14:textId="77777777" w:rsidR="00096D69" w:rsidRPr="00E6516F" w:rsidRDefault="00096D69">
            <w:pPr>
              <w:pStyle w:val="TAC"/>
              <w:spacing w:line="256" w:lineRule="auto"/>
              <w:rPr>
                <w:lang w:eastAsia="en-US"/>
              </w:rPr>
            </w:pPr>
            <w:r w:rsidRPr="00E6516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734C4099"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4F5734E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955D8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032F00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D2FBF92" w14:textId="77777777" w:rsidR="00096D69" w:rsidRPr="00E6516F" w:rsidRDefault="00096D69">
            <w:pPr>
              <w:pStyle w:val="TAC"/>
              <w:spacing w:line="256" w:lineRule="auto"/>
              <w:rPr>
                <w:lang w:eastAsia="en-US"/>
              </w:rPr>
            </w:pPr>
            <w:r w:rsidRPr="00E6516F">
              <w:rPr>
                <w:lang w:eastAsia="en-US"/>
              </w:rPr>
              <w:t>-</w:t>
            </w:r>
          </w:p>
        </w:tc>
      </w:tr>
      <w:tr w:rsidR="00096D69" w:rsidRPr="00E6516F" w14:paraId="4B8E6C8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9838552" w14:textId="77777777" w:rsidR="00096D69" w:rsidRPr="00E6516F" w:rsidRDefault="00096D69">
            <w:pPr>
              <w:pStyle w:val="TAC"/>
              <w:spacing w:line="256" w:lineRule="auto"/>
              <w:rPr>
                <w:lang w:eastAsia="en-US"/>
              </w:rPr>
            </w:pPr>
            <w:r w:rsidRPr="00E6516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759E8C9A"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5E84ECC6"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7C597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804B5F"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D85701" w14:textId="77777777" w:rsidR="00096D69" w:rsidRPr="00E6516F" w:rsidRDefault="00096D69">
            <w:pPr>
              <w:pStyle w:val="TAC"/>
              <w:spacing w:line="256" w:lineRule="auto"/>
              <w:rPr>
                <w:lang w:eastAsia="en-US"/>
              </w:rPr>
            </w:pPr>
            <w:r w:rsidRPr="00E6516F">
              <w:rPr>
                <w:lang w:eastAsia="en-US"/>
              </w:rPr>
              <w:t>-</w:t>
            </w:r>
          </w:p>
        </w:tc>
      </w:tr>
      <w:tr w:rsidR="00096D69" w:rsidRPr="00E6516F" w14:paraId="5165017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1E61C22"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3D21AD1" w14:textId="77777777" w:rsidR="00096D69" w:rsidRPr="00E6516F" w:rsidRDefault="00096D69">
            <w:pPr>
              <w:pStyle w:val="TAL"/>
              <w:spacing w:line="256" w:lineRule="auto"/>
              <w:rPr>
                <w:lang w:eastAsia="en-US"/>
              </w:rPr>
            </w:pPr>
            <w:r w:rsidRPr="00E6516F">
              <w:rPr>
                <w:lang w:eastAsia="en-US"/>
              </w:rPr>
              <w:t xml:space="preserve">EXCEPTION: Steps 13a4-13a6 are repeated CFS2=5 times (CFS2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0E5BB54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F46D14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AD7017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55ED02B" w14:textId="77777777" w:rsidR="00096D69" w:rsidRPr="00E6516F" w:rsidRDefault="00096D69">
            <w:pPr>
              <w:pStyle w:val="TAC"/>
              <w:spacing w:line="256" w:lineRule="auto"/>
              <w:rPr>
                <w:lang w:eastAsia="en-US"/>
              </w:rPr>
            </w:pPr>
            <w:r w:rsidRPr="00E6516F">
              <w:rPr>
                <w:lang w:eastAsia="en-US"/>
              </w:rPr>
              <w:t>-</w:t>
            </w:r>
          </w:p>
        </w:tc>
      </w:tr>
      <w:tr w:rsidR="00096D69" w:rsidRPr="00E6516F" w14:paraId="7C11993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AF56E1F" w14:textId="77777777" w:rsidR="00096D69" w:rsidRPr="00E6516F" w:rsidRDefault="00096D69">
            <w:pPr>
              <w:pStyle w:val="TAC"/>
              <w:spacing w:line="256" w:lineRule="auto"/>
              <w:rPr>
                <w:lang w:eastAsia="en-US"/>
              </w:rPr>
            </w:pPr>
            <w:r w:rsidRPr="00E6516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248E70D5"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READ </w:t>
            </w:r>
            <w:r w:rsidRPr="00E6516F">
              <w:rPr>
                <w:lang w:eastAsia="en-US"/>
              </w:rPr>
              <w:t>upon receiving a display indication for the payload to the MCData User</w:t>
            </w:r>
            <w:r w:rsidRPr="00E6516F">
              <w:rPr>
                <w:lang w:eastAsia="ko-KR"/>
              </w:rPr>
              <w:t>?</w:t>
            </w:r>
          </w:p>
          <w:p w14:paraId="078B5F7E" w14:textId="77777777" w:rsidR="00096D69" w:rsidRPr="00E6516F" w:rsidRDefault="00096D69">
            <w:pPr>
              <w:pStyle w:val="TAL"/>
              <w:spacing w:line="256" w:lineRule="auto"/>
              <w:rPr>
                <w:lang w:eastAsia="en-US"/>
              </w:rPr>
            </w:pPr>
            <w:r w:rsidRPr="00E6516F">
              <w:rPr>
                <w:lang w:eastAsia="en-US"/>
              </w:rPr>
              <w:t>NOTE: It is expected that the UE</w:t>
            </w:r>
          </w:p>
          <w:p w14:paraId="08DB1C86"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58E1F98D"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702F6AE4"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6249068"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3C4CF0F"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50482DCB" w14:textId="77777777" w:rsidR="00096D69" w:rsidRPr="00E6516F" w:rsidRDefault="00096D69">
            <w:pPr>
              <w:pStyle w:val="TAC"/>
              <w:spacing w:line="256" w:lineRule="auto"/>
              <w:rPr>
                <w:lang w:eastAsia="en-US"/>
              </w:rPr>
            </w:pPr>
            <w:r w:rsidRPr="00E6516F">
              <w:rPr>
                <w:lang w:eastAsia="en-US"/>
              </w:rPr>
              <w:t>P</w:t>
            </w:r>
          </w:p>
        </w:tc>
      </w:tr>
      <w:tr w:rsidR="00096D69" w:rsidRPr="00E6516F" w14:paraId="434EFD7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A2EBB7A" w14:textId="77777777" w:rsidR="00096D69" w:rsidRPr="00E6516F" w:rsidRDefault="00096D69">
            <w:pPr>
              <w:pStyle w:val="TAC"/>
              <w:spacing w:line="256" w:lineRule="auto"/>
              <w:rPr>
                <w:lang w:eastAsia="en-US"/>
              </w:rPr>
            </w:pPr>
            <w:r w:rsidRPr="00E6516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7DDB06AA"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569BB5A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956286"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3F17CC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4BDC4B" w14:textId="77777777" w:rsidR="00096D69" w:rsidRPr="00E6516F" w:rsidRDefault="00096D69">
            <w:pPr>
              <w:pStyle w:val="TAC"/>
              <w:spacing w:line="256" w:lineRule="auto"/>
              <w:rPr>
                <w:lang w:eastAsia="en-US"/>
              </w:rPr>
            </w:pPr>
            <w:r w:rsidRPr="00E6516F">
              <w:rPr>
                <w:lang w:eastAsia="en-US"/>
              </w:rPr>
              <w:t>-</w:t>
            </w:r>
          </w:p>
        </w:tc>
      </w:tr>
      <w:tr w:rsidR="00096D69" w:rsidRPr="00E6516F" w14:paraId="465A4912"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85E9E5D" w14:textId="77777777" w:rsidR="00096D69" w:rsidRPr="00E6516F" w:rsidRDefault="00096D69">
            <w:pPr>
              <w:pStyle w:val="TAC"/>
              <w:spacing w:line="256" w:lineRule="auto"/>
              <w:rPr>
                <w:lang w:eastAsia="en-US"/>
              </w:rPr>
            </w:pPr>
            <w:r w:rsidRPr="00E6516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70EE3158"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CE7FBD2"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AB4950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C73E5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AF3391" w14:textId="77777777" w:rsidR="00096D69" w:rsidRPr="00E6516F" w:rsidRDefault="00096D69">
            <w:pPr>
              <w:pStyle w:val="TAC"/>
              <w:spacing w:line="256" w:lineRule="auto"/>
              <w:rPr>
                <w:lang w:eastAsia="en-US"/>
              </w:rPr>
            </w:pPr>
            <w:r w:rsidRPr="00E6516F">
              <w:rPr>
                <w:lang w:eastAsia="en-US"/>
              </w:rPr>
              <w:t>-</w:t>
            </w:r>
          </w:p>
        </w:tc>
      </w:tr>
      <w:tr w:rsidR="00096D69" w:rsidRPr="00E6516F" w14:paraId="14219CA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0B21A13"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B9EF8E9" w14:textId="77777777" w:rsidR="00096D69" w:rsidRPr="00E6516F" w:rsidRDefault="00096D69">
            <w:pPr>
              <w:pStyle w:val="TAL"/>
              <w:spacing w:line="256" w:lineRule="auto"/>
              <w:rPr>
                <w:lang w:eastAsia="en-US"/>
              </w:rPr>
            </w:pPr>
            <w:r w:rsidRPr="00E6516F">
              <w:rPr>
                <w:lang w:eastAsia="en-US"/>
              </w:rPr>
              <w:t xml:space="preserve">EXCEPTION: Steps 13b1-13b3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CBFCA5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4C2B204"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C341CB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63D98F4" w14:textId="77777777" w:rsidR="00096D69" w:rsidRPr="00E6516F" w:rsidRDefault="00096D69">
            <w:pPr>
              <w:pStyle w:val="TAC"/>
              <w:spacing w:line="256" w:lineRule="auto"/>
              <w:rPr>
                <w:lang w:eastAsia="en-US"/>
              </w:rPr>
            </w:pPr>
            <w:r w:rsidRPr="00E6516F">
              <w:rPr>
                <w:lang w:eastAsia="en-US"/>
              </w:rPr>
              <w:t>-</w:t>
            </w:r>
          </w:p>
        </w:tc>
      </w:tr>
      <w:tr w:rsidR="00096D69" w:rsidRPr="00E6516F" w14:paraId="2B03D80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882E471" w14:textId="77777777" w:rsidR="00096D69" w:rsidRPr="00E6516F" w:rsidRDefault="00096D69">
            <w:pPr>
              <w:pStyle w:val="TAC"/>
              <w:spacing w:line="256" w:lineRule="auto"/>
              <w:rPr>
                <w:lang w:eastAsia="en-US"/>
              </w:rPr>
            </w:pPr>
            <w:r w:rsidRPr="00E6516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0082AAFB"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 AND READ?</w:t>
            </w:r>
          </w:p>
          <w:p w14:paraId="2FE61030" w14:textId="77777777" w:rsidR="00096D69" w:rsidRPr="00E6516F" w:rsidRDefault="00096D69">
            <w:pPr>
              <w:pStyle w:val="TAL"/>
              <w:spacing w:line="256" w:lineRule="auto"/>
              <w:rPr>
                <w:lang w:eastAsia="en-US"/>
              </w:rPr>
            </w:pPr>
            <w:r w:rsidRPr="00E6516F">
              <w:rPr>
                <w:lang w:eastAsia="en-US"/>
              </w:rPr>
              <w:t>NOTE: It is expected that the UE</w:t>
            </w:r>
          </w:p>
          <w:p w14:paraId="2807D356"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4F435DAD"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666D865B"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2C844C0"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8023E9C" w14:textId="77777777" w:rsidR="00096D69" w:rsidRPr="00E6516F" w:rsidRDefault="00096D69">
            <w:pPr>
              <w:pStyle w:val="TAC"/>
              <w:spacing w:line="256" w:lineRule="auto"/>
              <w:rPr>
                <w:lang w:eastAsia="en-US"/>
              </w:rPr>
            </w:pPr>
            <w:r w:rsidRPr="00E6516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7928BDBC" w14:textId="77777777" w:rsidR="00096D69" w:rsidRPr="00E6516F" w:rsidRDefault="00096D69">
            <w:pPr>
              <w:pStyle w:val="TAC"/>
              <w:spacing w:line="256" w:lineRule="auto"/>
              <w:rPr>
                <w:lang w:eastAsia="en-US"/>
              </w:rPr>
            </w:pPr>
            <w:r w:rsidRPr="00E6516F">
              <w:rPr>
                <w:lang w:eastAsia="en-US"/>
              </w:rPr>
              <w:t>P</w:t>
            </w:r>
          </w:p>
        </w:tc>
      </w:tr>
      <w:tr w:rsidR="00096D69" w:rsidRPr="00E6516F" w14:paraId="46BF60BE"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D841CD9" w14:textId="77777777" w:rsidR="00096D69" w:rsidRPr="00E6516F" w:rsidRDefault="00096D69">
            <w:pPr>
              <w:pStyle w:val="TAC"/>
              <w:spacing w:line="256" w:lineRule="auto"/>
              <w:rPr>
                <w:lang w:eastAsia="en-US"/>
              </w:rPr>
            </w:pPr>
            <w:r w:rsidRPr="00E6516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60539E87"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2F577E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E0506F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E856B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52C0E9" w14:textId="77777777" w:rsidR="00096D69" w:rsidRPr="00E6516F" w:rsidRDefault="00096D69">
            <w:pPr>
              <w:pStyle w:val="TAC"/>
              <w:spacing w:line="256" w:lineRule="auto"/>
              <w:rPr>
                <w:lang w:eastAsia="en-US"/>
              </w:rPr>
            </w:pPr>
            <w:r w:rsidRPr="00E6516F">
              <w:rPr>
                <w:lang w:eastAsia="en-US"/>
              </w:rPr>
              <w:t>-</w:t>
            </w:r>
          </w:p>
        </w:tc>
      </w:tr>
      <w:tr w:rsidR="00096D69" w:rsidRPr="00E6516F" w14:paraId="7F531B41"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6EF3868" w14:textId="77777777" w:rsidR="00096D69" w:rsidRPr="00E6516F" w:rsidRDefault="00096D69">
            <w:pPr>
              <w:pStyle w:val="TAC"/>
              <w:spacing w:line="256" w:lineRule="auto"/>
              <w:rPr>
                <w:rFonts w:cs="Arial"/>
                <w:szCs w:val="18"/>
                <w:lang w:eastAsia="en-US"/>
              </w:rPr>
            </w:pPr>
            <w:r w:rsidRPr="00E6516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1253D064"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46E414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4CC10E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3B2016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EDAEAD" w14:textId="77777777" w:rsidR="00096D69" w:rsidRPr="00E6516F" w:rsidRDefault="00096D69">
            <w:pPr>
              <w:pStyle w:val="TAC"/>
              <w:spacing w:line="256" w:lineRule="auto"/>
              <w:rPr>
                <w:lang w:eastAsia="en-US"/>
              </w:rPr>
            </w:pPr>
            <w:r w:rsidRPr="00E6516F">
              <w:rPr>
                <w:lang w:eastAsia="en-US"/>
              </w:rPr>
              <w:t>-</w:t>
            </w:r>
          </w:p>
        </w:tc>
      </w:tr>
      <w:tr w:rsidR="00096D69" w:rsidRPr="00E6516F" w14:paraId="542FD388" w14:textId="77777777" w:rsidTr="00096D69">
        <w:trPr>
          <w:trHeight w:val="251"/>
        </w:trPr>
        <w:tc>
          <w:tcPr>
            <w:tcW w:w="648" w:type="dxa"/>
            <w:tcBorders>
              <w:top w:val="single" w:sz="4" w:space="0" w:color="auto"/>
              <w:left w:val="single" w:sz="4" w:space="0" w:color="auto"/>
              <w:bottom w:val="single" w:sz="4" w:space="0" w:color="auto"/>
              <w:right w:val="single" w:sz="4" w:space="0" w:color="auto"/>
            </w:tcBorders>
            <w:hideMark/>
          </w:tcPr>
          <w:p w14:paraId="324988EC" w14:textId="77777777" w:rsidR="00096D69" w:rsidRPr="00E6516F" w:rsidRDefault="00096D69">
            <w:pPr>
              <w:pStyle w:val="TAC"/>
              <w:spacing w:line="256" w:lineRule="auto"/>
              <w:rPr>
                <w:rFonts w:cs="Arial"/>
                <w:szCs w:val="18"/>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A168666"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D2EC78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6A9630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B48ED5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7C60EBB" w14:textId="77777777" w:rsidR="00096D69" w:rsidRPr="00E6516F" w:rsidRDefault="00096D69">
            <w:pPr>
              <w:pStyle w:val="TAC"/>
              <w:spacing w:line="256" w:lineRule="auto"/>
              <w:rPr>
                <w:lang w:eastAsia="en-US"/>
              </w:rPr>
            </w:pPr>
            <w:r w:rsidRPr="00E6516F">
              <w:rPr>
                <w:lang w:eastAsia="en-US"/>
              </w:rPr>
              <w:t>-</w:t>
            </w:r>
          </w:p>
        </w:tc>
      </w:tr>
      <w:tr w:rsidR="00096D69" w:rsidRPr="00E6516F" w14:paraId="38F6AB4D" w14:textId="77777777" w:rsidTr="00096D69">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49D2D9B4" w14:textId="77777777" w:rsidR="00096D69" w:rsidRPr="00E6516F" w:rsidRDefault="00096D69">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6A168BCD" w14:textId="77777777" w:rsidR="00096D69" w:rsidRPr="00E6516F" w:rsidRDefault="00096D69" w:rsidP="00096D69"/>
    <w:p w14:paraId="7DFE27B6" w14:textId="77777777" w:rsidR="00096D69" w:rsidRPr="00E6516F" w:rsidRDefault="00096D69" w:rsidP="00096D69">
      <w:pPr>
        <w:pStyle w:val="H6"/>
        <w:rPr>
          <w:lang w:eastAsia="ko-KR"/>
        </w:rPr>
      </w:pPr>
      <w:r w:rsidRPr="00E6516F">
        <w:t>7.1.4.3.3</w:t>
      </w:r>
      <w:r w:rsidRPr="00E6516F">
        <w:tab/>
        <w:t>Specific message contents</w:t>
      </w:r>
    </w:p>
    <w:p w14:paraId="1A467512" w14:textId="77777777" w:rsidR="00096D69" w:rsidRPr="00E6516F" w:rsidRDefault="00096D69" w:rsidP="00096D69">
      <w:pPr>
        <w:pStyle w:val="TH"/>
      </w:pPr>
      <w:r w:rsidRPr="00E6516F">
        <w:t>Table 7.1.4.3.3-1: SDS OFF-NETWORK MESSAGE (step 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28BE9EAA"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1C05E212" w14:textId="77777777" w:rsidR="00096D69" w:rsidRPr="00E6516F" w:rsidRDefault="00096D69">
            <w:pPr>
              <w:pStyle w:val="TAL"/>
              <w:spacing w:line="256" w:lineRule="auto"/>
              <w:rPr>
                <w:lang w:eastAsia="en-US"/>
              </w:rPr>
            </w:pPr>
            <w:r w:rsidRPr="00E6516F">
              <w:rPr>
                <w:lang w:eastAsia="en-US"/>
              </w:rPr>
              <w:t>Derivation Path: TS 36.579-1 [2], Table 5.5.3.8.9-1, condition DELIVERED, MCD_grp</w:t>
            </w:r>
          </w:p>
        </w:tc>
      </w:tr>
    </w:tbl>
    <w:p w14:paraId="33D9963B" w14:textId="77777777" w:rsidR="00096D69" w:rsidRPr="00E6516F" w:rsidRDefault="00096D69" w:rsidP="00096D69"/>
    <w:p w14:paraId="3D65314C" w14:textId="77777777" w:rsidR="00096D69" w:rsidRPr="00E6516F" w:rsidRDefault="00096D69" w:rsidP="00096D69">
      <w:pPr>
        <w:pStyle w:val="TH"/>
      </w:pPr>
      <w:r w:rsidRPr="00E6516F">
        <w:t>Table 7.1.4.3.3-2: SDS OFF-NETWORK NOTIFICATION (steps 5, 13a1,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02D483E3"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6E20FE9B" w14:textId="77777777" w:rsidR="00096D69" w:rsidRPr="00E6516F" w:rsidRDefault="00096D69">
            <w:pPr>
              <w:pStyle w:val="TAL"/>
              <w:spacing w:line="256" w:lineRule="auto"/>
              <w:rPr>
                <w:lang w:eastAsia="en-US"/>
              </w:rPr>
            </w:pPr>
            <w:r w:rsidRPr="00E6516F">
              <w:rPr>
                <w:lang w:eastAsia="en-US"/>
              </w:rPr>
              <w:t>Derivation Path: TS 36.579-1 [2], Table 5.5.3.8.12-1, condition DELIVERED</w:t>
            </w:r>
          </w:p>
        </w:tc>
      </w:tr>
    </w:tbl>
    <w:p w14:paraId="2DD44D72" w14:textId="77777777" w:rsidR="00096D69" w:rsidRPr="00E6516F" w:rsidRDefault="00096D69" w:rsidP="00096D69"/>
    <w:p w14:paraId="44ABC7D0" w14:textId="77777777" w:rsidR="00096D69" w:rsidRPr="00E6516F" w:rsidRDefault="00096D69" w:rsidP="00096D69">
      <w:pPr>
        <w:pStyle w:val="TH"/>
      </w:pPr>
      <w:r w:rsidRPr="00E6516F">
        <w:t>Table 7.1.4.3.3-3: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371E428D"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0D1D464A" w14:textId="77777777" w:rsidR="00096D69" w:rsidRPr="00E6516F" w:rsidRDefault="00096D69">
            <w:pPr>
              <w:pStyle w:val="TAL"/>
              <w:spacing w:line="256" w:lineRule="auto"/>
              <w:rPr>
                <w:lang w:eastAsia="en-US"/>
              </w:rPr>
            </w:pPr>
            <w:r w:rsidRPr="00E6516F">
              <w:rPr>
                <w:lang w:eastAsia="en-US"/>
              </w:rPr>
              <w:t>Derivation Path: TS 36.579-1 [2], Table 5.5.3.8.9-1, condition READ, MCD_grp</w:t>
            </w:r>
          </w:p>
        </w:tc>
      </w:tr>
    </w:tbl>
    <w:p w14:paraId="1EEBE182" w14:textId="77777777" w:rsidR="00096D69" w:rsidRPr="00E6516F" w:rsidRDefault="00096D69" w:rsidP="00096D69"/>
    <w:p w14:paraId="5A36FA3D" w14:textId="77777777" w:rsidR="00096D69" w:rsidRPr="00E6516F" w:rsidRDefault="00096D69" w:rsidP="00096D69">
      <w:pPr>
        <w:pStyle w:val="TH"/>
      </w:pPr>
      <w:r w:rsidRPr="00E6516F">
        <w:t>Table 7.1.4.3.3-4: SDS OFF-NETWORK NOTIFICATION (steps 9, 13a4,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279FBFFE"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0A2AD0FA" w14:textId="77777777" w:rsidR="00096D69" w:rsidRPr="00E6516F" w:rsidRDefault="00096D69">
            <w:pPr>
              <w:pStyle w:val="TAL"/>
              <w:spacing w:line="256" w:lineRule="auto"/>
              <w:rPr>
                <w:lang w:eastAsia="en-US"/>
              </w:rPr>
            </w:pPr>
            <w:r w:rsidRPr="00E6516F">
              <w:rPr>
                <w:lang w:eastAsia="en-US"/>
              </w:rPr>
              <w:t>Derivation Path: TS 36.579-1 [2], Table 5.5.3.8.12-1, condition READ</w:t>
            </w:r>
          </w:p>
        </w:tc>
      </w:tr>
    </w:tbl>
    <w:p w14:paraId="36953D74" w14:textId="77777777" w:rsidR="00096D69" w:rsidRPr="00E6516F" w:rsidRDefault="00096D69" w:rsidP="00096D69"/>
    <w:p w14:paraId="16635E3D" w14:textId="77777777" w:rsidR="00096D69" w:rsidRPr="00E6516F" w:rsidRDefault="00096D69" w:rsidP="00096D69">
      <w:pPr>
        <w:pStyle w:val="TH"/>
      </w:pPr>
      <w:r w:rsidRPr="00E6516F">
        <w:t>Table 7.1.4.3.3-5: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44EFEACA"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7D230E7E" w14:textId="77777777" w:rsidR="00096D69" w:rsidRPr="00E6516F" w:rsidRDefault="00096D69">
            <w:pPr>
              <w:pStyle w:val="TAL"/>
              <w:spacing w:line="256" w:lineRule="auto"/>
              <w:rPr>
                <w:lang w:eastAsia="en-US"/>
              </w:rPr>
            </w:pPr>
            <w:r w:rsidRPr="00E6516F">
              <w:rPr>
                <w:lang w:eastAsia="en-US"/>
              </w:rPr>
              <w:t>Derivation Path: TS 36.579-1 [2], Table 5.5.3.8.9-1, condition DELIVERED_READ, MCD_grp</w:t>
            </w:r>
          </w:p>
        </w:tc>
      </w:tr>
    </w:tbl>
    <w:p w14:paraId="430F1A54" w14:textId="77777777" w:rsidR="00096D69" w:rsidRPr="00E6516F" w:rsidRDefault="00096D69" w:rsidP="00096D69"/>
    <w:p w14:paraId="3571E547" w14:textId="77777777" w:rsidR="00096D69" w:rsidRPr="00E6516F" w:rsidRDefault="00096D69" w:rsidP="00096D69">
      <w:pPr>
        <w:pStyle w:val="TH"/>
      </w:pPr>
      <w:r w:rsidRPr="00E6516F">
        <w:t>Table 7.1.4.3.3-6: SDS OFF-NETWORK NOTIFICATION (step 13b1,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55FB970F"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6D75A9AF" w14:textId="77777777" w:rsidR="00096D69" w:rsidRPr="00E6516F" w:rsidRDefault="00096D69">
            <w:pPr>
              <w:pStyle w:val="TAL"/>
              <w:spacing w:line="256" w:lineRule="auto"/>
              <w:rPr>
                <w:lang w:eastAsia="en-US"/>
              </w:rPr>
            </w:pPr>
            <w:r w:rsidRPr="00E6516F">
              <w:rPr>
                <w:lang w:eastAsia="en-US"/>
              </w:rPr>
              <w:t>Derivation Path: TS 36.579-1 [2], Table 5.5.3.8.12-1, condition DELIVERED_READ</w:t>
            </w:r>
          </w:p>
        </w:tc>
      </w:tr>
    </w:tbl>
    <w:p w14:paraId="2FDEF749" w14:textId="77777777" w:rsidR="00096D69" w:rsidRPr="00E6516F" w:rsidRDefault="00096D69" w:rsidP="00096D69"/>
    <w:p w14:paraId="7B035AD6" w14:textId="77777777" w:rsidR="00096D69" w:rsidRPr="00E6516F" w:rsidRDefault="00096D69" w:rsidP="00096D69">
      <w:pPr>
        <w:pStyle w:val="Heading2"/>
      </w:pPr>
      <w:bookmarkStart w:id="1222" w:name="_Toc106817736"/>
      <w:bookmarkStart w:id="1223" w:name="_Toc106817861"/>
      <w:r w:rsidRPr="00E6516F">
        <w:t>7.2</w:t>
      </w:r>
      <w:r w:rsidRPr="00E6516F">
        <w:tab/>
        <w:t>Enhanced Status (ES)</w:t>
      </w:r>
      <w:bookmarkEnd w:id="1222"/>
      <w:bookmarkEnd w:id="1223"/>
    </w:p>
    <w:p w14:paraId="4AC0AE97" w14:textId="77777777" w:rsidR="00096D69" w:rsidRPr="00E6516F" w:rsidRDefault="00096D69" w:rsidP="00096D69">
      <w:pPr>
        <w:pStyle w:val="Heading3"/>
      </w:pPr>
      <w:bookmarkStart w:id="1224" w:name="_Toc106817737"/>
      <w:bookmarkStart w:id="1225" w:name="_Toc106817862"/>
      <w:r w:rsidRPr="00E6516F">
        <w:t>7.2.1</w:t>
      </w:r>
      <w:r w:rsidRPr="00E6516F">
        <w:tab/>
        <w:t>Off-network / Enhanced Status (ES) / Client Originated (CO)</w:t>
      </w:r>
      <w:bookmarkEnd w:id="1224"/>
      <w:bookmarkEnd w:id="1225"/>
    </w:p>
    <w:p w14:paraId="5CF6B198" w14:textId="77777777" w:rsidR="00096D69" w:rsidRPr="00E6516F" w:rsidRDefault="00096D69" w:rsidP="00096D69">
      <w:pPr>
        <w:pStyle w:val="H6"/>
      </w:pPr>
      <w:r w:rsidRPr="00E6516F">
        <w:t>7.2.1.1</w:t>
      </w:r>
      <w:r w:rsidRPr="00E6516F">
        <w:tab/>
        <w:t>Test Purpose (TP)</w:t>
      </w:r>
    </w:p>
    <w:p w14:paraId="7F07ECC8" w14:textId="77777777" w:rsidR="00096D69" w:rsidRPr="00E6516F" w:rsidRDefault="00096D69" w:rsidP="00096D69">
      <w:pPr>
        <w:pStyle w:val="H6"/>
      </w:pPr>
      <w:r w:rsidRPr="00E6516F">
        <w:t>(1)</w:t>
      </w:r>
    </w:p>
    <w:p w14:paraId="6E13A951"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03538197"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359F2665"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MCDATA User requests to send an Enhanced Status with a disposition of only Delivery }</w:t>
      </w:r>
    </w:p>
    <w:p w14:paraId="3590AE70"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an Enhanced Status with a disposition request of only Delivery via the SDS OFF-NETWORK MESSAGE message, </w:t>
      </w:r>
      <w:r w:rsidRPr="00E6516F">
        <w:rPr>
          <w:b/>
          <w:bCs/>
          <w:noProof w:val="0"/>
        </w:rPr>
        <w:t>and,</w:t>
      </w:r>
      <w:r w:rsidRPr="00E6516F">
        <w:rPr>
          <w:noProof w:val="0"/>
        </w:rPr>
        <w:t xml:space="preserve"> initiates counter CFS1 (SDS retransmission) to 1 and starts timer TFS1 (SDS retransmission) }</w:t>
      </w:r>
    </w:p>
    <w:p w14:paraId="0A80BC95" w14:textId="77777777" w:rsidR="00096D69" w:rsidRPr="00E6516F" w:rsidRDefault="00096D69" w:rsidP="00096D69">
      <w:pPr>
        <w:pStyle w:val="PL"/>
        <w:rPr>
          <w:noProof w:val="0"/>
        </w:rPr>
      </w:pPr>
      <w:r w:rsidRPr="00E6516F">
        <w:rPr>
          <w:noProof w:val="0"/>
        </w:rPr>
        <w:t xml:space="preserve">            }</w:t>
      </w:r>
    </w:p>
    <w:p w14:paraId="07CF54F5" w14:textId="77777777" w:rsidR="00096D69" w:rsidRPr="00E6516F" w:rsidRDefault="00096D69" w:rsidP="00096D69">
      <w:pPr>
        <w:pStyle w:val="PL"/>
        <w:rPr>
          <w:noProof w:val="0"/>
        </w:rPr>
      </w:pPr>
    </w:p>
    <w:p w14:paraId="37FAF0A7" w14:textId="77777777" w:rsidR="00096D69" w:rsidRPr="00E6516F" w:rsidRDefault="00096D69" w:rsidP="00096D69">
      <w:pPr>
        <w:pStyle w:val="H6"/>
      </w:pPr>
      <w:r w:rsidRPr="00E6516F">
        <w:t>(2)</w:t>
      </w:r>
    </w:p>
    <w:p w14:paraId="30EF129B"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having sent a SDS OFF-NETWORK MESSAGE message and started timer TFS1 (SDS retransmission) }</w:t>
      </w:r>
    </w:p>
    <w:p w14:paraId="5EA99947"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2B6A11E2"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timer TFS1 (SDS retransmission) expires }</w:t>
      </w:r>
    </w:p>
    <w:p w14:paraId="1F3CE3D2"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MESSAGE message </w:t>
      </w:r>
      <w:r w:rsidRPr="00E6516F">
        <w:rPr>
          <w:b/>
          <w:noProof w:val="0"/>
        </w:rPr>
        <w:t>and</w:t>
      </w:r>
      <w:r w:rsidRPr="00E6516F">
        <w:rPr>
          <w:noProof w:val="0"/>
        </w:rPr>
        <w:t>, stops re-transmitting if the counter CFS1 (SDS retransmission) has reached its maximum value and TFS1 (SDS retransmission) has expired }</w:t>
      </w:r>
    </w:p>
    <w:p w14:paraId="7DFCA529" w14:textId="77777777" w:rsidR="00096D69" w:rsidRPr="00E6516F" w:rsidRDefault="00096D69" w:rsidP="00096D69">
      <w:pPr>
        <w:pStyle w:val="PL"/>
        <w:rPr>
          <w:noProof w:val="0"/>
        </w:rPr>
      </w:pPr>
      <w:r w:rsidRPr="00E6516F">
        <w:rPr>
          <w:noProof w:val="0"/>
        </w:rPr>
        <w:t xml:space="preserve">            }</w:t>
      </w:r>
    </w:p>
    <w:p w14:paraId="605906BC" w14:textId="77777777" w:rsidR="00096D69" w:rsidRPr="00E6516F" w:rsidRDefault="00096D69" w:rsidP="00096D69">
      <w:pPr>
        <w:pStyle w:val="PL"/>
        <w:rPr>
          <w:noProof w:val="0"/>
        </w:rPr>
      </w:pPr>
    </w:p>
    <w:p w14:paraId="5264496A" w14:textId="77777777" w:rsidR="00096D69" w:rsidRPr="00E6516F" w:rsidRDefault="00096D69" w:rsidP="00096D69">
      <w:pPr>
        <w:pStyle w:val="H6"/>
      </w:pPr>
      <w:r w:rsidRPr="00E6516F">
        <w:t>7.2.1.2</w:t>
      </w:r>
      <w:r w:rsidRPr="00E6516F">
        <w:tab/>
        <w:t>Conformance requirements</w:t>
      </w:r>
    </w:p>
    <w:p w14:paraId="6C614FA8" w14:textId="77777777" w:rsidR="00096D69" w:rsidRPr="00E6516F" w:rsidRDefault="00096D69" w:rsidP="00096D69">
      <w:r w:rsidRPr="00E6516F">
        <w:t xml:space="preserve">References: The conformance requirements covered in the current TC are specified in: </w:t>
      </w:r>
    </w:p>
    <w:p w14:paraId="6C39CC4D" w14:textId="77777777" w:rsidR="00096D69" w:rsidRPr="00E6516F" w:rsidRDefault="00096D69" w:rsidP="00096D69">
      <w:r w:rsidRPr="00E6516F">
        <w:t>TS 24.282 clauses 14.3.1, 9.3.2.2, 9.3.2.3. Unless otherwise stated these are Rel-15 requirements.</w:t>
      </w:r>
    </w:p>
    <w:p w14:paraId="005F91F3" w14:textId="77777777" w:rsidR="00096D69" w:rsidRPr="00E6516F" w:rsidRDefault="00096D69" w:rsidP="00096D69">
      <w:r w:rsidRPr="00E6516F">
        <w:t>[TS 24.282, clause 14.3.1]</w:t>
      </w:r>
    </w:p>
    <w:p w14:paraId="6D6EC103" w14:textId="77777777" w:rsidR="00096D69" w:rsidRPr="00E6516F" w:rsidRDefault="00096D69" w:rsidP="00096D69">
      <w:pPr>
        <w:rPr>
          <w:rFonts w:eastAsia="Malgun Gothic"/>
        </w:rPr>
      </w:pPr>
      <w:r w:rsidRPr="00E6516F">
        <w:t>Upon receiving request from MCData user to share enhanced for selected group:</w:t>
      </w:r>
    </w:p>
    <w:p w14:paraId="4CEF7099" w14:textId="77777777" w:rsidR="00096D69" w:rsidRPr="00E6516F" w:rsidRDefault="00096D69" w:rsidP="00096D69">
      <w:pPr>
        <w:pStyle w:val="B10"/>
        <w:rPr>
          <w:lang w:eastAsia="ko-KR"/>
        </w:rPr>
      </w:pPr>
      <w:r w:rsidRPr="00E6516F">
        <w:t>1)</w:t>
      </w:r>
      <w:r w:rsidRPr="00E6516F">
        <w:tab/>
        <w:t xml:space="preserve">if </w:t>
      </w:r>
      <w:r w:rsidRPr="00E6516F">
        <w:rPr>
          <w:lang w:eastAsia="ar-SA"/>
        </w:rPr>
        <w:t xml:space="preserve">the value of </w:t>
      </w:r>
      <w:r w:rsidRPr="00E6516F">
        <w:rPr>
          <w:lang w:eastAsia="ko-KR"/>
        </w:rPr>
        <w:t>"/&lt;x&gt;/&lt;x&gt;/Common/MCData/AllowedEnhSvc" leaf node present in the group configuration as specified in 3GPP TS 24.483 [4] is set to "true" for the MCData group, the MCData client:</w:t>
      </w:r>
    </w:p>
    <w:p w14:paraId="18BF8403" w14:textId="77777777" w:rsidR="00096D69" w:rsidRPr="00E6516F" w:rsidRDefault="00096D69" w:rsidP="00096D69">
      <w:pPr>
        <w:pStyle w:val="B2"/>
        <w:rPr>
          <w:rFonts w:eastAsia="Malgun Gothic"/>
          <w:lang w:eastAsia="zh-CN"/>
        </w:rPr>
      </w:pPr>
      <w:r w:rsidRPr="00E6516F">
        <w:rPr>
          <w:lang w:eastAsia="ko-KR"/>
        </w:rPr>
        <w:t>a)</w:t>
      </w:r>
      <w:r w:rsidRPr="00E6516F">
        <w:rPr>
          <w:lang w:eastAsia="ko-KR"/>
        </w:rPr>
        <w:tab/>
        <w:t xml:space="preserve">shall use "/&lt;x&gt;/&lt;x&gt;/Common/MCData/EnhSvcOpValues/&lt;x&gt;/EnhSvcOpID" leaf node associated with user selected enhanced status operation value present in the group configuration as specified in 3GPP TS 24.483 [4] </w:t>
      </w:r>
      <w:r w:rsidRPr="00E6516F">
        <w:t xml:space="preserve">to generate a group standalone SDS message by following the procedure described in </w:t>
      </w:r>
      <w:r w:rsidRPr="00E6516F">
        <w:rPr>
          <w:lang w:eastAsia="ko-KR"/>
        </w:rPr>
        <w:t>clause </w:t>
      </w:r>
      <w:r w:rsidRPr="00E6516F">
        <w:rPr>
          <w:lang w:eastAsia="zh-CN"/>
        </w:rPr>
        <w:t>9.3.2.2</w:t>
      </w:r>
      <w:r w:rsidRPr="00E6516F">
        <w:rPr>
          <w:lang w:eastAsia="ko-KR"/>
        </w:rPr>
        <w:t>.</w:t>
      </w:r>
    </w:p>
    <w:p w14:paraId="0638262F" w14:textId="77777777" w:rsidR="00096D69" w:rsidRPr="00E6516F" w:rsidRDefault="00096D69" w:rsidP="00096D69">
      <w:r w:rsidRPr="00E6516F">
        <w:t>[TS 24.282, clause 9.3.2.2]</w:t>
      </w:r>
    </w:p>
    <w:p w14:paraId="331D8A4E" w14:textId="77777777" w:rsidR="00096D69" w:rsidRPr="00E6516F" w:rsidRDefault="00096D69" w:rsidP="00096D69">
      <w:r w:rsidRPr="00E6516F">
        <w:t>Upon receiving an indication to send an SDS message, the MCData client:</w:t>
      </w:r>
    </w:p>
    <w:p w14:paraId="0F4F92C7" w14:textId="77777777" w:rsidR="00096D69" w:rsidRPr="00E6516F" w:rsidRDefault="00096D69" w:rsidP="00096D69">
      <w:pPr>
        <w:pStyle w:val="B10"/>
      </w:pPr>
      <w:r w:rsidRPr="00E6516F">
        <w:t>1)</w:t>
      </w:r>
      <w:r w:rsidRPr="00E6516F">
        <w:tab/>
        <w:t>if the request to send the SDS message is for a MCData group, shall check if the value of "/</w:t>
      </w:r>
      <w:r w:rsidRPr="00E6516F">
        <w:rPr>
          <w:i/>
          <w:iCs/>
        </w:rPr>
        <w:t>&lt;x&gt;</w:t>
      </w:r>
      <w:r w:rsidRPr="00E6516F">
        <w:t xml:space="preserve">/&lt;x&gt;/Common/MCData/AllowedSDS" </w:t>
      </w:r>
      <w:r w:rsidRPr="00E6516F">
        <w:rPr>
          <w:lang w:eastAsia="ko-KR"/>
        </w:rPr>
        <w:t>leaf node,</w:t>
      </w:r>
      <w:r w:rsidRPr="00E6516F">
        <w:t xml:space="preserve"> </w:t>
      </w:r>
      <w:r w:rsidRPr="00E6516F">
        <w:rPr>
          <w:lang w:eastAsia="ko-KR"/>
        </w:rPr>
        <w:t>present in the group configuration as specified in 3GPP TS 24.483 [42], is set to "false". It the value is set to "false", shall reject the request to send the SDS message and not continue with the remaining procedures in this clause;</w:t>
      </w:r>
    </w:p>
    <w:p w14:paraId="7ABE97DC" w14:textId="77777777" w:rsidR="00096D69" w:rsidRPr="00E6516F" w:rsidRDefault="00096D69" w:rsidP="00096D69">
      <w:pPr>
        <w:pStyle w:val="B10"/>
      </w:pPr>
      <w:r w:rsidRPr="00E6516F">
        <w:t>2)</w:t>
      </w:r>
      <w:r w:rsidRPr="00E6516F">
        <w:tab/>
        <w:t>if:</w:t>
      </w:r>
    </w:p>
    <w:p w14:paraId="7CD4BC45" w14:textId="77777777" w:rsidR="00096D69" w:rsidRPr="00E6516F" w:rsidRDefault="00096D69" w:rsidP="00096D69">
      <w:pPr>
        <w:pStyle w:val="B2"/>
        <w:rPr>
          <w:lang w:eastAsia="ko-KR"/>
        </w:rPr>
      </w:pPr>
      <w:r w:rsidRPr="00E6516F">
        <w:rPr>
          <w:lang w:eastAsia="ko-KR"/>
        </w:rPr>
        <w:t>a)</w:t>
      </w:r>
      <w:r w:rsidRPr="00E6516F">
        <w:rPr>
          <w:lang w:eastAsia="ko-KR"/>
        </w:rPr>
        <w:tab/>
        <w:t>a one-to-one SDS message is to be sent then, shall store the MCData user ID of the intended recipient as the target MCData user ID; or</w:t>
      </w:r>
    </w:p>
    <w:p w14:paraId="08478BE5" w14:textId="77777777" w:rsidR="00096D69" w:rsidRPr="00E6516F" w:rsidRDefault="00096D69" w:rsidP="00096D69">
      <w:pPr>
        <w:pStyle w:val="B2"/>
        <w:rPr>
          <w:lang w:eastAsia="ko-KR"/>
        </w:rPr>
      </w:pPr>
      <w:r w:rsidRPr="00E6516F">
        <w:rPr>
          <w:lang w:eastAsia="ko-KR"/>
        </w:rPr>
        <w:t>b)</w:t>
      </w:r>
      <w:r w:rsidRPr="00E6516F">
        <w:rPr>
          <w:lang w:eastAsia="ko-KR"/>
        </w:rPr>
        <w:tab/>
        <w:t xml:space="preserve">a group SDS message is to be sent then, </w:t>
      </w:r>
      <w:r w:rsidRPr="00E6516F">
        <w:t>shall store the MCData group ID as the target MCData group ID</w:t>
      </w:r>
      <w:r w:rsidRPr="00E6516F">
        <w:rPr>
          <w:lang w:eastAsia="ko-KR"/>
        </w:rPr>
        <w:t>;</w:t>
      </w:r>
    </w:p>
    <w:p w14:paraId="3BCE882A" w14:textId="77777777" w:rsidR="00096D69" w:rsidRPr="00E6516F" w:rsidRDefault="00096D69" w:rsidP="00096D69">
      <w:pPr>
        <w:pStyle w:val="B10"/>
      </w:pPr>
      <w:r w:rsidRPr="00E6516F">
        <w:t>3)</w:t>
      </w:r>
      <w:r w:rsidRPr="00E6516F">
        <w:tab/>
        <w:t>may set the stored SDS disposition request type as:</w:t>
      </w:r>
    </w:p>
    <w:p w14:paraId="7D4A8108" w14:textId="77777777" w:rsidR="00096D69" w:rsidRPr="00E6516F" w:rsidRDefault="00096D69" w:rsidP="00096D69">
      <w:pPr>
        <w:pStyle w:val="B2"/>
        <w:rPr>
          <w:lang w:eastAsia="ko-KR"/>
        </w:rPr>
      </w:pPr>
      <w:r w:rsidRPr="00E6516F">
        <w:rPr>
          <w:lang w:eastAsia="ko-KR"/>
        </w:rPr>
        <w:t>a)</w:t>
      </w:r>
      <w:r w:rsidRPr="00E6516F">
        <w:rPr>
          <w:lang w:eastAsia="ko-KR"/>
        </w:rPr>
        <w:tab/>
        <w:t>"DELIVERY", if only delivery disposition is requested;</w:t>
      </w:r>
    </w:p>
    <w:p w14:paraId="2E44FE94" w14:textId="77777777" w:rsidR="00096D69" w:rsidRPr="00E6516F" w:rsidRDefault="00096D69" w:rsidP="00096D69">
      <w:pPr>
        <w:pStyle w:val="B2"/>
        <w:rPr>
          <w:lang w:eastAsia="ko-KR"/>
        </w:rPr>
      </w:pPr>
      <w:r w:rsidRPr="00E6516F">
        <w:rPr>
          <w:lang w:eastAsia="ko-KR"/>
        </w:rPr>
        <w:t>b)</w:t>
      </w:r>
      <w:r w:rsidRPr="00E6516F">
        <w:rPr>
          <w:lang w:eastAsia="ko-KR"/>
        </w:rPr>
        <w:tab/>
        <w:t>"READ", if only read disposition is requested; or</w:t>
      </w:r>
    </w:p>
    <w:p w14:paraId="27E7322F" w14:textId="77777777" w:rsidR="00096D69" w:rsidRPr="00E6516F" w:rsidRDefault="00096D69" w:rsidP="00096D69">
      <w:pPr>
        <w:pStyle w:val="B2"/>
        <w:rPr>
          <w:lang w:eastAsia="ko-KR"/>
        </w:rPr>
      </w:pPr>
      <w:r w:rsidRPr="00E6516F">
        <w:rPr>
          <w:lang w:eastAsia="ko-KR"/>
        </w:rPr>
        <w:t>c)</w:t>
      </w:r>
      <w:r w:rsidRPr="00E6516F">
        <w:rPr>
          <w:lang w:eastAsia="ko-KR"/>
        </w:rPr>
        <w:tab/>
        <w:t>"DELIVERY AND READ", if both delivery and read dispositions are requested;</w:t>
      </w:r>
    </w:p>
    <w:p w14:paraId="6B7CF450" w14:textId="77777777" w:rsidR="00096D69" w:rsidRPr="00E6516F" w:rsidRDefault="00096D69" w:rsidP="00096D69">
      <w:pPr>
        <w:pStyle w:val="B10"/>
      </w:pPr>
      <w:r w:rsidRPr="00E6516F">
        <w:t>4)</w:t>
      </w:r>
      <w:r w:rsidRPr="00E6516F">
        <w:tab/>
        <w:t>if an existing conversation is indicated then, shall store the conversation identifier of the indicated conversation as SDS conversation ID. Otherwise, shall generate an UUID as described in IETF RFC 4122 [14] and store SDS conversation ID;</w:t>
      </w:r>
    </w:p>
    <w:p w14:paraId="33B58697" w14:textId="77777777" w:rsidR="00096D69" w:rsidRPr="00E6516F" w:rsidRDefault="00096D69" w:rsidP="00096D69">
      <w:pPr>
        <w:pStyle w:val="B10"/>
      </w:pPr>
      <w:r w:rsidRPr="00E6516F">
        <w:t>5)</w:t>
      </w:r>
      <w:r w:rsidRPr="00E6516F">
        <w:tab/>
        <w:t>shall generate an UUID as described in IETF RFC 4122 [14] and store as the SDS message ID;</w:t>
      </w:r>
    </w:p>
    <w:p w14:paraId="55F92D7D" w14:textId="77777777" w:rsidR="00096D69" w:rsidRPr="00E6516F" w:rsidRDefault="00096D69" w:rsidP="00096D69">
      <w:pPr>
        <w:pStyle w:val="B10"/>
      </w:pPr>
      <w:r w:rsidRPr="00E6516F">
        <w:t>6)</w:t>
      </w:r>
      <w:r w:rsidRPr="00E6516F">
        <w:tab/>
        <w:t>if indicated that the SDS message is in reply to another SDS message then, shall store the message identifier of the indicated message as SDS reply ID;</w:t>
      </w:r>
    </w:p>
    <w:p w14:paraId="5352FE0F" w14:textId="77777777" w:rsidR="00096D69" w:rsidRPr="00E6516F" w:rsidRDefault="00096D69" w:rsidP="00096D69">
      <w:pPr>
        <w:pStyle w:val="B10"/>
      </w:pPr>
      <w:r w:rsidRPr="00E6516F">
        <w:t>7)</w:t>
      </w:r>
      <w:r w:rsidRPr="00E6516F">
        <w:tab/>
        <w:t>if indicated that the target recipient of the SDS message is an application then, shall store the application ID of the indicated application as the SDS application ID or as the SDS extended application ID;</w:t>
      </w:r>
    </w:p>
    <w:p w14:paraId="31E963A3" w14:textId="77777777" w:rsidR="00096D69" w:rsidRPr="00E6516F" w:rsidRDefault="00096D69" w:rsidP="00096D69">
      <w:pPr>
        <w:pStyle w:val="B10"/>
      </w:pPr>
      <w:r w:rsidRPr="00E6516F">
        <w:t>8)</w:t>
      </w:r>
      <w:r w:rsidRPr="00E6516F">
        <w:tab/>
        <w:t>shall store the received payload as the SDS payload;</w:t>
      </w:r>
    </w:p>
    <w:p w14:paraId="61A0240D" w14:textId="77777777" w:rsidR="00096D69" w:rsidRPr="00E6516F" w:rsidRDefault="00096D69" w:rsidP="00096D69">
      <w:pPr>
        <w:pStyle w:val="B10"/>
      </w:pPr>
      <w:r w:rsidRPr="00E6516F">
        <w:t>9)</w:t>
      </w:r>
      <w:r w:rsidRPr="00E6516F">
        <w:tab/>
        <w:t>shall store the received payload type as the SDS payload type;</w:t>
      </w:r>
    </w:p>
    <w:p w14:paraId="5793FDA2" w14:textId="77777777" w:rsidR="00096D69" w:rsidRPr="00E6516F" w:rsidRDefault="00096D69" w:rsidP="00096D69">
      <w:pPr>
        <w:pStyle w:val="B10"/>
      </w:pPr>
      <w:r w:rsidRPr="00E6516F">
        <w:t>10)</w:t>
      </w:r>
      <w:r w:rsidRPr="00E6516F">
        <w:tab/>
        <w:t>shall store the current UTC time as the SDS transmission time;</w:t>
      </w:r>
    </w:p>
    <w:p w14:paraId="637613CE" w14:textId="77777777" w:rsidR="00096D69" w:rsidRPr="00E6516F" w:rsidRDefault="00096D69" w:rsidP="00096D69">
      <w:pPr>
        <w:pStyle w:val="B10"/>
      </w:pPr>
      <w:r w:rsidRPr="00E6516F">
        <w:t>11)</w:t>
      </w:r>
      <w:r w:rsidRPr="00E6516F">
        <w:tab/>
        <w:t>shall generate a SDS OFF-NETWORK MESSAGE message as specified in clause 15.1.7. In the SDS OFF-NETWORK MESSAGE message, the MCData client:</w:t>
      </w:r>
    </w:p>
    <w:p w14:paraId="43E2AB84" w14:textId="77777777" w:rsidR="00096D69" w:rsidRPr="00E6516F" w:rsidRDefault="00096D69" w:rsidP="00096D69">
      <w:pPr>
        <w:pStyle w:val="B2"/>
        <w:rPr>
          <w:lang w:eastAsia="ko-KR"/>
        </w:rPr>
      </w:pPr>
      <w:r w:rsidRPr="00E6516F">
        <w:t>a)</w:t>
      </w:r>
      <w:r w:rsidRPr="00E6516F">
        <w:tab/>
        <w:t>shall set the Sender MCData user ID IE to its own MCData user ID</w:t>
      </w:r>
      <w:r w:rsidRPr="00E6516F">
        <w:rPr>
          <w:lang w:eastAsia="ko-KR"/>
        </w:rPr>
        <w:t>;</w:t>
      </w:r>
    </w:p>
    <w:p w14:paraId="69DAAD15" w14:textId="77777777" w:rsidR="00096D69" w:rsidRPr="00E6516F" w:rsidRDefault="00096D69" w:rsidP="00096D69">
      <w:pPr>
        <w:pStyle w:val="B2"/>
      </w:pPr>
      <w:r w:rsidRPr="00E6516F">
        <w:t>b)</w:t>
      </w:r>
      <w:r w:rsidRPr="00E6516F">
        <w:tab/>
        <w:t>if:</w:t>
      </w:r>
    </w:p>
    <w:p w14:paraId="052EFF6F" w14:textId="77777777" w:rsidR="00096D69" w:rsidRPr="00E6516F" w:rsidRDefault="00096D69" w:rsidP="00096D69">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 as specified in clause 15.2.15</w:t>
      </w:r>
      <w:r w:rsidRPr="00E6516F">
        <w:rPr>
          <w:lang w:eastAsia="ko-KR"/>
        </w:rPr>
        <w:t>; or</w:t>
      </w:r>
    </w:p>
    <w:p w14:paraId="770A0203" w14:textId="77777777" w:rsidR="00096D69" w:rsidRPr="00E6516F" w:rsidRDefault="00096D69" w:rsidP="00096D69">
      <w:pPr>
        <w:pStyle w:val="B3"/>
        <w:rPr>
          <w:lang w:eastAsia="ko-KR"/>
        </w:rPr>
      </w:pPr>
      <w:r w:rsidRPr="00E6516F">
        <w:t>ii)</w:t>
      </w:r>
      <w:r w:rsidRPr="00E6516F">
        <w:tab/>
      </w:r>
      <w:r w:rsidRPr="00E6516F">
        <w:rPr>
          <w:lang w:eastAsia="ko-KR"/>
        </w:rPr>
        <w:t xml:space="preserve">a group SDS message is to be sent then, </w:t>
      </w:r>
      <w:r w:rsidRPr="00E6516F">
        <w:t>shall set the MCData group ID IE to the stored target MCData group ID as specified in clause 15.2.14</w:t>
      </w:r>
      <w:r w:rsidRPr="00E6516F">
        <w:rPr>
          <w:lang w:eastAsia="ko-KR"/>
        </w:rPr>
        <w:t>;</w:t>
      </w:r>
    </w:p>
    <w:p w14:paraId="55FC323D" w14:textId="77777777" w:rsidR="00096D69" w:rsidRPr="00E6516F" w:rsidRDefault="00096D69" w:rsidP="00096D69">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47201F75" w14:textId="77777777" w:rsidR="00096D69" w:rsidRPr="00E6516F" w:rsidRDefault="00096D69" w:rsidP="00096D69">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3663A86A" w14:textId="77777777" w:rsidR="00096D69" w:rsidRPr="00E6516F" w:rsidRDefault="00096D69" w:rsidP="00096D69">
      <w:pPr>
        <w:pStyle w:val="B2"/>
        <w:rPr>
          <w:lang w:eastAsia="ko-KR"/>
        </w:rPr>
      </w:pPr>
      <w:r w:rsidRPr="00E6516F">
        <w:t>e)</w:t>
      </w:r>
      <w:r w:rsidRPr="00E6516F">
        <w:tab/>
        <w:t>shall set the Message ID IE to the stored SDS message ID as specified in clause 15.2.10;</w:t>
      </w:r>
    </w:p>
    <w:p w14:paraId="2840CD57" w14:textId="77777777" w:rsidR="00096D69" w:rsidRPr="00E6516F" w:rsidRDefault="00096D69" w:rsidP="00096D69">
      <w:pPr>
        <w:pStyle w:val="B2"/>
      </w:pPr>
      <w:r w:rsidRPr="00E6516F">
        <w:t>f)</w:t>
      </w:r>
      <w:r w:rsidRPr="00E6516F">
        <w:tab/>
        <w:t>shall set the Date and time IE to the stored SDS transmission time as specified in clause 15.2.8</w:t>
      </w:r>
      <w:r w:rsidRPr="00E6516F">
        <w:rPr>
          <w:lang w:eastAsia="ko-KR"/>
        </w:rPr>
        <w:t>;</w:t>
      </w:r>
    </w:p>
    <w:p w14:paraId="59124C7C" w14:textId="77777777" w:rsidR="00096D69" w:rsidRPr="00E6516F" w:rsidRDefault="00096D69" w:rsidP="00096D69">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2E0D0EA2" w14:textId="77777777" w:rsidR="00096D69" w:rsidRPr="00E6516F" w:rsidRDefault="00096D69" w:rsidP="00096D69">
      <w:pPr>
        <w:pStyle w:val="B2"/>
      </w:pPr>
      <w:r w:rsidRPr="00E6516F">
        <w:t>h)</w:t>
      </w:r>
      <w:r w:rsidRPr="00E6516F">
        <w:tab/>
        <w:t>may include:</w:t>
      </w:r>
    </w:p>
    <w:p w14:paraId="45F731AC" w14:textId="77777777" w:rsidR="00096D69" w:rsidRPr="00E6516F" w:rsidRDefault="00096D69" w:rsidP="00096D69">
      <w:pPr>
        <w:pStyle w:val="B3"/>
      </w:pPr>
      <w:r w:rsidRPr="00E6516F">
        <w:t>i)</w:t>
      </w:r>
      <w:r w:rsidRPr="00E6516F">
        <w:tab/>
        <w:t>the Application ID IE set to the stored SDS application ID as specified in clause 15.2.7; or</w:t>
      </w:r>
    </w:p>
    <w:p w14:paraId="37395EA3" w14:textId="77777777" w:rsidR="00096D69" w:rsidRPr="00E6516F" w:rsidRDefault="00096D69" w:rsidP="00096D69">
      <w:pPr>
        <w:pStyle w:val="B3"/>
      </w:pPr>
      <w:r w:rsidRPr="00E6516F">
        <w:t>ii)</w:t>
      </w:r>
      <w:r w:rsidRPr="00E6516F">
        <w:tab/>
        <w:t>the Extended application ID IE set to the stored SDS extended application ID as specified in clause 15.2.24;</w:t>
      </w:r>
    </w:p>
    <w:p w14:paraId="2EF0742C" w14:textId="77777777" w:rsidR="00096D69" w:rsidRPr="00E6516F" w:rsidRDefault="00096D69" w:rsidP="00096D69">
      <w:pPr>
        <w:pStyle w:val="B2"/>
      </w:pPr>
      <w:r w:rsidRPr="00E6516F">
        <w:t>i)</w:t>
      </w:r>
      <w:r w:rsidRPr="00E6516F">
        <w:tab/>
        <w:t>if end-to-end security is required for a one-to-one communication and the security context does not exist or if the existing security context has expired, shall include the Security parameters and Payload IE with security parameters as described in 3GPP TS 33.180 [26];</w:t>
      </w:r>
    </w:p>
    <w:p w14:paraId="59A59778" w14:textId="77777777" w:rsidR="00096D69" w:rsidRPr="00E6516F" w:rsidRDefault="00096D69" w:rsidP="00096D69">
      <w:pPr>
        <w:pStyle w:val="B2"/>
      </w:pPr>
      <w:r w:rsidRPr="00E6516F">
        <w:t>j)</w:t>
      </w:r>
      <w:r w:rsidRPr="00E6516F">
        <w:tab/>
        <w:t xml:space="preserve">if </w:t>
      </w:r>
    </w:p>
    <w:p w14:paraId="40B0CE7B" w14:textId="77777777" w:rsidR="00096D69" w:rsidRPr="00E6516F" w:rsidRDefault="00096D69" w:rsidP="00096D69">
      <w:pPr>
        <w:pStyle w:val="B3"/>
      </w:pPr>
      <w:r w:rsidRPr="00E6516F">
        <w:t>i)</w:t>
      </w:r>
      <w:r w:rsidRPr="00E6516F">
        <w:tab/>
        <w:t>end-to-end security is not required for a one-to-one communication, or</w:t>
      </w:r>
    </w:p>
    <w:p w14:paraId="59EE1023" w14:textId="77777777" w:rsidR="00096D69" w:rsidRPr="00E6516F" w:rsidRDefault="00096D69" w:rsidP="00096D69">
      <w:pPr>
        <w:pStyle w:val="B3"/>
      </w:pPr>
      <w:r w:rsidRPr="00E6516F">
        <w:t>ii)</w:t>
      </w:r>
      <w:r w:rsidRPr="00E6516F">
        <w:tab/>
        <w:t>sending the SDS OFF-NETWORK MESSAGE message to a MCData group;</w:t>
      </w:r>
    </w:p>
    <w:p w14:paraId="1CEDE52F" w14:textId="77777777" w:rsidR="00096D69" w:rsidRPr="00E6516F" w:rsidRDefault="00096D69" w:rsidP="00096D69">
      <w:pPr>
        <w:pStyle w:val="B3"/>
      </w:pPr>
      <w:r w:rsidRPr="00E6516F">
        <w:t>may include the Payload IE as specified in clause 15.2.13 with:</w:t>
      </w:r>
    </w:p>
    <w:p w14:paraId="6D7E0713" w14:textId="77777777" w:rsidR="00096D69" w:rsidRPr="00E6516F" w:rsidRDefault="00096D69" w:rsidP="00096D69">
      <w:pPr>
        <w:pStyle w:val="B3"/>
      </w:pPr>
      <w:r w:rsidRPr="00E6516F">
        <w:t>i)</w:t>
      </w:r>
      <w:r w:rsidRPr="00E6516F">
        <w:tab/>
        <w:t>the Payload content type to the stored SDS payload type; and</w:t>
      </w:r>
    </w:p>
    <w:p w14:paraId="16E25D4A" w14:textId="77777777" w:rsidR="00096D69" w:rsidRPr="00E6516F" w:rsidRDefault="00096D69" w:rsidP="00096D69">
      <w:pPr>
        <w:pStyle w:val="B3"/>
        <w:rPr>
          <w:lang w:eastAsia="ko-KR"/>
        </w:rPr>
      </w:pPr>
      <w:r w:rsidRPr="00E6516F">
        <w:t>ii)</w:t>
      </w:r>
      <w:r w:rsidRPr="00E6516F">
        <w:tab/>
        <w:t>the Payload data set to the stored SDS payload</w:t>
      </w:r>
      <w:r w:rsidRPr="00E6516F">
        <w:rPr>
          <w:lang w:eastAsia="ko-KR"/>
        </w:rPr>
        <w:t>;</w:t>
      </w:r>
    </w:p>
    <w:p w14:paraId="05219D41" w14:textId="77777777" w:rsidR="00096D69" w:rsidRPr="00E6516F" w:rsidRDefault="00096D69" w:rsidP="00096D69">
      <w:pPr>
        <w:pStyle w:val="B10"/>
      </w:pPr>
      <w:r w:rsidRPr="00E6516F">
        <w:t>12)</w:t>
      </w:r>
      <w:r w:rsidRPr="00E6516F">
        <w:tab/>
        <w:t>if:</w:t>
      </w:r>
    </w:p>
    <w:p w14:paraId="759A7105" w14:textId="77777777" w:rsidR="00096D69" w:rsidRPr="00E6516F" w:rsidRDefault="00096D69" w:rsidP="00096D69">
      <w:pPr>
        <w:pStyle w:val="B2"/>
      </w:pPr>
      <w:r w:rsidRPr="00E6516F">
        <w:rPr>
          <w:lang w:eastAsia="ko-KR"/>
        </w:rPr>
        <w:t>a)</w:t>
      </w:r>
      <w:r w:rsidRPr="00E6516F">
        <w:rPr>
          <w:lang w:eastAsia="ko-KR"/>
        </w:rPr>
        <w:tab/>
        <w:t xml:space="preserve">a one-to-one SDS message is to be sent then, </w:t>
      </w:r>
      <w:r w:rsidRPr="00E6516F">
        <w:t>shall send the SDS OFF-NETWORK MESSAGE message as specified in clause 9.3.1.1; or</w:t>
      </w:r>
    </w:p>
    <w:p w14:paraId="40EEC5AD" w14:textId="77777777" w:rsidR="00096D69" w:rsidRPr="00E6516F" w:rsidRDefault="00096D69" w:rsidP="00096D69">
      <w:pPr>
        <w:pStyle w:val="B2"/>
      </w:pPr>
      <w:r w:rsidRPr="00E6516F">
        <w:t>b)</w:t>
      </w:r>
      <w:r w:rsidRPr="00E6516F">
        <w:tab/>
      </w:r>
      <w:r w:rsidRPr="00E6516F">
        <w:rPr>
          <w:lang w:eastAsia="ko-KR"/>
        </w:rPr>
        <w:t>a group SDS message is to be sent then,</w:t>
      </w:r>
      <w:r w:rsidRPr="00E6516F">
        <w:t xml:space="preserve"> shall send the SDS OFF-NETWORK MESSAGE message as specified in clause </w:t>
      </w:r>
      <w:r w:rsidRPr="00E6516F">
        <w:rPr>
          <w:lang w:eastAsia="ko-KR"/>
        </w:rPr>
        <w:t>9.3.1.2;</w:t>
      </w:r>
    </w:p>
    <w:p w14:paraId="2322573D" w14:textId="77777777" w:rsidR="00096D69" w:rsidRPr="00E6516F" w:rsidRDefault="00096D69" w:rsidP="00096D69">
      <w:pPr>
        <w:pStyle w:val="B10"/>
      </w:pPr>
      <w:r w:rsidRPr="00E6516F">
        <w:t>13)</w:t>
      </w:r>
      <w:r w:rsidRPr="00E6516F">
        <w:tab/>
        <w:t>shall initialise the counter CFS1 (SDS retransmission) with the value set to 1; and</w:t>
      </w:r>
    </w:p>
    <w:p w14:paraId="77798D62" w14:textId="77777777" w:rsidR="00096D69" w:rsidRPr="00E6516F" w:rsidRDefault="00096D69" w:rsidP="00096D69">
      <w:pPr>
        <w:pStyle w:val="B10"/>
      </w:pPr>
      <w:r w:rsidRPr="00E6516F">
        <w:t>14)</w:t>
      </w:r>
      <w:r w:rsidRPr="00E6516F">
        <w:tab/>
        <w:t>shall start timer TFS1 (SDS retransmission).</w:t>
      </w:r>
    </w:p>
    <w:p w14:paraId="0D31DAB9" w14:textId="77777777" w:rsidR="00096D69" w:rsidRPr="00E6516F" w:rsidRDefault="00096D69" w:rsidP="00096D69">
      <w:r w:rsidRPr="00E6516F">
        <w:t>[TS 24.282, clause 9.3.2.3]</w:t>
      </w:r>
    </w:p>
    <w:p w14:paraId="4CA090E5" w14:textId="77777777" w:rsidR="00096D69" w:rsidRPr="00E6516F" w:rsidRDefault="00096D69" w:rsidP="00096D69">
      <w:r w:rsidRPr="00E6516F">
        <w:t xml:space="preserve">Upon expiry of timer </w:t>
      </w:r>
      <w:r w:rsidRPr="00E6516F">
        <w:rPr>
          <w:lang w:eastAsia="ko-KR"/>
        </w:rPr>
        <w:t>TFS1 (SDS retransmission)</w:t>
      </w:r>
      <w:r w:rsidRPr="00E6516F">
        <w:t>, the MCData client:</w:t>
      </w:r>
    </w:p>
    <w:p w14:paraId="46E3890B" w14:textId="77777777" w:rsidR="00096D69" w:rsidRPr="00E6516F" w:rsidRDefault="00096D69" w:rsidP="00096D69">
      <w:pPr>
        <w:pStyle w:val="B10"/>
      </w:pPr>
      <w:r w:rsidRPr="00E6516F">
        <w:t>1)</w:t>
      </w:r>
      <w:r w:rsidRPr="00E6516F">
        <w:tab/>
        <w:t>shall generate a SDS OFF-NETWORK MESSAGE message as specified in clause 15.1.7. In the SDS OFF-NETWORK MESSAGE message, the MCData client:</w:t>
      </w:r>
    </w:p>
    <w:p w14:paraId="220D3B65" w14:textId="77777777" w:rsidR="00096D69" w:rsidRPr="00E6516F" w:rsidRDefault="00096D69" w:rsidP="00096D69">
      <w:pPr>
        <w:pStyle w:val="B2"/>
        <w:rPr>
          <w:lang w:eastAsia="ko-KR"/>
        </w:rPr>
      </w:pPr>
      <w:r w:rsidRPr="00E6516F">
        <w:t>a)</w:t>
      </w:r>
      <w:r w:rsidRPr="00E6516F">
        <w:tab/>
        <w:t>shall set the Sender MCData user ID IE to its own MCData user ID</w:t>
      </w:r>
      <w:r w:rsidRPr="00E6516F">
        <w:rPr>
          <w:lang w:eastAsia="ko-KR"/>
        </w:rPr>
        <w:t>;</w:t>
      </w:r>
    </w:p>
    <w:p w14:paraId="70AC67B5" w14:textId="77777777" w:rsidR="00096D69" w:rsidRPr="00E6516F" w:rsidRDefault="00096D69" w:rsidP="00096D69">
      <w:pPr>
        <w:pStyle w:val="B2"/>
      </w:pPr>
      <w:r w:rsidRPr="00E6516F">
        <w:t>b)</w:t>
      </w:r>
      <w:r w:rsidRPr="00E6516F">
        <w:tab/>
        <w:t>if:</w:t>
      </w:r>
    </w:p>
    <w:p w14:paraId="211378AD" w14:textId="77777777" w:rsidR="00096D69" w:rsidRPr="00E6516F" w:rsidRDefault="00096D69" w:rsidP="00096D69">
      <w:pPr>
        <w:pStyle w:val="B3"/>
        <w:rPr>
          <w:lang w:eastAsia="ko-KR"/>
        </w:rPr>
      </w:pPr>
      <w:r w:rsidRPr="00E6516F">
        <w:t>i)</w:t>
      </w:r>
      <w:r w:rsidRPr="00E6516F">
        <w:tab/>
      </w:r>
      <w:r w:rsidRPr="00E6516F">
        <w:rPr>
          <w:lang w:eastAsia="ko-KR"/>
        </w:rPr>
        <w:t xml:space="preserve">a one-to-one SDS message is to be sent then, </w:t>
      </w:r>
      <w:r w:rsidRPr="00E6516F">
        <w:t>shall set the Recipient MCData user ID IE to the stored target MCData user ID</w:t>
      </w:r>
      <w:r w:rsidRPr="00E6516F">
        <w:rPr>
          <w:lang w:eastAsia="ko-KR"/>
        </w:rPr>
        <w:t>; or</w:t>
      </w:r>
    </w:p>
    <w:p w14:paraId="03094A4F" w14:textId="77777777" w:rsidR="00096D69" w:rsidRPr="00E6516F" w:rsidRDefault="00096D69" w:rsidP="00096D69">
      <w:pPr>
        <w:pStyle w:val="B3"/>
        <w:rPr>
          <w:lang w:eastAsia="en-US"/>
        </w:rPr>
      </w:pPr>
      <w:r w:rsidRPr="00E6516F">
        <w:t>ii)</w:t>
      </w:r>
      <w:r w:rsidRPr="00E6516F">
        <w:tab/>
        <w:t>a group SDS message is to be sent then, shall set the MCData group ID IE to the stored target MCData group ID;</w:t>
      </w:r>
    </w:p>
    <w:p w14:paraId="16747ACA" w14:textId="77777777" w:rsidR="00096D69" w:rsidRPr="00E6516F" w:rsidRDefault="00096D69" w:rsidP="00096D69">
      <w:pPr>
        <w:pStyle w:val="B2"/>
        <w:rPr>
          <w:lang w:eastAsia="ko-KR"/>
        </w:rPr>
      </w:pPr>
      <w:r w:rsidRPr="00E6516F">
        <w:t>c)</w:t>
      </w:r>
      <w:r w:rsidRPr="00E6516F">
        <w:tab/>
        <w:t>may set the SDS disposition request type IE to the stored the SDS disposition request type as specified in clause 15.2.3</w:t>
      </w:r>
      <w:r w:rsidRPr="00E6516F">
        <w:rPr>
          <w:lang w:eastAsia="ko-KR"/>
        </w:rPr>
        <w:t>;</w:t>
      </w:r>
    </w:p>
    <w:p w14:paraId="0D9752CF" w14:textId="77777777" w:rsidR="00096D69" w:rsidRPr="00E6516F" w:rsidRDefault="00096D69" w:rsidP="00096D69">
      <w:pPr>
        <w:pStyle w:val="B2"/>
        <w:rPr>
          <w:lang w:eastAsia="ko-KR"/>
        </w:rPr>
      </w:pPr>
      <w:r w:rsidRPr="00E6516F">
        <w:t>d)</w:t>
      </w:r>
      <w:r w:rsidRPr="00E6516F">
        <w:tab/>
        <w:t>shall set the Conversation ID IE to the stored conversation ID as specified in clause 15.2.9</w:t>
      </w:r>
      <w:r w:rsidRPr="00E6516F">
        <w:rPr>
          <w:lang w:eastAsia="ko-KR"/>
        </w:rPr>
        <w:t>;</w:t>
      </w:r>
    </w:p>
    <w:p w14:paraId="015074E4" w14:textId="77777777" w:rsidR="00096D69" w:rsidRPr="00E6516F" w:rsidRDefault="00096D69" w:rsidP="00096D69">
      <w:pPr>
        <w:pStyle w:val="B2"/>
        <w:rPr>
          <w:lang w:eastAsia="ko-KR"/>
        </w:rPr>
      </w:pPr>
      <w:r w:rsidRPr="00E6516F">
        <w:t>e)</w:t>
      </w:r>
      <w:r w:rsidRPr="00E6516F">
        <w:tab/>
        <w:t>shall set the Message ID IE to the stored SDS message ID as specified in clause 15.2.10;</w:t>
      </w:r>
    </w:p>
    <w:p w14:paraId="06A11052" w14:textId="77777777" w:rsidR="00096D69" w:rsidRPr="00E6516F" w:rsidRDefault="00096D69" w:rsidP="00096D69">
      <w:pPr>
        <w:pStyle w:val="B2"/>
      </w:pPr>
      <w:r w:rsidRPr="00E6516F">
        <w:t>f)</w:t>
      </w:r>
      <w:r w:rsidRPr="00E6516F">
        <w:tab/>
        <w:t>shall set the Date and time IE to the stored the SDS transmission time as specified in clause 15.2.8</w:t>
      </w:r>
      <w:r w:rsidRPr="00E6516F">
        <w:rPr>
          <w:lang w:eastAsia="ko-KR"/>
        </w:rPr>
        <w:t>;</w:t>
      </w:r>
    </w:p>
    <w:p w14:paraId="6BFBC3D3" w14:textId="77777777" w:rsidR="00096D69" w:rsidRPr="00E6516F" w:rsidRDefault="00096D69" w:rsidP="00096D69">
      <w:pPr>
        <w:pStyle w:val="B2"/>
      </w:pPr>
      <w:r w:rsidRPr="00E6516F">
        <w:t>g)</w:t>
      </w:r>
      <w:r w:rsidRPr="00E6516F">
        <w:tab/>
        <w:t xml:space="preserve">may include the </w:t>
      </w:r>
      <w:r w:rsidRPr="00E6516F">
        <w:rPr>
          <w:lang w:eastAsia="zh-CN"/>
        </w:rPr>
        <w:t>InReplyTo message ID</w:t>
      </w:r>
      <w:r w:rsidRPr="00E6516F">
        <w:t xml:space="preserve"> IE set to the stored SDS reply ID as specified in clause 15.2.11;</w:t>
      </w:r>
    </w:p>
    <w:p w14:paraId="3494572B" w14:textId="77777777" w:rsidR="00096D69" w:rsidRPr="00E6516F" w:rsidRDefault="00096D69" w:rsidP="00096D69">
      <w:pPr>
        <w:pStyle w:val="B2"/>
      </w:pPr>
      <w:r w:rsidRPr="00E6516F">
        <w:t>h)</w:t>
      </w:r>
      <w:r w:rsidRPr="00E6516F">
        <w:tab/>
        <w:t>may include:</w:t>
      </w:r>
    </w:p>
    <w:p w14:paraId="39E0DB39" w14:textId="77777777" w:rsidR="00096D69" w:rsidRPr="00E6516F" w:rsidRDefault="00096D69" w:rsidP="00096D69">
      <w:pPr>
        <w:pStyle w:val="B3"/>
      </w:pPr>
      <w:r w:rsidRPr="00E6516F">
        <w:t>i)</w:t>
      </w:r>
      <w:r w:rsidRPr="00E6516F">
        <w:tab/>
        <w:t>the Application ID IE set to the stored SDS application ID as specified in clause 15.2.7; or</w:t>
      </w:r>
    </w:p>
    <w:p w14:paraId="0246E1F1" w14:textId="77777777" w:rsidR="00096D69" w:rsidRPr="00E6516F" w:rsidRDefault="00096D69" w:rsidP="00096D69">
      <w:pPr>
        <w:pStyle w:val="B3"/>
      </w:pPr>
      <w:r w:rsidRPr="00E6516F">
        <w:t>ii)</w:t>
      </w:r>
      <w:r w:rsidRPr="00E6516F">
        <w:tab/>
        <w:t>the Extended application ID IE set to the stored SDS extended application ID as specified in clause 15.2.24;</w:t>
      </w:r>
    </w:p>
    <w:p w14:paraId="745691EC" w14:textId="77777777" w:rsidR="00096D69" w:rsidRPr="00E6516F" w:rsidRDefault="00096D69" w:rsidP="00096D69">
      <w:pPr>
        <w:pStyle w:val="B2"/>
      </w:pPr>
      <w:r w:rsidRPr="00E6516F">
        <w:t>i)</w:t>
      </w:r>
      <w:r w:rsidRPr="00E6516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3828ED7E" w14:textId="77777777" w:rsidR="00096D69" w:rsidRPr="00E6516F" w:rsidRDefault="00096D69" w:rsidP="00096D69">
      <w:pPr>
        <w:pStyle w:val="B2"/>
      </w:pPr>
      <w:r w:rsidRPr="00E6516F">
        <w:t>j)</w:t>
      </w:r>
      <w:r w:rsidRPr="00E6516F">
        <w:tab/>
        <w:t>if:</w:t>
      </w:r>
    </w:p>
    <w:p w14:paraId="152BD4C4" w14:textId="77777777" w:rsidR="00096D69" w:rsidRPr="00E6516F" w:rsidRDefault="00096D69" w:rsidP="00096D69">
      <w:pPr>
        <w:pStyle w:val="B3"/>
      </w:pPr>
      <w:r w:rsidRPr="00E6516F">
        <w:t>i)</w:t>
      </w:r>
      <w:r w:rsidRPr="00E6516F">
        <w:tab/>
        <w:t>end-to-end security is not required for a one-to-one communication, or</w:t>
      </w:r>
    </w:p>
    <w:p w14:paraId="4D8E1C73" w14:textId="77777777" w:rsidR="00096D69" w:rsidRPr="00E6516F" w:rsidRDefault="00096D69" w:rsidP="00096D69">
      <w:pPr>
        <w:pStyle w:val="B3"/>
      </w:pPr>
      <w:r w:rsidRPr="00E6516F">
        <w:t>ii)</w:t>
      </w:r>
      <w:r w:rsidRPr="00E6516F">
        <w:tab/>
        <w:t xml:space="preserve">sending the SDS OFF-NETWORK MESSAGE message to a MCData group; </w:t>
      </w:r>
    </w:p>
    <w:p w14:paraId="5FE638EC" w14:textId="77777777" w:rsidR="00096D69" w:rsidRPr="00E6516F" w:rsidRDefault="00096D69" w:rsidP="00096D69">
      <w:pPr>
        <w:pStyle w:val="B2"/>
      </w:pPr>
      <w:r w:rsidRPr="00E6516F">
        <w:tab/>
        <w:t>may include the Payload IE as specified in clause 15.2.13 with:</w:t>
      </w:r>
    </w:p>
    <w:p w14:paraId="1E22AB13" w14:textId="77777777" w:rsidR="00096D69" w:rsidRPr="00E6516F" w:rsidRDefault="00096D69" w:rsidP="00096D69">
      <w:pPr>
        <w:pStyle w:val="B3"/>
      </w:pPr>
      <w:r w:rsidRPr="00E6516F">
        <w:t>i)</w:t>
      </w:r>
      <w:r w:rsidRPr="00E6516F">
        <w:tab/>
        <w:t>the Payload content type to the stored SDS payload type; and</w:t>
      </w:r>
    </w:p>
    <w:p w14:paraId="3309BC9D" w14:textId="77777777" w:rsidR="00096D69" w:rsidRPr="00E6516F" w:rsidRDefault="00096D69" w:rsidP="00096D69">
      <w:pPr>
        <w:pStyle w:val="B3"/>
        <w:rPr>
          <w:lang w:eastAsia="ko-KR"/>
        </w:rPr>
      </w:pPr>
      <w:r w:rsidRPr="00E6516F">
        <w:t>ii)</w:t>
      </w:r>
      <w:r w:rsidRPr="00E6516F">
        <w:tab/>
        <w:t>the Payload data set to the stored SDS payload</w:t>
      </w:r>
      <w:r w:rsidRPr="00E6516F">
        <w:rPr>
          <w:lang w:eastAsia="ko-KR"/>
        </w:rPr>
        <w:t>;</w:t>
      </w:r>
    </w:p>
    <w:p w14:paraId="17959C2B" w14:textId="77777777" w:rsidR="00096D69" w:rsidRPr="00E6516F" w:rsidRDefault="00096D69" w:rsidP="00096D69">
      <w:pPr>
        <w:pStyle w:val="B10"/>
      </w:pPr>
      <w:r w:rsidRPr="00E6516F">
        <w:t>2)</w:t>
      </w:r>
      <w:r w:rsidRPr="00E6516F">
        <w:tab/>
        <w:t>if:</w:t>
      </w:r>
    </w:p>
    <w:p w14:paraId="6194DBE3" w14:textId="77777777" w:rsidR="00096D69" w:rsidRPr="00E6516F" w:rsidRDefault="00096D69" w:rsidP="00096D69">
      <w:pPr>
        <w:pStyle w:val="B2"/>
      </w:pPr>
      <w:r w:rsidRPr="00E6516F">
        <w:rPr>
          <w:lang w:eastAsia="ko-KR"/>
        </w:rPr>
        <w:t>a)</w:t>
      </w:r>
      <w:r w:rsidRPr="00E6516F">
        <w:rPr>
          <w:lang w:eastAsia="ko-KR"/>
        </w:rPr>
        <w:tab/>
        <w:t xml:space="preserve">a one-to-one SDS message was sent then, </w:t>
      </w:r>
      <w:r w:rsidRPr="00E6516F">
        <w:t>shall send the SDS OFF-NETWORK MESSAGE message as specified in clause 9.3.1.1; or</w:t>
      </w:r>
    </w:p>
    <w:p w14:paraId="26C46B22" w14:textId="77777777" w:rsidR="00096D69" w:rsidRPr="00E6516F" w:rsidRDefault="00096D69" w:rsidP="00096D69">
      <w:pPr>
        <w:pStyle w:val="B2"/>
        <w:rPr>
          <w:lang w:eastAsia="ko-KR"/>
        </w:rPr>
      </w:pPr>
      <w:r w:rsidRPr="00E6516F">
        <w:rPr>
          <w:lang w:eastAsia="ko-KR"/>
        </w:rPr>
        <w:t>b)</w:t>
      </w:r>
      <w:r w:rsidRPr="00E6516F">
        <w:rPr>
          <w:lang w:eastAsia="ko-KR"/>
        </w:rPr>
        <w:tab/>
        <w:t>a group SDS message was sent then, shall send the SDS OFF-NETWORK MESSAGE message as specified in clause 9.3.1.2;</w:t>
      </w:r>
    </w:p>
    <w:p w14:paraId="584EBEC2" w14:textId="77777777" w:rsidR="00096D69" w:rsidRPr="00E6516F" w:rsidRDefault="00096D69" w:rsidP="00096D69">
      <w:pPr>
        <w:pStyle w:val="B10"/>
      </w:pPr>
      <w:r w:rsidRPr="00E6516F">
        <w:t>3)</w:t>
      </w:r>
      <w:r w:rsidRPr="00E6516F">
        <w:tab/>
        <w:t>shall increment the counter CFS1(SDS retransmission) by 1; and</w:t>
      </w:r>
    </w:p>
    <w:p w14:paraId="5FF8F649" w14:textId="77777777" w:rsidR="00096D69" w:rsidRPr="00E6516F" w:rsidRDefault="00096D69" w:rsidP="00096D69">
      <w:pPr>
        <w:pStyle w:val="B10"/>
      </w:pPr>
      <w:r w:rsidRPr="00E6516F">
        <w:t>4)</w:t>
      </w:r>
      <w:r w:rsidRPr="00E6516F">
        <w:tab/>
        <w:t>shall start timer TFS1 (SDS retransmission) if the associated counter CFS1 (SDS retransmission) has not reached its upper limit.</w:t>
      </w:r>
    </w:p>
    <w:p w14:paraId="6D0D383E" w14:textId="77777777" w:rsidR="00096D69" w:rsidRPr="00E6516F" w:rsidRDefault="00096D69" w:rsidP="00096D69">
      <w:pPr>
        <w:pStyle w:val="H6"/>
      </w:pPr>
      <w:r w:rsidRPr="00E6516F">
        <w:t>7.2.1.3</w:t>
      </w:r>
      <w:r w:rsidRPr="00E6516F">
        <w:tab/>
        <w:t>Test description</w:t>
      </w:r>
    </w:p>
    <w:p w14:paraId="2F3387AE" w14:textId="77777777" w:rsidR="00096D69" w:rsidRPr="00E6516F" w:rsidRDefault="00096D69" w:rsidP="00096D69">
      <w:pPr>
        <w:pStyle w:val="H6"/>
      </w:pPr>
      <w:r w:rsidRPr="00E6516F">
        <w:t>7.2.1.3.1</w:t>
      </w:r>
      <w:r w:rsidRPr="00E6516F">
        <w:tab/>
        <w:t>Pre-test conditions</w:t>
      </w:r>
    </w:p>
    <w:p w14:paraId="66E8DA14" w14:textId="77777777" w:rsidR="00096D69" w:rsidRPr="00E6516F" w:rsidRDefault="00096D69" w:rsidP="00096D69">
      <w:pPr>
        <w:pStyle w:val="H6"/>
      </w:pPr>
      <w:r w:rsidRPr="00E6516F">
        <w:t>System Simulator:</w:t>
      </w:r>
    </w:p>
    <w:p w14:paraId="0E031021" w14:textId="77777777" w:rsidR="00096D69" w:rsidRPr="00E6516F" w:rsidRDefault="00096D69" w:rsidP="00096D69">
      <w:pPr>
        <w:pStyle w:val="B10"/>
      </w:pPr>
      <w:r w:rsidRPr="00E6516F">
        <w:t>-</w:t>
      </w:r>
      <w:r w:rsidRPr="00E6516F">
        <w:tab/>
      </w:r>
      <w:r w:rsidRPr="00E6516F">
        <w:rPr>
          <w:color w:val="000000"/>
        </w:rPr>
        <w:t>SS-UE1 (MCData Client)</w:t>
      </w:r>
    </w:p>
    <w:p w14:paraId="268E73D1" w14:textId="77777777" w:rsidR="00096D69" w:rsidRPr="00E6516F" w:rsidRDefault="00096D69" w:rsidP="00096D69">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1FDEABF" w14:textId="77777777" w:rsidR="00096D69" w:rsidRPr="00E6516F" w:rsidRDefault="00096D69" w:rsidP="00096D69">
      <w:pPr>
        <w:pStyle w:val="B10"/>
      </w:pPr>
      <w:r w:rsidRPr="00E6516F">
        <w:t>-</w:t>
      </w:r>
      <w:r w:rsidRPr="00E6516F">
        <w:tab/>
      </w:r>
      <w:r w:rsidRPr="00E6516F">
        <w:rPr>
          <w:color w:val="000000"/>
        </w:rPr>
        <w:t>GNSS simulator to simulate a location and provide a timing reference for the assistance of E-UTRAN off-network testing.</w:t>
      </w:r>
    </w:p>
    <w:p w14:paraId="452388B6" w14:textId="77777777" w:rsidR="00096D69" w:rsidRPr="00E6516F" w:rsidRDefault="00096D69" w:rsidP="00096D69">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7F409A76" w14:textId="77777777" w:rsidR="00096D69" w:rsidRPr="00E6516F" w:rsidRDefault="00096D69" w:rsidP="00096D69">
      <w:pPr>
        <w:pStyle w:val="B10"/>
      </w:pPr>
      <w:r w:rsidRPr="00E6516F">
        <w:t>-</w:t>
      </w:r>
      <w:r w:rsidRPr="00E6516F">
        <w:tab/>
      </w:r>
      <w:r w:rsidRPr="00E6516F">
        <w:rPr>
          <w:color w:val="000000"/>
        </w:rPr>
        <w:t>SS-NW (MCData server)</w:t>
      </w:r>
    </w:p>
    <w:p w14:paraId="6C7293BB" w14:textId="77777777" w:rsidR="00096D69" w:rsidRPr="00E6516F" w:rsidRDefault="00096D69" w:rsidP="00096D69">
      <w:pPr>
        <w:pStyle w:val="B2"/>
        <w:rPr>
          <w:color w:val="000000"/>
        </w:rPr>
      </w:pPr>
      <w:r w:rsidRPr="00E6516F">
        <w:rPr>
          <w:color w:val="000000"/>
        </w:rPr>
        <w:t>-</w:t>
      </w:r>
      <w:r w:rsidRPr="00E6516F">
        <w:tab/>
      </w:r>
      <w:r w:rsidRPr="00E6516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29A584F" w14:textId="77777777" w:rsidR="00096D69" w:rsidRPr="00E6516F" w:rsidRDefault="00096D69" w:rsidP="00096D69">
      <w:pPr>
        <w:pStyle w:val="NO"/>
        <w:rPr>
          <w:color w:val="000000"/>
        </w:rPr>
      </w:pPr>
      <w:r w:rsidRPr="00E6516F">
        <w:rPr>
          <w:color w:val="000000"/>
        </w:rPr>
        <w:t>NOTE 2:</w:t>
      </w:r>
      <w:r w:rsidRPr="00E6516F">
        <w:rPr>
          <w:color w:val="000000"/>
        </w:rPr>
        <w:tab/>
        <w:t>The SS operation as NW (MCVideo server) is needed only for the Preamble if the UE has to perform the Generic Test Procedure for MCVideo Authorization/Configuration and Key Generation as specified in TS 36.579-1 [2], subclause 5.3.2.</w:t>
      </w:r>
    </w:p>
    <w:p w14:paraId="763A8D69" w14:textId="77777777" w:rsidR="00096D69" w:rsidRPr="00E6516F" w:rsidRDefault="00096D69" w:rsidP="00096D69">
      <w:pPr>
        <w:pStyle w:val="H6"/>
      </w:pPr>
      <w:r w:rsidRPr="00E6516F">
        <w:t>IUT:</w:t>
      </w:r>
    </w:p>
    <w:p w14:paraId="3F4FF6A0" w14:textId="77777777" w:rsidR="00096D69" w:rsidRPr="00E6516F" w:rsidRDefault="00096D69" w:rsidP="00096D69">
      <w:pPr>
        <w:pStyle w:val="B10"/>
      </w:pPr>
      <w:r w:rsidRPr="00E6516F">
        <w:t>-</w:t>
      </w:r>
      <w:r w:rsidRPr="00E6516F">
        <w:tab/>
        <w:t>UE (MCData Client)</w:t>
      </w:r>
    </w:p>
    <w:p w14:paraId="79B51DE1" w14:textId="77777777" w:rsidR="00096D69" w:rsidRPr="00E6516F" w:rsidRDefault="00096D69" w:rsidP="00096D69">
      <w:pPr>
        <w:pStyle w:val="B10"/>
      </w:pPr>
      <w:r w:rsidRPr="00E6516F">
        <w:t>-</w:t>
      </w:r>
      <w:r w:rsidRPr="00E6516F">
        <w:tab/>
        <w:t>The test USIM set as defined in TS 36.579-1 [2], subclause 5.5.10 is inserted.</w:t>
      </w:r>
    </w:p>
    <w:p w14:paraId="34484510" w14:textId="77777777" w:rsidR="00096D69" w:rsidRPr="00E6516F" w:rsidRDefault="00096D69" w:rsidP="00096D69">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538E4842" w14:textId="77777777" w:rsidR="00096D69" w:rsidRPr="00E6516F" w:rsidRDefault="00096D69" w:rsidP="00096D69">
      <w:pPr>
        <w:pStyle w:val="B10"/>
      </w:pPr>
      <w:r w:rsidRPr="00E6516F">
        <w:t>-</w:t>
      </w:r>
      <w:r w:rsidRPr="00E6516F">
        <w:tab/>
        <w:t>CFS1 (SDS retransmission) is set to the default value of 5.</w:t>
      </w:r>
    </w:p>
    <w:p w14:paraId="1476F6D4" w14:textId="77777777" w:rsidR="00096D69" w:rsidRPr="00E6516F" w:rsidRDefault="00096D69" w:rsidP="00096D69">
      <w:pPr>
        <w:pStyle w:val="B10"/>
      </w:pPr>
      <w:r w:rsidRPr="00E6516F">
        <w:t>-</w:t>
      </w:r>
      <w:r w:rsidRPr="00E6516F">
        <w:tab/>
        <w:t>TFS1 (SDS retransmission) is set to the default value of 40 ms.</w:t>
      </w:r>
    </w:p>
    <w:p w14:paraId="32E7D73E" w14:textId="77777777" w:rsidR="00096D69" w:rsidRPr="00E6516F" w:rsidRDefault="00096D69" w:rsidP="00096D69">
      <w:pPr>
        <w:pStyle w:val="H6"/>
      </w:pPr>
      <w:r w:rsidRPr="00E6516F">
        <w:t>Preamble:</w:t>
      </w:r>
    </w:p>
    <w:p w14:paraId="03393028" w14:textId="77777777" w:rsidR="00096D69" w:rsidRPr="00E6516F" w:rsidRDefault="00096D69" w:rsidP="00096D69">
      <w:pPr>
        <w:pStyle w:val="B10"/>
      </w:pPr>
      <w:r w:rsidRPr="00E6516F">
        <w:t>--</w:t>
      </w:r>
      <w:r w:rsidRPr="00E6516F">
        <w:tab/>
        <w:t>The UE has performed the Generic Test Procedure for MCData UE registration as specified in TS 36.579-1 [2], subclause 5.4.2B.</w:t>
      </w:r>
    </w:p>
    <w:p w14:paraId="43F91EB6" w14:textId="77777777" w:rsidR="00096D69" w:rsidRPr="00E6516F" w:rsidRDefault="00096D69" w:rsidP="00096D69">
      <w:pPr>
        <w:pStyle w:val="B10"/>
      </w:pPr>
      <w:r w:rsidRPr="00E6516F">
        <w:t>-</w:t>
      </w:r>
      <w:r w:rsidRPr="00E6516F">
        <w:tab/>
        <w:t>The MCData User performs the Generic Test Procedure for MCData Authorization/Configuration and Key Generation as specified in TS 36.579-1 [2], subclause 5.3.2.</w:t>
      </w:r>
    </w:p>
    <w:p w14:paraId="471BFE17" w14:textId="77777777" w:rsidR="00096D69" w:rsidRPr="00E6516F" w:rsidRDefault="00096D69" w:rsidP="00096D69">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17EF9E43" w14:textId="77777777" w:rsidR="00096D69" w:rsidRPr="00E6516F" w:rsidRDefault="00096D69" w:rsidP="00096D69">
      <w:pPr>
        <w:pStyle w:val="B10"/>
      </w:pPr>
      <w:r w:rsidRPr="00E6516F">
        <w:t>-</w:t>
      </w:r>
      <w:r w:rsidRPr="00E6516F">
        <w:tab/>
        <w:t>The UE is switched-off.</w:t>
      </w:r>
    </w:p>
    <w:p w14:paraId="5E972503" w14:textId="77777777" w:rsidR="00096D69" w:rsidRPr="00E6516F" w:rsidRDefault="00096D69" w:rsidP="00096D69">
      <w:pPr>
        <w:pStyle w:val="B10"/>
      </w:pPr>
      <w:r w:rsidRPr="00E6516F">
        <w:t>-</w:t>
      </w:r>
      <w:r w:rsidRPr="00E6516F">
        <w:tab/>
        <w:t>UE States at the end of the preamble</w:t>
      </w:r>
    </w:p>
    <w:p w14:paraId="6773D887" w14:textId="77777777" w:rsidR="00096D69" w:rsidRPr="00E6516F" w:rsidRDefault="00096D69" w:rsidP="00096D69">
      <w:pPr>
        <w:pStyle w:val="B2"/>
      </w:pPr>
      <w:r w:rsidRPr="00E6516F">
        <w:t>-</w:t>
      </w:r>
      <w:r w:rsidRPr="00E6516F">
        <w:tab/>
        <w:t>The UE is in state 'switched-off'.</w:t>
      </w:r>
    </w:p>
    <w:p w14:paraId="62469738" w14:textId="77777777" w:rsidR="00096D69" w:rsidRPr="00E6516F" w:rsidRDefault="00096D69" w:rsidP="00096D69">
      <w:pPr>
        <w:pStyle w:val="H6"/>
      </w:pPr>
      <w:r w:rsidRPr="00E6516F">
        <w:t>7.2.1.3.2</w:t>
      </w:r>
      <w:r w:rsidRPr="00E6516F">
        <w:tab/>
        <w:t>Test procedure sequence</w:t>
      </w:r>
    </w:p>
    <w:p w14:paraId="492439ED" w14:textId="77777777" w:rsidR="00096D69" w:rsidRPr="00E6516F" w:rsidRDefault="00096D69" w:rsidP="00096D69">
      <w:pPr>
        <w:pStyle w:val="TH"/>
      </w:pPr>
      <w:r w:rsidRPr="00E6516F">
        <w:t>Table 7.2.1.3.2-1: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6D69" w:rsidRPr="00E6516F" w14:paraId="48A6B155" w14:textId="77777777" w:rsidTr="00096D69">
        <w:tc>
          <w:tcPr>
            <w:tcW w:w="648" w:type="dxa"/>
            <w:tcBorders>
              <w:top w:val="single" w:sz="4" w:space="0" w:color="auto"/>
              <w:left w:val="single" w:sz="4" w:space="0" w:color="auto"/>
              <w:bottom w:val="nil"/>
              <w:right w:val="single" w:sz="4" w:space="0" w:color="auto"/>
            </w:tcBorders>
            <w:hideMark/>
          </w:tcPr>
          <w:p w14:paraId="0DCF193C" w14:textId="77777777" w:rsidR="00096D69" w:rsidRPr="00E6516F" w:rsidRDefault="00096D69">
            <w:pPr>
              <w:pStyle w:val="TAH"/>
              <w:spacing w:line="256" w:lineRule="auto"/>
              <w:rPr>
                <w:lang w:eastAsia="en-US"/>
              </w:rPr>
            </w:pPr>
            <w:r w:rsidRPr="00E6516F">
              <w:rPr>
                <w:lang w:eastAsia="en-US"/>
              </w:rPr>
              <w:t>St</w:t>
            </w:r>
          </w:p>
        </w:tc>
        <w:tc>
          <w:tcPr>
            <w:tcW w:w="3969" w:type="dxa"/>
            <w:tcBorders>
              <w:top w:val="single" w:sz="4" w:space="0" w:color="auto"/>
              <w:left w:val="single" w:sz="4" w:space="0" w:color="auto"/>
              <w:bottom w:val="nil"/>
              <w:right w:val="single" w:sz="4" w:space="0" w:color="auto"/>
            </w:tcBorders>
            <w:hideMark/>
          </w:tcPr>
          <w:p w14:paraId="5D07C7FF" w14:textId="77777777" w:rsidR="00096D69" w:rsidRPr="00E6516F" w:rsidRDefault="00096D69">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E905A21" w14:textId="77777777" w:rsidR="00096D69" w:rsidRPr="00E6516F" w:rsidRDefault="00096D69">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2DE6B52" w14:textId="77777777" w:rsidR="00096D69" w:rsidRPr="00E6516F" w:rsidRDefault="00096D69">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39C7FFA2" w14:textId="77777777" w:rsidR="00096D69" w:rsidRPr="00E6516F" w:rsidRDefault="00096D69">
            <w:pPr>
              <w:pStyle w:val="TAH"/>
              <w:spacing w:line="256" w:lineRule="auto"/>
              <w:rPr>
                <w:lang w:eastAsia="en-US"/>
              </w:rPr>
            </w:pPr>
            <w:r w:rsidRPr="00E6516F">
              <w:rPr>
                <w:lang w:eastAsia="en-US"/>
              </w:rPr>
              <w:t>Verdict</w:t>
            </w:r>
          </w:p>
        </w:tc>
      </w:tr>
      <w:tr w:rsidR="00096D69" w:rsidRPr="00E6516F" w14:paraId="131415DD" w14:textId="77777777" w:rsidTr="00096D69">
        <w:tc>
          <w:tcPr>
            <w:tcW w:w="648" w:type="dxa"/>
            <w:tcBorders>
              <w:top w:val="nil"/>
              <w:left w:val="single" w:sz="4" w:space="0" w:color="auto"/>
              <w:bottom w:val="single" w:sz="4" w:space="0" w:color="auto"/>
              <w:right w:val="single" w:sz="4" w:space="0" w:color="auto"/>
            </w:tcBorders>
          </w:tcPr>
          <w:p w14:paraId="3DEDEEA8" w14:textId="77777777" w:rsidR="00096D69" w:rsidRPr="00E6516F" w:rsidRDefault="00096D69">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6BE988A2" w14:textId="77777777" w:rsidR="00096D69" w:rsidRPr="00E6516F" w:rsidRDefault="00096D69">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92B9460" w14:textId="77777777" w:rsidR="00096D69" w:rsidRPr="00E6516F" w:rsidRDefault="00096D69">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7E82BE0" w14:textId="77777777" w:rsidR="00096D69" w:rsidRPr="00E6516F" w:rsidRDefault="00096D69">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40E7F3BC" w14:textId="77777777" w:rsidR="00096D69" w:rsidRPr="00E6516F" w:rsidRDefault="00096D69">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1D7E5874" w14:textId="77777777" w:rsidR="00096D69" w:rsidRPr="00E6516F" w:rsidRDefault="00096D69">
            <w:pPr>
              <w:pStyle w:val="TAH"/>
              <w:spacing w:line="256" w:lineRule="auto"/>
              <w:rPr>
                <w:lang w:eastAsia="en-US"/>
              </w:rPr>
            </w:pPr>
          </w:p>
        </w:tc>
      </w:tr>
      <w:tr w:rsidR="00096D69" w:rsidRPr="00E6516F" w14:paraId="66CEA4AB"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49769D9" w14:textId="77777777" w:rsidR="00096D69" w:rsidRPr="00E6516F" w:rsidRDefault="00096D69">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FC463E7" w14:textId="77777777" w:rsidR="00096D69" w:rsidRPr="00E6516F" w:rsidRDefault="00096D69">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6C3965FD"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0A894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41581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DC2D9D" w14:textId="77777777" w:rsidR="00096D69" w:rsidRPr="00E6516F" w:rsidRDefault="00096D69">
            <w:pPr>
              <w:pStyle w:val="TAC"/>
              <w:spacing w:line="256" w:lineRule="auto"/>
              <w:rPr>
                <w:lang w:eastAsia="en-US"/>
              </w:rPr>
            </w:pPr>
            <w:r w:rsidRPr="00E6516F">
              <w:rPr>
                <w:lang w:eastAsia="en-US"/>
              </w:rPr>
              <w:t>-</w:t>
            </w:r>
          </w:p>
        </w:tc>
      </w:tr>
      <w:tr w:rsidR="00096D69" w:rsidRPr="00E6516F" w14:paraId="40110C8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0901CA6" w14:textId="77777777" w:rsidR="00096D69" w:rsidRPr="00E6516F" w:rsidRDefault="00096D69">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67B13397" w14:textId="7145AC4E" w:rsidR="00096D69" w:rsidRPr="00E6516F" w:rsidRDefault="00096D69">
            <w:pPr>
              <w:pStyle w:val="TAN"/>
              <w:spacing w:line="256" w:lineRule="auto"/>
              <w:rPr>
                <w:lang w:eastAsia="en-US"/>
              </w:rPr>
            </w:pPr>
            <w:r w:rsidRPr="00E6516F">
              <w:rPr>
                <w:lang w:eastAsia="en-US"/>
              </w:rPr>
              <w:t>Trigger the UE to reset UTC time and location.</w:t>
            </w:r>
          </w:p>
          <w:p w14:paraId="14151926" w14:textId="77777777" w:rsidR="00096D69" w:rsidRPr="00E6516F" w:rsidRDefault="00096D69">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87292D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E78C369"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9ED638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10A183" w14:textId="77777777" w:rsidR="00096D69" w:rsidRPr="00E6516F" w:rsidRDefault="00096D69">
            <w:pPr>
              <w:pStyle w:val="TAC"/>
              <w:spacing w:line="256" w:lineRule="auto"/>
              <w:rPr>
                <w:lang w:eastAsia="en-US"/>
              </w:rPr>
            </w:pPr>
            <w:r w:rsidRPr="00E6516F">
              <w:rPr>
                <w:lang w:eastAsia="en-US"/>
              </w:rPr>
              <w:t>-</w:t>
            </w:r>
          </w:p>
        </w:tc>
      </w:tr>
      <w:tr w:rsidR="00096D69" w:rsidRPr="00E6516F" w14:paraId="113D01CD"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919C2F9" w14:textId="77777777" w:rsidR="00096D69" w:rsidRPr="00E6516F" w:rsidRDefault="00096D69">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3725FC17" w14:textId="18F01E74" w:rsidR="00096D69" w:rsidRPr="00E6516F" w:rsidRDefault="00096D69">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4744D965" w14:textId="77777777" w:rsidR="00096D69" w:rsidRPr="00E6516F" w:rsidRDefault="00096D69">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754C5C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33D46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6787D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D2636C" w14:textId="77777777" w:rsidR="00096D69" w:rsidRPr="00E6516F" w:rsidRDefault="00096D69">
            <w:pPr>
              <w:pStyle w:val="TAC"/>
              <w:spacing w:line="256" w:lineRule="auto"/>
              <w:rPr>
                <w:lang w:eastAsia="en-US"/>
              </w:rPr>
            </w:pPr>
            <w:r w:rsidRPr="00E6516F">
              <w:rPr>
                <w:lang w:eastAsia="en-US"/>
              </w:rPr>
              <w:t>-</w:t>
            </w:r>
          </w:p>
        </w:tc>
      </w:tr>
      <w:tr w:rsidR="00096D69" w:rsidRPr="00E6516F" w14:paraId="416B7DB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C7AC799" w14:textId="77777777" w:rsidR="00096D69" w:rsidRPr="00E6516F" w:rsidRDefault="00096D69">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3D482647" w14:textId="77777777" w:rsidR="00096D69" w:rsidRPr="00E6516F" w:rsidRDefault="00096D69">
            <w:pPr>
              <w:pStyle w:val="TAL"/>
              <w:spacing w:line="256" w:lineRule="auto"/>
              <w:rPr>
                <w:lang w:eastAsia="en-US"/>
              </w:rPr>
            </w:pPr>
            <w:r w:rsidRPr="00E6516F">
              <w:rPr>
                <w:lang w:eastAsia="en-US"/>
              </w:rPr>
              <w:t>Make the MCDATA User request to send an enhanced status to Group A using Enhanced Status Id "1" with a disposition request type of "DELIVERY".</w:t>
            </w:r>
          </w:p>
          <w:p w14:paraId="13F148A3" w14:textId="77777777" w:rsidR="00096D69" w:rsidRPr="00E6516F" w:rsidRDefault="00096D69">
            <w:pPr>
              <w:pStyle w:val="TAL"/>
              <w:spacing w:line="256" w:lineRule="auto"/>
              <w:rPr>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A7C5CB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FCFD7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793BDA8"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9DF9532" w14:textId="77777777" w:rsidR="00096D69" w:rsidRPr="00E6516F" w:rsidRDefault="00096D69">
            <w:pPr>
              <w:pStyle w:val="TAC"/>
              <w:spacing w:line="256" w:lineRule="auto"/>
              <w:rPr>
                <w:lang w:eastAsia="en-US"/>
              </w:rPr>
            </w:pPr>
            <w:r w:rsidRPr="00E6516F">
              <w:rPr>
                <w:lang w:eastAsia="en-US"/>
              </w:rPr>
              <w:t>-</w:t>
            </w:r>
          </w:p>
        </w:tc>
      </w:tr>
      <w:tr w:rsidR="00096D69" w:rsidRPr="00E6516F" w14:paraId="07C047DA"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3C304E3"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B9F5AC4"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5.4.11 'Generic Test Procedure for MCPTT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B6A1D65"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F67FD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B930DE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895CF7" w14:textId="77777777" w:rsidR="00096D69" w:rsidRPr="00E6516F" w:rsidRDefault="00096D69">
            <w:pPr>
              <w:pStyle w:val="TAC"/>
              <w:spacing w:line="256" w:lineRule="auto"/>
              <w:rPr>
                <w:lang w:eastAsia="en-US"/>
              </w:rPr>
            </w:pPr>
            <w:r w:rsidRPr="00E6516F">
              <w:rPr>
                <w:lang w:eastAsia="en-US"/>
              </w:rPr>
              <w:t>-</w:t>
            </w:r>
          </w:p>
        </w:tc>
      </w:tr>
      <w:tr w:rsidR="00096D69" w:rsidRPr="00E6516F" w14:paraId="4D4369E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6911AAF" w14:textId="77777777" w:rsidR="00096D69" w:rsidRPr="00E6516F" w:rsidRDefault="00096D69">
            <w:pPr>
              <w:pStyle w:val="TAC"/>
              <w:spacing w:line="256" w:lineRule="auto"/>
              <w:rPr>
                <w:rFonts w:cs="Arial"/>
                <w:szCs w:val="18"/>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7B99706" w14:textId="77777777" w:rsidR="00096D69" w:rsidRPr="00E6516F" w:rsidRDefault="00096D69">
            <w:pPr>
              <w:pStyle w:val="TAL"/>
              <w:spacing w:line="256" w:lineRule="auto"/>
              <w:rPr>
                <w:lang w:eastAsia="en-US"/>
              </w:rPr>
            </w:pPr>
            <w:r w:rsidRPr="00E6516F">
              <w:rPr>
                <w:lang w:eastAsia="en-US"/>
              </w:rPr>
              <w:t xml:space="preserve">EXCEPTION: Steps 5-7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5E386F0"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4BC8325"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F001A1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F6345C" w14:textId="77777777" w:rsidR="00096D69" w:rsidRPr="00E6516F" w:rsidRDefault="00096D69">
            <w:pPr>
              <w:pStyle w:val="TAC"/>
              <w:spacing w:line="256" w:lineRule="auto"/>
              <w:rPr>
                <w:lang w:eastAsia="en-US"/>
              </w:rPr>
            </w:pPr>
            <w:r w:rsidRPr="00E6516F">
              <w:rPr>
                <w:lang w:eastAsia="en-US"/>
              </w:rPr>
              <w:t>-</w:t>
            </w:r>
          </w:p>
        </w:tc>
      </w:tr>
      <w:tr w:rsidR="00096D69" w:rsidRPr="00E6516F" w14:paraId="54E4F3C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E4219B5" w14:textId="77777777" w:rsidR="00096D69" w:rsidRPr="00E6516F" w:rsidRDefault="00096D69">
            <w:pPr>
              <w:pStyle w:val="TAC"/>
              <w:spacing w:line="256" w:lineRule="auto"/>
              <w:rPr>
                <w:rFonts w:cs="Arial"/>
                <w:szCs w:val="18"/>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38E11257"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an enhanced status via the </w:t>
            </w:r>
            <w:r w:rsidRPr="00E6516F">
              <w:rPr>
                <w:lang w:eastAsia="en-US"/>
              </w:rPr>
              <w:t>SDS OFF-NETWORK MESSAGE</w:t>
            </w:r>
            <w:r w:rsidRPr="00E6516F">
              <w:rPr>
                <w:lang w:eastAsia="ko-KR"/>
              </w:rPr>
              <w:t xml:space="preserve"> message with a disposition request type of DELIVERY?</w:t>
            </w:r>
          </w:p>
          <w:p w14:paraId="2D89686D" w14:textId="77777777" w:rsidR="00096D69" w:rsidRPr="00E6516F" w:rsidRDefault="00096D69">
            <w:pPr>
              <w:pStyle w:val="TAL"/>
              <w:spacing w:line="256" w:lineRule="auto"/>
              <w:rPr>
                <w:lang w:eastAsia="en-US"/>
              </w:rPr>
            </w:pPr>
            <w:r w:rsidRPr="00E6516F">
              <w:rPr>
                <w:lang w:eastAsia="en-US"/>
              </w:rPr>
              <w:t>NOTE: It is expected that the UE</w:t>
            </w:r>
          </w:p>
          <w:p w14:paraId="0B77E8C1" w14:textId="77777777" w:rsidR="00096D69" w:rsidRPr="00E6516F" w:rsidRDefault="00096D69">
            <w:pPr>
              <w:pStyle w:val="TAL"/>
              <w:spacing w:line="256" w:lineRule="auto"/>
              <w:rPr>
                <w:lang w:eastAsia="en-US"/>
              </w:rPr>
            </w:pPr>
            <w:r w:rsidRPr="00E6516F">
              <w:rPr>
                <w:lang w:eastAsia="en-US"/>
              </w:rPr>
              <w:t>- shall initialize the counter CFS1 (SDS retransmission) with the value set to 1 on the first transmission, and, increase it by 1 with each re-transmission.</w:t>
            </w:r>
          </w:p>
          <w:p w14:paraId="1228EEB6" w14:textId="77777777" w:rsidR="00096D69" w:rsidRPr="00E6516F" w:rsidRDefault="00096D69">
            <w:pPr>
              <w:pStyle w:val="TAL"/>
              <w:spacing w:line="256" w:lineRule="auto"/>
              <w:rPr>
                <w:lang w:eastAsia="en-US"/>
              </w:rPr>
            </w:pPr>
            <w:r w:rsidRPr="00E6516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475A713E" w14:textId="77777777" w:rsidR="00096D69" w:rsidRPr="00E6516F" w:rsidRDefault="00096D69">
            <w:pPr>
              <w:pStyle w:val="TAC"/>
              <w:spacing w:line="256" w:lineRule="auto"/>
              <w:rPr>
                <w:szCs w:val="18"/>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3B7290B"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54AE7CD0" w14:textId="77777777" w:rsidR="00096D69" w:rsidRPr="00E6516F" w:rsidRDefault="00096D69">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44F70E1B" w14:textId="77777777" w:rsidR="00096D69" w:rsidRPr="00E6516F" w:rsidRDefault="00096D69">
            <w:pPr>
              <w:pStyle w:val="TAC"/>
              <w:spacing w:line="256" w:lineRule="auto"/>
              <w:rPr>
                <w:lang w:eastAsia="en-US"/>
              </w:rPr>
            </w:pPr>
            <w:r w:rsidRPr="00E6516F">
              <w:rPr>
                <w:lang w:eastAsia="en-US"/>
              </w:rPr>
              <w:t>P</w:t>
            </w:r>
          </w:p>
        </w:tc>
      </w:tr>
      <w:tr w:rsidR="00096D69" w:rsidRPr="00E6516F" w14:paraId="19F31F1A"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E690E8E" w14:textId="77777777" w:rsidR="00096D69" w:rsidRPr="00E6516F" w:rsidRDefault="00096D69">
            <w:pPr>
              <w:pStyle w:val="TAC"/>
              <w:spacing w:line="256" w:lineRule="auto"/>
              <w:rPr>
                <w:rFonts w:cs="Arial"/>
                <w:szCs w:val="18"/>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F6041B1" w14:textId="77777777" w:rsidR="00096D69" w:rsidRPr="00E6516F" w:rsidRDefault="00096D69">
            <w:pPr>
              <w:pStyle w:val="TAL"/>
              <w:spacing w:line="256" w:lineRule="auto"/>
              <w:rPr>
                <w:lang w:eastAsia="en-US"/>
              </w:rPr>
            </w:pPr>
            <w:r w:rsidRPr="00E6516F">
              <w:rPr>
                <w:lang w:eastAsia="en-US"/>
              </w:rPr>
              <w:t>Start TFS1 (SDS retransmission) 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AC4F08D"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4D357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D096483"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61AB3E" w14:textId="77777777" w:rsidR="00096D69" w:rsidRPr="00E6516F" w:rsidRDefault="00096D69">
            <w:pPr>
              <w:pStyle w:val="TAC"/>
              <w:spacing w:line="256" w:lineRule="auto"/>
              <w:rPr>
                <w:lang w:eastAsia="en-US"/>
              </w:rPr>
            </w:pPr>
            <w:r w:rsidRPr="00E6516F">
              <w:rPr>
                <w:lang w:eastAsia="en-US"/>
              </w:rPr>
              <w:t>-</w:t>
            </w:r>
          </w:p>
        </w:tc>
      </w:tr>
      <w:tr w:rsidR="00096D69" w:rsidRPr="00E6516F" w14:paraId="369137F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1EFCD70E" w14:textId="77777777" w:rsidR="00096D69" w:rsidRPr="00E6516F" w:rsidRDefault="00096D69">
            <w:pPr>
              <w:pStyle w:val="TAC"/>
              <w:spacing w:line="256" w:lineRule="auto"/>
              <w:rPr>
                <w:rFonts w:cs="Arial"/>
                <w:szCs w:val="18"/>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64D2E6CF" w14:textId="77777777" w:rsidR="00096D69" w:rsidRPr="00E6516F" w:rsidRDefault="00096D69">
            <w:pPr>
              <w:pStyle w:val="TAL"/>
              <w:spacing w:line="256" w:lineRule="auto"/>
              <w:rPr>
                <w:lang w:eastAsia="en-US"/>
              </w:rPr>
            </w:pPr>
            <w:r w:rsidRPr="00E6516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09ED9248" w14:textId="77777777" w:rsidR="00096D69" w:rsidRPr="00E6516F" w:rsidRDefault="00096D69">
            <w:pPr>
              <w:pStyle w:val="TAC"/>
              <w:spacing w:line="256" w:lineRule="auto"/>
              <w:rPr>
                <w:szCs w:val="18"/>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118A0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DE91F63"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65E1B8" w14:textId="77777777" w:rsidR="00096D69" w:rsidRPr="00E6516F" w:rsidRDefault="00096D69">
            <w:pPr>
              <w:pStyle w:val="TAC"/>
              <w:spacing w:line="256" w:lineRule="auto"/>
              <w:rPr>
                <w:lang w:eastAsia="en-US"/>
              </w:rPr>
            </w:pPr>
            <w:r w:rsidRPr="00E6516F">
              <w:rPr>
                <w:lang w:eastAsia="en-US"/>
              </w:rPr>
              <w:t>-</w:t>
            </w:r>
          </w:p>
        </w:tc>
      </w:tr>
      <w:tr w:rsidR="00096D69" w:rsidRPr="00E6516F" w14:paraId="7EEA7DF1"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C1DF78B" w14:textId="77777777" w:rsidR="00096D69" w:rsidRPr="00E6516F" w:rsidRDefault="00096D69">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4AE7B65"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4C09ABF"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FD6F0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99FB2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244A7E9" w14:textId="77777777" w:rsidR="00096D69" w:rsidRPr="00E6516F" w:rsidRDefault="00096D69">
            <w:pPr>
              <w:pStyle w:val="TAC"/>
              <w:spacing w:line="256" w:lineRule="auto"/>
              <w:rPr>
                <w:lang w:eastAsia="en-US"/>
              </w:rPr>
            </w:pPr>
            <w:r w:rsidRPr="00E6516F">
              <w:rPr>
                <w:lang w:eastAsia="en-US"/>
              </w:rPr>
              <w:t>-</w:t>
            </w:r>
          </w:p>
        </w:tc>
      </w:tr>
      <w:tr w:rsidR="00096D69" w:rsidRPr="00E6516F" w14:paraId="14CA37A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4EE80C3"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CCE7635"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799A00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9CFF0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F0FBF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FE6089" w14:textId="77777777" w:rsidR="00096D69" w:rsidRPr="00E6516F" w:rsidRDefault="00096D69">
            <w:pPr>
              <w:pStyle w:val="TAC"/>
              <w:spacing w:line="256" w:lineRule="auto"/>
              <w:rPr>
                <w:lang w:eastAsia="en-US"/>
              </w:rPr>
            </w:pPr>
            <w:r w:rsidRPr="00E6516F">
              <w:rPr>
                <w:lang w:eastAsia="en-US"/>
              </w:rPr>
              <w:t>-</w:t>
            </w:r>
          </w:p>
        </w:tc>
      </w:tr>
      <w:tr w:rsidR="00096D69" w:rsidRPr="00E6516F" w14:paraId="202EB037"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CC5808C"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FE138E7" w14:textId="77777777" w:rsidR="00096D69" w:rsidRPr="00E6516F" w:rsidRDefault="00096D69">
            <w:pPr>
              <w:pStyle w:val="TAL"/>
              <w:spacing w:line="256" w:lineRule="auto"/>
              <w:rPr>
                <w:lang w:eastAsia="en-US"/>
              </w:rPr>
            </w:pPr>
            <w:r w:rsidRPr="00E6516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E50B8AD"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9C9BEFC"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BB08005"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D2C1BAD" w14:textId="77777777" w:rsidR="00096D69" w:rsidRPr="00E6516F" w:rsidRDefault="00096D69">
            <w:pPr>
              <w:pStyle w:val="TAC"/>
              <w:spacing w:line="256" w:lineRule="auto"/>
              <w:rPr>
                <w:lang w:eastAsia="en-US"/>
              </w:rPr>
            </w:pPr>
            <w:r w:rsidRPr="00E6516F">
              <w:rPr>
                <w:lang w:eastAsia="en-US"/>
              </w:rPr>
              <w:t>-</w:t>
            </w:r>
          </w:p>
        </w:tc>
      </w:tr>
      <w:tr w:rsidR="00096D69" w:rsidRPr="00E6516F" w14:paraId="094277B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A2AE4E7" w14:textId="77777777" w:rsidR="00096D69" w:rsidRPr="00E6516F" w:rsidRDefault="00096D69">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1A9C513B" w14:textId="77777777" w:rsidR="00096D69" w:rsidRPr="00E6516F" w:rsidRDefault="00096D69">
            <w:pPr>
              <w:pStyle w:val="TAL"/>
              <w:spacing w:line="256" w:lineRule="auto"/>
              <w:rPr>
                <w:lang w:eastAsia="en-US"/>
              </w:rPr>
            </w:pPr>
            <w:r w:rsidRPr="00E6516F">
              <w:rPr>
                <w:lang w:eastAsia="en-US"/>
              </w:rPr>
              <w:t xml:space="preserve">SS-UE1 (MCData Client) sends a SDS OFF-NETWORK NOTIFICATION message with disposition </w:t>
            </w:r>
            <w:r w:rsidRPr="00E6516F">
              <w:rPr>
                <w:lang w:eastAsia="ko-KR"/>
              </w:rPr>
              <w:t xml:space="preserve">notification </w:t>
            </w:r>
            <w:r w:rsidRPr="00E6516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79E4F9B4"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04C7436"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013255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98C5FC3" w14:textId="77777777" w:rsidR="00096D69" w:rsidRPr="00E6516F" w:rsidRDefault="00096D69">
            <w:pPr>
              <w:pStyle w:val="TAC"/>
              <w:spacing w:line="256" w:lineRule="auto"/>
              <w:rPr>
                <w:lang w:eastAsia="en-US"/>
              </w:rPr>
            </w:pPr>
            <w:r w:rsidRPr="00E6516F">
              <w:rPr>
                <w:lang w:eastAsia="en-US"/>
              </w:rPr>
              <w:t>-</w:t>
            </w:r>
          </w:p>
        </w:tc>
      </w:tr>
      <w:tr w:rsidR="00096D69" w:rsidRPr="00E6516F" w14:paraId="151EB52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5F7399D" w14:textId="77777777" w:rsidR="00096D69" w:rsidRPr="00E6516F" w:rsidRDefault="00096D69">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086A143B"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6896C6E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59002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67C484"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EAC89B" w14:textId="77777777" w:rsidR="00096D69" w:rsidRPr="00E6516F" w:rsidRDefault="00096D69">
            <w:pPr>
              <w:pStyle w:val="TAC"/>
              <w:spacing w:line="256" w:lineRule="auto"/>
              <w:rPr>
                <w:lang w:eastAsia="en-US"/>
              </w:rPr>
            </w:pPr>
            <w:r w:rsidRPr="00E6516F">
              <w:rPr>
                <w:lang w:eastAsia="en-US"/>
              </w:rPr>
              <w:t>-</w:t>
            </w:r>
          </w:p>
        </w:tc>
      </w:tr>
      <w:tr w:rsidR="00096D69" w:rsidRPr="00E6516F" w14:paraId="52633853"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6197B81" w14:textId="77777777" w:rsidR="00096D69" w:rsidRPr="00E6516F" w:rsidRDefault="00096D69">
            <w:pPr>
              <w:pStyle w:val="TAC"/>
              <w:spacing w:line="256" w:lineRule="auto"/>
              <w:rPr>
                <w:lang w:eastAsia="en-US"/>
              </w:rPr>
            </w:pPr>
            <w:r w:rsidRPr="00E6516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2AA3DCE1"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6B5D757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70F66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A9BE0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EC396A" w14:textId="77777777" w:rsidR="00096D69" w:rsidRPr="00E6516F" w:rsidRDefault="00096D69">
            <w:pPr>
              <w:pStyle w:val="TAC"/>
              <w:spacing w:line="256" w:lineRule="auto"/>
              <w:rPr>
                <w:lang w:eastAsia="en-US"/>
              </w:rPr>
            </w:pPr>
            <w:r w:rsidRPr="00E6516F">
              <w:rPr>
                <w:lang w:eastAsia="en-US"/>
              </w:rPr>
              <w:t>-</w:t>
            </w:r>
          </w:p>
        </w:tc>
      </w:tr>
      <w:tr w:rsidR="00096D69" w:rsidRPr="00E6516F" w14:paraId="098CA052"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374B76C"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FAD79F5" w14:textId="77777777" w:rsidR="00096D69" w:rsidRPr="00E6516F" w:rsidRDefault="00096D69">
            <w:pPr>
              <w:pStyle w:val="TAL"/>
              <w:spacing w:line="256" w:lineRule="auto"/>
              <w:rPr>
                <w:lang w:eastAsia="en-US"/>
              </w:rPr>
            </w:pPr>
            <w:r w:rsidRPr="00E6516F">
              <w:rPr>
                <w:lang w:eastAsia="en-US"/>
              </w:rPr>
              <w:t>EXCEPTION: SS releases the E-UTRA connection. The E-UTRA/EPC actions which are related to the MCVideo call release are described in TS 36.579-1 [2], subclause 5.4.7, 'Generic Test Procedure for MCPTT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6D2C9008"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19E6FA0"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62D3C8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0787E28" w14:textId="77777777" w:rsidR="00096D69" w:rsidRPr="00E6516F" w:rsidRDefault="00096D69">
            <w:pPr>
              <w:pStyle w:val="TAC"/>
              <w:spacing w:line="256" w:lineRule="auto"/>
              <w:rPr>
                <w:lang w:eastAsia="en-US"/>
              </w:rPr>
            </w:pPr>
            <w:r w:rsidRPr="00E6516F">
              <w:rPr>
                <w:lang w:eastAsia="en-US"/>
              </w:rPr>
              <w:t>-</w:t>
            </w:r>
          </w:p>
        </w:tc>
      </w:tr>
      <w:tr w:rsidR="00096D69" w:rsidRPr="00E6516F" w14:paraId="5D30C99F" w14:textId="77777777" w:rsidTr="00096D69">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72EF30D1" w14:textId="77777777" w:rsidR="00096D69" w:rsidRPr="00E6516F" w:rsidRDefault="00096D69">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33B3B0CE" w14:textId="77777777" w:rsidR="00096D69" w:rsidRPr="00E6516F" w:rsidRDefault="00096D69" w:rsidP="00096D69"/>
    <w:p w14:paraId="0F9292B9" w14:textId="77777777" w:rsidR="00096D69" w:rsidRPr="00E6516F" w:rsidRDefault="00096D69" w:rsidP="00096D69">
      <w:pPr>
        <w:pStyle w:val="H6"/>
        <w:rPr>
          <w:lang w:eastAsia="ko-KR"/>
        </w:rPr>
      </w:pPr>
      <w:r w:rsidRPr="00E6516F">
        <w:t>7.2.1.3.3</w:t>
      </w:r>
      <w:r w:rsidRPr="00E6516F">
        <w:tab/>
        <w:t>Specific message contents</w:t>
      </w:r>
    </w:p>
    <w:p w14:paraId="05138C6A" w14:textId="77777777" w:rsidR="00096D69" w:rsidRPr="00E6516F" w:rsidRDefault="00096D69" w:rsidP="00096D69">
      <w:pPr>
        <w:pStyle w:val="TH"/>
      </w:pPr>
      <w:r w:rsidRPr="00E6516F">
        <w:t>Table 7.2.1.3.3-1: SDS OFF-NETWORK MESSAGE (step 5, Table 7.2.1.3.2-1)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096D69" w:rsidRPr="00E6516F" w14:paraId="1410E392" w14:textId="77777777" w:rsidTr="00096D69">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59FE83BE" w14:textId="77777777" w:rsidR="00096D69" w:rsidRPr="00E6516F" w:rsidRDefault="00096D69">
            <w:pPr>
              <w:pStyle w:val="TAL"/>
              <w:spacing w:line="256" w:lineRule="auto"/>
              <w:rPr>
                <w:lang w:eastAsia="en-US"/>
              </w:rPr>
            </w:pPr>
            <w:r w:rsidRPr="00E6516F">
              <w:rPr>
                <w:lang w:eastAsia="en-US"/>
              </w:rPr>
              <w:t>Derivation Path: TS 36.579-1 [2], Table 5.5.3.8.9-1, condition DELIVERED, MCD_grp</w:t>
            </w:r>
          </w:p>
        </w:tc>
      </w:tr>
      <w:tr w:rsidR="00096D69" w:rsidRPr="00E6516F" w14:paraId="188241BA"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66F71FD1" w14:textId="77777777" w:rsidR="00096D69" w:rsidRPr="00E6516F" w:rsidRDefault="00096D69">
            <w:pPr>
              <w:pStyle w:val="TAH"/>
              <w:spacing w:line="256" w:lineRule="auto"/>
              <w:rPr>
                <w:bCs/>
                <w:lang w:eastAsia="en-US"/>
              </w:rPr>
            </w:pPr>
            <w:r w:rsidRPr="00E6516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8C9594" w14:textId="77777777" w:rsidR="00096D69" w:rsidRPr="00E6516F" w:rsidRDefault="00096D69">
            <w:pPr>
              <w:pStyle w:val="TAH"/>
              <w:spacing w:line="256" w:lineRule="auto"/>
              <w:rPr>
                <w:bCs/>
                <w:lang w:eastAsia="en-US"/>
              </w:rPr>
            </w:pPr>
            <w:r w:rsidRPr="00E6516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5323E2" w14:textId="77777777" w:rsidR="00096D69" w:rsidRPr="00E6516F" w:rsidRDefault="00096D69">
            <w:pPr>
              <w:pStyle w:val="TAH"/>
              <w:spacing w:line="256" w:lineRule="auto"/>
              <w:rPr>
                <w:bCs/>
                <w:lang w:eastAsia="en-US"/>
              </w:rPr>
            </w:pPr>
            <w:r w:rsidRPr="00E6516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05947C22" w14:textId="77777777" w:rsidR="00096D69" w:rsidRPr="00E6516F" w:rsidRDefault="00096D69">
            <w:pPr>
              <w:pStyle w:val="TAH"/>
              <w:spacing w:line="256" w:lineRule="auto"/>
              <w:rPr>
                <w:bCs/>
                <w:lang w:eastAsia="en-US"/>
              </w:rPr>
            </w:pPr>
            <w:r w:rsidRPr="00E6516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2C6ACE8A" w14:textId="77777777" w:rsidR="00096D69" w:rsidRPr="00E6516F" w:rsidRDefault="00096D69">
            <w:pPr>
              <w:pStyle w:val="TAH"/>
              <w:spacing w:line="256" w:lineRule="auto"/>
              <w:rPr>
                <w:bCs/>
                <w:lang w:eastAsia="en-US"/>
              </w:rPr>
            </w:pPr>
            <w:r w:rsidRPr="00E6516F">
              <w:rPr>
                <w:bCs/>
                <w:lang w:eastAsia="en-US"/>
              </w:rPr>
              <w:t>Condition</w:t>
            </w:r>
          </w:p>
        </w:tc>
      </w:tr>
      <w:tr w:rsidR="00096D69" w:rsidRPr="00E6516F" w14:paraId="79BC4B12"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58203BE2" w14:textId="77777777" w:rsidR="00096D69" w:rsidRPr="00E6516F" w:rsidRDefault="00096D69">
            <w:pPr>
              <w:pStyle w:val="TAL"/>
              <w:spacing w:line="256" w:lineRule="auto"/>
              <w:rPr>
                <w:rFonts w:cs="Arial"/>
                <w:b/>
                <w:szCs w:val="18"/>
                <w:lang w:eastAsia="en-US"/>
              </w:rPr>
            </w:pPr>
            <w:r w:rsidRPr="00E6516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67A63998" w14:textId="77777777" w:rsidR="00096D69" w:rsidRPr="00E6516F" w:rsidRDefault="00096D69">
            <w:pPr>
              <w:pStyle w:val="TAL"/>
              <w:spacing w:line="256" w:lineRule="auto"/>
              <w:rPr>
                <w:lang w:eastAsia="en-US"/>
              </w:rPr>
            </w:pPr>
            <w:r w:rsidRPr="00E6516F">
              <w:rPr>
                <w:lang w:eastAsia="en-US"/>
              </w:rPr>
              <w:t>Payload as described in Table 7.2.1.3.3-2</w:t>
            </w:r>
          </w:p>
        </w:tc>
        <w:tc>
          <w:tcPr>
            <w:tcW w:w="2127" w:type="dxa"/>
            <w:tcBorders>
              <w:top w:val="single" w:sz="4" w:space="0" w:color="auto"/>
              <w:left w:val="single" w:sz="4" w:space="0" w:color="auto"/>
              <w:bottom w:val="single" w:sz="4" w:space="0" w:color="auto"/>
              <w:right w:val="single" w:sz="4" w:space="0" w:color="auto"/>
            </w:tcBorders>
          </w:tcPr>
          <w:p w14:paraId="6EFC7D05" w14:textId="77777777" w:rsidR="00096D69" w:rsidRPr="00E6516F" w:rsidRDefault="00096D6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67550BDF" w14:textId="77777777" w:rsidR="00096D69" w:rsidRPr="00E6516F" w:rsidRDefault="00096D69">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44B548F2" w14:textId="77777777" w:rsidR="00096D69" w:rsidRPr="00E6516F" w:rsidRDefault="00096D69">
            <w:pPr>
              <w:pStyle w:val="TAL"/>
              <w:spacing w:line="256" w:lineRule="auto"/>
              <w:rPr>
                <w:lang w:eastAsia="en-US"/>
              </w:rPr>
            </w:pPr>
          </w:p>
        </w:tc>
      </w:tr>
    </w:tbl>
    <w:p w14:paraId="4798E59A" w14:textId="77777777" w:rsidR="00096D69" w:rsidRPr="00E6516F" w:rsidRDefault="00096D69" w:rsidP="00096D69"/>
    <w:p w14:paraId="4FAD2CB8" w14:textId="77777777" w:rsidR="00096D69" w:rsidRPr="00E6516F" w:rsidRDefault="00096D69" w:rsidP="00096D69">
      <w:pPr>
        <w:pStyle w:val="TH"/>
      </w:pPr>
      <w:r w:rsidRPr="00E6516F">
        <w:t>Table 7.2.1.3.3-2: Payload in the SDS OFF-NETWORK MESSAGE (Table 7.2.1.3.3-1)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96D69" w:rsidRPr="00E6516F" w14:paraId="389C0D5B" w14:textId="77777777" w:rsidTr="00096D6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1997EA3" w14:textId="77777777" w:rsidR="00096D69" w:rsidRPr="00E6516F" w:rsidRDefault="00096D69">
            <w:pPr>
              <w:pStyle w:val="TAL"/>
              <w:spacing w:line="256" w:lineRule="auto"/>
              <w:rPr>
                <w:rFonts w:cs="Arial"/>
                <w:szCs w:val="18"/>
                <w:lang w:eastAsia="en-US"/>
              </w:rPr>
            </w:pPr>
            <w:r w:rsidRPr="00E6516F">
              <w:rPr>
                <w:rFonts w:cs="Arial"/>
                <w:szCs w:val="18"/>
                <w:lang w:eastAsia="en-US"/>
              </w:rPr>
              <w:t xml:space="preserve">Derivation Path: </w:t>
            </w:r>
            <w:r w:rsidRPr="00E6516F">
              <w:rPr>
                <w:lang w:eastAsia="en-US"/>
              </w:rPr>
              <w:t>TS 36.579-1 [2], Table 5.5.3.8.9-3</w:t>
            </w:r>
          </w:p>
        </w:tc>
      </w:tr>
      <w:tr w:rsidR="00096D69" w:rsidRPr="00E6516F" w14:paraId="5A44AF3B"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55B9233D" w14:textId="77777777" w:rsidR="00096D69" w:rsidRPr="00E6516F" w:rsidRDefault="00096D69">
            <w:pPr>
              <w:pStyle w:val="TAH"/>
              <w:spacing w:line="256" w:lineRule="auto"/>
              <w:rPr>
                <w:bCs/>
                <w:lang w:eastAsia="en-US"/>
              </w:rPr>
            </w:pPr>
            <w:r w:rsidRPr="00E6516F">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A89CA6E" w14:textId="77777777" w:rsidR="00096D69" w:rsidRPr="00E6516F" w:rsidRDefault="00096D69">
            <w:pPr>
              <w:pStyle w:val="TAH"/>
              <w:spacing w:line="256" w:lineRule="auto"/>
              <w:rPr>
                <w:bCs/>
                <w:lang w:eastAsia="en-US"/>
              </w:rPr>
            </w:pPr>
            <w:r w:rsidRPr="00E6516F">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327ADAF" w14:textId="77777777" w:rsidR="00096D69" w:rsidRPr="00E6516F" w:rsidRDefault="00096D69">
            <w:pPr>
              <w:pStyle w:val="TAH"/>
              <w:spacing w:line="256" w:lineRule="auto"/>
              <w:rPr>
                <w:bCs/>
                <w:lang w:eastAsia="en-US"/>
              </w:rPr>
            </w:pPr>
            <w:r w:rsidRPr="00E6516F">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43EF69B" w14:textId="77777777" w:rsidR="00096D69" w:rsidRPr="00E6516F" w:rsidRDefault="00096D69">
            <w:pPr>
              <w:pStyle w:val="TAH"/>
              <w:spacing w:line="256" w:lineRule="auto"/>
              <w:rPr>
                <w:bCs/>
                <w:lang w:eastAsia="en-US"/>
              </w:rPr>
            </w:pPr>
            <w:r w:rsidRPr="00E6516F">
              <w:rPr>
                <w:bCs/>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E875E97" w14:textId="77777777" w:rsidR="00096D69" w:rsidRPr="00E6516F" w:rsidRDefault="00096D69">
            <w:pPr>
              <w:pStyle w:val="TAH"/>
              <w:spacing w:line="256" w:lineRule="auto"/>
              <w:rPr>
                <w:bCs/>
                <w:lang w:eastAsia="en-US"/>
              </w:rPr>
            </w:pPr>
            <w:r w:rsidRPr="00E6516F">
              <w:rPr>
                <w:bCs/>
                <w:lang w:eastAsia="en-US"/>
              </w:rPr>
              <w:t>Condition</w:t>
            </w:r>
          </w:p>
        </w:tc>
      </w:tr>
      <w:tr w:rsidR="00096D69" w:rsidRPr="00E6516F" w14:paraId="21B6FA3E"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18034553" w14:textId="77777777" w:rsidR="00096D69" w:rsidRPr="00E6516F" w:rsidRDefault="00096D69">
            <w:pPr>
              <w:pStyle w:val="TAL"/>
              <w:spacing w:line="256" w:lineRule="auto"/>
              <w:rPr>
                <w:rFonts w:cs="Arial"/>
                <w:b/>
                <w:szCs w:val="18"/>
                <w:lang w:eastAsia="en-US"/>
              </w:rPr>
            </w:pPr>
            <w:r w:rsidRPr="00E6516F">
              <w:rPr>
                <w:lang w:eastAsia="en-US"/>
              </w:rPr>
              <w:t xml:space="preserve">Data payload </w:t>
            </w:r>
            <w:r w:rsidRPr="00E6516F">
              <w:rPr>
                <w:lang w:eastAsia="ko-KR"/>
              </w:rPr>
              <w:t>message</w:t>
            </w:r>
            <w:r w:rsidRPr="00E6516F">
              <w:rPr>
                <w:lang w:eastAsia="en-US"/>
              </w:rPr>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14:paraId="5087414A" w14:textId="77777777" w:rsidR="00096D69" w:rsidRPr="00E6516F" w:rsidRDefault="00096D69">
            <w:pPr>
              <w:pStyle w:val="TAL"/>
              <w:spacing w:line="256" w:lineRule="auto"/>
              <w:rPr>
                <w:lang w:eastAsia="en-US"/>
              </w:rPr>
            </w:pPr>
            <w:r w:rsidRPr="00E6516F">
              <w:rPr>
                <w:lang w:eastAsia="en-US"/>
              </w:rPr>
              <w:t>'00000011'B</w:t>
            </w:r>
          </w:p>
        </w:tc>
        <w:tc>
          <w:tcPr>
            <w:tcW w:w="2126" w:type="dxa"/>
            <w:tcBorders>
              <w:top w:val="single" w:sz="4" w:space="0" w:color="auto"/>
              <w:left w:val="single" w:sz="4" w:space="0" w:color="auto"/>
              <w:bottom w:val="single" w:sz="4" w:space="0" w:color="auto"/>
              <w:right w:val="single" w:sz="4" w:space="0" w:color="auto"/>
            </w:tcBorders>
            <w:hideMark/>
          </w:tcPr>
          <w:p w14:paraId="6FE0A04D" w14:textId="77777777" w:rsidR="00096D69" w:rsidRPr="00E6516F" w:rsidRDefault="00096D69">
            <w:pPr>
              <w:pStyle w:val="TAL"/>
              <w:spacing w:line="256" w:lineRule="auto"/>
              <w:rPr>
                <w:lang w:eastAsia="en-US"/>
              </w:rPr>
            </w:pPr>
            <w:r w:rsidRPr="00E6516F">
              <w:rPr>
                <w:lang w:eastAsia="en-US"/>
              </w:rPr>
              <w:t>Data payload</w:t>
            </w:r>
          </w:p>
        </w:tc>
        <w:tc>
          <w:tcPr>
            <w:tcW w:w="1418" w:type="dxa"/>
            <w:tcBorders>
              <w:top w:val="single" w:sz="4" w:space="0" w:color="auto"/>
              <w:left w:val="single" w:sz="4" w:space="0" w:color="auto"/>
              <w:bottom w:val="single" w:sz="4" w:space="0" w:color="auto"/>
              <w:right w:val="single" w:sz="4" w:space="0" w:color="auto"/>
            </w:tcBorders>
            <w:hideMark/>
          </w:tcPr>
          <w:p w14:paraId="1772A3CF" w14:textId="77777777" w:rsidR="00096D69" w:rsidRPr="00E6516F" w:rsidRDefault="00096D69">
            <w:pPr>
              <w:pStyle w:val="TAL"/>
              <w:spacing w:line="256" w:lineRule="auto"/>
              <w:rPr>
                <w:lang w:eastAsia="en-US"/>
              </w:rPr>
            </w:pPr>
            <w:r w:rsidRPr="00E6516F">
              <w:rPr>
                <w:rFonts w:cs="Arial"/>
                <w:szCs w:val="18"/>
                <w:lang w:eastAsia="en-US"/>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2402FD2A" w14:textId="77777777" w:rsidR="00096D69" w:rsidRPr="00E6516F" w:rsidRDefault="00096D69">
            <w:pPr>
              <w:pStyle w:val="TAL"/>
              <w:spacing w:line="256" w:lineRule="auto"/>
              <w:rPr>
                <w:lang w:eastAsia="en-US"/>
              </w:rPr>
            </w:pPr>
          </w:p>
        </w:tc>
      </w:tr>
      <w:tr w:rsidR="00096D69" w:rsidRPr="00E6516F" w14:paraId="08A9CFC2"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03AAE907" w14:textId="77777777" w:rsidR="00096D69" w:rsidRPr="00E6516F" w:rsidRDefault="00096D69">
            <w:pPr>
              <w:pStyle w:val="TAL"/>
              <w:spacing w:line="256" w:lineRule="auto"/>
              <w:rPr>
                <w:rFonts w:cs="Arial"/>
                <w:szCs w:val="18"/>
                <w:lang w:eastAsia="en-US"/>
              </w:rPr>
            </w:pPr>
            <w:r w:rsidRPr="00E6516F">
              <w:rPr>
                <w:lang w:eastAsia="en-US"/>
              </w:rPr>
              <w:t>Number of payloads</w:t>
            </w:r>
          </w:p>
        </w:tc>
        <w:tc>
          <w:tcPr>
            <w:tcW w:w="2126" w:type="dxa"/>
            <w:tcBorders>
              <w:top w:val="single" w:sz="4" w:space="0" w:color="auto"/>
              <w:left w:val="single" w:sz="4" w:space="0" w:color="auto"/>
              <w:bottom w:val="single" w:sz="4" w:space="0" w:color="auto"/>
              <w:right w:val="single" w:sz="4" w:space="0" w:color="auto"/>
            </w:tcBorders>
            <w:hideMark/>
          </w:tcPr>
          <w:p w14:paraId="4EBA767A" w14:textId="77777777" w:rsidR="00096D69" w:rsidRPr="00E6516F" w:rsidRDefault="00096D69">
            <w:pPr>
              <w:pStyle w:val="TAL"/>
              <w:spacing w:line="256" w:lineRule="auto"/>
              <w:rPr>
                <w:lang w:eastAsia="en-US"/>
              </w:rPr>
            </w:pPr>
            <w:r w:rsidRPr="00E6516F">
              <w:rPr>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6260045B" w14:textId="77777777" w:rsidR="00096D69" w:rsidRPr="00E6516F" w:rsidRDefault="00096D69">
            <w:pPr>
              <w:pStyle w:val="TAL"/>
              <w:spacing w:line="256" w:lineRule="auto"/>
              <w:rPr>
                <w:lang w:eastAsia="en-US"/>
              </w:rPr>
            </w:pPr>
            <w:r w:rsidRPr="00E6516F">
              <w:rPr>
                <w:lang w:eastAsia="en-US"/>
              </w:rPr>
              <w:t>1 payload</w:t>
            </w:r>
          </w:p>
        </w:tc>
        <w:tc>
          <w:tcPr>
            <w:tcW w:w="1418" w:type="dxa"/>
            <w:tcBorders>
              <w:top w:val="single" w:sz="4" w:space="0" w:color="auto"/>
              <w:left w:val="single" w:sz="4" w:space="0" w:color="auto"/>
              <w:bottom w:val="single" w:sz="4" w:space="0" w:color="auto"/>
              <w:right w:val="single" w:sz="4" w:space="0" w:color="auto"/>
            </w:tcBorders>
            <w:hideMark/>
          </w:tcPr>
          <w:p w14:paraId="1893EF54" w14:textId="77777777" w:rsidR="00096D69" w:rsidRPr="00E6516F" w:rsidRDefault="00096D69">
            <w:pPr>
              <w:pStyle w:val="TAL"/>
              <w:spacing w:line="256" w:lineRule="auto"/>
              <w:rPr>
                <w:lang w:eastAsia="en-US"/>
              </w:rPr>
            </w:pPr>
            <w:r w:rsidRPr="00E6516F">
              <w:rPr>
                <w:rFonts w:cs="Arial"/>
                <w:szCs w:val="18"/>
                <w:lang w:eastAsia="en-US"/>
              </w:rPr>
              <w:t>TS 24.282 [87] clause 15.2.12</w:t>
            </w:r>
          </w:p>
        </w:tc>
        <w:tc>
          <w:tcPr>
            <w:tcW w:w="1134" w:type="dxa"/>
            <w:tcBorders>
              <w:top w:val="single" w:sz="4" w:space="0" w:color="auto"/>
              <w:left w:val="single" w:sz="4" w:space="0" w:color="auto"/>
              <w:bottom w:val="single" w:sz="4" w:space="0" w:color="auto"/>
              <w:right w:val="single" w:sz="4" w:space="0" w:color="auto"/>
            </w:tcBorders>
          </w:tcPr>
          <w:p w14:paraId="7E511BF0" w14:textId="77777777" w:rsidR="00096D69" w:rsidRPr="00E6516F" w:rsidRDefault="00096D69">
            <w:pPr>
              <w:pStyle w:val="TAL"/>
              <w:spacing w:line="256" w:lineRule="auto"/>
              <w:rPr>
                <w:lang w:eastAsia="en-US"/>
              </w:rPr>
            </w:pPr>
          </w:p>
        </w:tc>
      </w:tr>
      <w:tr w:rsidR="00096D69" w:rsidRPr="00E6516F" w14:paraId="574CDB77"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75940BD5" w14:textId="77777777" w:rsidR="00096D69" w:rsidRPr="00E6516F" w:rsidRDefault="00096D69">
            <w:pPr>
              <w:pStyle w:val="TAL"/>
              <w:spacing w:line="256" w:lineRule="auto"/>
              <w:rPr>
                <w:lang w:eastAsia="en-US"/>
              </w:rPr>
            </w:pPr>
            <w:r w:rsidRPr="00E6516F">
              <w:rPr>
                <w:lang w:eastAsia="en-US"/>
              </w:rPr>
              <w:t>Payload</w:t>
            </w:r>
          </w:p>
        </w:tc>
        <w:tc>
          <w:tcPr>
            <w:tcW w:w="2126" w:type="dxa"/>
            <w:tcBorders>
              <w:top w:val="single" w:sz="4" w:space="0" w:color="auto"/>
              <w:left w:val="single" w:sz="4" w:space="0" w:color="auto"/>
              <w:bottom w:val="single" w:sz="4" w:space="0" w:color="auto"/>
              <w:right w:val="single" w:sz="4" w:space="0" w:color="auto"/>
            </w:tcBorders>
          </w:tcPr>
          <w:p w14:paraId="4B96D9B9" w14:textId="77777777" w:rsidR="00096D69" w:rsidRPr="00E6516F" w:rsidRDefault="00096D69">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52B650C" w14:textId="77777777" w:rsidR="00096D69" w:rsidRPr="00E6516F" w:rsidRDefault="00096D69">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CD06B35" w14:textId="77777777" w:rsidR="00096D69" w:rsidRPr="00E6516F" w:rsidRDefault="00096D69">
            <w:pPr>
              <w:pStyle w:val="TAL"/>
              <w:spacing w:line="256" w:lineRule="auto"/>
              <w:rPr>
                <w:lang w:eastAsia="en-US"/>
              </w:rPr>
            </w:pPr>
            <w:r w:rsidRPr="00E6516F">
              <w:rPr>
                <w:rFonts w:cs="Arial"/>
                <w:szCs w:val="18"/>
                <w:lang w:eastAsia="en-US"/>
              </w:rPr>
              <w:t>TS 24.282 [87] clause 15.2.13</w:t>
            </w:r>
          </w:p>
        </w:tc>
        <w:tc>
          <w:tcPr>
            <w:tcW w:w="1134" w:type="dxa"/>
            <w:tcBorders>
              <w:top w:val="single" w:sz="4" w:space="0" w:color="auto"/>
              <w:left w:val="single" w:sz="4" w:space="0" w:color="auto"/>
              <w:bottom w:val="single" w:sz="4" w:space="0" w:color="auto"/>
              <w:right w:val="single" w:sz="4" w:space="0" w:color="auto"/>
            </w:tcBorders>
          </w:tcPr>
          <w:p w14:paraId="02AD8ED3" w14:textId="77777777" w:rsidR="00096D69" w:rsidRPr="00E6516F" w:rsidRDefault="00096D69">
            <w:pPr>
              <w:pStyle w:val="TAL"/>
              <w:spacing w:line="256" w:lineRule="auto"/>
              <w:rPr>
                <w:lang w:eastAsia="en-US"/>
              </w:rPr>
            </w:pPr>
          </w:p>
        </w:tc>
      </w:tr>
      <w:tr w:rsidR="00096D69" w:rsidRPr="00E6516F" w14:paraId="4644EFA6"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3A8C4185" w14:textId="77777777" w:rsidR="00096D69" w:rsidRPr="00E6516F" w:rsidRDefault="00096D69">
            <w:pPr>
              <w:pStyle w:val="TAL"/>
              <w:spacing w:line="256" w:lineRule="auto"/>
              <w:rPr>
                <w:lang w:eastAsia="en-US"/>
              </w:rPr>
            </w:pPr>
            <w:r w:rsidRPr="00E6516F">
              <w:rPr>
                <w:lang w:eastAsia="en-US"/>
              </w:rPr>
              <w:t xml:space="preserve">  Payload IEI</w:t>
            </w:r>
          </w:p>
        </w:tc>
        <w:tc>
          <w:tcPr>
            <w:tcW w:w="2126" w:type="dxa"/>
            <w:tcBorders>
              <w:top w:val="single" w:sz="4" w:space="0" w:color="auto"/>
              <w:left w:val="single" w:sz="4" w:space="0" w:color="auto"/>
              <w:bottom w:val="single" w:sz="4" w:space="0" w:color="auto"/>
              <w:right w:val="single" w:sz="4" w:space="0" w:color="auto"/>
            </w:tcBorders>
            <w:hideMark/>
          </w:tcPr>
          <w:p w14:paraId="31BA5B44" w14:textId="77777777" w:rsidR="00096D69" w:rsidRPr="00E6516F" w:rsidRDefault="00096D69">
            <w:pPr>
              <w:pStyle w:val="TAL"/>
              <w:spacing w:line="256" w:lineRule="auto"/>
              <w:rPr>
                <w:lang w:eastAsia="en-US"/>
              </w:rPr>
            </w:pPr>
            <w:r w:rsidRPr="00E6516F">
              <w:rPr>
                <w:lang w:eastAsia="en-US"/>
              </w:rPr>
              <w:t>'78'O</w:t>
            </w:r>
          </w:p>
        </w:tc>
        <w:tc>
          <w:tcPr>
            <w:tcW w:w="2126" w:type="dxa"/>
            <w:tcBorders>
              <w:top w:val="single" w:sz="4" w:space="0" w:color="auto"/>
              <w:left w:val="single" w:sz="4" w:space="0" w:color="auto"/>
              <w:bottom w:val="single" w:sz="4" w:space="0" w:color="auto"/>
              <w:right w:val="single" w:sz="4" w:space="0" w:color="auto"/>
            </w:tcBorders>
          </w:tcPr>
          <w:p w14:paraId="554C1246" w14:textId="77777777" w:rsidR="00096D69" w:rsidRPr="00E6516F" w:rsidRDefault="00096D69">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265E7B6" w14:textId="77777777" w:rsidR="00096D69" w:rsidRPr="00E6516F" w:rsidRDefault="00096D69">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A771A9D" w14:textId="77777777" w:rsidR="00096D69" w:rsidRPr="00E6516F" w:rsidRDefault="00096D69">
            <w:pPr>
              <w:pStyle w:val="TAL"/>
              <w:spacing w:line="256" w:lineRule="auto"/>
              <w:rPr>
                <w:lang w:eastAsia="en-US"/>
              </w:rPr>
            </w:pPr>
          </w:p>
        </w:tc>
      </w:tr>
      <w:tr w:rsidR="00096D69" w:rsidRPr="00E6516F" w14:paraId="580E883A"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5DAA7B76" w14:textId="77777777" w:rsidR="00096D69" w:rsidRPr="00E6516F" w:rsidRDefault="00096D69">
            <w:pPr>
              <w:pStyle w:val="TAL"/>
              <w:spacing w:line="256" w:lineRule="auto"/>
              <w:rPr>
                <w:lang w:eastAsia="en-US"/>
              </w:rPr>
            </w:pPr>
            <w:r w:rsidRPr="00E6516F">
              <w:rPr>
                <w:lang w:eastAsia="zh-CN"/>
              </w:rPr>
              <w:t xml:space="preserve">  Length of Payload</w:t>
            </w:r>
          </w:p>
        </w:tc>
        <w:tc>
          <w:tcPr>
            <w:tcW w:w="2126" w:type="dxa"/>
            <w:tcBorders>
              <w:top w:val="single" w:sz="4" w:space="0" w:color="auto"/>
              <w:left w:val="single" w:sz="4" w:space="0" w:color="auto"/>
              <w:bottom w:val="single" w:sz="4" w:space="0" w:color="auto"/>
              <w:right w:val="single" w:sz="4" w:space="0" w:color="auto"/>
            </w:tcBorders>
            <w:hideMark/>
          </w:tcPr>
          <w:p w14:paraId="704F34A2" w14:textId="77777777" w:rsidR="00096D69" w:rsidRPr="00E6516F" w:rsidRDefault="00096D69">
            <w:pPr>
              <w:pStyle w:val="TAL"/>
              <w:spacing w:line="256" w:lineRule="auto"/>
              <w:rPr>
                <w:lang w:eastAsia="en-US"/>
              </w:rPr>
            </w:pPr>
            <w:r w:rsidRPr="00E6516F">
              <w:rPr>
                <w:lang w:eastAsia="zh-CN"/>
              </w:rPr>
              <w:t>length of the content</w:t>
            </w:r>
          </w:p>
        </w:tc>
        <w:tc>
          <w:tcPr>
            <w:tcW w:w="2126" w:type="dxa"/>
            <w:tcBorders>
              <w:top w:val="single" w:sz="4" w:space="0" w:color="auto"/>
              <w:left w:val="single" w:sz="4" w:space="0" w:color="auto"/>
              <w:bottom w:val="single" w:sz="4" w:space="0" w:color="auto"/>
              <w:right w:val="single" w:sz="4" w:space="0" w:color="auto"/>
            </w:tcBorders>
          </w:tcPr>
          <w:p w14:paraId="29A311BB" w14:textId="77777777" w:rsidR="00096D69" w:rsidRPr="00E6516F" w:rsidRDefault="00096D69">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EBF58B" w14:textId="77777777" w:rsidR="00096D69" w:rsidRPr="00E6516F" w:rsidRDefault="00096D69">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4A37C1B1" w14:textId="77777777" w:rsidR="00096D69" w:rsidRPr="00E6516F" w:rsidRDefault="00096D69">
            <w:pPr>
              <w:pStyle w:val="TAL"/>
              <w:spacing w:line="256" w:lineRule="auto"/>
              <w:rPr>
                <w:lang w:eastAsia="en-US"/>
              </w:rPr>
            </w:pPr>
          </w:p>
        </w:tc>
      </w:tr>
      <w:tr w:rsidR="00096D69" w:rsidRPr="00E6516F" w14:paraId="669D979E"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408D0C9C" w14:textId="77777777" w:rsidR="00096D69" w:rsidRPr="00E6516F" w:rsidRDefault="00096D69">
            <w:pPr>
              <w:pStyle w:val="TAL"/>
              <w:spacing w:line="256" w:lineRule="auto"/>
              <w:rPr>
                <w:lang w:eastAsia="en-US"/>
              </w:rPr>
            </w:pPr>
            <w:r w:rsidRPr="00E6516F">
              <w:rPr>
                <w:lang w:eastAsia="en-US"/>
              </w:rPr>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7E2999F4" w14:textId="77777777" w:rsidR="00096D69" w:rsidRPr="00E6516F" w:rsidRDefault="00096D69">
            <w:pPr>
              <w:pStyle w:val="TAL"/>
              <w:spacing w:line="256" w:lineRule="auto"/>
              <w:rPr>
                <w:lang w:eastAsia="en-US"/>
              </w:rPr>
            </w:pPr>
            <w:r w:rsidRPr="00E6516F">
              <w:rPr>
                <w:rFonts w:eastAsia="Calibri"/>
                <w:lang w:eastAsia="en-US"/>
              </w:rPr>
              <w:t>'00000110'B</w:t>
            </w:r>
          </w:p>
        </w:tc>
        <w:tc>
          <w:tcPr>
            <w:tcW w:w="2126" w:type="dxa"/>
            <w:tcBorders>
              <w:top w:val="single" w:sz="4" w:space="0" w:color="auto"/>
              <w:left w:val="single" w:sz="4" w:space="0" w:color="auto"/>
              <w:bottom w:val="single" w:sz="4" w:space="0" w:color="auto"/>
              <w:right w:val="single" w:sz="4" w:space="0" w:color="auto"/>
            </w:tcBorders>
            <w:hideMark/>
          </w:tcPr>
          <w:p w14:paraId="1D042B51" w14:textId="77777777" w:rsidR="00096D69" w:rsidRPr="00E6516F" w:rsidRDefault="00096D69">
            <w:pPr>
              <w:pStyle w:val="TAL"/>
              <w:spacing w:line="256" w:lineRule="auto"/>
              <w:rPr>
                <w:lang w:eastAsia="en-US"/>
              </w:rPr>
            </w:pPr>
            <w:r w:rsidRPr="00E6516F">
              <w:rPr>
                <w:lang w:eastAsia="en-US"/>
              </w:rPr>
              <w:t>ENHANCED STATUS</w:t>
            </w:r>
          </w:p>
        </w:tc>
        <w:tc>
          <w:tcPr>
            <w:tcW w:w="1418" w:type="dxa"/>
            <w:tcBorders>
              <w:top w:val="single" w:sz="4" w:space="0" w:color="auto"/>
              <w:left w:val="single" w:sz="4" w:space="0" w:color="auto"/>
              <w:bottom w:val="single" w:sz="4" w:space="0" w:color="auto"/>
              <w:right w:val="single" w:sz="4" w:space="0" w:color="auto"/>
            </w:tcBorders>
          </w:tcPr>
          <w:p w14:paraId="43FE77B3" w14:textId="77777777" w:rsidR="00096D69" w:rsidRPr="00E6516F" w:rsidRDefault="00096D69">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442ED7D" w14:textId="77777777" w:rsidR="00096D69" w:rsidRPr="00E6516F" w:rsidRDefault="00096D69">
            <w:pPr>
              <w:pStyle w:val="TAL"/>
              <w:spacing w:line="256" w:lineRule="auto"/>
              <w:rPr>
                <w:lang w:eastAsia="en-US"/>
              </w:rPr>
            </w:pPr>
          </w:p>
        </w:tc>
      </w:tr>
      <w:tr w:rsidR="00096D69" w:rsidRPr="00E6516F" w14:paraId="001F31C9" w14:textId="77777777" w:rsidTr="00096D69">
        <w:trPr>
          <w:cantSplit/>
        </w:trPr>
        <w:tc>
          <w:tcPr>
            <w:tcW w:w="2835" w:type="dxa"/>
            <w:tcBorders>
              <w:top w:val="single" w:sz="4" w:space="0" w:color="auto"/>
              <w:left w:val="single" w:sz="4" w:space="0" w:color="auto"/>
              <w:bottom w:val="single" w:sz="4" w:space="0" w:color="auto"/>
              <w:right w:val="single" w:sz="4" w:space="0" w:color="auto"/>
            </w:tcBorders>
            <w:hideMark/>
          </w:tcPr>
          <w:p w14:paraId="46CE85FA" w14:textId="77777777" w:rsidR="00096D69" w:rsidRPr="00E6516F" w:rsidRDefault="00096D69">
            <w:pPr>
              <w:pStyle w:val="TAL"/>
              <w:spacing w:line="256" w:lineRule="auto"/>
              <w:rPr>
                <w:lang w:eastAsia="en-US"/>
              </w:rPr>
            </w:pPr>
            <w:r w:rsidRPr="00E6516F">
              <w:rPr>
                <w:lang w:eastAsia="en-US"/>
              </w:rPr>
              <w:t xml:space="preserve">  Payload data</w:t>
            </w:r>
          </w:p>
        </w:tc>
        <w:tc>
          <w:tcPr>
            <w:tcW w:w="2126" w:type="dxa"/>
            <w:tcBorders>
              <w:top w:val="single" w:sz="4" w:space="0" w:color="auto"/>
              <w:left w:val="single" w:sz="4" w:space="0" w:color="auto"/>
              <w:bottom w:val="single" w:sz="4" w:space="0" w:color="auto"/>
              <w:right w:val="single" w:sz="4" w:space="0" w:color="auto"/>
            </w:tcBorders>
            <w:hideMark/>
          </w:tcPr>
          <w:p w14:paraId="7BF6B224" w14:textId="77777777" w:rsidR="00096D69" w:rsidRPr="00E6516F" w:rsidRDefault="00096D69">
            <w:pPr>
              <w:pStyle w:val="TAL"/>
              <w:spacing w:line="256" w:lineRule="auto"/>
              <w:rPr>
                <w:lang w:eastAsia="en-US"/>
              </w:rPr>
            </w:pPr>
            <w:r w:rsidRPr="00E6516F">
              <w:rPr>
                <w:rFonts w:eastAsia="Calibri"/>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421D059D" w14:textId="77777777" w:rsidR="00096D69" w:rsidRPr="00E6516F" w:rsidRDefault="00096D69">
            <w:pPr>
              <w:pStyle w:val="TAL"/>
              <w:spacing w:line="256" w:lineRule="auto"/>
              <w:rPr>
                <w:lang w:eastAsia="en-US"/>
              </w:rPr>
            </w:pPr>
            <w:r w:rsidRPr="00E6516F">
              <w:rPr>
                <w:lang w:eastAsia="en-US"/>
              </w:rPr>
              <w:t>The id as defined in the MCData Group Configuration Document</w:t>
            </w:r>
          </w:p>
        </w:tc>
        <w:tc>
          <w:tcPr>
            <w:tcW w:w="1418" w:type="dxa"/>
            <w:tcBorders>
              <w:top w:val="single" w:sz="4" w:space="0" w:color="auto"/>
              <w:left w:val="single" w:sz="4" w:space="0" w:color="auto"/>
              <w:bottom w:val="single" w:sz="4" w:space="0" w:color="auto"/>
              <w:right w:val="single" w:sz="4" w:space="0" w:color="auto"/>
            </w:tcBorders>
            <w:hideMark/>
          </w:tcPr>
          <w:p w14:paraId="6E6D3FA9" w14:textId="77777777" w:rsidR="00096D69" w:rsidRPr="00E6516F" w:rsidRDefault="00096D69">
            <w:pPr>
              <w:pStyle w:val="TAL"/>
              <w:spacing w:line="256" w:lineRule="auto"/>
              <w:rPr>
                <w:lang w:eastAsia="en-US"/>
              </w:rPr>
            </w:pPr>
            <w:r w:rsidRPr="00E6516F">
              <w:rPr>
                <w:rFonts w:cs="Arial"/>
                <w:szCs w:val="18"/>
                <w:lang w:eastAsia="en-US"/>
              </w:rPr>
              <w:t xml:space="preserve">TS 36.579-1 [2], Table </w:t>
            </w:r>
            <w:r w:rsidRPr="00E6516F">
              <w:rPr>
                <w:lang w:eastAsia="en-US"/>
              </w:rPr>
              <w:t>5.5.7.3-1</w:t>
            </w:r>
          </w:p>
        </w:tc>
        <w:tc>
          <w:tcPr>
            <w:tcW w:w="1134" w:type="dxa"/>
            <w:tcBorders>
              <w:top w:val="single" w:sz="4" w:space="0" w:color="auto"/>
              <w:left w:val="single" w:sz="4" w:space="0" w:color="auto"/>
              <w:bottom w:val="single" w:sz="4" w:space="0" w:color="auto"/>
              <w:right w:val="single" w:sz="4" w:space="0" w:color="auto"/>
            </w:tcBorders>
          </w:tcPr>
          <w:p w14:paraId="70301840" w14:textId="77777777" w:rsidR="00096D69" w:rsidRPr="00E6516F" w:rsidRDefault="00096D69">
            <w:pPr>
              <w:pStyle w:val="TAL"/>
              <w:spacing w:line="256" w:lineRule="auto"/>
              <w:rPr>
                <w:lang w:eastAsia="en-US"/>
              </w:rPr>
            </w:pPr>
          </w:p>
        </w:tc>
      </w:tr>
    </w:tbl>
    <w:p w14:paraId="47C59A1A" w14:textId="77777777" w:rsidR="00096D69" w:rsidRPr="00E6516F" w:rsidRDefault="00096D69" w:rsidP="00096D69"/>
    <w:p w14:paraId="02B5A620" w14:textId="77777777" w:rsidR="00096D69" w:rsidRPr="00E6516F" w:rsidRDefault="00096D69" w:rsidP="00096D69">
      <w:pPr>
        <w:pStyle w:val="TH"/>
      </w:pPr>
      <w:r w:rsidRPr="00E6516F">
        <w:t>Table 7.2.1.3.3-3: SDS OFF-NETWORK NOTIFICATION (step 8,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2002E9A8"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0DB2D0DA" w14:textId="77777777" w:rsidR="00096D69" w:rsidRPr="00E6516F" w:rsidRDefault="00096D69">
            <w:pPr>
              <w:pStyle w:val="TAL"/>
              <w:spacing w:line="256" w:lineRule="auto"/>
              <w:rPr>
                <w:lang w:eastAsia="en-US"/>
              </w:rPr>
            </w:pPr>
            <w:r w:rsidRPr="00E6516F">
              <w:rPr>
                <w:lang w:eastAsia="en-US"/>
              </w:rPr>
              <w:t>Derivation Path: TS 36.579-1 [2], Table 5.5.3.8.12-1, condition DELIVERED</w:t>
            </w:r>
          </w:p>
        </w:tc>
      </w:tr>
    </w:tbl>
    <w:p w14:paraId="2ACA8DD3" w14:textId="77777777" w:rsidR="00096D69" w:rsidRPr="00E6516F" w:rsidRDefault="00096D69" w:rsidP="00096D69"/>
    <w:p w14:paraId="5CDC3F4B" w14:textId="77777777" w:rsidR="00096D69" w:rsidRPr="00E6516F" w:rsidRDefault="00096D69" w:rsidP="00096D69">
      <w:pPr>
        <w:pStyle w:val="Heading3"/>
      </w:pPr>
      <w:bookmarkStart w:id="1226" w:name="_Toc106817738"/>
      <w:bookmarkStart w:id="1227" w:name="_Toc106817863"/>
      <w:r w:rsidRPr="00E6516F">
        <w:t>7.2.2</w:t>
      </w:r>
      <w:r w:rsidRPr="00E6516F">
        <w:tab/>
        <w:t>Off-network / Enhanced Status (ES) / Client Terminated (CT)</w:t>
      </w:r>
      <w:bookmarkEnd w:id="1226"/>
      <w:bookmarkEnd w:id="1227"/>
    </w:p>
    <w:p w14:paraId="0874F5AB" w14:textId="77777777" w:rsidR="00096D69" w:rsidRPr="00E6516F" w:rsidRDefault="00096D69" w:rsidP="00096D69">
      <w:pPr>
        <w:pStyle w:val="H6"/>
      </w:pPr>
      <w:r w:rsidRPr="00E6516F">
        <w:t>7.2.2.1</w:t>
      </w:r>
      <w:r w:rsidRPr="00E6516F">
        <w:tab/>
        <w:t>Test Purpose (TP)</w:t>
      </w:r>
    </w:p>
    <w:p w14:paraId="0A01574C" w14:textId="77777777" w:rsidR="00096D69" w:rsidRPr="00E6516F" w:rsidRDefault="00096D69" w:rsidP="00096D69">
      <w:pPr>
        <w:pStyle w:val="H6"/>
      </w:pPr>
      <w:r w:rsidRPr="00E6516F">
        <w:t>(1)</w:t>
      </w:r>
    </w:p>
    <w:p w14:paraId="707EBE98"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registered and authorized for MCData Service, including authorized for MCData Service in off-network environment, and, the UE is in an off-network environment }</w:t>
      </w:r>
    </w:p>
    <w:p w14:paraId="4962D211"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6F21B1F6"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the UE (MCData Client) receives an enhanced status via the SDS OFF-NETWORK MESSAGE message with a disposition of DELIVERY }</w:t>
      </w:r>
    </w:p>
    <w:p w14:paraId="7AB517C2"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sends SDS OFF-NETWORK NOTIFICATION message with a disposition notification type of DELIVERED </w:t>
      </w:r>
      <w:r w:rsidRPr="00E6516F">
        <w:rPr>
          <w:b/>
          <w:bCs/>
          <w:noProof w:val="0"/>
        </w:rPr>
        <w:t>and,</w:t>
      </w:r>
      <w:r w:rsidRPr="00E6516F">
        <w:rPr>
          <w:noProof w:val="0"/>
        </w:rPr>
        <w:t xml:space="preserve"> initiates counter CFS2 </w:t>
      </w:r>
      <w:r w:rsidRPr="00E6516F">
        <w:rPr>
          <w:noProof w:val="0"/>
          <w:lang w:eastAsia="ko-KR"/>
        </w:rPr>
        <w:t xml:space="preserve">(SDS notification retransmission) </w:t>
      </w:r>
      <w:r w:rsidRPr="00E6516F">
        <w:rPr>
          <w:noProof w:val="0"/>
        </w:rPr>
        <w:t xml:space="preserve">to 1 and starts timer TFS2 </w:t>
      </w:r>
      <w:r w:rsidRPr="00E6516F">
        <w:rPr>
          <w:noProof w:val="0"/>
          <w:lang w:eastAsia="ko-KR"/>
        </w:rPr>
        <w:t xml:space="preserve">(SDS notification retransmission), </w:t>
      </w:r>
      <w:r w:rsidRPr="00E6516F">
        <w:rPr>
          <w:b/>
          <w:bCs/>
          <w:noProof w:val="0"/>
          <w:lang w:eastAsia="ko-KR"/>
        </w:rPr>
        <w:t>and,</w:t>
      </w:r>
      <w:r w:rsidRPr="00E6516F">
        <w:rPr>
          <w:noProof w:val="0"/>
          <w:lang w:eastAsia="ko-KR"/>
        </w:rPr>
        <w:t xml:space="preserve"> </w:t>
      </w:r>
      <w:r w:rsidRPr="00E6516F">
        <w:rPr>
          <w:noProof w:val="0"/>
        </w:rPr>
        <w:t>renders the operational value of the received Enhanced Status ID as enhanced status to the</w:t>
      </w:r>
      <w:r w:rsidRPr="00E6516F">
        <w:rPr>
          <w:rFonts w:eastAsia="Malgun Gothic"/>
          <w:noProof w:val="0"/>
          <w:color w:val="000000"/>
        </w:rPr>
        <w:t xml:space="preserve"> MCDATA User</w:t>
      </w:r>
      <w:r w:rsidRPr="00E6516F">
        <w:rPr>
          <w:noProof w:val="0"/>
          <w:color w:val="000000"/>
        </w:rPr>
        <w:t xml:space="preserve"> </w:t>
      </w:r>
      <w:r w:rsidRPr="00E6516F">
        <w:rPr>
          <w:noProof w:val="0"/>
        </w:rPr>
        <w:t>}</w:t>
      </w:r>
    </w:p>
    <w:p w14:paraId="105D752D" w14:textId="77777777" w:rsidR="00096D69" w:rsidRPr="00E6516F" w:rsidRDefault="00096D69" w:rsidP="00096D69">
      <w:pPr>
        <w:pStyle w:val="PL"/>
        <w:rPr>
          <w:noProof w:val="0"/>
        </w:rPr>
      </w:pPr>
      <w:r w:rsidRPr="00E6516F">
        <w:rPr>
          <w:noProof w:val="0"/>
        </w:rPr>
        <w:t xml:space="preserve">            }</w:t>
      </w:r>
    </w:p>
    <w:p w14:paraId="6C64F106" w14:textId="77777777" w:rsidR="00096D69" w:rsidRPr="00E6516F" w:rsidRDefault="00096D69" w:rsidP="00096D69">
      <w:pPr>
        <w:pStyle w:val="PL"/>
        <w:rPr>
          <w:noProof w:val="0"/>
        </w:rPr>
      </w:pPr>
    </w:p>
    <w:p w14:paraId="777F5D6D" w14:textId="77777777" w:rsidR="00096D69" w:rsidRPr="00E6516F" w:rsidRDefault="00096D69" w:rsidP="00096D69">
      <w:pPr>
        <w:pStyle w:val="H6"/>
      </w:pPr>
      <w:r w:rsidRPr="00E6516F">
        <w:t>(2)</w:t>
      </w:r>
    </w:p>
    <w:p w14:paraId="6C300E50" w14:textId="77777777" w:rsidR="00096D69" w:rsidRPr="00E6516F" w:rsidRDefault="00096D69" w:rsidP="00096D69">
      <w:pPr>
        <w:pStyle w:val="PL"/>
        <w:rPr>
          <w:noProof w:val="0"/>
        </w:rPr>
      </w:pPr>
      <w:r w:rsidRPr="00E6516F">
        <w:rPr>
          <w:b/>
          <w:noProof w:val="0"/>
        </w:rPr>
        <w:t>with</w:t>
      </w:r>
      <w:r w:rsidRPr="00E6516F">
        <w:rPr>
          <w:noProof w:val="0"/>
        </w:rPr>
        <w:t xml:space="preserve"> { UE (MCData Client) having sent a SDS OFF-NETWORK NOTIFICATION message and started timer TFS2 </w:t>
      </w:r>
      <w:r w:rsidRPr="00E6516F">
        <w:rPr>
          <w:noProof w:val="0"/>
          <w:lang w:eastAsia="ko-KR"/>
        </w:rPr>
        <w:t xml:space="preserve">(SDS notification retransmission) </w:t>
      </w:r>
      <w:r w:rsidRPr="00E6516F">
        <w:rPr>
          <w:noProof w:val="0"/>
        </w:rPr>
        <w:t>}</w:t>
      </w:r>
    </w:p>
    <w:p w14:paraId="0AA20CAD" w14:textId="77777777" w:rsidR="00096D69" w:rsidRPr="00E6516F" w:rsidRDefault="00096D69" w:rsidP="00096D69">
      <w:pPr>
        <w:pStyle w:val="PL"/>
        <w:rPr>
          <w:noProof w:val="0"/>
        </w:rPr>
      </w:pPr>
      <w:r w:rsidRPr="00E6516F">
        <w:rPr>
          <w:b/>
          <w:noProof w:val="0"/>
        </w:rPr>
        <w:t>ensure that</w:t>
      </w:r>
      <w:r w:rsidRPr="00E6516F">
        <w:rPr>
          <w:noProof w:val="0"/>
        </w:rPr>
        <w:t xml:space="preserve"> {</w:t>
      </w:r>
    </w:p>
    <w:p w14:paraId="05CCF4D6" w14:textId="77777777" w:rsidR="00096D69" w:rsidRPr="00E6516F" w:rsidRDefault="00096D69" w:rsidP="00096D69">
      <w:pPr>
        <w:pStyle w:val="PL"/>
        <w:rPr>
          <w:noProof w:val="0"/>
        </w:rPr>
      </w:pPr>
      <w:r w:rsidRPr="00E6516F">
        <w:rPr>
          <w:noProof w:val="0"/>
        </w:rPr>
        <w:t xml:space="preserve">  </w:t>
      </w:r>
      <w:r w:rsidRPr="00E6516F">
        <w:rPr>
          <w:b/>
          <w:noProof w:val="0"/>
        </w:rPr>
        <w:t>when</w:t>
      </w:r>
      <w:r w:rsidRPr="00E6516F">
        <w:rPr>
          <w:noProof w:val="0"/>
        </w:rPr>
        <w:t xml:space="preserve"> { TFS2 </w:t>
      </w:r>
      <w:r w:rsidRPr="00E6516F">
        <w:rPr>
          <w:noProof w:val="0"/>
          <w:lang w:eastAsia="ko-KR"/>
        </w:rPr>
        <w:t xml:space="preserve">(SDS notification retransmission) </w:t>
      </w:r>
      <w:r w:rsidRPr="00E6516F">
        <w:rPr>
          <w:noProof w:val="0"/>
        </w:rPr>
        <w:t>expires }</w:t>
      </w:r>
    </w:p>
    <w:p w14:paraId="22D95AC2" w14:textId="77777777" w:rsidR="00096D69" w:rsidRPr="00E6516F" w:rsidRDefault="00096D69" w:rsidP="00096D69">
      <w:pPr>
        <w:pStyle w:val="PL"/>
        <w:rPr>
          <w:noProof w:val="0"/>
        </w:rPr>
      </w:pPr>
      <w:r w:rsidRPr="00E6516F">
        <w:rPr>
          <w:noProof w:val="0"/>
        </w:rPr>
        <w:t xml:space="preserve">    </w:t>
      </w:r>
      <w:r w:rsidRPr="00E6516F">
        <w:rPr>
          <w:b/>
          <w:noProof w:val="0"/>
        </w:rPr>
        <w:t>then</w:t>
      </w:r>
      <w:r w:rsidRPr="00E6516F">
        <w:rPr>
          <w:noProof w:val="0"/>
        </w:rPr>
        <w:t xml:space="preserve"> { UE (MCData Client) retransmits the SDS OFF-NETWORK NOTIFICATION message </w:t>
      </w:r>
      <w:r w:rsidRPr="00E6516F">
        <w:rPr>
          <w:b/>
          <w:noProof w:val="0"/>
        </w:rPr>
        <w:t>and</w:t>
      </w:r>
      <w:r w:rsidRPr="00E6516F">
        <w:rPr>
          <w:noProof w:val="0"/>
        </w:rPr>
        <w:t xml:space="preserve">, stops re-transmitting if the counter CFS2 </w:t>
      </w:r>
      <w:r w:rsidRPr="00E6516F">
        <w:rPr>
          <w:noProof w:val="0"/>
          <w:lang w:eastAsia="ko-KR"/>
        </w:rPr>
        <w:t xml:space="preserve">(SDS notification retransmission) </w:t>
      </w:r>
      <w:r w:rsidRPr="00E6516F">
        <w:rPr>
          <w:noProof w:val="0"/>
        </w:rPr>
        <w:t xml:space="preserve">has reached its maximum value and TFS2 </w:t>
      </w:r>
      <w:r w:rsidRPr="00E6516F">
        <w:rPr>
          <w:noProof w:val="0"/>
          <w:lang w:eastAsia="ko-KR"/>
        </w:rPr>
        <w:t xml:space="preserve">(SDS notification retransmission) </w:t>
      </w:r>
      <w:r w:rsidRPr="00E6516F">
        <w:rPr>
          <w:noProof w:val="0"/>
        </w:rPr>
        <w:t>}</w:t>
      </w:r>
    </w:p>
    <w:p w14:paraId="077B93FB" w14:textId="77777777" w:rsidR="00096D69" w:rsidRPr="00E6516F" w:rsidRDefault="00096D69" w:rsidP="00096D69">
      <w:pPr>
        <w:pStyle w:val="PL"/>
        <w:rPr>
          <w:noProof w:val="0"/>
        </w:rPr>
      </w:pPr>
      <w:r w:rsidRPr="00E6516F">
        <w:rPr>
          <w:noProof w:val="0"/>
        </w:rPr>
        <w:t xml:space="preserve">            }</w:t>
      </w:r>
    </w:p>
    <w:p w14:paraId="2AE8ACF2" w14:textId="77777777" w:rsidR="00096D69" w:rsidRPr="00E6516F" w:rsidRDefault="00096D69" w:rsidP="00096D69">
      <w:pPr>
        <w:pStyle w:val="PL"/>
        <w:rPr>
          <w:noProof w:val="0"/>
        </w:rPr>
      </w:pPr>
    </w:p>
    <w:p w14:paraId="3B3F9290" w14:textId="77777777" w:rsidR="00096D69" w:rsidRPr="00E6516F" w:rsidRDefault="00096D69" w:rsidP="00096D69">
      <w:pPr>
        <w:pStyle w:val="H6"/>
      </w:pPr>
      <w:r w:rsidRPr="00E6516F">
        <w:t>7.2.2.2</w:t>
      </w:r>
      <w:r w:rsidRPr="00E6516F">
        <w:tab/>
        <w:t>Conformance requirements</w:t>
      </w:r>
    </w:p>
    <w:p w14:paraId="10E65F34" w14:textId="77777777" w:rsidR="00096D69" w:rsidRPr="00E6516F" w:rsidRDefault="00096D69" w:rsidP="00096D69">
      <w:r w:rsidRPr="00E6516F">
        <w:t xml:space="preserve">References: The conformance requirements covered in the current TC are specified in: </w:t>
      </w:r>
    </w:p>
    <w:p w14:paraId="70DF0CE7" w14:textId="77777777" w:rsidR="00096D69" w:rsidRPr="00E6516F" w:rsidRDefault="00096D69" w:rsidP="00096D69">
      <w:r w:rsidRPr="00E6516F">
        <w:t>TS 24.282 clauses 14.3.2, 9.3.2.4, 12.3.2, 12.3.5. Unless otherwise stated these are Rel-15 requirements.</w:t>
      </w:r>
    </w:p>
    <w:p w14:paraId="37FEF0E8" w14:textId="77777777" w:rsidR="00096D69" w:rsidRPr="00E6516F" w:rsidRDefault="00096D69" w:rsidP="00096D69">
      <w:r w:rsidRPr="00E6516F">
        <w:t>[TS 24.282, clause 14.3.2]</w:t>
      </w:r>
    </w:p>
    <w:p w14:paraId="4A6CB8D7" w14:textId="77777777" w:rsidR="00096D69" w:rsidRPr="00E6516F" w:rsidRDefault="00096D69" w:rsidP="00096D69">
      <w:r w:rsidRPr="00E6516F">
        <w:t>Upon receipt of a SDS OFF-NETWORK MESSAGE message, the MCData client:</w:t>
      </w:r>
    </w:p>
    <w:p w14:paraId="47FBF1A9" w14:textId="77777777" w:rsidR="00096D69" w:rsidRPr="00E6516F" w:rsidRDefault="00096D69" w:rsidP="00096D69">
      <w:pPr>
        <w:pStyle w:val="B10"/>
      </w:pPr>
      <w:r w:rsidRPr="00E6516F">
        <w:t>1)</w:t>
      </w:r>
      <w:r w:rsidRPr="00E6516F">
        <w:tab/>
        <w:t>shall follow the procedure defined in clause </w:t>
      </w:r>
      <w:r w:rsidRPr="00E6516F">
        <w:rPr>
          <w:lang w:eastAsia="zh-CN"/>
        </w:rPr>
        <w:t>9.3.2.4</w:t>
      </w:r>
      <w:r w:rsidRPr="00E6516F">
        <w:t>;</w:t>
      </w:r>
    </w:p>
    <w:p w14:paraId="2772CD44" w14:textId="77777777" w:rsidR="00096D69" w:rsidRPr="00E6516F" w:rsidRDefault="00096D69" w:rsidP="00096D69">
      <w:pPr>
        <w:pStyle w:val="B10"/>
      </w:pPr>
      <w:r w:rsidRPr="00E6516F">
        <w:t>2)</w:t>
      </w:r>
      <w:r w:rsidRPr="00E6516F">
        <w:tab/>
        <w:t xml:space="preserve">shall attempt to match the received value with a </w:t>
      </w:r>
      <w:r w:rsidRPr="00E6516F">
        <w:rPr>
          <w:lang w:eastAsia="ko-KR"/>
        </w:rPr>
        <w:t>"/&lt;x&gt;/&lt;x&gt;/Common/MCData/EnhSvcOpValues/&lt;x&gt;/EnhSvcOpID" leaf node present in the group configuration as specified in 3GPP TS 24.483 [4]</w:t>
      </w:r>
      <w:r w:rsidRPr="00E6516F">
        <w:t>; and</w:t>
      </w:r>
    </w:p>
    <w:p w14:paraId="7A39809E" w14:textId="77777777" w:rsidR="00096D69" w:rsidRPr="00E6516F" w:rsidRDefault="00096D69" w:rsidP="00096D69">
      <w:pPr>
        <w:pStyle w:val="B10"/>
      </w:pPr>
      <w:r w:rsidRPr="00E6516F">
        <w:t>3)</w:t>
      </w:r>
      <w:r w:rsidRPr="00E6516F">
        <w:tab/>
        <w:t xml:space="preserve">if a match is found, shall render the associated operational value from </w:t>
      </w:r>
      <w:r w:rsidRPr="00E6516F">
        <w:rPr>
          <w:lang w:eastAsia="ko-KR"/>
        </w:rPr>
        <w:t>"</w:t>
      </w:r>
      <w:r w:rsidRPr="00E6516F">
        <w:t>/&lt;x&gt;/&lt;x&gt;/Common/MCData/EnhSvcOpValues/&lt;x&gt;/EnhSvcOpValue</w:t>
      </w:r>
      <w:r w:rsidRPr="00E6516F">
        <w:rPr>
          <w:lang w:eastAsia="ko-KR"/>
        </w:rPr>
        <w:t xml:space="preserve">" leaf node </w:t>
      </w:r>
      <w:r w:rsidRPr="00E6516F">
        <w:t>as enhanced status to the MCData user.</w:t>
      </w:r>
    </w:p>
    <w:p w14:paraId="0B082237" w14:textId="77777777" w:rsidR="00096D69" w:rsidRPr="00E6516F" w:rsidRDefault="00096D69" w:rsidP="00096D69">
      <w:r w:rsidRPr="00E6516F">
        <w:t>[TS 24.282, clause 9.3.2.4]</w:t>
      </w:r>
    </w:p>
    <w:p w14:paraId="52155259" w14:textId="77777777" w:rsidR="00096D69" w:rsidRPr="00E6516F" w:rsidRDefault="00096D69" w:rsidP="00096D69">
      <w:r w:rsidRPr="00E6516F">
        <w:t>Upon receiving an SDS OFF-NETWORK MESSAGE message with a SDS disposition request type IE, the MCData client:</w:t>
      </w:r>
    </w:p>
    <w:p w14:paraId="17050D48" w14:textId="77777777" w:rsidR="00096D69" w:rsidRPr="00E6516F" w:rsidRDefault="00096D69" w:rsidP="00096D69">
      <w:pPr>
        <w:pStyle w:val="B10"/>
        <w:rPr>
          <w:lang w:eastAsia="ko-KR"/>
        </w:rPr>
      </w:pPr>
      <w:r w:rsidRPr="00E6516F">
        <w:t>1)</w:t>
      </w:r>
      <w:r w:rsidRPr="00E6516F">
        <w:tab/>
        <w:t xml:space="preserve">shall </w:t>
      </w:r>
      <w:r w:rsidRPr="00E6516F">
        <w:rPr>
          <w:lang w:eastAsia="ko-KR"/>
        </w:rPr>
        <w:t xml:space="preserve">store the value of </w:t>
      </w:r>
      <w:r w:rsidRPr="00E6516F">
        <w:t>Sender MCData user ID IE as the stored notification target MCData user ID</w:t>
      </w:r>
      <w:r w:rsidRPr="00E6516F">
        <w:rPr>
          <w:lang w:eastAsia="ko-KR"/>
        </w:rPr>
        <w:t>;</w:t>
      </w:r>
    </w:p>
    <w:p w14:paraId="37DB3AAE" w14:textId="77777777" w:rsidR="00096D69" w:rsidRPr="00E6516F" w:rsidRDefault="00096D69" w:rsidP="00096D69">
      <w:pPr>
        <w:pStyle w:val="B10"/>
        <w:rPr>
          <w:lang w:eastAsia="ko-KR"/>
        </w:rPr>
      </w:pPr>
      <w:r w:rsidRPr="00E6516F">
        <w:t>2)</w:t>
      </w:r>
      <w:r w:rsidRPr="00E6516F">
        <w:tab/>
        <w:t xml:space="preserve">shall </w:t>
      </w:r>
      <w:r w:rsidRPr="00E6516F">
        <w:rPr>
          <w:lang w:eastAsia="ko-KR"/>
        </w:rPr>
        <w:t xml:space="preserve">store the value of </w:t>
      </w:r>
      <w:r w:rsidRPr="00E6516F">
        <w:t>Conversation ID IE as the stored conversation ID</w:t>
      </w:r>
      <w:r w:rsidRPr="00E6516F">
        <w:rPr>
          <w:lang w:eastAsia="ko-KR"/>
        </w:rPr>
        <w:t>;</w:t>
      </w:r>
    </w:p>
    <w:p w14:paraId="7066EF8A" w14:textId="77777777" w:rsidR="00096D69" w:rsidRPr="00E6516F" w:rsidRDefault="00096D69" w:rsidP="00096D69">
      <w:pPr>
        <w:pStyle w:val="B10"/>
        <w:rPr>
          <w:lang w:eastAsia="ko-KR"/>
        </w:rPr>
      </w:pPr>
      <w:r w:rsidRPr="00E6516F">
        <w:t>3)</w:t>
      </w:r>
      <w:r w:rsidRPr="00E6516F">
        <w:tab/>
        <w:t xml:space="preserve">shall </w:t>
      </w:r>
      <w:r w:rsidRPr="00E6516F">
        <w:rPr>
          <w:lang w:eastAsia="ko-KR"/>
        </w:rPr>
        <w:t xml:space="preserve">store the value of </w:t>
      </w:r>
      <w:r w:rsidRPr="00E6516F">
        <w:t>Message ID IE as the stored SDS message ID;</w:t>
      </w:r>
    </w:p>
    <w:p w14:paraId="3800622A" w14:textId="77777777" w:rsidR="00096D69" w:rsidRPr="00E6516F" w:rsidRDefault="00096D69" w:rsidP="00096D69">
      <w:pPr>
        <w:pStyle w:val="B10"/>
      </w:pPr>
      <w:r w:rsidRPr="00E6516F">
        <w:t>4)</w:t>
      </w:r>
      <w:r w:rsidRPr="00E6516F">
        <w:tab/>
        <w:t>shall store the current UTC time as the stored SDS notification time;</w:t>
      </w:r>
    </w:p>
    <w:p w14:paraId="01C2C7CB" w14:textId="77777777" w:rsidR="00096D69" w:rsidRPr="00E6516F" w:rsidRDefault="00096D69" w:rsidP="00096D69">
      <w:pPr>
        <w:pStyle w:val="B10"/>
      </w:pPr>
      <w:r w:rsidRPr="00E6516F">
        <w:t>5)</w:t>
      </w:r>
      <w:r w:rsidRPr="00E6516F">
        <w:tab/>
        <w:t xml:space="preserve">if present, shall </w:t>
      </w:r>
      <w:r w:rsidRPr="00E6516F">
        <w:rPr>
          <w:lang w:eastAsia="ko-KR"/>
        </w:rPr>
        <w:t xml:space="preserve">store the value of </w:t>
      </w:r>
      <w:r w:rsidRPr="00E6516F">
        <w:t>Application ID IE as the stored SDS application ID;</w:t>
      </w:r>
    </w:p>
    <w:p w14:paraId="287764C1" w14:textId="77777777" w:rsidR="00096D69" w:rsidRPr="00E6516F" w:rsidRDefault="00096D69" w:rsidP="00096D69">
      <w:pPr>
        <w:ind w:left="568" w:hanging="284"/>
      </w:pPr>
      <w:r w:rsidRPr="00E6516F">
        <w:t>6)</w:t>
      </w:r>
      <w:r w:rsidRPr="00E6516F">
        <w:tab/>
        <w:t>if present, shall store the value of the Extended application ID IE as the stored SDS extended application ID;</w:t>
      </w:r>
    </w:p>
    <w:p w14:paraId="076107D3" w14:textId="77777777" w:rsidR="00096D69" w:rsidRPr="00E6516F" w:rsidRDefault="00096D69" w:rsidP="00096D69">
      <w:pPr>
        <w:pStyle w:val="B10"/>
      </w:pPr>
      <w:r w:rsidRPr="00E6516F">
        <w:t>7)</w:t>
      </w:r>
      <w:r w:rsidRPr="00E6516F">
        <w:tab/>
        <w:t>if present, shall store the value of MCData group ID IE to the stored target MCData group ID; and</w:t>
      </w:r>
    </w:p>
    <w:p w14:paraId="3075ED9D" w14:textId="77777777" w:rsidR="00096D69" w:rsidRPr="00E6516F" w:rsidRDefault="00096D69" w:rsidP="00096D69">
      <w:pPr>
        <w:pStyle w:val="B10"/>
      </w:pPr>
      <w:r w:rsidRPr="00E6516F">
        <w:t>8)</w:t>
      </w:r>
      <w:r w:rsidRPr="00E6516F">
        <w:tab/>
        <w:t>if the SDS disposition request type IE is set to:</w:t>
      </w:r>
    </w:p>
    <w:p w14:paraId="37297036" w14:textId="77777777" w:rsidR="00096D69" w:rsidRPr="00E6516F" w:rsidRDefault="00096D69" w:rsidP="00096D69">
      <w:pPr>
        <w:pStyle w:val="B2"/>
      </w:pPr>
      <w:r w:rsidRPr="00E6516F">
        <w:t>a)</w:t>
      </w:r>
      <w:r w:rsidRPr="00E6516F">
        <w:tab/>
        <w:t>"DELIVERY" then, shall send a SDS OFF-NETWORK NOTIFICATION message as described in clause 12.3.2;</w:t>
      </w:r>
    </w:p>
    <w:p w14:paraId="4BC288BB" w14:textId="77777777" w:rsidR="00096D69" w:rsidRPr="00E6516F" w:rsidRDefault="00096D69" w:rsidP="00096D69">
      <w:pPr>
        <w:pStyle w:val="B2"/>
      </w:pPr>
      <w:r w:rsidRPr="00E6516F">
        <w:t>b)</w:t>
      </w:r>
      <w:r w:rsidRPr="00E6516F">
        <w:tab/>
        <w:t xml:space="preserve">"READ" then, shall send a SDS OFF-NETWORK NOTIFICATION message as described in clause 12.3.3; or </w:t>
      </w:r>
    </w:p>
    <w:p w14:paraId="010441DC" w14:textId="77777777" w:rsidR="00096D69" w:rsidRPr="00E6516F" w:rsidRDefault="00096D69" w:rsidP="00096D69">
      <w:pPr>
        <w:pStyle w:val="B2"/>
      </w:pPr>
      <w:r w:rsidRPr="00E6516F">
        <w:t>c)</w:t>
      </w:r>
      <w:r w:rsidRPr="00E6516F">
        <w:tab/>
        <w:t>"DELIVERY AND READ" then, shall start timer TFS3 (delivery and read).</w:t>
      </w:r>
    </w:p>
    <w:p w14:paraId="1B5F32D2" w14:textId="77777777" w:rsidR="00096D69" w:rsidRPr="00E6516F" w:rsidRDefault="00096D69" w:rsidP="00096D69">
      <w:pPr>
        <w:pStyle w:val="NO"/>
      </w:pPr>
      <w:r w:rsidRPr="00E6516F">
        <w:t>NOTE: Duplicate messages (re-transmissions) that are received by the MCData client should not be processed again.</w:t>
      </w:r>
    </w:p>
    <w:p w14:paraId="2E2D67FA" w14:textId="77777777" w:rsidR="00096D69" w:rsidRPr="00E6516F" w:rsidRDefault="00096D69" w:rsidP="00096D69">
      <w:r w:rsidRPr="00E6516F">
        <w:t>[TS 24.282, clause 12.3.2]</w:t>
      </w:r>
    </w:p>
    <w:p w14:paraId="1EFA9DF4" w14:textId="77777777" w:rsidR="00096D69" w:rsidRPr="00E6516F" w:rsidRDefault="00096D69" w:rsidP="00096D69">
      <w:r w:rsidRPr="00E6516F">
        <w:t>To send an off-network SDS delivery notification, the MCData client:</w:t>
      </w:r>
    </w:p>
    <w:p w14:paraId="0F8A5759" w14:textId="77777777" w:rsidR="00096D69" w:rsidRPr="00E6516F" w:rsidRDefault="00096D69" w:rsidP="00096D69">
      <w:pPr>
        <w:pStyle w:val="B10"/>
      </w:pPr>
      <w:r w:rsidRPr="00E6516F">
        <w:t>1)</w:t>
      </w:r>
      <w:r w:rsidRPr="00E6516F">
        <w:tab/>
        <w:t>shall store "DELIVERED" as the disposition type;</w:t>
      </w:r>
    </w:p>
    <w:p w14:paraId="4945A7EB" w14:textId="77777777" w:rsidR="00096D69" w:rsidRPr="00E6516F" w:rsidRDefault="00096D69" w:rsidP="00096D69">
      <w:pPr>
        <w:pStyle w:val="B10"/>
      </w:pPr>
      <w:r w:rsidRPr="00E6516F">
        <w:t>2)</w:t>
      </w:r>
      <w:r w:rsidRPr="00E6516F">
        <w:tab/>
        <w:t>shall generate a SDS OFF-NETWORK NOTIFICATION message as specified in clause </w:t>
      </w:r>
      <w:r w:rsidRPr="00E6516F">
        <w:rPr>
          <w:lang w:eastAsia="ko-KR"/>
        </w:rPr>
        <w:t>15.1.8. In the SDS OFF-NETWORK NOTIFICATION</w:t>
      </w:r>
      <w:r w:rsidRPr="00E6516F">
        <w:t xml:space="preserve"> message, the MCData client:</w:t>
      </w:r>
    </w:p>
    <w:p w14:paraId="1047B582"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2A0AF0D4"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00C5BC20"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3CCED990" w14:textId="77777777" w:rsidR="00096D69" w:rsidRPr="00E6516F" w:rsidRDefault="00096D69" w:rsidP="00096D69">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667D3D28" w14:textId="77777777" w:rsidR="00096D69" w:rsidRPr="00E6516F" w:rsidRDefault="00096D69" w:rsidP="00096D69">
      <w:pPr>
        <w:pStyle w:val="B2"/>
      </w:pPr>
      <w:r w:rsidRPr="00E6516F">
        <w:rPr>
          <w:lang w:eastAsia="ko-KR"/>
        </w:rPr>
        <w:t>e)</w:t>
      </w:r>
      <w:r w:rsidRPr="00E6516F">
        <w:rPr>
          <w:lang w:eastAsia="ko-KR"/>
        </w:rPr>
        <w:tab/>
        <w:t>shall set the SDS disposition notification type IE to the stored disposition type</w:t>
      </w:r>
      <w:r w:rsidRPr="00E6516F">
        <w:t xml:space="preserve"> as specified in clause 15.2.5</w:t>
      </w:r>
      <w:r w:rsidRPr="00E6516F">
        <w:rPr>
          <w:lang w:eastAsia="ko-KR"/>
        </w:rPr>
        <w:t>; and</w:t>
      </w:r>
    </w:p>
    <w:p w14:paraId="6DA016A6" w14:textId="77777777" w:rsidR="00096D69" w:rsidRPr="00E6516F" w:rsidRDefault="00096D69" w:rsidP="00096D69">
      <w:pPr>
        <w:pStyle w:val="B2"/>
      </w:pPr>
      <w:r w:rsidRPr="00E6516F">
        <w:t>f)</w:t>
      </w:r>
      <w:r w:rsidRPr="00E6516F">
        <w:tab/>
        <w:t>may set:</w:t>
      </w:r>
    </w:p>
    <w:p w14:paraId="3191C675" w14:textId="77777777" w:rsidR="00096D69" w:rsidRPr="00E6516F" w:rsidRDefault="00096D69" w:rsidP="00096D69">
      <w:pPr>
        <w:pStyle w:val="B3"/>
      </w:pPr>
      <w:r w:rsidRPr="00E6516F">
        <w:t>i)</w:t>
      </w:r>
      <w:r w:rsidRPr="00E6516F">
        <w:tab/>
        <w:t>the Application ID IE to the stored SDS application ID as specified in clause 15.2.7; or</w:t>
      </w:r>
    </w:p>
    <w:p w14:paraId="40773C90"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395B33C9" w14:textId="77777777" w:rsidR="00096D69" w:rsidRPr="00E6516F" w:rsidRDefault="00096D69" w:rsidP="00096D69">
      <w:pPr>
        <w:pStyle w:val="B10"/>
      </w:pPr>
      <w:r w:rsidRPr="00E6516F">
        <w:t>3)</w:t>
      </w:r>
      <w:r w:rsidRPr="00E6516F">
        <w:tab/>
        <w:t>shall send the SDS OFF-NETWORK NOTIFICATION message to the stored notification target MCData user ID as specified in clause 9.3.1.1;</w:t>
      </w:r>
    </w:p>
    <w:p w14:paraId="7ADE66D4" w14:textId="77777777" w:rsidR="00096D69" w:rsidRPr="00E6516F" w:rsidRDefault="00096D69" w:rsidP="00096D69">
      <w:pPr>
        <w:pStyle w:val="B10"/>
        <w:rPr>
          <w:lang w:eastAsia="ko-KR"/>
        </w:rPr>
      </w:pPr>
      <w:r w:rsidRPr="00E6516F">
        <w:rPr>
          <w:lang w:eastAsia="ko-KR"/>
        </w:rPr>
        <w:t>4)</w:t>
      </w:r>
      <w:r w:rsidRPr="00E6516F">
        <w:rPr>
          <w:lang w:eastAsia="ko-KR"/>
        </w:rPr>
        <w:tab/>
        <w:t>shall initialise the counter CFS2 (SDS notification retransmission) with the value set to 1; and</w:t>
      </w:r>
    </w:p>
    <w:p w14:paraId="411BD7CA" w14:textId="77777777" w:rsidR="00096D69" w:rsidRPr="00E6516F" w:rsidRDefault="00096D69" w:rsidP="00096D69">
      <w:pPr>
        <w:pStyle w:val="B10"/>
        <w:rPr>
          <w:lang w:eastAsia="ko-KR"/>
        </w:rPr>
      </w:pPr>
      <w:r w:rsidRPr="00E6516F">
        <w:rPr>
          <w:lang w:eastAsia="ko-KR"/>
        </w:rPr>
        <w:t>5)</w:t>
      </w:r>
      <w:r w:rsidRPr="00E6516F">
        <w:rPr>
          <w:lang w:eastAsia="ko-KR"/>
        </w:rPr>
        <w:tab/>
        <w:t>shall start timer TFS2 (SDS notification retransmission).</w:t>
      </w:r>
    </w:p>
    <w:p w14:paraId="64323520" w14:textId="77777777" w:rsidR="00096D69" w:rsidRPr="00E6516F" w:rsidRDefault="00096D69" w:rsidP="00096D69">
      <w:r w:rsidRPr="00E6516F">
        <w:t>[TS 24.282, clause 12.3.5]</w:t>
      </w:r>
    </w:p>
    <w:p w14:paraId="752CF72C" w14:textId="77777777" w:rsidR="00096D69" w:rsidRPr="00E6516F" w:rsidRDefault="00096D69" w:rsidP="00096D69">
      <w:r w:rsidRPr="00E6516F">
        <w:t xml:space="preserve">Upon expiry of timer </w:t>
      </w:r>
      <w:r w:rsidRPr="00E6516F">
        <w:rPr>
          <w:lang w:eastAsia="ko-KR"/>
        </w:rPr>
        <w:t>TFS2 (SDS notification retransmission)</w:t>
      </w:r>
      <w:r w:rsidRPr="00E6516F">
        <w:t>, the MCData client:</w:t>
      </w:r>
    </w:p>
    <w:p w14:paraId="59133810" w14:textId="77777777" w:rsidR="00096D69" w:rsidRPr="00E6516F" w:rsidRDefault="00096D69" w:rsidP="00096D69">
      <w:pPr>
        <w:pStyle w:val="B10"/>
      </w:pPr>
      <w:r w:rsidRPr="00E6516F">
        <w:rPr>
          <w:rStyle w:val="B1Char2"/>
        </w:rPr>
        <w:t>1)</w:t>
      </w:r>
      <w:r w:rsidRPr="00E6516F">
        <w:rPr>
          <w:rStyle w:val="B1Char2"/>
        </w:rPr>
        <w:tab/>
        <w:t>shall generate a SDS OFF-NETWORK NOTIFICATION message as specified in clause 15.1.8. In the SDS</w:t>
      </w:r>
      <w:r w:rsidRPr="00E6516F">
        <w:rPr>
          <w:lang w:eastAsia="ko-KR"/>
        </w:rPr>
        <w:t xml:space="preserve"> OFF-NETWORK </w:t>
      </w:r>
      <w:r w:rsidRPr="00E6516F">
        <w:t>NOTIFICATION message, the MCData client:</w:t>
      </w:r>
    </w:p>
    <w:p w14:paraId="515A9900" w14:textId="77777777" w:rsidR="00096D69" w:rsidRPr="00E6516F" w:rsidRDefault="00096D69" w:rsidP="00096D69">
      <w:pPr>
        <w:pStyle w:val="B2"/>
        <w:rPr>
          <w:lang w:eastAsia="ko-KR"/>
        </w:rPr>
      </w:pPr>
      <w:r w:rsidRPr="00E6516F">
        <w:t>a)</w:t>
      </w:r>
      <w:r w:rsidRPr="00E6516F">
        <w:tab/>
        <w:t xml:space="preserve">shall </w:t>
      </w:r>
      <w:r w:rsidRPr="00E6516F">
        <w:rPr>
          <w:lang w:eastAsia="ko-KR"/>
        </w:rPr>
        <w:t xml:space="preserve">set the </w:t>
      </w:r>
      <w:r w:rsidRPr="00E6516F">
        <w:t>Sender MCData user ID IE to its own MCData user ID as specified in clause 15.2.15</w:t>
      </w:r>
      <w:r w:rsidRPr="00E6516F">
        <w:rPr>
          <w:lang w:eastAsia="ko-KR"/>
        </w:rPr>
        <w:t>;</w:t>
      </w:r>
    </w:p>
    <w:p w14:paraId="1BAC7104" w14:textId="77777777" w:rsidR="00096D69" w:rsidRPr="00E6516F" w:rsidRDefault="00096D69" w:rsidP="00096D69">
      <w:pPr>
        <w:pStyle w:val="B2"/>
        <w:rPr>
          <w:lang w:eastAsia="ko-KR"/>
        </w:rPr>
      </w:pPr>
      <w:r w:rsidRPr="00E6516F">
        <w:t>b)</w:t>
      </w:r>
      <w:r w:rsidRPr="00E6516F">
        <w:tab/>
        <w:t xml:space="preserve">shall </w:t>
      </w:r>
      <w:r w:rsidRPr="00E6516F">
        <w:rPr>
          <w:lang w:eastAsia="ko-KR"/>
        </w:rPr>
        <w:t xml:space="preserve">set the </w:t>
      </w:r>
      <w:r w:rsidRPr="00E6516F">
        <w:t>Conversation ID IE as the stored conversation ID as specified in clause 15.2.9</w:t>
      </w:r>
      <w:r w:rsidRPr="00E6516F">
        <w:rPr>
          <w:lang w:eastAsia="ko-KR"/>
        </w:rPr>
        <w:t>;</w:t>
      </w:r>
    </w:p>
    <w:p w14:paraId="41785C07" w14:textId="77777777" w:rsidR="00096D69" w:rsidRPr="00E6516F" w:rsidRDefault="00096D69" w:rsidP="00096D69">
      <w:pPr>
        <w:pStyle w:val="B2"/>
        <w:rPr>
          <w:lang w:eastAsia="ko-KR"/>
        </w:rPr>
      </w:pPr>
      <w:r w:rsidRPr="00E6516F">
        <w:t>c)</w:t>
      </w:r>
      <w:r w:rsidRPr="00E6516F">
        <w:tab/>
        <w:t xml:space="preserve">shall </w:t>
      </w:r>
      <w:r w:rsidRPr="00E6516F">
        <w:rPr>
          <w:lang w:eastAsia="ko-KR"/>
        </w:rPr>
        <w:t xml:space="preserve">set the </w:t>
      </w:r>
      <w:r w:rsidRPr="00E6516F">
        <w:t>Message ID IE as the stored SDS message ID as specified in clause 15.2.10;</w:t>
      </w:r>
    </w:p>
    <w:p w14:paraId="416F4D83" w14:textId="77777777" w:rsidR="00096D69" w:rsidRPr="00E6516F" w:rsidRDefault="00096D69" w:rsidP="00096D69">
      <w:pPr>
        <w:pStyle w:val="B2"/>
        <w:rPr>
          <w:lang w:eastAsia="ko-KR"/>
        </w:rPr>
      </w:pPr>
      <w:r w:rsidRPr="00E6516F">
        <w:t>d)</w:t>
      </w:r>
      <w:r w:rsidRPr="00E6516F">
        <w:tab/>
        <w:t>shall set the Date and time IE as the stored SDS notification time as specified in clause 15.2.8</w:t>
      </w:r>
      <w:r w:rsidRPr="00E6516F">
        <w:rPr>
          <w:lang w:eastAsia="ko-KR"/>
        </w:rPr>
        <w:t>;</w:t>
      </w:r>
    </w:p>
    <w:p w14:paraId="65FD73AD" w14:textId="77777777" w:rsidR="00096D69" w:rsidRPr="00E6516F" w:rsidRDefault="00096D69" w:rsidP="00096D69">
      <w:pPr>
        <w:pStyle w:val="B2"/>
      </w:pPr>
      <w:r w:rsidRPr="00E6516F">
        <w:rPr>
          <w:lang w:eastAsia="ko-KR"/>
        </w:rPr>
        <w:t>e)</w:t>
      </w:r>
      <w:r w:rsidRPr="00E6516F">
        <w:rPr>
          <w:lang w:eastAsia="ko-KR"/>
        </w:rPr>
        <w:tab/>
        <w:t>shall set the SDS disposition type IE to the stored disposition type</w:t>
      </w:r>
      <w:r w:rsidRPr="00E6516F">
        <w:t xml:space="preserve"> as specified in clause 15.2.5</w:t>
      </w:r>
      <w:r w:rsidRPr="00E6516F">
        <w:rPr>
          <w:lang w:eastAsia="ko-KR"/>
        </w:rPr>
        <w:t>; and</w:t>
      </w:r>
    </w:p>
    <w:p w14:paraId="474BB2ED" w14:textId="77777777" w:rsidR="00096D69" w:rsidRPr="00E6516F" w:rsidRDefault="00096D69" w:rsidP="00096D69">
      <w:pPr>
        <w:pStyle w:val="B2"/>
      </w:pPr>
      <w:r w:rsidRPr="00E6516F">
        <w:t>f)</w:t>
      </w:r>
      <w:r w:rsidRPr="00E6516F">
        <w:tab/>
        <w:t>may set:</w:t>
      </w:r>
    </w:p>
    <w:p w14:paraId="3E1C0A56" w14:textId="77777777" w:rsidR="00096D69" w:rsidRPr="00E6516F" w:rsidRDefault="00096D69" w:rsidP="00096D69">
      <w:pPr>
        <w:pStyle w:val="B3"/>
      </w:pPr>
      <w:r w:rsidRPr="00E6516F">
        <w:t>i)</w:t>
      </w:r>
      <w:r w:rsidRPr="00E6516F">
        <w:tab/>
        <w:t>the Application ID IE to the stored SDS application ID as specified in clause 15.2.7; or</w:t>
      </w:r>
    </w:p>
    <w:p w14:paraId="54C54FB8" w14:textId="77777777" w:rsidR="00096D69" w:rsidRPr="00E6516F" w:rsidRDefault="00096D69" w:rsidP="00096D69">
      <w:pPr>
        <w:pStyle w:val="B3"/>
      </w:pPr>
      <w:r w:rsidRPr="00E6516F">
        <w:t>ii)</w:t>
      </w:r>
      <w:r w:rsidRPr="00E6516F">
        <w:tab/>
        <w:t>the Extended application ID IE to the stored extended SDS application ID as specified in clause 15.2.24;</w:t>
      </w:r>
    </w:p>
    <w:p w14:paraId="309034D0" w14:textId="77777777" w:rsidR="00096D69" w:rsidRPr="00E6516F" w:rsidRDefault="00096D69" w:rsidP="00096D69">
      <w:pPr>
        <w:pStyle w:val="B10"/>
      </w:pPr>
      <w:r w:rsidRPr="00E6516F">
        <w:t>2)</w:t>
      </w:r>
      <w:r w:rsidRPr="00E6516F">
        <w:tab/>
        <w:t>shall send the SDS OFF-NETWORK NOTIFICATION message to the stored sender MCData user ID as specified in clause 9.3.1.1;</w:t>
      </w:r>
    </w:p>
    <w:p w14:paraId="2746E9C7" w14:textId="77777777" w:rsidR="00096D69" w:rsidRPr="00E6516F" w:rsidRDefault="00096D69" w:rsidP="00096D69">
      <w:pPr>
        <w:pStyle w:val="B10"/>
        <w:rPr>
          <w:lang w:eastAsia="ko-KR"/>
        </w:rPr>
      </w:pPr>
      <w:r w:rsidRPr="00E6516F">
        <w:rPr>
          <w:lang w:eastAsia="ko-KR"/>
        </w:rPr>
        <w:t>3)</w:t>
      </w:r>
      <w:r w:rsidRPr="00E6516F">
        <w:rPr>
          <w:lang w:eastAsia="ko-KR"/>
        </w:rPr>
        <w:tab/>
        <w:t>shall increment the counter CFS2 (SDS notification retransmission) by 1; and</w:t>
      </w:r>
    </w:p>
    <w:p w14:paraId="66834571" w14:textId="77777777" w:rsidR="00096D69" w:rsidRPr="00E6516F" w:rsidRDefault="00096D69" w:rsidP="00096D69">
      <w:pPr>
        <w:pStyle w:val="B10"/>
      </w:pPr>
      <w:r w:rsidRPr="00E6516F">
        <w:t>4)</w:t>
      </w:r>
      <w:r w:rsidRPr="00E6516F">
        <w:tab/>
        <w:t>shall start timer TFS2 (SDS notification retransmission) if the associated counter CFS2 (SDS notification</w:t>
      </w:r>
      <w:r w:rsidRPr="00E6516F">
        <w:rPr>
          <w:lang w:eastAsia="ko-KR"/>
        </w:rPr>
        <w:t xml:space="preserve"> </w:t>
      </w:r>
      <w:r w:rsidRPr="00E6516F">
        <w:t>retransmission) has not reached its upper limit.</w:t>
      </w:r>
    </w:p>
    <w:p w14:paraId="550BEB33" w14:textId="77777777" w:rsidR="00096D69" w:rsidRPr="00E6516F" w:rsidRDefault="00096D69" w:rsidP="00096D69">
      <w:pPr>
        <w:pStyle w:val="H6"/>
      </w:pPr>
      <w:r w:rsidRPr="00E6516F">
        <w:t>7.2.2.3</w:t>
      </w:r>
      <w:r w:rsidRPr="00E6516F">
        <w:tab/>
        <w:t>Test description</w:t>
      </w:r>
    </w:p>
    <w:p w14:paraId="454AD3A0" w14:textId="77777777" w:rsidR="00096D69" w:rsidRPr="00E6516F" w:rsidRDefault="00096D69" w:rsidP="00096D69">
      <w:pPr>
        <w:pStyle w:val="H6"/>
      </w:pPr>
      <w:r w:rsidRPr="00E6516F">
        <w:t>7.2.2.3.1</w:t>
      </w:r>
      <w:r w:rsidRPr="00E6516F">
        <w:tab/>
        <w:t>Pre-test conditions</w:t>
      </w:r>
    </w:p>
    <w:p w14:paraId="62A581A1" w14:textId="77777777" w:rsidR="00096D69" w:rsidRPr="00E6516F" w:rsidRDefault="00096D69" w:rsidP="00096D69">
      <w:pPr>
        <w:pStyle w:val="H6"/>
      </w:pPr>
      <w:r w:rsidRPr="00E6516F">
        <w:t>System Simulator:</w:t>
      </w:r>
    </w:p>
    <w:p w14:paraId="026AFBE5" w14:textId="77777777" w:rsidR="00096D69" w:rsidRPr="00E6516F" w:rsidRDefault="00096D69" w:rsidP="00096D69">
      <w:pPr>
        <w:pStyle w:val="B10"/>
      </w:pPr>
      <w:r w:rsidRPr="00E6516F">
        <w:t>-</w:t>
      </w:r>
      <w:r w:rsidRPr="00E6516F">
        <w:tab/>
      </w:r>
      <w:r w:rsidRPr="00E6516F">
        <w:rPr>
          <w:color w:val="000000"/>
        </w:rPr>
        <w:t>SS-UE1 (MCData Client)</w:t>
      </w:r>
    </w:p>
    <w:p w14:paraId="5D4E4413" w14:textId="77777777" w:rsidR="00096D69" w:rsidRPr="00E6516F" w:rsidRDefault="00096D69" w:rsidP="00096D69">
      <w:pPr>
        <w:pStyle w:val="B2"/>
        <w:rPr>
          <w:color w:val="000000"/>
        </w:rPr>
      </w:pPr>
      <w:r w:rsidRPr="00E6516F">
        <w:t>-</w:t>
      </w:r>
      <w:r w:rsidRPr="00E6516F">
        <w:tab/>
      </w:r>
      <w:r w:rsidRPr="00E6516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1E967C7A" w14:textId="77777777" w:rsidR="00096D69" w:rsidRPr="00E6516F" w:rsidRDefault="00096D69" w:rsidP="00096D69">
      <w:pPr>
        <w:pStyle w:val="B10"/>
      </w:pPr>
      <w:r w:rsidRPr="00E6516F">
        <w:t>-</w:t>
      </w:r>
      <w:r w:rsidRPr="00E6516F">
        <w:tab/>
      </w:r>
      <w:r w:rsidRPr="00E6516F">
        <w:rPr>
          <w:color w:val="000000"/>
        </w:rPr>
        <w:t>GNSS simulator to simulate a location and provide a timing reference for the assistance of E-UTRAN off-network testing.</w:t>
      </w:r>
    </w:p>
    <w:p w14:paraId="0E320A32" w14:textId="77777777" w:rsidR="00096D69" w:rsidRPr="00E6516F" w:rsidRDefault="00096D69" w:rsidP="00096D69">
      <w:pPr>
        <w:pStyle w:val="NO"/>
        <w:rPr>
          <w:color w:val="000000"/>
        </w:rPr>
      </w:pPr>
      <w:r w:rsidRPr="00E6516F">
        <w:rPr>
          <w:color w:val="000000"/>
        </w:rPr>
        <w:t>NOTE 1:</w:t>
      </w:r>
      <w:r w:rsidRPr="00E6516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0BDEAA5" w14:textId="77777777" w:rsidR="00096D69" w:rsidRPr="00E6516F" w:rsidRDefault="00096D69" w:rsidP="00096D69">
      <w:pPr>
        <w:pStyle w:val="B10"/>
      </w:pPr>
      <w:r w:rsidRPr="00E6516F">
        <w:t>-</w:t>
      </w:r>
      <w:r w:rsidRPr="00E6516F">
        <w:tab/>
      </w:r>
      <w:r w:rsidRPr="00E6516F">
        <w:rPr>
          <w:color w:val="000000"/>
        </w:rPr>
        <w:t>SS-NW (MCData server)</w:t>
      </w:r>
    </w:p>
    <w:p w14:paraId="00DF848D" w14:textId="77777777" w:rsidR="00096D69" w:rsidRPr="00E6516F" w:rsidRDefault="00096D69" w:rsidP="00096D69">
      <w:pPr>
        <w:pStyle w:val="B2"/>
        <w:rPr>
          <w:color w:val="000000"/>
        </w:rPr>
      </w:pPr>
      <w:r w:rsidRPr="00E6516F">
        <w:rPr>
          <w:color w:val="000000"/>
        </w:rPr>
        <w:t>-</w:t>
      </w:r>
      <w:r w:rsidRPr="00E6516F">
        <w:tab/>
      </w:r>
      <w:r w:rsidRPr="00E6516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9ECC913" w14:textId="77777777" w:rsidR="00096D69" w:rsidRPr="00E6516F" w:rsidRDefault="00096D69" w:rsidP="00096D69">
      <w:pPr>
        <w:pStyle w:val="NO"/>
        <w:rPr>
          <w:color w:val="000000"/>
        </w:rPr>
      </w:pPr>
      <w:r w:rsidRPr="00E6516F">
        <w:rPr>
          <w:color w:val="000000"/>
        </w:rPr>
        <w:t>NOTE 2:</w:t>
      </w:r>
      <w:r w:rsidRPr="00E6516F">
        <w:rPr>
          <w:color w:val="000000"/>
        </w:rPr>
        <w:tab/>
        <w:t>The SS operation as NW (MCVideo server) is needed only for the Preamble if the UE has to perform the Generic Test Procedure for MCVideo Authorization/Configuration and Key Generation as specified in TS 36.579-1 [2], subclause 5.3.2.</w:t>
      </w:r>
    </w:p>
    <w:p w14:paraId="2BEAAC0E" w14:textId="77777777" w:rsidR="00096D69" w:rsidRPr="00E6516F" w:rsidRDefault="00096D69" w:rsidP="00096D69">
      <w:pPr>
        <w:pStyle w:val="H6"/>
      </w:pPr>
      <w:r w:rsidRPr="00E6516F">
        <w:t>IUT:</w:t>
      </w:r>
    </w:p>
    <w:p w14:paraId="64D7655F" w14:textId="77777777" w:rsidR="00096D69" w:rsidRPr="00E6516F" w:rsidRDefault="00096D69" w:rsidP="00096D69">
      <w:pPr>
        <w:pStyle w:val="B10"/>
      </w:pPr>
      <w:r w:rsidRPr="00E6516F">
        <w:t>-</w:t>
      </w:r>
      <w:r w:rsidRPr="00E6516F">
        <w:tab/>
        <w:t>UE (MCData Client)</w:t>
      </w:r>
    </w:p>
    <w:p w14:paraId="3658CC42" w14:textId="77777777" w:rsidR="00096D69" w:rsidRPr="00E6516F" w:rsidRDefault="00096D69" w:rsidP="00096D69">
      <w:pPr>
        <w:pStyle w:val="B10"/>
      </w:pPr>
      <w:r w:rsidRPr="00E6516F">
        <w:t>-</w:t>
      </w:r>
      <w:r w:rsidRPr="00E6516F">
        <w:tab/>
        <w:t>The test USIM set as defined in TS 36.579-1 [2], subclause 5.5.10 is inserted.</w:t>
      </w:r>
    </w:p>
    <w:p w14:paraId="07A0E0F0" w14:textId="77777777" w:rsidR="00096D69" w:rsidRPr="00E6516F" w:rsidRDefault="00096D69" w:rsidP="00096D69">
      <w:pPr>
        <w:pStyle w:val="B10"/>
      </w:pPr>
      <w:r w:rsidRPr="00E6516F">
        <w:t>-</w:t>
      </w:r>
      <w:r w:rsidRPr="00E6516F">
        <w:tab/>
        <w:t>For the underlying "transport bearer" over which the SS and the UE will communicate, the UE is behaving as a ProSe enabled UE as defined in TS 36.508 [24], configured for and operating as ProSe Direct Communication transmitting and receiving device.</w:t>
      </w:r>
    </w:p>
    <w:p w14:paraId="41E20C50" w14:textId="77777777" w:rsidR="00096D69" w:rsidRPr="00E6516F" w:rsidRDefault="00096D69" w:rsidP="00096D69">
      <w:pPr>
        <w:pStyle w:val="B10"/>
      </w:pPr>
      <w:r w:rsidRPr="00E6516F">
        <w:t>-</w:t>
      </w:r>
      <w:r w:rsidRPr="00E6516F">
        <w:tab/>
        <w:t xml:space="preserve">CFS2 </w:t>
      </w:r>
      <w:r w:rsidRPr="00E6516F">
        <w:rPr>
          <w:lang w:eastAsia="ko-KR"/>
        </w:rPr>
        <w:t>(SDS notification retransmission)</w:t>
      </w:r>
      <w:r w:rsidRPr="00E6516F">
        <w:t>is set to the default value of 5.</w:t>
      </w:r>
    </w:p>
    <w:p w14:paraId="17FF2A96" w14:textId="77777777" w:rsidR="00096D69" w:rsidRPr="00E6516F" w:rsidRDefault="00096D69" w:rsidP="00096D69">
      <w:pPr>
        <w:pStyle w:val="B10"/>
      </w:pPr>
      <w:r w:rsidRPr="00E6516F">
        <w:t>-</w:t>
      </w:r>
      <w:r w:rsidRPr="00E6516F">
        <w:tab/>
        <w:t xml:space="preserve">TFS2 </w:t>
      </w:r>
      <w:r w:rsidRPr="00E6516F">
        <w:rPr>
          <w:lang w:eastAsia="ko-KR"/>
        </w:rPr>
        <w:t>(SDS notification retransmission)</w:t>
      </w:r>
      <w:r w:rsidRPr="00E6516F">
        <w:t>is set to the default value of 40 ms.</w:t>
      </w:r>
    </w:p>
    <w:p w14:paraId="331187F2" w14:textId="77777777" w:rsidR="00096D69" w:rsidRPr="00E6516F" w:rsidRDefault="00096D69" w:rsidP="00096D69">
      <w:pPr>
        <w:pStyle w:val="H6"/>
      </w:pPr>
      <w:r w:rsidRPr="00E6516F">
        <w:t>Preamble:</w:t>
      </w:r>
    </w:p>
    <w:p w14:paraId="42992562" w14:textId="77777777" w:rsidR="00096D69" w:rsidRPr="00E6516F" w:rsidRDefault="00096D69" w:rsidP="00096D69">
      <w:pPr>
        <w:pStyle w:val="B10"/>
      </w:pPr>
      <w:r w:rsidRPr="00E6516F">
        <w:t>--</w:t>
      </w:r>
      <w:r w:rsidRPr="00E6516F">
        <w:tab/>
        <w:t>The UE has performed the Generic Test Procedure for MCData UE registration as specified in TS 36.579-1 [2], subclause 5.4.2B.</w:t>
      </w:r>
    </w:p>
    <w:p w14:paraId="083BEB9C" w14:textId="77777777" w:rsidR="00096D69" w:rsidRPr="00E6516F" w:rsidRDefault="00096D69" w:rsidP="00096D69">
      <w:pPr>
        <w:pStyle w:val="B10"/>
      </w:pPr>
      <w:r w:rsidRPr="00E6516F">
        <w:t>-</w:t>
      </w:r>
      <w:r w:rsidRPr="00E6516F">
        <w:tab/>
        <w:t>The MCData User performs the Generic Test Procedure for MCData Authorization/Configuration and Key Generation as specified in TS 36.579-1 [2], subclause 5.3.2.</w:t>
      </w:r>
    </w:p>
    <w:p w14:paraId="7DCA6C53" w14:textId="77777777" w:rsidR="00096D69" w:rsidRPr="00E6516F" w:rsidRDefault="00096D69" w:rsidP="00096D69">
      <w:pPr>
        <w:pStyle w:val="B10"/>
        <w:rPr>
          <w:color w:val="000000"/>
        </w:rPr>
      </w:pPr>
      <w:r w:rsidRPr="00E6516F">
        <w:t>-</w:t>
      </w:r>
      <w:r w:rsidRPr="00E6516F">
        <w:tab/>
        <w:t xml:space="preserve">The </w:t>
      </w:r>
      <w:r w:rsidRPr="00E6516F">
        <w:rPr>
          <w:color w:val="000000"/>
        </w:rPr>
        <w:t xml:space="preserve">GNSS simulator is configured to simulate a location in the centre of Geographical area #1 and provide a timing reference, as defined in TS 36.508 [24] </w:t>
      </w:r>
      <w:r w:rsidRPr="00E6516F">
        <w:t>Table 4.11.2-2 scenario #1</w:t>
      </w:r>
      <w:r w:rsidRPr="00E6516F">
        <w:rPr>
          <w:color w:val="000000"/>
        </w:rPr>
        <w:t>.</w:t>
      </w:r>
    </w:p>
    <w:p w14:paraId="59AAB63E" w14:textId="77777777" w:rsidR="00096D69" w:rsidRPr="00E6516F" w:rsidRDefault="00096D69" w:rsidP="00096D69">
      <w:pPr>
        <w:pStyle w:val="B10"/>
      </w:pPr>
      <w:r w:rsidRPr="00E6516F">
        <w:t>-</w:t>
      </w:r>
      <w:r w:rsidRPr="00E6516F">
        <w:tab/>
        <w:t>The UE is switched-off.</w:t>
      </w:r>
    </w:p>
    <w:p w14:paraId="051E5FBD" w14:textId="77777777" w:rsidR="00096D69" w:rsidRPr="00E6516F" w:rsidRDefault="00096D69" w:rsidP="00096D69">
      <w:pPr>
        <w:pStyle w:val="B10"/>
      </w:pPr>
      <w:r w:rsidRPr="00E6516F">
        <w:t>-</w:t>
      </w:r>
      <w:r w:rsidRPr="00E6516F">
        <w:tab/>
        <w:t>UE States at the end of the preamble</w:t>
      </w:r>
    </w:p>
    <w:p w14:paraId="794B88C2" w14:textId="77777777" w:rsidR="00096D69" w:rsidRPr="00E6516F" w:rsidRDefault="00096D69" w:rsidP="00096D69">
      <w:pPr>
        <w:pStyle w:val="B2"/>
      </w:pPr>
      <w:r w:rsidRPr="00E6516F">
        <w:t>-</w:t>
      </w:r>
      <w:r w:rsidRPr="00E6516F">
        <w:tab/>
        <w:t>The UE is in state 'switched-off'.</w:t>
      </w:r>
    </w:p>
    <w:p w14:paraId="61CA7608" w14:textId="77777777" w:rsidR="00096D69" w:rsidRPr="00E6516F" w:rsidRDefault="00096D69" w:rsidP="00096D69">
      <w:pPr>
        <w:pStyle w:val="H6"/>
      </w:pPr>
      <w:r w:rsidRPr="00E6516F">
        <w:t>7.2.2.3.2</w:t>
      </w:r>
      <w:r w:rsidRPr="00E6516F">
        <w:tab/>
        <w:t>Test procedure sequence</w:t>
      </w:r>
    </w:p>
    <w:p w14:paraId="2F1EFEFA" w14:textId="77777777" w:rsidR="00096D69" w:rsidRPr="00E6516F" w:rsidRDefault="00096D69" w:rsidP="00096D69">
      <w:pPr>
        <w:pStyle w:val="TH"/>
      </w:pPr>
      <w:r w:rsidRPr="00E6516F">
        <w:t>Table 7.2.2.3.2-1: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96D69" w:rsidRPr="00E6516F" w14:paraId="5DB0CE9A" w14:textId="77777777" w:rsidTr="00096D69">
        <w:tc>
          <w:tcPr>
            <w:tcW w:w="648" w:type="dxa"/>
            <w:tcBorders>
              <w:top w:val="single" w:sz="4" w:space="0" w:color="auto"/>
              <w:left w:val="single" w:sz="4" w:space="0" w:color="auto"/>
              <w:bottom w:val="nil"/>
              <w:right w:val="single" w:sz="4" w:space="0" w:color="auto"/>
            </w:tcBorders>
            <w:hideMark/>
          </w:tcPr>
          <w:p w14:paraId="53289024" w14:textId="77777777" w:rsidR="00096D69" w:rsidRPr="00E6516F" w:rsidRDefault="00096D69">
            <w:pPr>
              <w:pStyle w:val="TAH"/>
              <w:spacing w:line="256" w:lineRule="auto"/>
              <w:rPr>
                <w:lang w:eastAsia="en-US"/>
              </w:rPr>
            </w:pPr>
            <w:r w:rsidRPr="00E6516F">
              <w:rPr>
                <w:lang w:eastAsia="en-US"/>
              </w:rPr>
              <w:t>St</w:t>
            </w:r>
          </w:p>
        </w:tc>
        <w:tc>
          <w:tcPr>
            <w:tcW w:w="3969" w:type="dxa"/>
            <w:tcBorders>
              <w:top w:val="single" w:sz="4" w:space="0" w:color="auto"/>
              <w:left w:val="single" w:sz="4" w:space="0" w:color="auto"/>
              <w:bottom w:val="nil"/>
              <w:right w:val="single" w:sz="4" w:space="0" w:color="auto"/>
            </w:tcBorders>
            <w:hideMark/>
          </w:tcPr>
          <w:p w14:paraId="562E8E51" w14:textId="77777777" w:rsidR="00096D69" w:rsidRPr="00E6516F" w:rsidRDefault="00096D69">
            <w:pPr>
              <w:pStyle w:val="TAH"/>
              <w:spacing w:line="256" w:lineRule="auto"/>
              <w:rPr>
                <w:lang w:eastAsia="en-US"/>
              </w:rPr>
            </w:pPr>
            <w:r w:rsidRPr="00E6516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316A014" w14:textId="77777777" w:rsidR="00096D69" w:rsidRPr="00E6516F" w:rsidRDefault="00096D69">
            <w:pPr>
              <w:pStyle w:val="TAH"/>
              <w:spacing w:line="256" w:lineRule="auto"/>
              <w:rPr>
                <w:lang w:eastAsia="en-US"/>
              </w:rPr>
            </w:pPr>
            <w:r w:rsidRPr="00E6516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2607F343" w14:textId="77777777" w:rsidR="00096D69" w:rsidRPr="00E6516F" w:rsidRDefault="00096D69">
            <w:pPr>
              <w:pStyle w:val="TAH"/>
              <w:spacing w:line="256" w:lineRule="auto"/>
              <w:rPr>
                <w:lang w:eastAsia="en-US"/>
              </w:rPr>
            </w:pPr>
            <w:r w:rsidRPr="00E6516F">
              <w:rPr>
                <w:lang w:eastAsia="en-US"/>
              </w:rPr>
              <w:t>TP</w:t>
            </w:r>
          </w:p>
        </w:tc>
        <w:tc>
          <w:tcPr>
            <w:tcW w:w="892" w:type="dxa"/>
            <w:tcBorders>
              <w:top w:val="single" w:sz="4" w:space="0" w:color="auto"/>
              <w:left w:val="single" w:sz="4" w:space="0" w:color="auto"/>
              <w:bottom w:val="nil"/>
              <w:right w:val="single" w:sz="4" w:space="0" w:color="auto"/>
            </w:tcBorders>
            <w:hideMark/>
          </w:tcPr>
          <w:p w14:paraId="1A0C1C92" w14:textId="77777777" w:rsidR="00096D69" w:rsidRPr="00E6516F" w:rsidRDefault="00096D69">
            <w:pPr>
              <w:pStyle w:val="TAH"/>
              <w:spacing w:line="256" w:lineRule="auto"/>
              <w:rPr>
                <w:lang w:eastAsia="en-US"/>
              </w:rPr>
            </w:pPr>
            <w:r w:rsidRPr="00E6516F">
              <w:rPr>
                <w:lang w:eastAsia="en-US"/>
              </w:rPr>
              <w:t>Verdict</w:t>
            </w:r>
          </w:p>
        </w:tc>
      </w:tr>
      <w:tr w:rsidR="00096D69" w:rsidRPr="00E6516F" w14:paraId="1A5BB1DB" w14:textId="77777777" w:rsidTr="00096D69">
        <w:tc>
          <w:tcPr>
            <w:tcW w:w="648" w:type="dxa"/>
            <w:tcBorders>
              <w:top w:val="nil"/>
              <w:left w:val="single" w:sz="4" w:space="0" w:color="auto"/>
              <w:bottom w:val="single" w:sz="4" w:space="0" w:color="auto"/>
              <w:right w:val="single" w:sz="4" w:space="0" w:color="auto"/>
            </w:tcBorders>
          </w:tcPr>
          <w:p w14:paraId="62F2C14F" w14:textId="77777777" w:rsidR="00096D69" w:rsidRPr="00E6516F" w:rsidRDefault="00096D69">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15EEEBF6" w14:textId="77777777" w:rsidR="00096D69" w:rsidRPr="00E6516F" w:rsidRDefault="00096D69">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9DF044D" w14:textId="77777777" w:rsidR="00096D69" w:rsidRPr="00E6516F" w:rsidRDefault="00096D69">
            <w:pPr>
              <w:pStyle w:val="TAH"/>
              <w:spacing w:line="256" w:lineRule="auto"/>
              <w:rPr>
                <w:lang w:eastAsia="en-US"/>
              </w:rPr>
            </w:pPr>
            <w:r w:rsidRPr="00E6516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BB4BFD6" w14:textId="77777777" w:rsidR="00096D69" w:rsidRPr="00E6516F" w:rsidRDefault="00096D69">
            <w:pPr>
              <w:pStyle w:val="TAH"/>
              <w:spacing w:line="256" w:lineRule="auto"/>
              <w:rPr>
                <w:lang w:eastAsia="en-US"/>
              </w:rPr>
            </w:pPr>
            <w:r w:rsidRPr="00E6516F">
              <w:rPr>
                <w:lang w:eastAsia="en-US"/>
              </w:rPr>
              <w:t>Message</w:t>
            </w:r>
          </w:p>
        </w:tc>
        <w:tc>
          <w:tcPr>
            <w:tcW w:w="567" w:type="dxa"/>
            <w:tcBorders>
              <w:top w:val="nil"/>
              <w:left w:val="single" w:sz="4" w:space="0" w:color="auto"/>
              <w:bottom w:val="single" w:sz="4" w:space="0" w:color="auto"/>
              <w:right w:val="single" w:sz="4" w:space="0" w:color="auto"/>
            </w:tcBorders>
          </w:tcPr>
          <w:p w14:paraId="7030419E" w14:textId="77777777" w:rsidR="00096D69" w:rsidRPr="00E6516F" w:rsidRDefault="00096D69">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0652322E" w14:textId="77777777" w:rsidR="00096D69" w:rsidRPr="00E6516F" w:rsidRDefault="00096D69">
            <w:pPr>
              <w:pStyle w:val="TAH"/>
              <w:spacing w:line="256" w:lineRule="auto"/>
              <w:rPr>
                <w:lang w:eastAsia="en-US"/>
              </w:rPr>
            </w:pPr>
          </w:p>
        </w:tc>
      </w:tr>
      <w:tr w:rsidR="00096D69" w:rsidRPr="00E6516F" w14:paraId="310AAA1C"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AC2D94D" w14:textId="77777777" w:rsidR="00096D69" w:rsidRPr="00E6516F" w:rsidRDefault="00096D69">
            <w:pPr>
              <w:pStyle w:val="TAC"/>
              <w:spacing w:line="256" w:lineRule="auto"/>
              <w:rPr>
                <w:lang w:eastAsia="en-US"/>
              </w:rPr>
            </w:pPr>
            <w:r w:rsidRPr="00E6516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30174866" w14:textId="77777777" w:rsidR="00096D69" w:rsidRPr="00E6516F" w:rsidRDefault="00096D69">
            <w:pPr>
              <w:pStyle w:val="TAL"/>
              <w:spacing w:line="256" w:lineRule="auto"/>
              <w:rPr>
                <w:lang w:eastAsia="en-US"/>
              </w:rPr>
            </w:pPr>
            <w:r w:rsidRPr="00E6516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08413A5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967C17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7501D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FD45D44" w14:textId="77777777" w:rsidR="00096D69" w:rsidRPr="00E6516F" w:rsidRDefault="00096D69">
            <w:pPr>
              <w:pStyle w:val="TAC"/>
              <w:spacing w:line="256" w:lineRule="auto"/>
              <w:rPr>
                <w:lang w:eastAsia="en-US"/>
              </w:rPr>
            </w:pPr>
            <w:r w:rsidRPr="00E6516F">
              <w:rPr>
                <w:lang w:eastAsia="en-US"/>
              </w:rPr>
              <w:t>-</w:t>
            </w:r>
          </w:p>
        </w:tc>
      </w:tr>
      <w:tr w:rsidR="00096D69" w:rsidRPr="00E6516F" w14:paraId="71EE3204"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12CB4B0" w14:textId="77777777" w:rsidR="00096D69" w:rsidRPr="00E6516F" w:rsidRDefault="00096D69">
            <w:pPr>
              <w:pStyle w:val="TAC"/>
              <w:spacing w:line="256" w:lineRule="auto"/>
              <w:rPr>
                <w:lang w:eastAsia="en-US"/>
              </w:rPr>
            </w:pPr>
            <w:r w:rsidRPr="00E6516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005FB531" w14:textId="2C8C83A7" w:rsidR="00096D69" w:rsidRPr="00E6516F" w:rsidRDefault="00096D69">
            <w:pPr>
              <w:pStyle w:val="TAN"/>
              <w:spacing w:line="256" w:lineRule="auto"/>
              <w:rPr>
                <w:lang w:eastAsia="en-US"/>
              </w:rPr>
            </w:pPr>
            <w:r w:rsidRPr="00E6516F">
              <w:rPr>
                <w:lang w:eastAsia="en-US"/>
              </w:rPr>
              <w:t>Trigger the UE to reset UTC time and location.</w:t>
            </w:r>
          </w:p>
          <w:p w14:paraId="72B6C09F" w14:textId="77777777" w:rsidR="00096D69" w:rsidRPr="00E6516F" w:rsidRDefault="00096D69">
            <w:pPr>
              <w:pStyle w:val="TAL"/>
              <w:spacing w:line="256" w:lineRule="auto"/>
              <w:rPr>
                <w:lang w:eastAsia="en-US"/>
              </w:rPr>
            </w:pPr>
            <w:r w:rsidRPr="00E6516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68089593"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5F181F"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72D306E"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A7DDA0" w14:textId="77777777" w:rsidR="00096D69" w:rsidRPr="00E6516F" w:rsidRDefault="00096D69">
            <w:pPr>
              <w:pStyle w:val="TAC"/>
              <w:spacing w:line="256" w:lineRule="auto"/>
              <w:rPr>
                <w:lang w:eastAsia="en-US"/>
              </w:rPr>
            </w:pPr>
            <w:r w:rsidRPr="00E6516F">
              <w:rPr>
                <w:lang w:eastAsia="en-US"/>
              </w:rPr>
              <w:t>-</w:t>
            </w:r>
          </w:p>
        </w:tc>
      </w:tr>
      <w:tr w:rsidR="00096D69" w:rsidRPr="00E6516F" w14:paraId="4EC53FCB"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A01BD0F" w14:textId="77777777" w:rsidR="00096D69" w:rsidRPr="00E6516F" w:rsidRDefault="00096D69">
            <w:pPr>
              <w:pStyle w:val="TAC"/>
              <w:spacing w:line="256" w:lineRule="auto"/>
              <w:rPr>
                <w:color w:val="000000"/>
                <w:lang w:eastAsia="en-US"/>
              </w:rPr>
            </w:pPr>
            <w:r w:rsidRPr="00E6516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28D0AD46" w14:textId="4ECD1431" w:rsidR="00096D69" w:rsidRPr="00E6516F" w:rsidRDefault="00096D69">
            <w:pPr>
              <w:pStyle w:val="TAL"/>
              <w:spacing w:line="256" w:lineRule="auto"/>
              <w:rPr>
                <w:lang w:eastAsia="ko-KR"/>
              </w:rPr>
            </w:pPr>
            <w:r w:rsidRPr="00E6516F">
              <w:rPr>
                <w:lang w:eastAsia="en-US"/>
              </w:rPr>
              <w:t>Activate the MCData Client Application and register User A as the MCData User (TS 36.579-5 [5], px_MCX_User_A_username, px_MCX_User_A_password).</w:t>
            </w:r>
          </w:p>
          <w:p w14:paraId="689425ED" w14:textId="77777777" w:rsidR="00096D69" w:rsidRPr="00E6516F" w:rsidRDefault="00096D69">
            <w:pPr>
              <w:pStyle w:val="TAL"/>
              <w:spacing w:line="256" w:lineRule="auto"/>
              <w:rPr>
                <w:color w:val="000000"/>
                <w:lang w:eastAsia="en-US"/>
              </w:rPr>
            </w:pPr>
            <w:r w:rsidRPr="00E6516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67FEA97"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4574F2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483D8F7"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27611C" w14:textId="77777777" w:rsidR="00096D69" w:rsidRPr="00E6516F" w:rsidRDefault="00096D69">
            <w:pPr>
              <w:pStyle w:val="TAC"/>
              <w:spacing w:line="256" w:lineRule="auto"/>
              <w:rPr>
                <w:lang w:eastAsia="en-US"/>
              </w:rPr>
            </w:pPr>
            <w:r w:rsidRPr="00E6516F">
              <w:rPr>
                <w:lang w:eastAsia="en-US"/>
              </w:rPr>
              <w:t>-</w:t>
            </w:r>
          </w:p>
        </w:tc>
      </w:tr>
      <w:tr w:rsidR="00096D69" w:rsidRPr="00E6516F" w14:paraId="16DB290B"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002D39AC" w14:textId="77777777" w:rsidR="00096D69" w:rsidRPr="00E6516F" w:rsidRDefault="00096D69">
            <w:pPr>
              <w:pStyle w:val="TAC"/>
              <w:spacing w:line="256" w:lineRule="auto"/>
              <w:rPr>
                <w:color w:val="000000"/>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20A36AD" w14:textId="77777777" w:rsidR="00096D69" w:rsidRPr="00E6516F" w:rsidRDefault="00096D69">
            <w:pPr>
              <w:pStyle w:val="TAL"/>
              <w:spacing w:line="256" w:lineRule="auto"/>
              <w:rPr>
                <w:lang w:eastAsia="en-US"/>
              </w:rPr>
            </w:pPr>
            <w:r w:rsidRPr="00E6516F">
              <w:rPr>
                <w:lang w:eastAsia="en-US"/>
              </w:rPr>
              <w:t>EXCEPTION: The E-UTRA/EPC actions which are related to the MCData call establishment are described in TS 36.579-1 [2], subclause 5.4.10 'Generic Test Procedure for MCPTT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CE077B8"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5DB327"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7AE8276"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CFB18D" w14:textId="77777777" w:rsidR="00096D69" w:rsidRPr="00E6516F" w:rsidRDefault="00096D69">
            <w:pPr>
              <w:pStyle w:val="TAC"/>
              <w:spacing w:line="256" w:lineRule="auto"/>
              <w:rPr>
                <w:lang w:eastAsia="en-US"/>
              </w:rPr>
            </w:pPr>
            <w:r w:rsidRPr="00E6516F">
              <w:rPr>
                <w:lang w:eastAsia="en-US"/>
              </w:rPr>
              <w:t>-</w:t>
            </w:r>
          </w:p>
        </w:tc>
      </w:tr>
      <w:tr w:rsidR="00096D69" w:rsidRPr="00E6516F" w14:paraId="207137ED"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0C25506"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A44B2B3" w14:textId="77777777" w:rsidR="00096D69" w:rsidRPr="00E6516F" w:rsidRDefault="00096D69">
            <w:pPr>
              <w:pStyle w:val="TAL"/>
              <w:spacing w:line="256" w:lineRule="auto"/>
              <w:rPr>
                <w:lang w:eastAsia="en-US"/>
              </w:rPr>
            </w:pPr>
            <w:r w:rsidRPr="00E6516F">
              <w:rPr>
                <w:lang w:eastAsia="en-US"/>
              </w:rPr>
              <w:t>EXCEPTION: Steps 4-6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888700A"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3F28DE"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30FA270"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D7A211" w14:textId="77777777" w:rsidR="00096D69" w:rsidRPr="00E6516F" w:rsidRDefault="00096D69">
            <w:pPr>
              <w:pStyle w:val="TAC"/>
              <w:spacing w:line="256" w:lineRule="auto"/>
              <w:rPr>
                <w:lang w:eastAsia="en-US"/>
              </w:rPr>
            </w:pPr>
            <w:r w:rsidRPr="00E6516F">
              <w:rPr>
                <w:lang w:eastAsia="en-US"/>
              </w:rPr>
              <w:t>-</w:t>
            </w:r>
          </w:p>
        </w:tc>
      </w:tr>
      <w:tr w:rsidR="00096D69" w:rsidRPr="00E6516F" w14:paraId="73168240"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327B3918" w14:textId="77777777" w:rsidR="00096D69" w:rsidRPr="00E6516F" w:rsidRDefault="00096D69">
            <w:pPr>
              <w:pStyle w:val="TAC"/>
              <w:spacing w:line="256" w:lineRule="auto"/>
              <w:rPr>
                <w:lang w:eastAsia="en-US"/>
              </w:rPr>
            </w:pPr>
            <w:r w:rsidRPr="00E6516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3C4A17D3" w14:textId="77777777" w:rsidR="00096D69" w:rsidRPr="00E6516F" w:rsidRDefault="00096D69">
            <w:pPr>
              <w:pStyle w:val="TAL"/>
              <w:spacing w:line="256" w:lineRule="auto"/>
              <w:rPr>
                <w:lang w:eastAsia="en-US"/>
              </w:rPr>
            </w:pPr>
            <w:r w:rsidRPr="00E6516F">
              <w:rPr>
                <w:lang w:eastAsia="en-US"/>
              </w:rPr>
              <w:t>SS-UE1 (MCData Client) sends an enhanced status via the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0180C5C9" w14:textId="77777777" w:rsidR="00096D69" w:rsidRPr="00E6516F" w:rsidRDefault="00096D69">
            <w:pPr>
              <w:pStyle w:val="TAC"/>
              <w:spacing w:line="256" w:lineRule="auto"/>
              <w:rPr>
                <w:lang w:eastAsia="en-US"/>
              </w:rPr>
            </w:pPr>
            <w:r w:rsidRPr="00E6516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430521D" w14:textId="77777777" w:rsidR="00096D69" w:rsidRPr="00E6516F" w:rsidRDefault="00096D69">
            <w:pPr>
              <w:pStyle w:val="TAL"/>
              <w:spacing w:line="256" w:lineRule="auto"/>
              <w:rPr>
                <w:lang w:eastAsia="en-US"/>
              </w:rPr>
            </w:pPr>
            <w:r w:rsidRPr="00E6516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0CCAEED1"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038836B" w14:textId="77777777" w:rsidR="00096D69" w:rsidRPr="00E6516F" w:rsidRDefault="00096D69">
            <w:pPr>
              <w:pStyle w:val="TAC"/>
              <w:spacing w:line="256" w:lineRule="auto"/>
              <w:rPr>
                <w:lang w:eastAsia="en-US"/>
              </w:rPr>
            </w:pPr>
            <w:r w:rsidRPr="00E6516F">
              <w:rPr>
                <w:lang w:eastAsia="en-US"/>
              </w:rPr>
              <w:t>-</w:t>
            </w:r>
          </w:p>
        </w:tc>
      </w:tr>
      <w:tr w:rsidR="00096D69" w:rsidRPr="00E6516F" w14:paraId="1698BE76"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18FBE0C" w14:textId="77777777" w:rsidR="00096D69" w:rsidRPr="00E6516F" w:rsidRDefault="00096D69">
            <w:pPr>
              <w:pStyle w:val="TAC"/>
              <w:spacing w:line="256" w:lineRule="auto"/>
              <w:rPr>
                <w:lang w:eastAsia="en-US"/>
              </w:rPr>
            </w:pPr>
            <w:r w:rsidRPr="00E6516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27AA24F" w14:textId="77777777" w:rsidR="00096D69" w:rsidRPr="00E6516F" w:rsidRDefault="00096D69">
            <w:pPr>
              <w:pStyle w:val="TAL"/>
              <w:spacing w:line="256" w:lineRule="auto"/>
              <w:rPr>
                <w:lang w:eastAsia="en-US"/>
              </w:rPr>
            </w:pPr>
            <w:r w:rsidRPr="00E6516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75B1834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605CE5A"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CA15E9"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EB73C80" w14:textId="77777777" w:rsidR="00096D69" w:rsidRPr="00E6516F" w:rsidRDefault="00096D69">
            <w:pPr>
              <w:pStyle w:val="TAC"/>
              <w:spacing w:line="256" w:lineRule="auto"/>
              <w:rPr>
                <w:lang w:eastAsia="en-US"/>
              </w:rPr>
            </w:pPr>
            <w:r w:rsidRPr="00E6516F">
              <w:rPr>
                <w:lang w:eastAsia="en-US"/>
              </w:rPr>
              <w:t>-</w:t>
            </w:r>
          </w:p>
        </w:tc>
      </w:tr>
      <w:tr w:rsidR="00096D69" w:rsidRPr="00E6516F" w14:paraId="64B283A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7CCF8509" w14:textId="77777777" w:rsidR="00096D69" w:rsidRPr="00E6516F" w:rsidRDefault="00096D69">
            <w:pPr>
              <w:pStyle w:val="TAC"/>
              <w:spacing w:line="256" w:lineRule="auto"/>
              <w:rPr>
                <w:lang w:eastAsia="en-US"/>
              </w:rPr>
            </w:pPr>
            <w:r w:rsidRPr="00E6516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02FB81C" w14:textId="77777777" w:rsidR="00096D69" w:rsidRPr="00E6516F" w:rsidRDefault="00096D69">
            <w:pPr>
              <w:pStyle w:val="TAL"/>
              <w:spacing w:line="256" w:lineRule="auto"/>
              <w:rPr>
                <w:lang w:eastAsia="en-US"/>
              </w:rPr>
            </w:pPr>
            <w:r w:rsidRPr="00E6516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01B6DE2C"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75E2D9"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8C86C2"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1AAED8" w14:textId="77777777" w:rsidR="00096D69" w:rsidRPr="00E6516F" w:rsidRDefault="00096D69">
            <w:pPr>
              <w:pStyle w:val="TAC"/>
              <w:spacing w:line="256" w:lineRule="auto"/>
              <w:rPr>
                <w:lang w:eastAsia="en-US"/>
              </w:rPr>
            </w:pPr>
            <w:r w:rsidRPr="00E6516F">
              <w:rPr>
                <w:lang w:eastAsia="en-US"/>
              </w:rPr>
              <w:t>-</w:t>
            </w:r>
          </w:p>
        </w:tc>
      </w:tr>
      <w:tr w:rsidR="00096D69" w:rsidRPr="00E6516F" w14:paraId="0B911DF9"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F71D984" w14:textId="77777777" w:rsidR="00096D69" w:rsidRPr="00E6516F" w:rsidRDefault="00096D69">
            <w:pPr>
              <w:pStyle w:val="TAC"/>
              <w:spacing w:line="256" w:lineRule="auto"/>
              <w:rPr>
                <w:lang w:eastAsia="en-US"/>
              </w:rPr>
            </w:pPr>
            <w:r w:rsidRPr="00E6516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DB25EBE" w14:textId="77777777" w:rsidR="00096D69" w:rsidRPr="00E6516F" w:rsidRDefault="00096D69">
            <w:pPr>
              <w:pStyle w:val="TAL"/>
              <w:spacing w:line="256" w:lineRule="auto"/>
              <w:rPr>
                <w:lang w:eastAsia="en-US"/>
              </w:rPr>
            </w:pPr>
            <w:r w:rsidRPr="00E6516F">
              <w:rPr>
                <w:lang w:eastAsia="en-US"/>
              </w:rPr>
              <w:t xml:space="preserve">EXCEPTION: Steps 7-9 are repeated CFS1=5 times (CFS1 defined in </w:t>
            </w:r>
            <w:r w:rsidRPr="00E6516F">
              <w:rPr>
                <w:rFonts w:eastAsia="MS Mincho"/>
                <w:lang w:eastAsia="en-US"/>
              </w:rPr>
              <w:t xml:space="preserve">24.282 [31] </w:t>
            </w:r>
            <w:r w:rsidRPr="00E6516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EE964E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AD1EA5B"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218947A"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404E9FB" w14:textId="77777777" w:rsidR="00096D69" w:rsidRPr="00E6516F" w:rsidRDefault="00096D69">
            <w:pPr>
              <w:pStyle w:val="TAC"/>
              <w:spacing w:line="256" w:lineRule="auto"/>
              <w:rPr>
                <w:lang w:eastAsia="en-US"/>
              </w:rPr>
            </w:pPr>
            <w:r w:rsidRPr="00E6516F">
              <w:rPr>
                <w:lang w:eastAsia="en-US"/>
              </w:rPr>
              <w:t>-</w:t>
            </w:r>
          </w:p>
        </w:tc>
      </w:tr>
      <w:tr w:rsidR="00096D69" w:rsidRPr="00E6516F" w14:paraId="41888575"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5937A07D" w14:textId="77777777" w:rsidR="00096D69" w:rsidRPr="00E6516F" w:rsidRDefault="00096D69">
            <w:pPr>
              <w:pStyle w:val="TAC"/>
              <w:spacing w:line="256" w:lineRule="auto"/>
              <w:rPr>
                <w:lang w:eastAsia="en-US"/>
              </w:rPr>
            </w:pPr>
            <w:r w:rsidRPr="00E6516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4614BCBE" w14:textId="77777777" w:rsidR="00096D69" w:rsidRPr="00E6516F" w:rsidRDefault="00096D69">
            <w:pPr>
              <w:pStyle w:val="TAL"/>
              <w:spacing w:line="256" w:lineRule="auto"/>
              <w:rPr>
                <w:lang w:eastAsia="en-US"/>
              </w:rPr>
            </w:pPr>
            <w:r w:rsidRPr="00E6516F">
              <w:rPr>
                <w:lang w:eastAsia="en-US"/>
              </w:rPr>
              <w:t>Check: Does the UE (</w:t>
            </w:r>
            <w:r w:rsidRPr="00E6516F">
              <w:rPr>
                <w:lang w:eastAsia="ko-KR"/>
              </w:rPr>
              <w:t xml:space="preserve">MCData Client) send a </w:t>
            </w:r>
            <w:r w:rsidRPr="00E6516F">
              <w:rPr>
                <w:lang w:eastAsia="en-US"/>
              </w:rPr>
              <w:t>SDS OFF-NETWORK MESSAGE</w:t>
            </w:r>
            <w:r w:rsidRPr="00E6516F">
              <w:rPr>
                <w:lang w:eastAsia="ko-KR"/>
              </w:rPr>
              <w:t xml:space="preserve"> message with disposition notification type of DELIVERED?</w:t>
            </w:r>
          </w:p>
          <w:p w14:paraId="24999CFE" w14:textId="77777777" w:rsidR="00096D69" w:rsidRPr="00E6516F" w:rsidRDefault="00096D69">
            <w:pPr>
              <w:pStyle w:val="TAL"/>
              <w:spacing w:line="256" w:lineRule="auto"/>
              <w:rPr>
                <w:lang w:eastAsia="en-US"/>
              </w:rPr>
            </w:pPr>
            <w:r w:rsidRPr="00E6516F">
              <w:rPr>
                <w:lang w:eastAsia="en-US"/>
              </w:rPr>
              <w:t>NOTE: It is expected that the UE</w:t>
            </w:r>
          </w:p>
          <w:p w14:paraId="34287931" w14:textId="77777777" w:rsidR="00096D69" w:rsidRPr="00E6516F" w:rsidRDefault="00096D69">
            <w:pPr>
              <w:pStyle w:val="TAL"/>
              <w:spacing w:line="256" w:lineRule="auto"/>
              <w:rPr>
                <w:lang w:eastAsia="en-US"/>
              </w:rPr>
            </w:pPr>
            <w:r w:rsidRPr="00E6516F">
              <w:rPr>
                <w:lang w:eastAsia="en-US"/>
              </w:rPr>
              <w:t xml:space="preserve">- shall initialize the counter CFS2 </w:t>
            </w:r>
            <w:r w:rsidRPr="00E6516F">
              <w:rPr>
                <w:lang w:eastAsia="ko-KR"/>
              </w:rPr>
              <w:t>(SDS notification retransmission)</w:t>
            </w:r>
            <w:r w:rsidRPr="00E6516F">
              <w:rPr>
                <w:lang w:eastAsia="en-US"/>
              </w:rPr>
              <w:t xml:space="preserve"> with the value set to 1 on the first transmission, and, increase it by 1 with each re-transmission.</w:t>
            </w:r>
          </w:p>
          <w:p w14:paraId="0FBE1A21" w14:textId="77777777" w:rsidR="00096D69" w:rsidRPr="00E6516F" w:rsidRDefault="00096D69">
            <w:pPr>
              <w:pStyle w:val="TAL"/>
              <w:spacing w:line="256" w:lineRule="auto"/>
              <w:rPr>
                <w:lang w:eastAsia="en-US"/>
              </w:rPr>
            </w:pPr>
            <w:r w:rsidRPr="00E6516F">
              <w:rPr>
                <w:lang w:eastAsia="en-US"/>
              </w:rPr>
              <w:t xml:space="preserve">- shall start timer TFS2 </w:t>
            </w:r>
            <w:r w:rsidRPr="00E6516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0AFD28DA" w14:textId="77777777" w:rsidR="00096D69" w:rsidRPr="00E6516F" w:rsidRDefault="00096D69">
            <w:pPr>
              <w:pStyle w:val="TAC"/>
              <w:spacing w:line="256" w:lineRule="auto"/>
              <w:rPr>
                <w:lang w:eastAsia="en-US"/>
              </w:rPr>
            </w:pPr>
            <w:r w:rsidRPr="00E6516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D14E3E6" w14:textId="77777777" w:rsidR="00096D69" w:rsidRPr="00E6516F" w:rsidRDefault="00096D69">
            <w:pPr>
              <w:pStyle w:val="TAL"/>
              <w:spacing w:line="256" w:lineRule="auto"/>
              <w:rPr>
                <w:lang w:eastAsia="en-US"/>
              </w:rPr>
            </w:pPr>
            <w:r w:rsidRPr="00E6516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1577CAF2" w14:textId="77777777" w:rsidR="00096D69" w:rsidRPr="00E6516F" w:rsidRDefault="00096D69">
            <w:pPr>
              <w:pStyle w:val="TAC"/>
              <w:spacing w:line="256" w:lineRule="auto"/>
              <w:rPr>
                <w:lang w:eastAsia="en-US"/>
              </w:rPr>
            </w:pPr>
            <w:r w:rsidRPr="00E6516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2FB157F8" w14:textId="77777777" w:rsidR="00096D69" w:rsidRPr="00E6516F" w:rsidRDefault="00096D69">
            <w:pPr>
              <w:pStyle w:val="TAC"/>
              <w:spacing w:line="256" w:lineRule="auto"/>
              <w:rPr>
                <w:lang w:eastAsia="en-US"/>
              </w:rPr>
            </w:pPr>
            <w:r w:rsidRPr="00E6516F">
              <w:rPr>
                <w:lang w:eastAsia="en-US"/>
              </w:rPr>
              <w:t>P</w:t>
            </w:r>
          </w:p>
        </w:tc>
      </w:tr>
      <w:tr w:rsidR="00096D69" w:rsidRPr="00E6516F" w14:paraId="70DF4E3A"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2D74B478" w14:textId="77777777" w:rsidR="00096D69" w:rsidRPr="00E6516F" w:rsidRDefault="00096D69">
            <w:pPr>
              <w:pStyle w:val="TAC"/>
              <w:spacing w:line="256" w:lineRule="auto"/>
              <w:rPr>
                <w:lang w:eastAsia="en-US"/>
              </w:rPr>
            </w:pPr>
            <w:r w:rsidRPr="00E6516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713C26B3" w14:textId="77777777" w:rsidR="00096D69" w:rsidRPr="00E6516F" w:rsidRDefault="00096D69">
            <w:pPr>
              <w:pStyle w:val="TAL"/>
              <w:spacing w:line="256" w:lineRule="auto"/>
              <w:rPr>
                <w:lang w:eastAsia="en-US"/>
              </w:rPr>
            </w:pPr>
            <w:r w:rsidRPr="00E6516F">
              <w:rPr>
                <w:lang w:eastAsia="en-US"/>
              </w:rPr>
              <w:t xml:space="preserve">Start TFS2 </w:t>
            </w:r>
            <w:r w:rsidRPr="00E6516F">
              <w:rPr>
                <w:lang w:eastAsia="ko-KR"/>
              </w:rPr>
              <w:t>(SDS notification retransmission)=</w:t>
            </w:r>
            <w:r w:rsidRPr="00E6516F">
              <w:rPr>
                <w:lang w:eastAsia="en-US"/>
              </w:rPr>
              <w:t>40 milliseconds</w:t>
            </w:r>
            <w:r w:rsidRPr="00E6516F">
              <w:rPr>
                <w:lang w:eastAsia="ko-KR"/>
              </w:rPr>
              <w:t xml:space="preserve"> as defined in </w:t>
            </w:r>
            <w:r w:rsidRPr="00E6516F">
              <w:rPr>
                <w:rFonts w:eastAsia="MS Mincho"/>
                <w:lang w:eastAsia="en-US"/>
              </w:rPr>
              <w:t xml:space="preserve">24.282 [31] </w:t>
            </w:r>
            <w:r w:rsidRPr="00E6516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BA58954"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922F5D"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2FC013"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1E88912" w14:textId="77777777" w:rsidR="00096D69" w:rsidRPr="00E6516F" w:rsidRDefault="00096D69">
            <w:pPr>
              <w:pStyle w:val="TAC"/>
              <w:spacing w:line="256" w:lineRule="auto"/>
              <w:rPr>
                <w:lang w:eastAsia="en-US"/>
              </w:rPr>
            </w:pPr>
            <w:r w:rsidRPr="00E6516F">
              <w:rPr>
                <w:lang w:eastAsia="en-US"/>
              </w:rPr>
              <w:t>-</w:t>
            </w:r>
          </w:p>
        </w:tc>
      </w:tr>
      <w:tr w:rsidR="00096D69" w:rsidRPr="00E6516F" w14:paraId="6F4C6AAA"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41C90D58" w14:textId="77777777" w:rsidR="00096D69" w:rsidRPr="00E6516F" w:rsidRDefault="00096D69">
            <w:pPr>
              <w:pStyle w:val="TAC"/>
              <w:spacing w:line="256" w:lineRule="auto"/>
              <w:rPr>
                <w:lang w:eastAsia="en-US"/>
              </w:rPr>
            </w:pPr>
            <w:r w:rsidRPr="00E6516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5911AFA0" w14:textId="77777777" w:rsidR="00096D69" w:rsidRPr="00E6516F" w:rsidRDefault="00096D69">
            <w:pPr>
              <w:pStyle w:val="TAL"/>
              <w:spacing w:line="256" w:lineRule="auto"/>
              <w:rPr>
                <w:lang w:eastAsia="en-US"/>
              </w:rPr>
            </w:pPr>
            <w:r w:rsidRPr="00E6516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168B71FB"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A07063"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C048DB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BE443C" w14:textId="77777777" w:rsidR="00096D69" w:rsidRPr="00E6516F" w:rsidRDefault="00096D69">
            <w:pPr>
              <w:pStyle w:val="TAC"/>
              <w:spacing w:line="256" w:lineRule="auto"/>
              <w:rPr>
                <w:lang w:eastAsia="en-US"/>
              </w:rPr>
            </w:pPr>
            <w:r w:rsidRPr="00E6516F">
              <w:rPr>
                <w:lang w:eastAsia="en-US"/>
              </w:rPr>
              <w:t>-</w:t>
            </w:r>
          </w:p>
        </w:tc>
      </w:tr>
      <w:tr w:rsidR="00096D69" w:rsidRPr="00E6516F" w14:paraId="14AA3E6E"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1A4F6CA" w14:textId="77777777" w:rsidR="00096D69" w:rsidRPr="00E6516F" w:rsidRDefault="00096D69">
            <w:pPr>
              <w:pStyle w:val="TAC"/>
              <w:spacing w:line="256" w:lineRule="auto"/>
              <w:rPr>
                <w:lang w:eastAsia="en-US"/>
              </w:rPr>
            </w:pPr>
            <w:r w:rsidRPr="00E6516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09C871E" w14:textId="77777777" w:rsidR="00096D69" w:rsidRPr="00E6516F" w:rsidRDefault="00096D69">
            <w:pPr>
              <w:pStyle w:val="TAL"/>
              <w:spacing w:line="256" w:lineRule="auto"/>
              <w:rPr>
                <w:lang w:eastAsia="en-US"/>
              </w:rPr>
            </w:pPr>
            <w:r w:rsidRPr="00E6516F">
              <w:rPr>
                <w:lang w:eastAsia="en-US"/>
              </w:rPr>
              <w:t>EXCEPTION: UE releases the E-UTRA connection. The E-UTRA/EPC actions which are related to the MCData call release are described in TS 36.579-1 [2], subclause 5.4.8, 'Generic Test Procedure for MCPTT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FF8344E" w14:textId="77777777" w:rsidR="00096D69" w:rsidRPr="00E6516F" w:rsidRDefault="00096D69">
            <w:pPr>
              <w:pStyle w:val="TAC"/>
              <w:spacing w:line="256" w:lineRule="auto"/>
              <w:rPr>
                <w:lang w:eastAsia="en-US"/>
              </w:rPr>
            </w:pPr>
            <w:r w:rsidRPr="00E6516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FB8D32" w14:textId="77777777" w:rsidR="00096D69" w:rsidRPr="00E6516F" w:rsidRDefault="00096D69">
            <w:pPr>
              <w:pStyle w:val="TAL"/>
              <w:spacing w:line="256" w:lineRule="auto"/>
              <w:rPr>
                <w:lang w:eastAsia="en-US"/>
              </w:rPr>
            </w:pPr>
            <w:r w:rsidRPr="00E6516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064907C" w14:textId="77777777" w:rsidR="00096D69" w:rsidRPr="00E6516F" w:rsidRDefault="00096D69">
            <w:pPr>
              <w:pStyle w:val="TAC"/>
              <w:spacing w:line="256" w:lineRule="auto"/>
              <w:rPr>
                <w:lang w:eastAsia="en-US"/>
              </w:rPr>
            </w:pPr>
            <w:r w:rsidRPr="00E6516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D0785F1" w14:textId="77777777" w:rsidR="00096D69" w:rsidRPr="00E6516F" w:rsidRDefault="00096D69">
            <w:pPr>
              <w:pStyle w:val="TAC"/>
              <w:spacing w:line="256" w:lineRule="auto"/>
              <w:rPr>
                <w:lang w:eastAsia="en-US"/>
              </w:rPr>
            </w:pPr>
            <w:r w:rsidRPr="00E6516F">
              <w:rPr>
                <w:lang w:eastAsia="en-US"/>
              </w:rPr>
              <w:t>-</w:t>
            </w:r>
          </w:p>
        </w:tc>
      </w:tr>
      <w:tr w:rsidR="00096D69" w:rsidRPr="00E6516F" w14:paraId="0B1CB0AF" w14:textId="77777777" w:rsidTr="00096D69">
        <w:tc>
          <w:tcPr>
            <w:tcW w:w="648" w:type="dxa"/>
            <w:tcBorders>
              <w:top w:val="single" w:sz="4" w:space="0" w:color="auto"/>
              <w:left w:val="single" w:sz="4" w:space="0" w:color="auto"/>
              <w:bottom w:val="single" w:sz="4" w:space="0" w:color="auto"/>
              <w:right w:val="single" w:sz="4" w:space="0" w:color="auto"/>
            </w:tcBorders>
            <w:hideMark/>
          </w:tcPr>
          <w:p w14:paraId="6229B596" w14:textId="77777777" w:rsidR="00096D69" w:rsidRPr="00E6516F" w:rsidRDefault="00096D69">
            <w:pPr>
              <w:pStyle w:val="TAC"/>
              <w:spacing w:line="256" w:lineRule="auto"/>
              <w:rPr>
                <w:rFonts w:cs="Arial"/>
                <w:szCs w:val="18"/>
                <w:lang w:eastAsia="en-US"/>
              </w:rPr>
            </w:pPr>
            <w:r w:rsidRPr="00E6516F">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75281B19" w14:textId="77777777" w:rsidR="00096D69" w:rsidRPr="00E6516F" w:rsidRDefault="00096D69">
            <w:pPr>
              <w:pStyle w:val="TAL"/>
              <w:spacing w:line="256" w:lineRule="auto"/>
              <w:rPr>
                <w:rFonts w:eastAsia="Malgun Gothic"/>
                <w:color w:val="000000"/>
                <w:lang w:eastAsia="en-US"/>
              </w:rPr>
            </w:pPr>
            <w:r w:rsidRPr="00E6516F">
              <w:rPr>
                <w:color w:val="000000"/>
                <w:lang w:eastAsia="en-US"/>
              </w:rPr>
              <w:t>Check: Does the UE (</w:t>
            </w:r>
            <w:r w:rsidRPr="00E6516F">
              <w:rPr>
                <w:color w:val="000000"/>
                <w:lang w:eastAsia="ko-KR"/>
              </w:rPr>
              <w:t xml:space="preserve">MCDATA Client) </w:t>
            </w:r>
            <w:r w:rsidRPr="00E6516F">
              <w:rPr>
                <w:lang w:eastAsia="en-US"/>
              </w:rPr>
              <w:t>render the operational value of the received Enhanced Status ID as enhanced status to the</w:t>
            </w:r>
            <w:r w:rsidRPr="00E6516F">
              <w:rPr>
                <w:rFonts w:eastAsia="Malgun Gothic"/>
                <w:color w:val="000000"/>
                <w:lang w:eastAsia="en-US"/>
              </w:rPr>
              <w:t xml:space="preserve"> MCDATA User?</w:t>
            </w:r>
          </w:p>
          <w:p w14:paraId="1EA48598" w14:textId="77777777" w:rsidR="00096D69" w:rsidRPr="00E6516F" w:rsidRDefault="00096D69">
            <w:pPr>
              <w:pStyle w:val="TAL"/>
              <w:spacing w:line="256" w:lineRule="auto"/>
              <w:rPr>
                <w:lang w:eastAsia="en-US"/>
              </w:rPr>
            </w:pPr>
            <w:r w:rsidRPr="00E6516F">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8A5E745" w14:textId="77777777" w:rsidR="00096D69" w:rsidRPr="00E6516F" w:rsidRDefault="00096D69">
            <w:pPr>
              <w:pStyle w:val="TAC"/>
              <w:spacing w:line="256" w:lineRule="auto"/>
              <w:rPr>
                <w:lang w:eastAsia="en-US"/>
              </w:rPr>
            </w:pPr>
            <w:r w:rsidRPr="00E6516F">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A60DBE" w14:textId="77777777" w:rsidR="00096D69" w:rsidRPr="00E6516F" w:rsidRDefault="00096D69">
            <w:pPr>
              <w:pStyle w:val="TAL"/>
              <w:spacing w:line="256" w:lineRule="auto"/>
              <w:rPr>
                <w:lang w:eastAsia="en-US"/>
              </w:rPr>
            </w:pPr>
            <w:r w:rsidRPr="00E6516F">
              <w:rPr>
                <w:color w:val="000000"/>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6A1D66" w14:textId="77777777" w:rsidR="00096D69" w:rsidRPr="00E6516F" w:rsidRDefault="00096D69">
            <w:pPr>
              <w:pStyle w:val="TAC"/>
              <w:spacing w:line="256" w:lineRule="auto"/>
              <w:rPr>
                <w:lang w:eastAsia="en-US"/>
              </w:rPr>
            </w:pPr>
            <w:r w:rsidRPr="00E6516F">
              <w:rPr>
                <w:color w:val="000000"/>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21F690C6" w14:textId="77777777" w:rsidR="00096D69" w:rsidRPr="00E6516F" w:rsidRDefault="00096D69">
            <w:pPr>
              <w:pStyle w:val="TAC"/>
              <w:spacing w:line="256" w:lineRule="auto"/>
              <w:rPr>
                <w:lang w:eastAsia="en-US"/>
              </w:rPr>
            </w:pPr>
            <w:r w:rsidRPr="00E6516F">
              <w:rPr>
                <w:color w:val="000000"/>
                <w:lang w:eastAsia="en-US"/>
              </w:rPr>
              <w:t>P</w:t>
            </w:r>
          </w:p>
        </w:tc>
      </w:tr>
      <w:tr w:rsidR="00096D69" w:rsidRPr="00E6516F" w14:paraId="761F15AB" w14:textId="77777777" w:rsidTr="00096D69">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66B2D841" w14:textId="77777777" w:rsidR="00096D69" w:rsidRPr="00E6516F" w:rsidRDefault="00096D69">
            <w:pPr>
              <w:pStyle w:val="TAN"/>
              <w:spacing w:line="256" w:lineRule="auto"/>
              <w:rPr>
                <w:lang w:eastAsia="en-US"/>
              </w:rPr>
            </w:pPr>
            <w:r w:rsidRPr="00E6516F">
              <w:rPr>
                <w:lang w:eastAsia="en-US"/>
              </w:rPr>
              <w:t>NOTE 1:</w:t>
            </w:r>
            <w:r w:rsidRPr="00E6516F">
              <w:rPr>
                <w:lang w:eastAsia="en-US"/>
              </w:rPr>
              <w:tab/>
              <w:t>This is expected to be done via a suitable implementation dependent MMI.</w:t>
            </w:r>
          </w:p>
        </w:tc>
      </w:tr>
    </w:tbl>
    <w:p w14:paraId="218F3C15" w14:textId="77777777" w:rsidR="00096D69" w:rsidRPr="00E6516F" w:rsidRDefault="00096D69" w:rsidP="00096D69"/>
    <w:p w14:paraId="0F00A7F5" w14:textId="77777777" w:rsidR="00096D69" w:rsidRPr="00E6516F" w:rsidRDefault="00096D69" w:rsidP="00096D69">
      <w:pPr>
        <w:pStyle w:val="H6"/>
        <w:rPr>
          <w:lang w:eastAsia="ko-KR"/>
        </w:rPr>
      </w:pPr>
      <w:r w:rsidRPr="00E6516F">
        <w:t>7.2.2.3.3</w:t>
      </w:r>
      <w:r w:rsidRPr="00E6516F">
        <w:tab/>
        <w:t>Specific message contents</w:t>
      </w:r>
    </w:p>
    <w:p w14:paraId="27380991" w14:textId="77777777" w:rsidR="00096D69" w:rsidRPr="00E6516F" w:rsidRDefault="00096D69" w:rsidP="00096D69">
      <w:pPr>
        <w:pStyle w:val="TH"/>
      </w:pPr>
      <w:r w:rsidRPr="00E6516F">
        <w:t>Table 7.2.2.3.3-1: SDS OFF-NETWORK MESSAGE (step 4, Table 7.2.2.3.2-1)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096D69" w:rsidRPr="00E6516F" w14:paraId="78C274D4" w14:textId="77777777" w:rsidTr="00096D69">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2BD3D5EB" w14:textId="77777777" w:rsidR="00096D69" w:rsidRPr="00E6516F" w:rsidRDefault="00096D69">
            <w:pPr>
              <w:pStyle w:val="TAL"/>
              <w:spacing w:line="256" w:lineRule="auto"/>
              <w:rPr>
                <w:lang w:eastAsia="en-US"/>
              </w:rPr>
            </w:pPr>
            <w:r w:rsidRPr="00E6516F">
              <w:rPr>
                <w:lang w:eastAsia="en-US"/>
              </w:rPr>
              <w:t>Derivation Path: TS 36.579-1 [2], Table 5.5.3.8.10-1, condition DELIVERED, MCD_grp</w:t>
            </w:r>
          </w:p>
        </w:tc>
      </w:tr>
      <w:tr w:rsidR="00096D69" w:rsidRPr="00E6516F" w14:paraId="2C212C4C"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5708EEC3" w14:textId="77777777" w:rsidR="00096D69" w:rsidRPr="00E6516F" w:rsidRDefault="00096D69">
            <w:pPr>
              <w:pStyle w:val="TAH"/>
              <w:spacing w:line="256" w:lineRule="auto"/>
              <w:rPr>
                <w:bCs/>
                <w:lang w:eastAsia="en-US"/>
              </w:rPr>
            </w:pPr>
            <w:r w:rsidRPr="00E6516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BC9186" w14:textId="77777777" w:rsidR="00096D69" w:rsidRPr="00E6516F" w:rsidRDefault="00096D69">
            <w:pPr>
              <w:pStyle w:val="TAH"/>
              <w:spacing w:line="256" w:lineRule="auto"/>
              <w:rPr>
                <w:bCs/>
                <w:lang w:eastAsia="en-US"/>
              </w:rPr>
            </w:pPr>
            <w:r w:rsidRPr="00E6516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9277DA0" w14:textId="77777777" w:rsidR="00096D69" w:rsidRPr="00E6516F" w:rsidRDefault="00096D69">
            <w:pPr>
              <w:pStyle w:val="TAH"/>
              <w:spacing w:line="256" w:lineRule="auto"/>
              <w:rPr>
                <w:bCs/>
                <w:lang w:eastAsia="en-US"/>
              </w:rPr>
            </w:pPr>
            <w:r w:rsidRPr="00E6516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3B0B2297" w14:textId="77777777" w:rsidR="00096D69" w:rsidRPr="00E6516F" w:rsidRDefault="00096D69">
            <w:pPr>
              <w:pStyle w:val="TAH"/>
              <w:spacing w:line="256" w:lineRule="auto"/>
              <w:rPr>
                <w:bCs/>
                <w:lang w:eastAsia="en-US"/>
              </w:rPr>
            </w:pPr>
            <w:r w:rsidRPr="00E6516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53ACEED" w14:textId="77777777" w:rsidR="00096D69" w:rsidRPr="00E6516F" w:rsidRDefault="00096D69">
            <w:pPr>
              <w:pStyle w:val="TAH"/>
              <w:spacing w:line="256" w:lineRule="auto"/>
              <w:rPr>
                <w:bCs/>
                <w:lang w:eastAsia="en-US"/>
              </w:rPr>
            </w:pPr>
            <w:r w:rsidRPr="00E6516F">
              <w:rPr>
                <w:bCs/>
                <w:lang w:eastAsia="en-US"/>
              </w:rPr>
              <w:t>Condition</w:t>
            </w:r>
          </w:p>
        </w:tc>
      </w:tr>
      <w:tr w:rsidR="00096D69" w:rsidRPr="00E6516F" w14:paraId="033C5EB7"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0FAD1D0E" w14:textId="77777777" w:rsidR="00096D69" w:rsidRPr="00E6516F" w:rsidRDefault="00096D69">
            <w:pPr>
              <w:pStyle w:val="TAL"/>
              <w:spacing w:line="256" w:lineRule="auto"/>
              <w:rPr>
                <w:rFonts w:cs="Arial"/>
                <w:b/>
                <w:szCs w:val="18"/>
                <w:lang w:eastAsia="en-US"/>
              </w:rPr>
            </w:pPr>
            <w:r w:rsidRPr="00E6516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7F405376" w14:textId="77777777" w:rsidR="00096D69" w:rsidRPr="00E6516F" w:rsidRDefault="00096D69">
            <w:pPr>
              <w:pStyle w:val="TAL"/>
              <w:spacing w:line="256" w:lineRule="auto"/>
              <w:rPr>
                <w:lang w:eastAsia="en-US"/>
              </w:rPr>
            </w:pPr>
            <w:r w:rsidRPr="00E6516F">
              <w:rPr>
                <w:lang w:eastAsia="en-US"/>
              </w:rPr>
              <w:t>Payload as described in Table 7.2.2.3.3-2</w:t>
            </w:r>
          </w:p>
        </w:tc>
        <w:tc>
          <w:tcPr>
            <w:tcW w:w="2127" w:type="dxa"/>
            <w:tcBorders>
              <w:top w:val="single" w:sz="4" w:space="0" w:color="auto"/>
              <w:left w:val="single" w:sz="4" w:space="0" w:color="auto"/>
              <w:bottom w:val="single" w:sz="4" w:space="0" w:color="auto"/>
              <w:right w:val="single" w:sz="4" w:space="0" w:color="auto"/>
            </w:tcBorders>
          </w:tcPr>
          <w:p w14:paraId="61CECA9B" w14:textId="77777777" w:rsidR="00096D69" w:rsidRPr="00E6516F" w:rsidRDefault="00096D6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53F7626" w14:textId="77777777" w:rsidR="00096D69" w:rsidRPr="00E6516F" w:rsidRDefault="00096D69">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7EA46179" w14:textId="77777777" w:rsidR="00096D69" w:rsidRPr="00E6516F" w:rsidRDefault="00096D69">
            <w:pPr>
              <w:pStyle w:val="TAL"/>
              <w:spacing w:line="256" w:lineRule="auto"/>
              <w:rPr>
                <w:lang w:eastAsia="en-US"/>
              </w:rPr>
            </w:pPr>
          </w:p>
        </w:tc>
      </w:tr>
    </w:tbl>
    <w:p w14:paraId="3E0A3A6B" w14:textId="77777777" w:rsidR="00096D69" w:rsidRPr="00E6516F" w:rsidRDefault="00096D69" w:rsidP="00096D69"/>
    <w:p w14:paraId="296FED99" w14:textId="77777777" w:rsidR="00096D69" w:rsidRPr="00E6516F" w:rsidRDefault="00096D69" w:rsidP="00096D69">
      <w:pPr>
        <w:pStyle w:val="TH"/>
      </w:pPr>
      <w:r w:rsidRPr="00E6516F">
        <w:t>Table 7.2.2.3.3-2: Payload in the SDS OFF-NETWORK MESSAGE (step 4, Table 7.2.2.3.3-1)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5"/>
        <w:gridCol w:w="10"/>
      </w:tblGrid>
      <w:tr w:rsidR="00096D69" w:rsidRPr="00E6516F" w14:paraId="3F813A75" w14:textId="77777777" w:rsidTr="00096D69">
        <w:trPr>
          <w:gridAfter w:val="1"/>
          <w:wAfter w:w="10" w:type="dxa"/>
          <w:cantSplit/>
        </w:trPr>
        <w:tc>
          <w:tcPr>
            <w:tcW w:w="9635" w:type="dxa"/>
            <w:gridSpan w:val="5"/>
            <w:tcBorders>
              <w:top w:val="single" w:sz="4" w:space="0" w:color="auto"/>
              <w:left w:val="single" w:sz="4" w:space="0" w:color="auto"/>
              <w:bottom w:val="single" w:sz="4" w:space="0" w:color="auto"/>
              <w:right w:val="single" w:sz="4" w:space="0" w:color="auto"/>
            </w:tcBorders>
            <w:hideMark/>
          </w:tcPr>
          <w:p w14:paraId="45FABF14" w14:textId="77777777" w:rsidR="00096D69" w:rsidRPr="00E6516F" w:rsidRDefault="00096D69">
            <w:pPr>
              <w:pStyle w:val="TAL"/>
              <w:spacing w:line="256" w:lineRule="auto"/>
              <w:rPr>
                <w:lang w:eastAsia="en-US"/>
              </w:rPr>
            </w:pPr>
            <w:r w:rsidRPr="00E6516F">
              <w:rPr>
                <w:lang w:eastAsia="en-US"/>
              </w:rPr>
              <w:t>Derivation Path: TS 36.579-1 [2], Table 5.5.3.8.10-3, condition DELIVERED, MCD_grp</w:t>
            </w:r>
          </w:p>
        </w:tc>
      </w:tr>
      <w:tr w:rsidR="00096D69" w:rsidRPr="00E6516F" w14:paraId="0C3F8FAC"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5BAC6C53" w14:textId="77777777" w:rsidR="00096D69" w:rsidRPr="00E6516F" w:rsidRDefault="00096D69">
            <w:pPr>
              <w:pStyle w:val="TAH"/>
              <w:spacing w:line="256" w:lineRule="auto"/>
              <w:rPr>
                <w:bCs/>
                <w:lang w:eastAsia="en-US"/>
              </w:rPr>
            </w:pPr>
            <w:r w:rsidRPr="00E6516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C4937C" w14:textId="77777777" w:rsidR="00096D69" w:rsidRPr="00E6516F" w:rsidRDefault="00096D69">
            <w:pPr>
              <w:pStyle w:val="TAH"/>
              <w:spacing w:line="256" w:lineRule="auto"/>
              <w:rPr>
                <w:bCs/>
                <w:lang w:eastAsia="en-US"/>
              </w:rPr>
            </w:pPr>
            <w:r w:rsidRPr="00E6516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5A9BAB" w14:textId="77777777" w:rsidR="00096D69" w:rsidRPr="00E6516F" w:rsidRDefault="00096D69">
            <w:pPr>
              <w:pStyle w:val="TAH"/>
              <w:spacing w:line="256" w:lineRule="auto"/>
              <w:rPr>
                <w:bCs/>
                <w:lang w:eastAsia="en-US"/>
              </w:rPr>
            </w:pPr>
            <w:r w:rsidRPr="00E6516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7F12BB9F" w14:textId="77777777" w:rsidR="00096D69" w:rsidRPr="00E6516F" w:rsidRDefault="00096D69">
            <w:pPr>
              <w:pStyle w:val="TAH"/>
              <w:spacing w:line="256" w:lineRule="auto"/>
              <w:rPr>
                <w:bCs/>
                <w:lang w:eastAsia="en-US"/>
              </w:rPr>
            </w:pPr>
            <w:r w:rsidRPr="00E6516F">
              <w:rPr>
                <w:bCs/>
                <w:lang w:eastAsia="en-US"/>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CB4B990" w14:textId="77777777" w:rsidR="00096D69" w:rsidRPr="00E6516F" w:rsidRDefault="00096D69">
            <w:pPr>
              <w:pStyle w:val="TAH"/>
              <w:spacing w:line="256" w:lineRule="auto"/>
              <w:rPr>
                <w:bCs/>
                <w:lang w:eastAsia="en-US"/>
              </w:rPr>
            </w:pPr>
            <w:r w:rsidRPr="00E6516F">
              <w:rPr>
                <w:bCs/>
                <w:lang w:eastAsia="en-US"/>
              </w:rPr>
              <w:t>Condition</w:t>
            </w:r>
          </w:p>
        </w:tc>
      </w:tr>
      <w:tr w:rsidR="00096D69" w:rsidRPr="00E6516F" w14:paraId="5A5C38FD"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7D778276" w14:textId="77777777" w:rsidR="00096D69" w:rsidRPr="00E6516F" w:rsidRDefault="00096D69">
            <w:pPr>
              <w:pStyle w:val="TAL"/>
              <w:spacing w:line="256" w:lineRule="auto"/>
              <w:rPr>
                <w:rFonts w:cs="Arial"/>
                <w:b/>
                <w:szCs w:val="18"/>
                <w:lang w:eastAsia="en-US"/>
              </w:rPr>
            </w:pPr>
            <w:r w:rsidRPr="00E6516F">
              <w:rPr>
                <w:lang w:eastAsia="en-US"/>
              </w:rPr>
              <w:t xml:space="preserve">Data payload </w:t>
            </w:r>
            <w:r w:rsidRPr="00E6516F">
              <w:rPr>
                <w:lang w:eastAsia="ko-KR"/>
              </w:rPr>
              <w:t>message</w:t>
            </w:r>
            <w:r w:rsidRPr="00E6516F">
              <w:rPr>
                <w:lang w:eastAsia="en-US"/>
              </w:rPr>
              <w:t xml:space="preserve"> identity</w:t>
            </w:r>
          </w:p>
        </w:tc>
        <w:tc>
          <w:tcPr>
            <w:tcW w:w="2127" w:type="dxa"/>
            <w:tcBorders>
              <w:top w:val="single" w:sz="4" w:space="0" w:color="auto"/>
              <w:left w:val="single" w:sz="4" w:space="0" w:color="auto"/>
              <w:bottom w:val="single" w:sz="4" w:space="0" w:color="auto"/>
              <w:right w:val="single" w:sz="4" w:space="0" w:color="auto"/>
            </w:tcBorders>
            <w:hideMark/>
          </w:tcPr>
          <w:p w14:paraId="6CD4E5EC" w14:textId="77777777" w:rsidR="00096D69" w:rsidRPr="00E6516F" w:rsidRDefault="00096D69">
            <w:pPr>
              <w:pStyle w:val="TAL"/>
              <w:spacing w:line="256" w:lineRule="auto"/>
              <w:rPr>
                <w:lang w:eastAsia="en-US"/>
              </w:rPr>
            </w:pPr>
            <w:r w:rsidRPr="00E6516F">
              <w:rPr>
                <w:lang w:eastAsia="en-US"/>
              </w:rPr>
              <w:t>'00000011'B</w:t>
            </w:r>
          </w:p>
        </w:tc>
        <w:tc>
          <w:tcPr>
            <w:tcW w:w="2127" w:type="dxa"/>
            <w:tcBorders>
              <w:top w:val="single" w:sz="4" w:space="0" w:color="auto"/>
              <w:left w:val="single" w:sz="4" w:space="0" w:color="auto"/>
              <w:bottom w:val="single" w:sz="4" w:space="0" w:color="auto"/>
              <w:right w:val="single" w:sz="4" w:space="0" w:color="auto"/>
            </w:tcBorders>
            <w:hideMark/>
          </w:tcPr>
          <w:p w14:paraId="3E856EB8" w14:textId="77777777" w:rsidR="00096D69" w:rsidRPr="00E6516F" w:rsidRDefault="00096D69">
            <w:pPr>
              <w:pStyle w:val="TAL"/>
              <w:spacing w:line="256" w:lineRule="auto"/>
              <w:rPr>
                <w:lang w:eastAsia="en-US"/>
              </w:rPr>
            </w:pPr>
            <w:r w:rsidRPr="00E6516F">
              <w:rPr>
                <w:lang w:eastAsia="en-US"/>
              </w:rPr>
              <w:t>Data payload</w:t>
            </w:r>
          </w:p>
        </w:tc>
        <w:tc>
          <w:tcPr>
            <w:tcW w:w="1419" w:type="dxa"/>
            <w:tcBorders>
              <w:top w:val="single" w:sz="4" w:space="0" w:color="auto"/>
              <w:left w:val="single" w:sz="4" w:space="0" w:color="auto"/>
              <w:bottom w:val="single" w:sz="4" w:space="0" w:color="auto"/>
              <w:right w:val="single" w:sz="4" w:space="0" w:color="auto"/>
            </w:tcBorders>
            <w:hideMark/>
          </w:tcPr>
          <w:p w14:paraId="1FF5568C" w14:textId="77777777" w:rsidR="00096D69" w:rsidRPr="00E6516F" w:rsidRDefault="00096D69">
            <w:pPr>
              <w:pStyle w:val="TAL"/>
              <w:spacing w:line="256" w:lineRule="auto"/>
              <w:rPr>
                <w:lang w:eastAsia="en-US"/>
              </w:rPr>
            </w:pPr>
            <w:r w:rsidRPr="00E6516F">
              <w:rPr>
                <w:rFonts w:cs="Arial"/>
                <w:szCs w:val="18"/>
                <w:lang w:eastAsia="en-US"/>
              </w:rPr>
              <w:t>TS 24.282 [87] clause 15.2.2</w:t>
            </w:r>
          </w:p>
        </w:tc>
        <w:tc>
          <w:tcPr>
            <w:tcW w:w="1135" w:type="dxa"/>
            <w:gridSpan w:val="2"/>
            <w:tcBorders>
              <w:top w:val="single" w:sz="4" w:space="0" w:color="auto"/>
              <w:left w:val="single" w:sz="4" w:space="0" w:color="auto"/>
              <w:bottom w:val="single" w:sz="4" w:space="0" w:color="auto"/>
              <w:right w:val="single" w:sz="4" w:space="0" w:color="auto"/>
            </w:tcBorders>
          </w:tcPr>
          <w:p w14:paraId="2205FA33" w14:textId="77777777" w:rsidR="00096D69" w:rsidRPr="00E6516F" w:rsidRDefault="00096D69">
            <w:pPr>
              <w:pStyle w:val="TAL"/>
              <w:spacing w:line="256" w:lineRule="auto"/>
              <w:rPr>
                <w:lang w:eastAsia="en-US"/>
              </w:rPr>
            </w:pPr>
          </w:p>
        </w:tc>
      </w:tr>
      <w:tr w:rsidR="00096D69" w:rsidRPr="00E6516F" w14:paraId="27AF113D"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1F03202C" w14:textId="77777777" w:rsidR="00096D69" w:rsidRPr="00E6516F" w:rsidRDefault="00096D69">
            <w:pPr>
              <w:pStyle w:val="TAL"/>
              <w:spacing w:line="256" w:lineRule="auto"/>
              <w:rPr>
                <w:lang w:eastAsia="en-US"/>
              </w:rPr>
            </w:pPr>
            <w:r w:rsidRPr="00E6516F">
              <w:rPr>
                <w:lang w:eastAsia="en-US"/>
              </w:rPr>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55F5FECA" w14:textId="77777777" w:rsidR="00096D69" w:rsidRPr="00E6516F" w:rsidRDefault="00096D69">
            <w:pPr>
              <w:pStyle w:val="TAL"/>
              <w:spacing w:line="256" w:lineRule="auto"/>
              <w:rPr>
                <w:lang w:eastAsia="en-US"/>
              </w:rPr>
            </w:pPr>
            <w:r w:rsidRPr="00E6516F">
              <w:rPr>
                <w:lang w:eastAsia="en-US"/>
              </w:rPr>
              <w:t>1</w:t>
            </w:r>
          </w:p>
        </w:tc>
        <w:tc>
          <w:tcPr>
            <w:tcW w:w="2127" w:type="dxa"/>
            <w:tcBorders>
              <w:top w:val="single" w:sz="4" w:space="0" w:color="auto"/>
              <w:left w:val="single" w:sz="4" w:space="0" w:color="auto"/>
              <w:bottom w:val="single" w:sz="4" w:space="0" w:color="auto"/>
              <w:right w:val="single" w:sz="4" w:space="0" w:color="auto"/>
            </w:tcBorders>
            <w:hideMark/>
          </w:tcPr>
          <w:p w14:paraId="593C7E2C" w14:textId="77777777" w:rsidR="00096D69" w:rsidRPr="00E6516F" w:rsidRDefault="00096D69">
            <w:pPr>
              <w:pStyle w:val="TAL"/>
              <w:spacing w:line="256" w:lineRule="auto"/>
              <w:rPr>
                <w:lang w:eastAsia="en-US"/>
              </w:rPr>
            </w:pPr>
            <w:r w:rsidRPr="00E6516F">
              <w:rPr>
                <w:lang w:eastAsia="en-US"/>
              </w:rPr>
              <w:t>1 payload</w:t>
            </w:r>
          </w:p>
        </w:tc>
        <w:tc>
          <w:tcPr>
            <w:tcW w:w="1419" w:type="dxa"/>
            <w:tcBorders>
              <w:top w:val="single" w:sz="4" w:space="0" w:color="auto"/>
              <w:left w:val="single" w:sz="4" w:space="0" w:color="auto"/>
              <w:bottom w:val="single" w:sz="4" w:space="0" w:color="auto"/>
              <w:right w:val="single" w:sz="4" w:space="0" w:color="auto"/>
            </w:tcBorders>
            <w:hideMark/>
          </w:tcPr>
          <w:p w14:paraId="00C14251" w14:textId="77777777" w:rsidR="00096D69" w:rsidRPr="00E6516F" w:rsidRDefault="00096D69">
            <w:pPr>
              <w:pStyle w:val="TAL"/>
              <w:spacing w:line="256" w:lineRule="auto"/>
              <w:rPr>
                <w:lang w:eastAsia="en-US"/>
              </w:rPr>
            </w:pPr>
            <w:r w:rsidRPr="00E6516F">
              <w:rPr>
                <w:rFonts w:cs="Arial"/>
                <w:szCs w:val="18"/>
                <w:lang w:eastAsia="en-US"/>
              </w:rPr>
              <w:t>TS 24.282 [87] clause 15.2.12</w:t>
            </w:r>
          </w:p>
        </w:tc>
        <w:tc>
          <w:tcPr>
            <w:tcW w:w="1135" w:type="dxa"/>
            <w:gridSpan w:val="2"/>
            <w:tcBorders>
              <w:top w:val="single" w:sz="4" w:space="0" w:color="auto"/>
              <w:left w:val="single" w:sz="4" w:space="0" w:color="auto"/>
              <w:bottom w:val="single" w:sz="4" w:space="0" w:color="auto"/>
              <w:right w:val="single" w:sz="4" w:space="0" w:color="auto"/>
            </w:tcBorders>
          </w:tcPr>
          <w:p w14:paraId="1119D939" w14:textId="77777777" w:rsidR="00096D69" w:rsidRPr="00E6516F" w:rsidRDefault="00096D69">
            <w:pPr>
              <w:pStyle w:val="TAL"/>
              <w:spacing w:line="256" w:lineRule="auto"/>
              <w:rPr>
                <w:lang w:eastAsia="en-US"/>
              </w:rPr>
            </w:pPr>
          </w:p>
        </w:tc>
      </w:tr>
      <w:tr w:rsidR="00096D69" w:rsidRPr="00E6516F" w14:paraId="27707973"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0235129D" w14:textId="77777777" w:rsidR="00096D69" w:rsidRPr="00E6516F" w:rsidRDefault="00096D69">
            <w:pPr>
              <w:pStyle w:val="TAL"/>
              <w:spacing w:line="256" w:lineRule="auto"/>
              <w:rPr>
                <w:lang w:eastAsia="en-US"/>
              </w:rPr>
            </w:pPr>
            <w:r w:rsidRPr="00E6516F">
              <w:rPr>
                <w:lang w:eastAsia="en-US"/>
              </w:rPr>
              <w:t>Payload</w:t>
            </w:r>
          </w:p>
        </w:tc>
        <w:tc>
          <w:tcPr>
            <w:tcW w:w="2127" w:type="dxa"/>
            <w:tcBorders>
              <w:top w:val="single" w:sz="4" w:space="0" w:color="auto"/>
              <w:left w:val="single" w:sz="4" w:space="0" w:color="auto"/>
              <w:bottom w:val="single" w:sz="4" w:space="0" w:color="auto"/>
              <w:right w:val="single" w:sz="4" w:space="0" w:color="auto"/>
            </w:tcBorders>
          </w:tcPr>
          <w:p w14:paraId="4917CAC4" w14:textId="77777777" w:rsidR="00096D69" w:rsidRPr="00E6516F" w:rsidRDefault="00096D69">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30CAAC77" w14:textId="77777777" w:rsidR="00096D69" w:rsidRPr="00E6516F" w:rsidRDefault="00096D6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6A472F90" w14:textId="77777777" w:rsidR="00096D69" w:rsidRPr="00E6516F" w:rsidRDefault="00096D69">
            <w:pPr>
              <w:pStyle w:val="TAL"/>
              <w:spacing w:line="256" w:lineRule="auto"/>
              <w:rPr>
                <w:lang w:eastAsia="en-US"/>
              </w:rPr>
            </w:pPr>
            <w:r w:rsidRPr="00E6516F">
              <w:rPr>
                <w:rFonts w:cs="Arial"/>
                <w:szCs w:val="18"/>
                <w:lang w:eastAsia="en-US"/>
              </w:rPr>
              <w:t>TS 24.282 [87] clause 15.2.13</w:t>
            </w:r>
          </w:p>
        </w:tc>
        <w:tc>
          <w:tcPr>
            <w:tcW w:w="1135" w:type="dxa"/>
            <w:gridSpan w:val="2"/>
            <w:tcBorders>
              <w:top w:val="single" w:sz="4" w:space="0" w:color="auto"/>
              <w:left w:val="single" w:sz="4" w:space="0" w:color="auto"/>
              <w:bottom w:val="single" w:sz="4" w:space="0" w:color="auto"/>
              <w:right w:val="single" w:sz="4" w:space="0" w:color="auto"/>
            </w:tcBorders>
          </w:tcPr>
          <w:p w14:paraId="47F89B74" w14:textId="77777777" w:rsidR="00096D69" w:rsidRPr="00E6516F" w:rsidRDefault="00096D69">
            <w:pPr>
              <w:pStyle w:val="TAL"/>
              <w:spacing w:line="256" w:lineRule="auto"/>
              <w:rPr>
                <w:lang w:eastAsia="en-US"/>
              </w:rPr>
            </w:pPr>
          </w:p>
        </w:tc>
      </w:tr>
      <w:tr w:rsidR="00096D69" w:rsidRPr="00E6516F" w14:paraId="2E2BE69E"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20EFEF1F" w14:textId="77777777" w:rsidR="00096D69" w:rsidRPr="00E6516F" w:rsidRDefault="00096D69">
            <w:pPr>
              <w:pStyle w:val="TAL"/>
              <w:spacing w:line="256" w:lineRule="auto"/>
              <w:rPr>
                <w:lang w:eastAsia="en-US"/>
              </w:rPr>
            </w:pPr>
            <w:r w:rsidRPr="00E6516F">
              <w:rPr>
                <w:lang w:eastAsia="en-US"/>
              </w:rPr>
              <w:t xml:space="preserve">  Payload IEI</w:t>
            </w:r>
          </w:p>
        </w:tc>
        <w:tc>
          <w:tcPr>
            <w:tcW w:w="2127" w:type="dxa"/>
            <w:tcBorders>
              <w:top w:val="single" w:sz="4" w:space="0" w:color="auto"/>
              <w:left w:val="single" w:sz="4" w:space="0" w:color="auto"/>
              <w:bottom w:val="single" w:sz="4" w:space="0" w:color="auto"/>
              <w:right w:val="single" w:sz="4" w:space="0" w:color="auto"/>
            </w:tcBorders>
            <w:hideMark/>
          </w:tcPr>
          <w:p w14:paraId="2FB53089" w14:textId="77777777" w:rsidR="00096D69" w:rsidRPr="00E6516F" w:rsidRDefault="00096D69">
            <w:pPr>
              <w:pStyle w:val="TAL"/>
              <w:spacing w:line="256" w:lineRule="auto"/>
              <w:rPr>
                <w:lang w:eastAsia="en-US"/>
              </w:rPr>
            </w:pPr>
            <w:r w:rsidRPr="00E6516F">
              <w:rPr>
                <w:lang w:eastAsia="en-US"/>
              </w:rPr>
              <w:t>'78'O</w:t>
            </w:r>
          </w:p>
        </w:tc>
        <w:tc>
          <w:tcPr>
            <w:tcW w:w="2127" w:type="dxa"/>
            <w:tcBorders>
              <w:top w:val="single" w:sz="4" w:space="0" w:color="auto"/>
              <w:left w:val="single" w:sz="4" w:space="0" w:color="auto"/>
              <w:bottom w:val="single" w:sz="4" w:space="0" w:color="auto"/>
              <w:right w:val="single" w:sz="4" w:space="0" w:color="auto"/>
            </w:tcBorders>
          </w:tcPr>
          <w:p w14:paraId="5513BB0E" w14:textId="77777777" w:rsidR="00096D69" w:rsidRPr="00E6516F" w:rsidRDefault="00096D6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0FBE645" w14:textId="77777777" w:rsidR="00096D69" w:rsidRPr="00E6516F" w:rsidRDefault="00096D69">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0ABDCB46" w14:textId="77777777" w:rsidR="00096D69" w:rsidRPr="00E6516F" w:rsidRDefault="00096D69">
            <w:pPr>
              <w:pStyle w:val="TAL"/>
              <w:spacing w:line="256" w:lineRule="auto"/>
              <w:rPr>
                <w:lang w:eastAsia="en-US"/>
              </w:rPr>
            </w:pPr>
          </w:p>
        </w:tc>
      </w:tr>
      <w:tr w:rsidR="00096D69" w:rsidRPr="00E6516F" w14:paraId="4684E2E6"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653AF8FD" w14:textId="77777777" w:rsidR="00096D69" w:rsidRPr="00E6516F" w:rsidRDefault="00096D69">
            <w:pPr>
              <w:pStyle w:val="TAL"/>
              <w:spacing w:line="256" w:lineRule="auto"/>
              <w:rPr>
                <w:lang w:eastAsia="en-US"/>
              </w:rPr>
            </w:pPr>
            <w:r w:rsidRPr="00E6516F">
              <w:rPr>
                <w:lang w:eastAsia="zh-CN"/>
              </w:rPr>
              <w:t xml:space="preserve">  Length of Payload</w:t>
            </w:r>
          </w:p>
        </w:tc>
        <w:tc>
          <w:tcPr>
            <w:tcW w:w="2127" w:type="dxa"/>
            <w:tcBorders>
              <w:top w:val="single" w:sz="4" w:space="0" w:color="auto"/>
              <w:left w:val="single" w:sz="4" w:space="0" w:color="auto"/>
              <w:bottom w:val="single" w:sz="4" w:space="0" w:color="auto"/>
              <w:right w:val="single" w:sz="4" w:space="0" w:color="auto"/>
            </w:tcBorders>
            <w:hideMark/>
          </w:tcPr>
          <w:p w14:paraId="226EE797" w14:textId="77777777" w:rsidR="00096D69" w:rsidRPr="00E6516F" w:rsidRDefault="00096D69">
            <w:pPr>
              <w:pStyle w:val="TAL"/>
              <w:spacing w:line="256" w:lineRule="auto"/>
              <w:rPr>
                <w:lang w:eastAsia="en-US"/>
              </w:rPr>
            </w:pPr>
            <w:r w:rsidRPr="00E6516F">
              <w:rPr>
                <w:lang w:eastAsia="zh-CN"/>
              </w:rPr>
              <w:t>length of the content</w:t>
            </w:r>
          </w:p>
        </w:tc>
        <w:tc>
          <w:tcPr>
            <w:tcW w:w="2127" w:type="dxa"/>
            <w:tcBorders>
              <w:top w:val="single" w:sz="4" w:space="0" w:color="auto"/>
              <w:left w:val="single" w:sz="4" w:space="0" w:color="auto"/>
              <w:bottom w:val="single" w:sz="4" w:space="0" w:color="auto"/>
              <w:right w:val="single" w:sz="4" w:space="0" w:color="auto"/>
            </w:tcBorders>
          </w:tcPr>
          <w:p w14:paraId="13B751FE" w14:textId="77777777" w:rsidR="00096D69" w:rsidRPr="00E6516F" w:rsidRDefault="00096D69">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AD13158" w14:textId="77777777" w:rsidR="00096D69" w:rsidRPr="00E6516F" w:rsidRDefault="00096D69">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465F0663" w14:textId="77777777" w:rsidR="00096D69" w:rsidRPr="00E6516F" w:rsidRDefault="00096D69">
            <w:pPr>
              <w:pStyle w:val="TAL"/>
              <w:spacing w:line="256" w:lineRule="auto"/>
              <w:rPr>
                <w:lang w:eastAsia="en-US"/>
              </w:rPr>
            </w:pPr>
          </w:p>
        </w:tc>
      </w:tr>
      <w:tr w:rsidR="00096D69" w:rsidRPr="00E6516F" w14:paraId="1BD96C12"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730170B6" w14:textId="77777777" w:rsidR="00096D69" w:rsidRPr="00E6516F" w:rsidRDefault="00096D69">
            <w:pPr>
              <w:pStyle w:val="TAL"/>
              <w:spacing w:line="256" w:lineRule="auto"/>
              <w:rPr>
                <w:lang w:eastAsia="en-US"/>
              </w:rPr>
            </w:pPr>
            <w:r w:rsidRPr="00E6516F">
              <w:rPr>
                <w:lang w:eastAsia="en-US"/>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194DEA2F" w14:textId="77777777" w:rsidR="00096D69" w:rsidRPr="00E6516F" w:rsidRDefault="00096D69">
            <w:pPr>
              <w:pStyle w:val="TAL"/>
              <w:spacing w:line="256" w:lineRule="auto"/>
              <w:rPr>
                <w:lang w:eastAsia="en-US"/>
              </w:rPr>
            </w:pPr>
            <w:r w:rsidRPr="00E6516F">
              <w:rPr>
                <w:rFonts w:eastAsia="Calibri"/>
                <w:lang w:eastAsia="en-US"/>
              </w:rPr>
              <w:t>'00000110'B</w:t>
            </w:r>
          </w:p>
        </w:tc>
        <w:tc>
          <w:tcPr>
            <w:tcW w:w="2127" w:type="dxa"/>
            <w:tcBorders>
              <w:top w:val="single" w:sz="4" w:space="0" w:color="auto"/>
              <w:left w:val="single" w:sz="4" w:space="0" w:color="auto"/>
              <w:bottom w:val="single" w:sz="4" w:space="0" w:color="auto"/>
              <w:right w:val="single" w:sz="4" w:space="0" w:color="auto"/>
            </w:tcBorders>
            <w:hideMark/>
          </w:tcPr>
          <w:p w14:paraId="5D1DCE7C" w14:textId="77777777" w:rsidR="00096D69" w:rsidRPr="00E6516F" w:rsidRDefault="00096D69">
            <w:pPr>
              <w:pStyle w:val="TAL"/>
              <w:spacing w:line="256" w:lineRule="auto"/>
              <w:rPr>
                <w:lang w:eastAsia="en-US"/>
              </w:rPr>
            </w:pPr>
            <w:r w:rsidRPr="00E6516F">
              <w:rPr>
                <w:lang w:eastAsia="en-US"/>
              </w:rPr>
              <w:t>ENHANCED STATUS</w:t>
            </w:r>
          </w:p>
        </w:tc>
        <w:tc>
          <w:tcPr>
            <w:tcW w:w="1419" w:type="dxa"/>
            <w:tcBorders>
              <w:top w:val="single" w:sz="4" w:space="0" w:color="auto"/>
              <w:left w:val="single" w:sz="4" w:space="0" w:color="auto"/>
              <w:bottom w:val="single" w:sz="4" w:space="0" w:color="auto"/>
              <w:right w:val="single" w:sz="4" w:space="0" w:color="auto"/>
            </w:tcBorders>
          </w:tcPr>
          <w:p w14:paraId="5B875AD7" w14:textId="77777777" w:rsidR="00096D69" w:rsidRPr="00E6516F" w:rsidRDefault="00096D69">
            <w:pPr>
              <w:pStyle w:val="TAL"/>
              <w:spacing w:line="256" w:lineRule="auto"/>
              <w:rPr>
                <w:lang w:eastAsia="en-US"/>
              </w:rPr>
            </w:pPr>
          </w:p>
        </w:tc>
        <w:tc>
          <w:tcPr>
            <w:tcW w:w="1135" w:type="dxa"/>
            <w:gridSpan w:val="2"/>
            <w:tcBorders>
              <w:top w:val="single" w:sz="4" w:space="0" w:color="auto"/>
              <w:left w:val="single" w:sz="4" w:space="0" w:color="auto"/>
              <w:bottom w:val="single" w:sz="4" w:space="0" w:color="auto"/>
              <w:right w:val="single" w:sz="4" w:space="0" w:color="auto"/>
            </w:tcBorders>
          </w:tcPr>
          <w:p w14:paraId="72B4C43E" w14:textId="77777777" w:rsidR="00096D69" w:rsidRPr="00E6516F" w:rsidRDefault="00096D69">
            <w:pPr>
              <w:pStyle w:val="TAL"/>
              <w:spacing w:line="256" w:lineRule="auto"/>
              <w:rPr>
                <w:lang w:eastAsia="en-US"/>
              </w:rPr>
            </w:pPr>
          </w:p>
        </w:tc>
      </w:tr>
      <w:tr w:rsidR="00096D69" w:rsidRPr="00E6516F" w14:paraId="09DFC82C" w14:textId="77777777" w:rsidTr="00096D69">
        <w:trPr>
          <w:cantSplit/>
        </w:trPr>
        <w:tc>
          <w:tcPr>
            <w:tcW w:w="2837" w:type="dxa"/>
            <w:tcBorders>
              <w:top w:val="single" w:sz="4" w:space="0" w:color="auto"/>
              <w:left w:val="single" w:sz="4" w:space="0" w:color="auto"/>
              <w:bottom w:val="single" w:sz="4" w:space="0" w:color="auto"/>
              <w:right w:val="single" w:sz="4" w:space="0" w:color="auto"/>
            </w:tcBorders>
            <w:hideMark/>
          </w:tcPr>
          <w:p w14:paraId="7F13B797" w14:textId="77777777" w:rsidR="00096D69" w:rsidRPr="00E6516F" w:rsidRDefault="00096D69">
            <w:pPr>
              <w:pStyle w:val="TAL"/>
              <w:spacing w:line="256" w:lineRule="auto"/>
              <w:rPr>
                <w:lang w:eastAsia="en-US"/>
              </w:rPr>
            </w:pPr>
            <w:r w:rsidRPr="00E6516F">
              <w:rPr>
                <w:lang w:eastAsia="en-US"/>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32771FE1" w14:textId="77777777" w:rsidR="00096D69" w:rsidRPr="00E6516F" w:rsidRDefault="00096D69">
            <w:pPr>
              <w:pStyle w:val="TAL"/>
              <w:spacing w:line="256" w:lineRule="auto"/>
              <w:rPr>
                <w:lang w:eastAsia="en-US"/>
              </w:rPr>
            </w:pPr>
            <w:r w:rsidRPr="00E6516F">
              <w:rPr>
                <w:rFonts w:eastAsia="Calibri"/>
                <w:lang w:eastAsia="en-US"/>
              </w:rPr>
              <w:t>"0"</w:t>
            </w:r>
          </w:p>
        </w:tc>
        <w:tc>
          <w:tcPr>
            <w:tcW w:w="2127" w:type="dxa"/>
            <w:tcBorders>
              <w:top w:val="single" w:sz="4" w:space="0" w:color="auto"/>
              <w:left w:val="single" w:sz="4" w:space="0" w:color="auto"/>
              <w:bottom w:val="single" w:sz="4" w:space="0" w:color="auto"/>
              <w:right w:val="single" w:sz="4" w:space="0" w:color="auto"/>
            </w:tcBorders>
            <w:hideMark/>
          </w:tcPr>
          <w:p w14:paraId="1F0ED6AD" w14:textId="77777777" w:rsidR="00096D69" w:rsidRPr="00E6516F" w:rsidRDefault="00096D69">
            <w:pPr>
              <w:pStyle w:val="TAL"/>
              <w:spacing w:line="256" w:lineRule="auto"/>
              <w:rPr>
                <w:lang w:eastAsia="en-US"/>
              </w:rPr>
            </w:pPr>
            <w:r w:rsidRPr="00E6516F">
              <w:rPr>
                <w:lang w:eastAsia="en-US"/>
              </w:rPr>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174E7FD2" w14:textId="77777777" w:rsidR="00096D69" w:rsidRPr="00E6516F" w:rsidRDefault="00096D69">
            <w:pPr>
              <w:pStyle w:val="TAL"/>
              <w:spacing w:line="256" w:lineRule="auto"/>
              <w:rPr>
                <w:lang w:eastAsia="en-US"/>
              </w:rPr>
            </w:pPr>
            <w:r w:rsidRPr="00E6516F">
              <w:rPr>
                <w:rFonts w:cs="Arial"/>
                <w:szCs w:val="18"/>
                <w:lang w:eastAsia="en-US"/>
              </w:rPr>
              <w:t xml:space="preserve">TS 36.579-1 [2], Table </w:t>
            </w:r>
            <w:r w:rsidRPr="00E6516F">
              <w:rPr>
                <w:lang w:eastAsia="en-US"/>
              </w:rPr>
              <w:t>5.5.7.3-1</w:t>
            </w:r>
          </w:p>
        </w:tc>
        <w:tc>
          <w:tcPr>
            <w:tcW w:w="1135" w:type="dxa"/>
            <w:gridSpan w:val="2"/>
            <w:tcBorders>
              <w:top w:val="single" w:sz="4" w:space="0" w:color="auto"/>
              <w:left w:val="single" w:sz="4" w:space="0" w:color="auto"/>
              <w:bottom w:val="single" w:sz="4" w:space="0" w:color="auto"/>
              <w:right w:val="single" w:sz="4" w:space="0" w:color="auto"/>
            </w:tcBorders>
          </w:tcPr>
          <w:p w14:paraId="398A4E04" w14:textId="77777777" w:rsidR="00096D69" w:rsidRPr="00E6516F" w:rsidRDefault="00096D69">
            <w:pPr>
              <w:pStyle w:val="TAL"/>
              <w:spacing w:line="256" w:lineRule="auto"/>
              <w:rPr>
                <w:lang w:eastAsia="en-US"/>
              </w:rPr>
            </w:pPr>
          </w:p>
        </w:tc>
      </w:tr>
    </w:tbl>
    <w:p w14:paraId="690EF5DB" w14:textId="77777777" w:rsidR="00096D69" w:rsidRPr="00E6516F" w:rsidRDefault="00096D69" w:rsidP="00096D69"/>
    <w:p w14:paraId="7DFAC366" w14:textId="77777777" w:rsidR="00096D69" w:rsidRPr="00E6516F" w:rsidRDefault="00096D69" w:rsidP="00096D69">
      <w:pPr>
        <w:pStyle w:val="TH"/>
      </w:pPr>
      <w:r w:rsidRPr="00E6516F">
        <w:t>Table 7.2.2.3.3-3: SDS OFF-NETWORK NOTIFICATION (steps 7,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96D69" w:rsidRPr="00E6516F" w14:paraId="2D783378" w14:textId="77777777" w:rsidTr="00096D69">
        <w:trPr>
          <w:cantSplit/>
        </w:trPr>
        <w:tc>
          <w:tcPr>
            <w:tcW w:w="9635" w:type="dxa"/>
            <w:tcBorders>
              <w:top w:val="single" w:sz="4" w:space="0" w:color="auto"/>
              <w:left w:val="single" w:sz="4" w:space="0" w:color="auto"/>
              <w:bottom w:val="single" w:sz="4" w:space="0" w:color="auto"/>
              <w:right w:val="single" w:sz="4" w:space="0" w:color="auto"/>
            </w:tcBorders>
            <w:hideMark/>
          </w:tcPr>
          <w:p w14:paraId="18270F07" w14:textId="77777777" w:rsidR="00096D69" w:rsidRPr="00E6516F" w:rsidRDefault="00096D69">
            <w:pPr>
              <w:pStyle w:val="TAL"/>
              <w:spacing w:line="256" w:lineRule="auto"/>
              <w:rPr>
                <w:lang w:eastAsia="en-US"/>
              </w:rPr>
            </w:pPr>
            <w:r w:rsidRPr="00E6516F">
              <w:rPr>
                <w:lang w:eastAsia="en-US"/>
              </w:rPr>
              <w:t>Derivation Path: TS 36.579-1 [2], Table 5.5.3.8.11-1, condition DELIVERED</w:t>
            </w:r>
          </w:p>
        </w:tc>
      </w:tr>
    </w:tbl>
    <w:p w14:paraId="0674FE54" w14:textId="77777777" w:rsidR="00096D69" w:rsidRPr="00E6516F" w:rsidRDefault="00096D69" w:rsidP="00B93CA2"/>
    <w:p w14:paraId="529284EE" w14:textId="0F070A38" w:rsidR="00444DA4" w:rsidRPr="00E6516F" w:rsidRDefault="00444DA4" w:rsidP="00444DA4">
      <w:pPr>
        <w:pStyle w:val="Heading8"/>
      </w:pPr>
      <w:bookmarkStart w:id="1228" w:name="_Toc27406720"/>
      <w:bookmarkStart w:id="1229" w:name="_Toc36037487"/>
      <w:bookmarkStart w:id="1230" w:name="_Toc43837858"/>
      <w:bookmarkStart w:id="1231" w:name="_Toc51832403"/>
      <w:bookmarkStart w:id="1232" w:name="_Toc60167107"/>
      <w:bookmarkStart w:id="1233" w:name="_Toc68108949"/>
      <w:bookmarkStart w:id="1234" w:name="_Toc75458758"/>
      <w:bookmarkStart w:id="1235" w:name="_Toc90631883"/>
      <w:bookmarkStart w:id="1236" w:name="_Toc100778814"/>
      <w:bookmarkStart w:id="1237" w:name="_Toc101286145"/>
      <w:bookmarkStart w:id="1238" w:name="_Toc522499834"/>
      <w:bookmarkStart w:id="1239" w:name="_Toc25610687"/>
      <w:bookmarkStart w:id="1240" w:name="_Toc42507371"/>
      <w:bookmarkStart w:id="1241" w:name="_Toc52307902"/>
      <w:bookmarkStart w:id="1242" w:name="_Toc52782478"/>
      <w:bookmarkStart w:id="1243" w:name="_Toc52783089"/>
      <w:bookmarkStart w:id="1244" w:name="_Toc59042958"/>
      <w:bookmarkStart w:id="1245" w:name="_Toc75459164"/>
      <w:bookmarkStart w:id="1246" w:name="_Toc90630607"/>
      <w:bookmarkStart w:id="1247" w:name="_Toc106817739"/>
      <w:bookmarkStart w:id="1248" w:name="_Toc106817864"/>
      <w:bookmarkEnd w:id="1204"/>
      <w:bookmarkEnd w:id="1205"/>
      <w:r w:rsidRPr="00E6516F">
        <w:t>Annex A (normative):</w:t>
      </w:r>
      <w:r w:rsidRPr="00E6516F">
        <w:br/>
        <w:t xml:space="preserve">Test </w:t>
      </w:r>
      <w:bookmarkEnd w:id="1228"/>
      <w:bookmarkEnd w:id="1229"/>
      <w:bookmarkEnd w:id="1230"/>
      <w:bookmarkEnd w:id="1231"/>
      <w:bookmarkEnd w:id="1232"/>
      <w:bookmarkEnd w:id="1233"/>
      <w:bookmarkEnd w:id="1234"/>
      <w:bookmarkEnd w:id="1235"/>
      <w:r w:rsidRPr="00E6516F">
        <w:t>Files</w:t>
      </w:r>
      <w:bookmarkEnd w:id="1236"/>
      <w:bookmarkEnd w:id="1237"/>
      <w:bookmarkEnd w:id="1247"/>
      <w:bookmarkEnd w:id="1248"/>
    </w:p>
    <w:p w14:paraId="5A02827E" w14:textId="77777777" w:rsidR="00444DA4" w:rsidRPr="00E6516F" w:rsidRDefault="00444DA4" w:rsidP="00444DA4">
      <w:pPr>
        <w:pStyle w:val="Heading1"/>
      </w:pPr>
      <w:bookmarkStart w:id="1249" w:name="_Toc27406721"/>
      <w:bookmarkStart w:id="1250" w:name="_Toc36037488"/>
      <w:bookmarkStart w:id="1251" w:name="_Toc43837859"/>
      <w:bookmarkStart w:id="1252" w:name="_Toc51832404"/>
      <w:bookmarkStart w:id="1253" w:name="_Toc60167108"/>
      <w:bookmarkStart w:id="1254" w:name="_Toc68108950"/>
      <w:bookmarkStart w:id="1255" w:name="_Toc75458759"/>
      <w:bookmarkStart w:id="1256" w:name="_Toc90631884"/>
      <w:bookmarkStart w:id="1257" w:name="_Toc100778815"/>
      <w:bookmarkStart w:id="1258" w:name="_Toc101286146"/>
      <w:bookmarkStart w:id="1259" w:name="_Toc106817740"/>
      <w:bookmarkStart w:id="1260" w:name="_Toc106817865"/>
      <w:r w:rsidRPr="00E6516F">
        <w:t>A.1</w:t>
      </w:r>
      <w:r w:rsidRPr="00E6516F">
        <w:tab/>
      </w:r>
      <w:bookmarkEnd w:id="1249"/>
      <w:bookmarkEnd w:id="1250"/>
      <w:bookmarkEnd w:id="1251"/>
      <w:bookmarkEnd w:id="1252"/>
      <w:bookmarkEnd w:id="1253"/>
      <w:bookmarkEnd w:id="1254"/>
      <w:bookmarkEnd w:id="1255"/>
      <w:bookmarkEnd w:id="1256"/>
      <w:r w:rsidRPr="00E6516F">
        <w:t>Introduction</w:t>
      </w:r>
      <w:bookmarkEnd w:id="1257"/>
      <w:bookmarkEnd w:id="1258"/>
      <w:bookmarkEnd w:id="1259"/>
      <w:bookmarkEnd w:id="1260"/>
    </w:p>
    <w:p w14:paraId="2D54F910" w14:textId="77777777" w:rsidR="00444DA4" w:rsidRPr="00E6516F" w:rsidRDefault="00444DA4" w:rsidP="004312E8">
      <w:r w:rsidRPr="00E6516F">
        <w:t>This annex specifies the test files to be used for the MCData FD test cases specified in present document.</w:t>
      </w:r>
    </w:p>
    <w:p w14:paraId="2FE393C2" w14:textId="77777777" w:rsidR="00444DA4" w:rsidRPr="00E6516F" w:rsidRDefault="00444DA4" w:rsidP="00444DA4">
      <w:pPr>
        <w:pStyle w:val="Heading1"/>
      </w:pPr>
      <w:bookmarkStart w:id="1261" w:name="_Toc100778816"/>
      <w:bookmarkStart w:id="1262" w:name="_Toc101286147"/>
      <w:bookmarkStart w:id="1263" w:name="_Toc106817741"/>
      <w:bookmarkStart w:id="1264" w:name="_Toc106817866"/>
      <w:r w:rsidRPr="00E6516F">
        <w:t>A.2</w:t>
      </w:r>
      <w:r w:rsidRPr="00E6516F">
        <w:tab/>
        <w:t>Test files for client originated file distribution</w:t>
      </w:r>
      <w:bookmarkEnd w:id="1261"/>
      <w:bookmarkEnd w:id="1262"/>
      <w:bookmarkEnd w:id="1263"/>
      <w:bookmarkEnd w:id="1264"/>
    </w:p>
    <w:p w14:paraId="48A8551D" w14:textId="77777777" w:rsidR="00444DA4" w:rsidRPr="00E6516F" w:rsidRDefault="00444DA4" w:rsidP="00444DA4">
      <w:pPr>
        <w:pStyle w:val="Heading2"/>
      </w:pPr>
      <w:bookmarkStart w:id="1265" w:name="_Toc27406724"/>
      <w:bookmarkStart w:id="1266" w:name="_Toc36037491"/>
      <w:bookmarkStart w:id="1267" w:name="_Toc43837862"/>
      <w:bookmarkStart w:id="1268" w:name="_Toc51832407"/>
      <w:bookmarkStart w:id="1269" w:name="_Toc60167111"/>
      <w:bookmarkStart w:id="1270" w:name="_Toc68108953"/>
      <w:bookmarkStart w:id="1271" w:name="_Toc75458762"/>
      <w:bookmarkStart w:id="1272" w:name="_Toc90631887"/>
      <w:bookmarkStart w:id="1273" w:name="_Toc100778817"/>
      <w:bookmarkStart w:id="1274" w:name="_Toc101286148"/>
      <w:bookmarkStart w:id="1275" w:name="_Toc106817742"/>
      <w:bookmarkStart w:id="1276" w:name="_Toc106817867"/>
      <w:r w:rsidRPr="00E6516F">
        <w:t>A.2.1</w:t>
      </w:r>
      <w:r w:rsidRPr="00E6516F">
        <w:tab/>
      </w:r>
      <w:bookmarkEnd w:id="1265"/>
      <w:bookmarkEnd w:id="1266"/>
      <w:bookmarkEnd w:id="1267"/>
      <w:bookmarkEnd w:id="1268"/>
      <w:bookmarkEnd w:id="1269"/>
      <w:bookmarkEnd w:id="1270"/>
      <w:bookmarkEnd w:id="1271"/>
      <w:bookmarkEnd w:id="1272"/>
      <w:r w:rsidRPr="00E6516F">
        <w:t>Test File 1 for CO FD</w:t>
      </w:r>
      <w:bookmarkEnd w:id="1273"/>
      <w:bookmarkEnd w:id="1274"/>
      <w:bookmarkEnd w:id="1275"/>
      <w:bookmarkEnd w:id="1276"/>
    </w:p>
    <w:p w14:paraId="7CD618FE"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3C89B1D9"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74FCFB8D"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78A921" w14:textId="77777777" w:rsidR="00444DA4" w:rsidRPr="00E6516F" w:rsidRDefault="00444DA4" w:rsidP="00174677">
            <w:pPr>
              <w:pStyle w:val="TAL"/>
            </w:pPr>
            <w:r w:rsidRPr="00E6516F">
              <w:t>Test file 1 for MCData client originated file distribution</w:t>
            </w:r>
          </w:p>
        </w:tc>
      </w:tr>
    </w:tbl>
    <w:p w14:paraId="284B42A4" w14:textId="77777777" w:rsidR="00444DA4" w:rsidRPr="00E6516F" w:rsidRDefault="00444DA4" w:rsidP="00444DA4">
      <w:pPr>
        <w:rPr>
          <w:rFonts w:eastAsia="SimSun"/>
        </w:rPr>
      </w:pPr>
    </w:p>
    <w:p w14:paraId="6A484F23" w14:textId="77777777" w:rsidR="00444DA4" w:rsidRPr="00E6516F" w:rsidRDefault="00444DA4" w:rsidP="00444DA4">
      <w:pPr>
        <w:pStyle w:val="Heading2"/>
      </w:pPr>
      <w:bookmarkStart w:id="1277" w:name="_Toc100778818"/>
      <w:bookmarkStart w:id="1278" w:name="_Toc101286149"/>
      <w:bookmarkStart w:id="1279" w:name="_Toc106817743"/>
      <w:bookmarkStart w:id="1280" w:name="_Toc106817868"/>
      <w:r w:rsidRPr="00E6516F">
        <w:t>A.2.2</w:t>
      </w:r>
      <w:r w:rsidRPr="00E6516F">
        <w:tab/>
        <w:t>Test File 2 for CO FD</w:t>
      </w:r>
      <w:bookmarkEnd w:id="1277"/>
      <w:bookmarkEnd w:id="1278"/>
      <w:bookmarkEnd w:id="1279"/>
      <w:bookmarkEnd w:id="1280"/>
    </w:p>
    <w:p w14:paraId="7310EF71"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6BBEBA4F"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4E5F1672"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EFE5712" w14:textId="77777777" w:rsidR="00444DA4" w:rsidRPr="00E6516F" w:rsidRDefault="00444DA4" w:rsidP="00174677">
            <w:pPr>
              <w:pStyle w:val="TAL"/>
            </w:pPr>
            <w:r w:rsidRPr="00E6516F">
              <w:t>Test file 2 for MCData client originated file distribution</w:t>
            </w:r>
          </w:p>
        </w:tc>
      </w:tr>
    </w:tbl>
    <w:p w14:paraId="30ECE324" w14:textId="77777777" w:rsidR="00444DA4" w:rsidRPr="00E6516F" w:rsidRDefault="00444DA4" w:rsidP="00444DA4">
      <w:pPr>
        <w:rPr>
          <w:rFonts w:eastAsia="SimSun"/>
        </w:rPr>
      </w:pPr>
    </w:p>
    <w:p w14:paraId="0AD299BF" w14:textId="77777777" w:rsidR="00444DA4" w:rsidRPr="00E6516F" w:rsidRDefault="00444DA4" w:rsidP="00444DA4">
      <w:pPr>
        <w:pStyle w:val="Heading1"/>
      </w:pPr>
      <w:bookmarkStart w:id="1281" w:name="_Toc100778819"/>
      <w:bookmarkStart w:id="1282" w:name="_Toc101286150"/>
      <w:bookmarkStart w:id="1283" w:name="_Toc106817744"/>
      <w:bookmarkStart w:id="1284" w:name="_Toc106817869"/>
      <w:r w:rsidRPr="00E6516F">
        <w:t>A.3</w:t>
      </w:r>
      <w:r w:rsidRPr="00E6516F">
        <w:tab/>
        <w:t>Test files for client terminated file distribution</w:t>
      </w:r>
      <w:bookmarkEnd w:id="1281"/>
      <w:bookmarkEnd w:id="1282"/>
      <w:bookmarkEnd w:id="1283"/>
      <w:bookmarkEnd w:id="1284"/>
    </w:p>
    <w:p w14:paraId="4C60FAAB" w14:textId="77777777" w:rsidR="00444DA4" w:rsidRPr="00E6516F" w:rsidRDefault="00444DA4" w:rsidP="00444DA4">
      <w:pPr>
        <w:pStyle w:val="Heading2"/>
      </w:pPr>
      <w:bookmarkStart w:id="1285" w:name="_Toc100778820"/>
      <w:bookmarkStart w:id="1286" w:name="_Toc101286151"/>
      <w:bookmarkStart w:id="1287" w:name="_Toc106817745"/>
      <w:bookmarkStart w:id="1288" w:name="_Toc106817870"/>
      <w:r w:rsidRPr="00E6516F">
        <w:t>A.3.1</w:t>
      </w:r>
      <w:r w:rsidRPr="00E6516F">
        <w:tab/>
        <w:t>Test File 1 for CT FD</w:t>
      </w:r>
      <w:bookmarkEnd w:id="1285"/>
      <w:bookmarkEnd w:id="1286"/>
      <w:bookmarkEnd w:id="1287"/>
      <w:bookmarkEnd w:id="1288"/>
    </w:p>
    <w:p w14:paraId="3F7D5A7F"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470594F3"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1A8EAEBE"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300DD0" w14:textId="77777777" w:rsidR="00444DA4" w:rsidRPr="00E6516F" w:rsidRDefault="00444DA4" w:rsidP="00174677">
            <w:pPr>
              <w:pStyle w:val="TAL"/>
            </w:pPr>
            <w:r w:rsidRPr="00E6516F">
              <w:t>Test file 1 for MCData client terminated file distribution</w:t>
            </w:r>
          </w:p>
        </w:tc>
      </w:tr>
    </w:tbl>
    <w:p w14:paraId="6ED2821E" w14:textId="77777777" w:rsidR="00444DA4" w:rsidRPr="00E6516F" w:rsidRDefault="00444DA4" w:rsidP="00444DA4">
      <w:pPr>
        <w:rPr>
          <w:rFonts w:eastAsia="SimSun"/>
        </w:rPr>
      </w:pPr>
    </w:p>
    <w:p w14:paraId="1CD6A399" w14:textId="77777777" w:rsidR="00444DA4" w:rsidRPr="00E6516F" w:rsidRDefault="00444DA4" w:rsidP="00444DA4">
      <w:pPr>
        <w:pStyle w:val="Heading2"/>
      </w:pPr>
      <w:bookmarkStart w:id="1289" w:name="_Toc100778821"/>
      <w:bookmarkStart w:id="1290" w:name="_Toc101286152"/>
      <w:bookmarkStart w:id="1291" w:name="_Toc106817746"/>
      <w:bookmarkStart w:id="1292" w:name="_Toc106817871"/>
      <w:r w:rsidRPr="00E6516F">
        <w:t>A.3.2</w:t>
      </w:r>
      <w:r w:rsidRPr="00E6516F">
        <w:tab/>
        <w:t>Test File 2 for CT FD</w:t>
      </w:r>
      <w:bookmarkEnd w:id="1289"/>
      <w:bookmarkEnd w:id="1290"/>
      <w:bookmarkEnd w:id="1291"/>
      <w:bookmarkEnd w:id="1292"/>
    </w:p>
    <w:p w14:paraId="714EF13B"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7C895DAA"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420F2FD7"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DB3F10" w14:textId="77777777" w:rsidR="00444DA4" w:rsidRPr="00E6516F" w:rsidRDefault="00444DA4" w:rsidP="00174677">
            <w:pPr>
              <w:pStyle w:val="TAL"/>
            </w:pPr>
            <w:r w:rsidRPr="00E6516F">
              <w:t>Test file 2 for MCData client terminated file distribution</w:t>
            </w:r>
          </w:p>
        </w:tc>
      </w:tr>
    </w:tbl>
    <w:p w14:paraId="5BAB1B94" w14:textId="77777777" w:rsidR="00444DA4" w:rsidRPr="00E6516F" w:rsidRDefault="00444DA4" w:rsidP="00444DA4">
      <w:pPr>
        <w:rPr>
          <w:rFonts w:eastAsia="SimSun"/>
        </w:rPr>
      </w:pPr>
    </w:p>
    <w:p w14:paraId="6DEA9531" w14:textId="4ED0E587" w:rsidR="00B93CA2" w:rsidRPr="00E6516F" w:rsidRDefault="00B93CA2" w:rsidP="000C4180">
      <w:pPr>
        <w:pStyle w:val="Heading8"/>
      </w:pPr>
      <w:r w:rsidRPr="00E6516F">
        <w:br w:type="page"/>
      </w:r>
      <w:bookmarkStart w:id="1293" w:name="_Toc100778822"/>
      <w:bookmarkStart w:id="1294" w:name="_Toc101286153"/>
      <w:bookmarkStart w:id="1295" w:name="_Toc106817747"/>
      <w:bookmarkStart w:id="1296" w:name="_Toc106817872"/>
      <w:r w:rsidRPr="00E6516F">
        <w:t xml:space="preserve">Annex </w:t>
      </w:r>
      <w:r w:rsidR="00DF634D" w:rsidRPr="00E6516F">
        <w:t>B</w:t>
      </w:r>
      <w:r w:rsidRPr="00E6516F">
        <w:t xml:space="preserve"> (informative):</w:t>
      </w:r>
      <w:r w:rsidRPr="00E6516F">
        <w:br/>
        <w:t>Change history</w:t>
      </w:r>
      <w:bookmarkEnd w:id="237"/>
      <w:bookmarkEnd w:id="1238"/>
      <w:bookmarkEnd w:id="1239"/>
      <w:bookmarkEnd w:id="1240"/>
      <w:bookmarkEnd w:id="1241"/>
      <w:bookmarkEnd w:id="1242"/>
      <w:bookmarkEnd w:id="1243"/>
      <w:bookmarkEnd w:id="1244"/>
      <w:bookmarkEnd w:id="1245"/>
      <w:bookmarkEnd w:id="1246"/>
      <w:bookmarkEnd w:id="1293"/>
      <w:bookmarkEnd w:id="1294"/>
      <w:bookmarkEnd w:id="1295"/>
      <w:bookmarkEnd w:id="1296"/>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93CA2" w:rsidRPr="00E6516F" w14:paraId="1A4AE1D3" w14:textId="77777777" w:rsidTr="00E64764">
        <w:tc>
          <w:tcPr>
            <w:tcW w:w="800" w:type="dxa"/>
            <w:shd w:val="pct10" w:color="auto" w:fill="FFFFFF"/>
          </w:tcPr>
          <w:p w14:paraId="5B6A6DB0" w14:textId="77777777" w:rsidR="00B93CA2" w:rsidRPr="00E6516F" w:rsidRDefault="00B93CA2" w:rsidP="00253B20">
            <w:pPr>
              <w:pStyle w:val="TAL"/>
              <w:rPr>
                <w:b/>
                <w:sz w:val="16"/>
              </w:rPr>
            </w:pPr>
            <w:r w:rsidRPr="00E6516F">
              <w:rPr>
                <w:b/>
                <w:sz w:val="16"/>
              </w:rPr>
              <w:t>Date</w:t>
            </w:r>
          </w:p>
        </w:tc>
        <w:tc>
          <w:tcPr>
            <w:tcW w:w="800" w:type="dxa"/>
            <w:shd w:val="pct10" w:color="auto" w:fill="FFFFFF"/>
          </w:tcPr>
          <w:p w14:paraId="1CFEE091" w14:textId="77777777" w:rsidR="00B93CA2" w:rsidRPr="00E6516F" w:rsidRDefault="00B93CA2" w:rsidP="00253B20">
            <w:pPr>
              <w:pStyle w:val="TAL"/>
              <w:rPr>
                <w:b/>
                <w:sz w:val="16"/>
              </w:rPr>
            </w:pPr>
            <w:r w:rsidRPr="00E6516F">
              <w:rPr>
                <w:b/>
                <w:sz w:val="16"/>
              </w:rPr>
              <w:t>Meeting</w:t>
            </w:r>
          </w:p>
        </w:tc>
        <w:tc>
          <w:tcPr>
            <w:tcW w:w="1094" w:type="dxa"/>
            <w:shd w:val="pct10" w:color="auto" w:fill="FFFFFF"/>
          </w:tcPr>
          <w:p w14:paraId="78F9D62A" w14:textId="77777777" w:rsidR="00B93CA2" w:rsidRPr="00E6516F" w:rsidRDefault="00B93CA2" w:rsidP="00253B20">
            <w:pPr>
              <w:pStyle w:val="TAL"/>
              <w:rPr>
                <w:b/>
                <w:sz w:val="16"/>
              </w:rPr>
            </w:pPr>
            <w:r w:rsidRPr="00E6516F">
              <w:rPr>
                <w:b/>
                <w:sz w:val="16"/>
              </w:rPr>
              <w:t>TDoc</w:t>
            </w:r>
          </w:p>
        </w:tc>
        <w:tc>
          <w:tcPr>
            <w:tcW w:w="567" w:type="dxa"/>
            <w:shd w:val="pct10" w:color="auto" w:fill="FFFFFF"/>
          </w:tcPr>
          <w:p w14:paraId="239A1201" w14:textId="77777777" w:rsidR="00B93CA2" w:rsidRPr="00E6516F" w:rsidRDefault="00B93CA2" w:rsidP="00253B20">
            <w:pPr>
              <w:pStyle w:val="TAL"/>
              <w:rPr>
                <w:b/>
                <w:sz w:val="16"/>
              </w:rPr>
            </w:pPr>
            <w:r w:rsidRPr="00E6516F">
              <w:rPr>
                <w:b/>
                <w:sz w:val="16"/>
              </w:rPr>
              <w:t>CR</w:t>
            </w:r>
          </w:p>
        </w:tc>
        <w:tc>
          <w:tcPr>
            <w:tcW w:w="283" w:type="dxa"/>
            <w:shd w:val="pct10" w:color="auto" w:fill="FFFFFF"/>
          </w:tcPr>
          <w:p w14:paraId="68B176DE" w14:textId="77777777" w:rsidR="00B93CA2" w:rsidRPr="00E6516F" w:rsidRDefault="00B93CA2" w:rsidP="00253B20">
            <w:pPr>
              <w:pStyle w:val="TAL"/>
              <w:rPr>
                <w:b/>
                <w:sz w:val="16"/>
              </w:rPr>
            </w:pPr>
            <w:r w:rsidRPr="00E6516F">
              <w:rPr>
                <w:b/>
                <w:sz w:val="16"/>
              </w:rPr>
              <w:t>Rev</w:t>
            </w:r>
          </w:p>
        </w:tc>
        <w:tc>
          <w:tcPr>
            <w:tcW w:w="425" w:type="dxa"/>
            <w:shd w:val="pct10" w:color="auto" w:fill="FFFFFF"/>
          </w:tcPr>
          <w:p w14:paraId="7B2A1FED" w14:textId="77777777" w:rsidR="00B93CA2" w:rsidRPr="00E6516F" w:rsidRDefault="00B93CA2" w:rsidP="00253B20">
            <w:pPr>
              <w:pStyle w:val="TAL"/>
              <w:rPr>
                <w:b/>
                <w:sz w:val="16"/>
              </w:rPr>
            </w:pPr>
            <w:r w:rsidRPr="00E6516F">
              <w:rPr>
                <w:b/>
                <w:sz w:val="16"/>
              </w:rPr>
              <w:t>Cat</w:t>
            </w:r>
          </w:p>
        </w:tc>
        <w:tc>
          <w:tcPr>
            <w:tcW w:w="4962" w:type="dxa"/>
            <w:shd w:val="pct10" w:color="auto" w:fill="FFFFFF"/>
          </w:tcPr>
          <w:p w14:paraId="1A17BBEA" w14:textId="77777777" w:rsidR="00B93CA2" w:rsidRPr="00E6516F" w:rsidRDefault="00B93CA2" w:rsidP="00253B20">
            <w:pPr>
              <w:pStyle w:val="TAL"/>
              <w:rPr>
                <w:b/>
                <w:sz w:val="16"/>
              </w:rPr>
            </w:pPr>
            <w:r w:rsidRPr="00E6516F">
              <w:rPr>
                <w:b/>
                <w:sz w:val="16"/>
              </w:rPr>
              <w:t>Subject/Comment</w:t>
            </w:r>
          </w:p>
        </w:tc>
        <w:tc>
          <w:tcPr>
            <w:tcW w:w="708" w:type="dxa"/>
            <w:shd w:val="pct10" w:color="auto" w:fill="FFFFFF"/>
          </w:tcPr>
          <w:p w14:paraId="1B90BA61" w14:textId="77777777" w:rsidR="00B93CA2" w:rsidRPr="00E6516F" w:rsidRDefault="00B93CA2" w:rsidP="00253B20">
            <w:pPr>
              <w:pStyle w:val="TAL"/>
              <w:rPr>
                <w:b/>
                <w:sz w:val="16"/>
              </w:rPr>
            </w:pPr>
            <w:r w:rsidRPr="00E6516F">
              <w:rPr>
                <w:b/>
                <w:sz w:val="16"/>
              </w:rPr>
              <w:t>New version</w:t>
            </w:r>
          </w:p>
        </w:tc>
      </w:tr>
      <w:tr w:rsidR="00B93CA2" w:rsidRPr="00E6516F" w14:paraId="516F9943" w14:textId="77777777" w:rsidTr="00E64764">
        <w:tc>
          <w:tcPr>
            <w:tcW w:w="800" w:type="dxa"/>
            <w:shd w:val="solid" w:color="FFFFFF" w:fill="auto"/>
          </w:tcPr>
          <w:p w14:paraId="45C6132D" w14:textId="77777777" w:rsidR="00B93CA2" w:rsidRPr="00E6516F" w:rsidRDefault="00B93CA2" w:rsidP="00E64764">
            <w:pPr>
              <w:pStyle w:val="TAC"/>
              <w:jc w:val="left"/>
              <w:rPr>
                <w:sz w:val="16"/>
                <w:szCs w:val="16"/>
              </w:rPr>
            </w:pPr>
            <w:r w:rsidRPr="00E6516F">
              <w:rPr>
                <w:sz w:val="16"/>
                <w:szCs w:val="16"/>
              </w:rPr>
              <w:t>2018-08</w:t>
            </w:r>
          </w:p>
        </w:tc>
        <w:tc>
          <w:tcPr>
            <w:tcW w:w="800" w:type="dxa"/>
            <w:shd w:val="solid" w:color="FFFFFF" w:fill="auto"/>
          </w:tcPr>
          <w:p w14:paraId="5ADA6FAD" w14:textId="77777777" w:rsidR="00B93CA2" w:rsidRPr="00E6516F" w:rsidRDefault="00B93CA2" w:rsidP="00E64764">
            <w:pPr>
              <w:pStyle w:val="TAC"/>
              <w:jc w:val="left"/>
              <w:rPr>
                <w:sz w:val="16"/>
                <w:szCs w:val="16"/>
              </w:rPr>
            </w:pPr>
            <w:r w:rsidRPr="00E6516F">
              <w:rPr>
                <w:sz w:val="16"/>
                <w:szCs w:val="16"/>
              </w:rPr>
              <w:t>RAN5#80</w:t>
            </w:r>
          </w:p>
        </w:tc>
        <w:tc>
          <w:tcPr>
            <w:tcW w:w="1094" w:type="dxa"/>
            <w:shd w:val="solid" w:color="FFFFFF" w:fill="auto"/>
          </w:tcPr>
          <w:p w14:paraId="08FB20E2" w14:textId="77777777" w:rsidR="00B93CA2" w:rsidRPr="00E6516F" w:rsidRDefault="00B93CA2" w:rsidP="00E64764">
            <w:pPr>
              <w:pStyle w:val="TAC"/>
              <w:jc w:val="left"/>
              <w:rPr>
                <w:sz w:val="16"/>
                <w:szCs w:val="16"/>
              </w:rPr>
            </w:pPr>
            <w:r w:rsidRPr="00E6516F">
              <w:rPr>
                <w:sz w:val="16"/>
                <w:szCs w:val="16"/>
              </w:rPr>
              <w:t>R5-184608</w:t>
            </w:r>
          </w:p>
        </w:tc>
        <w:tc>
          <w:tcPr>
            <w:tcW w:w="567" w:type="dxa"/>
            <w:shd w:val="solid" w:color="FFFFFF" w:fill="auto"/>
          </w:tcPr>
          <w:p w14:paraId="25293A32"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39AA5D91"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57D44F81"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06FADAD0" w14:textId="77777777" w:rsidR="00B93CA2" w:rsidRPr="00E6516F" w:rsidRDefault="00B93CA2" w:rsidP="00605819">
            <w:pPr>
              <w:pStyle w:val="TAL"/>
              <w:rPr>
                <w:sz w:val="16"/>
                <w:szCs w:val="16"/>
              </w:rPr>
            </w:pPr>
            <w:r w:rsidRPr="00E6516F">
              <w:rPr>
                <w:sz w:val="16"/>
                <w:szCs w:val="16"/>
              </w:rPr>
              <w:t>Introduction of TS 36.579-7</w:t>
            </w:r>
          </w:p>
        </w:tc>
        <w:tc>
          <w:tcPr>
            <w:tcW w:w="708" w:type="dxa"/>
            <w:shd w:val="solid" w:color="FFFFFF" w:fill="auto"/>
          </w:tcPr>
          <w:p w14:paraId="60A913F5" w14:textId="77777777" w:rsidR="00B93CA2" w:rsidRPr="00E6516F" w:rsidRDefault="00B93CA2" w:rsidP="00E64764">
            <w:pPr>
              <w:pStyle w:val="TAC"/>
              <w:jc w:val="left"/>
              <w:rPr>
                <w:sz w:val="16"/>
                <w:szCs w:val="16"/>
              </w:rPr>
            </w:pPr>
            <w:r w:rsidRPr="00E6516F">
              <w:rPr>
                <w:sz w:val="16"/>
                <w:szCs w:val="16"/>
              </w:rPr>
              <w:t>0.0.2</w:t>
            </w:r>
          </w:p>
        </w:tc>
      </w:tr>
      <w:tr w:rsidR="00B93CA2" w:rsidRPr="00E6516F" w14:paraId="39EA6C2E" w14:textId="77777777" w:rsidTr="00E64764">
        <w:tc>
          <w:tcPr>
            <w:tcW w:w="800" w:type="dxa"/>
            <w:shd w:val="solid" w:color="FFFFFF" w:fill="auto"/>
          </w:tcPr>
          <w:p w14:paraId="41577176" w14:textId="77777777" w:rsidR="00B93CA2" w:rsidRPr="00E6516F" w:rsidRDefault="00B93CA2" w:rsidP="00E64764">
            <w:pPr>
              <w:pStyle w:val="TAC"/>
              <w:jc w:val="left"/>
              <w:rPr>
                <w:sz w:val="16"/>
                <w:szCs w:val="16"/>
              </w:rPr>
            </w:pPr>
            <w:r w:rsidRPr="00E6516F">
              <w:rPr>
                <w:sz w:val="16"/>
                <w:szCs w:val="16"/>
              </w:rPr>
              <w:t>2018-08</w:t>
            </w:r>
          </w:p>
        </w:tc>
        <w:tc>
          <w:tcPr>
            <w:tcW w:w="800" w:type="dxa"/>
            <w:shd w:val="solid" w:color="FFFFFF" w:fill="auto"/>
          </w:tcPr>
          <w:p w14:paraId="52A898B4" w14:textId="77777777" w:rsidR="00B93CA2" w:rsidRPr="00E6516F" w:rsidRDefault="00B93CA2" w:rsidP="00E64764">
            <w:pPr>
              <w:pStyle w:val="TAC"/>
              <w:jc w:val="left"/>
              <w:rPr>
                <w:sz w:val="16"/>
                <w:szCs w:val="16"/>
              </w:rPr>
            </w:pPr>
            <w:r w:rsidRPr="00E6516F">
              <w:rPr>
                <w:sz w:val="16"/>
                <w:szCs w:val="16"/>
              </w:rPr>
              <w:t>RAN5#80</w:t>
            </w:r>
          </w:p>
        </w:tc>
        <w:tc>
          <w:tcPr>
            <w:tcW w:w="1094" w:type="dxa"/>
            <w:shd w:val="solid" w:color="FFFFFF" w:fill="auto"/>
          </w:tcPr>
          <w:p w14:paraId="28F70D41" w14:textId="77777777" w:rsidR="00B93CA2" w:rsidRPr="00E6516F" w:rsidRDefault="00B93CA2" w:rsidP="00E64764">
            <w:pPr>
              <w:pStyle w:val="TAC"/>
              <w:jc w:val="left"/>
              <w:rPr>
                <w:sz w:val="16"/>
                <w:szCs w:val="16"/>
              </w:rPr>
            </w:pPr>
            <w:r w:rsidRPr="00E6516F">
              <w:rPr>
                <w:sz w:val="16"/>
                <w:szCs w:val="16"/>
              </w:rPr>
              <w:t>R5-185143</w:t>
            </w:r>
          </w:p>
        </w:tc>
        <w:tc>
          <w:tcPr>
            <w:tcW w:w="567" w:type="dxa"/>
            <w:shd w:val="solid" w:color="FFFFFF" w:fill="auto"/>
          </w:tcPr>
          <w:p w14:paraId="28C4449E"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0C891840"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0274013B"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375FEDD4" w14:textId="77777777" w:rsidR="00B93CA2" w:rsidRPr="00E6516F" w:rsidRDefault="00B93CA2" w:rsidP="00605819">
            <w:pPr>
              <w:pStyle w:val="TAL"/>
              <w:rPr>
                <w:sz w:val="16"/>
                <w:szCs w:val="16"/>
              </w:rPr>
            </w:pPr>
            <w:r w:rsidRPr="00E6516F">
              <w:rPr>
                <w:sz w:val="16"/>
                <w:szCs w:val="16"/>
              </w:rPr>
              <w:t>Draft TS 36.579-7 v003</w:t>
            </w:r>
          </w:p>
        </w:tc>
        <w:tc>
          <w:tcPr>
            <w:tcW w:w="708" w:type="dxa"/>
            <w:shd w:val="solid" w:color="FFFFFF" w:fill="auto"/>
          </w:tcPr>
          <w:p w14:paraId="7633BD19" w14:textId="77777777" w:rsidR="00B93CA2" w:rsidRPr="00E6516F" w:rsidRDefault="00B93CA2" w:rsidP="00E64764">
            <w:pPr>
              <w:pStyle w:val="TAC"/>
              <w:jc w:val="left"/>
              <w:rPr>
                <w:sz w:val="16"/>
                <w:szCs w:val="16"/>
              </w:rPr>
            </w:pPr>
            <w:r w:rsidRPr="00E6516F">
              <w:rPr>
                <w:sz w:val="16"/>
                <w:szCs w:val="16"/>
              </w:rPr>
              <w:t>0.0.3</w:t>
            </w:r>
          </w:p>
        </w:tc>
      </w:tr>
      <w:tr w:rsidR="00B93CA2" w:rsidRPr="00E6516F" w14:paraId="35F3CA0E" w14:textId="77777777" w:rsidTr="00E64764">
        <w:tc>
          <w:tcPr>
            <w:tcW w:w="800" w:type="dxa"/>
            <w:shd w:val="solid" w:color="FFFFFF" w:fill="auto"/>
          </w:tcPr>
          <w:p w14:paraId="7145038A" w14:textId="77777777" w:rsidR="00B93CA2" w:rsidRPr="00E6516F" w:rsidRDefault="00B93CA2" w:rsidP="00E64764">
            <w:pPr>
              <w:pStyle w:val="TAC"/>
              <w:jc w:val="left"/>
              <w:rPr>
                <w:sz w:val="16"/>
                <w:szCs w:val="16"/>
              </w:rPr>
            </w:pPr>
            <w:r w:rsidRPr="00E6516F">
              <w:rPr>
                <w:sz w:val="16"/>
                <w:szCs w:val="16"/>
              </w:rPr>
              <w:t>2019-03</w:t>
            </w:r>
          </w:p>
        </w:tc>
        <w:tc>
          <w:tcPr>
            <w:tcW w:w="800" w:type="dxa"/>
            <w:shd w:val="solid" w:color="FFFFFF" w:fill="auto"/>
          </w:tcPr>
          <w:p w14:paraId="7FA5B55F" w14:textId="77777777" w:rsidR="00B93CA2" w:rsidRPr="00E6516F" w:rsidRDefault="00B93CA2" w:rsidP="00E64764">
            <w:pPr>
              <w:pStyle w:val="TAC"/>
              <w:jc w:val="left"/>
              <w:rPr>
                <w:sz w:val="16"/>
                <w:szCs w:val="16"/>
              </w:rPr>
            </w:pPr>
            <w:r w:rsidRPr="00E6516F">
              <w:rPr>
                <w:sz w:val="16"/>
                <w:szCs w:val="16"/>
              </w:rPr>
              <w:t>RAN5#82</w:t>
            </w:r>
          </w:p>
        </w:tc>
        <w:tc>
          <w:tcPr>
            <w:tcW w:w="1094" w:type="dxa"/>
            <w:shd w:val="solid" w:color="FFFFFF" w:fill="auto"/>
          </w:tcPr>
          <w:p w14:paraId="132C019D" w14:textId="77777777" w:rsidR="00B93CA2" w:rsidRPr="00E6516F" w:rsidRDefault="00B93CA2" w:rsidP="00E64764">
            <w:pPr>
              <w:pStyle w:val="TAC"/>
              <w:jc w:val="left"/>
              <w:rPr>
                <w:sz w:val="16"/>
                <w:szCs w:val="16"/>
              </w:rPr>
            </w:pPr>
            <w:r w:rsidRPr="00E6516F">
              <w:rPr>
                <w:sz w:val="16"/>
                <w:szCs w:val="16"/>
              </w:rPr>
              <w:t>R5-192245</w:t>
            </w:r>
          </w:p>
        </w:tc>
        <w:tc>
          <w:tcPr>
            <w:tcW w:w="567" w:type="dxa"/>
            <w:shd w:val="solid" w:color="FFFFFF" w:fill="auto"/>
          </w:tcPr>
          <w:p w14:paraId="1A46A081"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22883EBF"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5FDBDC9B"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10AB217E" w14:textId="77777777" w:rsidR="00B93CA2" w:rsidRPr="00E6516F" w:rsidRDefault="00B93CA2" w:rsidP="00605819">
            <w:pPr>
              <w:pStyle w:val="TAL"/>
              <w:rPr>
                <w:sz w:val="16"/>
                <w:szCs w:val="16"/>
              </w:rPr>
            </w:pPr>
            <w:r w:rsidRPr="00E6516F">
              <w:rPr>
                <w:sz w:val="16"/>
                <w:szCs w:val="16"/>
              </w:rPr>
              <w:t>Draft TS 36.579-7 v005</w:t>
            </w:r>
          </w:p>
        </w:tc>
        <w:tc>
          <w:tcPr>
            <w:tcW w:w="708" w:type="dxa"/>
            <w:shd w:val="solid" w:color="FFFFFF" w:fill="auto"/>
          </w:tcPr>
          <w:p w14:paraId="1030A9EE" w14:textId="77777777" w:rsidR="00B93CA2" w:rsidRPr="00E6516F" w:rsidRDefault="00B93CA2" w:rsidP="00E64764">
            <w:pPr>
              <w:pStyle w:val="TAC"/>
              <w:jc w:val="left"/>
              <w:rPr>
                <w:sz w:val="16"/>
                <w:szCs w:val="16"/>
              </w:rPr>
            </w:pPr>
            <w:r w:rsidRPr="00E6516F">
              <w:rPr>
                <w:sz w:val="16"/>
                <w:szCs w:val="16"/>
              </w:rPr>
              <w:t>0.0.5</w:t>
            </w:r>
          </w:p>
        </w:tc>
      </w:tr>
      <w:tr w:rsidR="00B93CA2" w:rsidRPr="00E6516F" w14:paraId="220593C4" w14:textId="77777777" w:rsidTr="00E64764">
        <w:tc>
          <w:tcPr>
            <w:tcW w:w="800" w:type="dxa"/>
            <w:shd w:val="solid" w:color="FFFFFF" w:fill="auto"/>
          </w:tcPr>
          <w:p w14:paraId="649B5692" w14:textId="77777777" w:rsidR="00B93CA2" w:rsidRPr="00E6516F" w:rsidRDefault="00B93CA2" w:rsidP="00E64764">
            <w:pPr>
              <w:pStyle w:val="TAC"/>
              <w:jc w:val="left"/>
              <w:rPr>
                <w:sz w:val="16"/>
                <w:szCs w:val="16"/>
              </w:rPr>
            </w:pPr>
            <w:r w:rsidRPr="00E6516F">
              <w:rPr>
                <w:sz w:val="16"/>
                <w:szCs w:val="16"/>
              </w:rPr>
              <w:t>2019-09</w:t>
            </w:r>
          </w:p>
        </w:tc>
        <w:tc>
          <w:tcPr>
            <w:tcW w:w="800" w:type="dxa"/>
            <w:shd w:val="solid" w:color="FFFFFF" w:fill="auto"/>
          </w:tcPr>
          <w:p w14:paraId="365516ED" w14:textId="77777777" w:rsidR="00B93CA2" w:rsidRPr="00E6516F" w:rsidRDefault="00B93CA2" w:rsidP="00E64764">
            <w:pPr>
              <w:pStyle w:val="TAC"/>
              <w:jc w:val="left"/>
              <w:rPr>
                <w:sz w:val="16"/>
                <w:szCs w:val="16"/>
              </w:rPr>
            </w:pPr>
            <w:r w:rsidRPr="00E6516F">
              <w:rPr>
                <w:sz w:val="16"/>
                <w:szCs w:val="16"/>
              </w:rPr>
              <w:t>RAN5#84</w:t>
            </w:r>
          </w:p>
        </w:tc>
        <w:tc>
          <w:tcPr>
            <w:tcW w:w="1094" w:type="dxa"/>
            <w:shd w:val="solid" w:color="FFFFFF" w:fill="auto"/>
          </w:tcPr>
          <w:p w14:paraId="795D4D8C" w14:textId="77777777" w:rsidR="00B93CA2" w:rsidRPr="00E6516F" w:rsidRDefault="00B93CA2" w:rsidP="00E64764">
            <w:pPr>
              <w:pStyle w:val="TAC"/>
              <w:jc w:val="left"/>
              <w:rPr>
                <w:sz w:val="16"/>
                <w:szCs w:val="16"/>
              </w:rPr>
            </w:pPr>
            <w:r w:rsidRPr="00E6516F">
              <w:rPr>
                <w:sz w:val="16"/>
                <w:szCs w:val="16"/>
              </w:rPr>
              <w:t>R5-196352</w:t>
            </w:r>
          </w:p>
        </w:tc>
        <w:tc>
          <w:tcPr>
            <w:tcW w:w="567" w:type="dxa"/>
            <w:shd w:val="solid" w:color="FFFFFF" w:fill="auto"/>
          </w:tcPr>
          <w:p w14:paraId="0B74F0B2"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20428175"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326D2019"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1F753A92" w14:textId="77777777" w:rsidR="00B93CA2" w:rsidRPr="00E6516F" w:rsidRDefault="00B93CA2" w:rsidP="00605819">
            <w:pPr>
              <w:pStyle w:val="TAL"/>
              <w:rPr>
                <w:sz w:val="16"/>
                <w:szCs w:val="16"/>
              </w:rPr>
            </w:pPr>
            <w:r w:rsidRPr="00E6516F">
              <w:rPr>
                <w:sz w:val="16"/>
                <w:szCs w:val="16"/>
              </w:rPr>
              <w:t>Draft TS 36.579-7 v010</w:t>
            </w:r>
          </w:p>
        </w:tc>
        <w:tc>
          <w:tcPr>
            <w:tcW w:w="708" w:type="dxa"/>
            <w:shd w:val="solid" w:color="FFFFFF" w:fill="auto"/>
          </w:tcPr>
          <w:p w14:paraId="6F54C48F" w14:textId="77777777" w:rsidR="00B93CA2" w:rsidRPr="00E6516F" w:rsidRDefault="00B93CA2" w:rsidP="00E64764">
            <w:pPr>
              <w:pStyle w:val="TAC"/>
              <w:jc w:val="left"/>
              <w:rPr>
                <w:sz w:val="16"/>
                <w:szCs w:val="16"/>
              </w:rPr>
            </w:pPr>
            <w:r w:rsidRPr="00E6516F">
              <w:rPr>
                <w:sz w:val="16"/>
                <w:szCs w:val="16"/>
              </w:rPr>
              <w:t>0.1.0</w:t>
            </w:r>
          </w:p>
        </w:tc>
      </w:tr>
      <w:tr w:rsidR="00B93CA2" w:rsidRPr="00E6516F" w14:paraId="1A96343E" w14:textId="77777777" w:rsidTr="00E64764">
        <w:tc>
          <w:tcPr>
            <w:tcW w:w="800" w:type="dxa"/>
            <w:shd w:val="solid" w:color="FFFFFF" w:fill="auto"/>
          </w:tcPr>
          <w:p w14:paraId="4B029CBF" w14:textId="77777777" w:rsidR="00B93CA2" w:rsidRPr="00E6516F" w:rsidRDefault="00B93CA2" w:rsidP="00E64764">
            <w:pPr>
              <w:pStyle w:val="TAC"/>
              <w:jc w:val="left"/>
              <w:rPr>
                <w:sz w:val="16"/>
                <w:szCs w:val="16"/>
              </w:rPr>
            </w:pPr>
            <w:r w:rsidRPr="00E6516F">
              <w:rPr>
                <w:sz w:val="16"/>
                <w:szCs w:val="16"/>
              </w:rPr>
              <w:t>2019-11</w:t>
            </w:r>
          </w:p>
        </w:tc>
        <w:tc>
          <w:tcPr>
            <w:tcW w:w="800" w:type="dxa"/>
            <w:shd w:val="solid" w:color="FFFFFF" w:fill="auto"/>
          </w:tcPr>
          <w:p w14:paraId="3E441D5C" w14:textId="77777777" w:rsidR="00B93CA2" w:rsidRPr="00E6516F" w:rsidRDefault="00B93CA2" w:rsidP="00E64764">
            <w:pPr>
              <w:pStyle w:val="TAC"/>
              <w:jc w:val="left"/>
              <w:rPr>
                <w:sz w:val="16"/>
                <w:szCs w:val="16"/>
              </w:rPr>
            </w:pPr>
            <w:r w:rsidRPr="00E6516F">
              <w:rPr>
                <w:sz w:val="16"/>
                <w:szCs w:val="16"/>
              </w:rPr>
              <w:t>RAN5#85</w:t>
            </w:r>
          </w:p>
        </w:tc>
        <w:tc>
          <w:tcPr>
            <w:tcW w:w="1094" w:type="dxa"/>
            <w:shd w:val="solid" w:color="FFFFFF" w:fill="auto"/>
          </w:tcPr>
          <w:p w14:paraId="56272152" w14:textId="77777777" w:rsidR="00B93CA2" w:rsidRPr="00E6516F" w:rsidRDefault="00B93CA2" w:rsidP="00E64764">
            <w:pPr>
              <w:pStyle w:val="TAC"/>
              <w:jc w:val="left"/>
              <w:rPr>
                <w:sz w:val="16"/>
                <w:szCs w:val="16"/>
              </w:rPr>
            </w:pPr>
            <w:r w:rsidRPr="00E6516F">
              <w:rPr>
                <w:sz w:val="16"/>
                <w:szCs w:val="16"/>
              </w:rPr>
              <w:t>R5-198829</w:t>
            </w:r>
          </w:p>
        </w:tc>
        <w:tc>
          <w:tcPr>
            <w:tcW w:w="567" w:type="dxa"/>
            <w:shd w:val="solid" w:color="FFFFFF" w:fill="auto"/>
          </w:tcPr>
          <w:p w14:paraId="36362AE5"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57186071"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5D38B34E"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63439286" w14:textId="77777777" w:rsidR="00B93CA2" w:rsidRPr="00E6516F" w:rsidRDefault="00B93CA2" w:rsidP="00605819">
            <w:pPr>
              <w:pStyle w:val="TAL"/>
              <w:rPr>
                <w:sz w:val="16"/>
                <w:szCs w:val="16"/>
              </w:rPr>
            </w:pPr>
            <w:r w:rsidRPr="00E6516F">
              <w:rPr>
                <w:sz w:val="16"/>
                <w:szCs w:val="16"/>
              </w:rPr>
              <w:t>Draft TS 36.579-7 v021</w:t>
            </w:r>
          </w:p>
        </w:tc>
        <w:tc>
          <w:tcPr>
            <w:tcW w:w="708" w:type="dxa"/>
            <w:shd w:val="solid" w:color="FFFFFF" w:fill="auto"/>
          </w:tcPr>
          <w:p w14:paraId="3258FAB1" w14:textId="77777777" w:rsidR="00B93CA2" w:rsidRPr="00E6516F" w:rsidRDefault="00B93CA2" w:rsidP="00E64764">
            <w:pPr>
              <w:pStyle w:val="TAC"/>
              <w:jc w:val="left"/>
              <w:rPr>
                <w:sz w:val="16"/>
                <w:szCs w:val="16"/>
              </w:rPr>
            </w:pPr>
            <w:r w:rsidRPr="00E6516F">
              <w:rPr>
                <w:sz w:val="16"/>
                <w:szCs w:val="16"/>
              </w:rPr>
              <w:t>0.2.1</w:t>
            </w:r>
          </w:p>
        </w:tc>
      </w:tr>
      <w:tr w:rsidR="00B93CA2" w:rsidRPr="00E6516F" w14:paraId="781705D7" w14:textId="77777777" w:rsidTr="00E64764">
        <w:tc>
          <w:tcPr>
            <w:tcW w:w="800" w:type="dxa"/>
            <w:shd w:val="solid" w:color="FFFFFF" w:fill="auto"/>
          </w:tcPr>
          <w:p w14:paraId="0F5EDD22" w14:textId="77777777" w:rsidR="00B93CA2" w:rsidRPr="00E6516F" w:rsidRDefault="00B93CA2" w:rsidP="00E64764">
            <w:pPr>
              <w:pStyle w:val="TAC"/>
              <w:jc w:val="left"/>
              <w:rPr>
                <w:sz w:val="16"/>
                <w:szCs w:val="16"/>
              </w:rPr>
            </w:pPr>
            <w:r w:rsidRPr="00E6516F">
              <w:rPr>
                <w:sz w:val="16"/>
                <w:szCs w:val="16"/>
              </w:rPr>
              <w:t>2020-05</w:t>
            </w:r>
          </w:p>
        </w:tc>
        <w:tc>
          <w:tcPr>
            <w:tcW w:w="800" w:type="dxa"/>
            <w:shd w:val="solid" w:color="FFFFFF" w:fill="auto"/>
          </w:tcPr>
          <w:p w14:paraId="45561414" w14:textId="77777777" w:rsidR="00B93CA2" w:rsidRPr="00E6516F" w:rsidRDefault="00B93CA2" w:rsidP="00E64764">
            <w:pPr>
              <w:pStyle w:val="TAC"/>
              <w:jc w:val="left"/>
              <w:rPr>
                <w:sz w:val="16"/>
                <w:szCs w:val="16"/>
              </w:rPr>
            </w:pPr>
            <w:r w:rsidRPr="00E6516F">
              <w:rPr>
                <w:sz w:val="16"/>
                <w:szCs w:val="16"/>
              </w:rPr>
              <w:t>RAN5#87</w:t>
            </w:r>
          </w:p>
        </w:tc>
        <w:tc>
          <w:tcPr>
            <w:tcW w:w="1094" w:type="dxa"/>
            <w:shd w:val="solid" w:color="FFFFFF" w:fill="auto"/>
          </w:tcPr>
          <w:p w14:paraId="124D1BFC" w14:textId="77777777" w:rsidR="00B93CA2" w:rsidRPr="00E6516F" w:rsidRDefault="00B93CA2" w:rsidP="00E64764">
            <w:pPr>
              <w:pStyle w:val="TAC"/>
              <w:jc w:val="left"/>
              <w:rPr>
                <w:sz w:val="16"/>
                <w:szCs w:val="16"/>
              </w:rPr>
            </w:pPr>
            <w:r w:rsidRPr="00E6516F">
              <w:rPr>
                <w:sz w:val="16"/>
                <w:szCs w:val="16"/>
              </w:rPr>
              <w:t>R5-202051</w:t>
            </w:r>
          </w:p>
        </w:tc>
        <w:tc>
          <w:tcPr>
            <w:tcW w:w="567" w:type="dxa"/>
            <w:shd w:val="solid" w:color="FFFFFF" w:fill="auto"/>
          </w:tcPr>
          <w:p w14:paraId="3337486C"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6AE221B6"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00343217"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6D725047" w14:textId="77777777" w:rsidR="00B93CA2" w:rsidRPr="00E6516F" w:rsidRDefault="00B93CA2" w:rsidP="00605819">
            <w:pPr>
              <w:pStyle w:val="TAL"/>
              <w:rPr>
                <w:sz w:val="16"/>
                <w:szCs w:val="16"/>
              </w:rPr>
            </w:pPr>
            <w:r w:rsidRPr="00E6516F">
              <w:rPr>
                <w:sz w:val="16"/>
                <w:szCs w:val="16"/>
              </w:rPr>
              <w:t>Draft TS 36.579-7 v030</w:t>
            </w:r>
          </w:p>
        </w:tc>
        <w:tc>
          <w:tcPr>
            <w:tcW w:w="708" w:type="dxa"/>
            <w:shd w:val="solid" w:color="FFFFFF" w:fill="auto"/>
          </w:tcPr>
          <w:p w14:paraId="557EAF46" w14:textId="77777777" w:rsidR="00B93CA2" w:rsidRPr="00E6516F" w:rsidRDefault="00B93CA2" w:rsidP="00E64764">
            <w:pPr>
              <w:pStyle w:val="TAC"/>
              <w:jc w:val="left"/>
              <w:rPr>
                <w:sz w:val="16"/>
                <w:szCs w:val="16"/>
              </w:rPr>
            </w:pPr>
            <w:r w:rsidRPr="00E6516F">
              <w:rPr>
                <w:sz w:val="16"/>
                <w:szCs w:val="16"/>
              </w:rPr>
              <w:t>0.3.0</w:t>
            </w:r>
          </w:p>
        </w:tc>
      </w:tr>
      <w:tr w:rsidR="00621293" w:rsidRPr="00E6516F" w14:paraId="3033F93E" w14:textId="77777777" w:rsidTr="00E64764">
        <w:tc>
          <w:tcPr>
            <w:tcW w:w="800" w:type="dxa"/>
            <w:shd w:val="solid" w:color="FFFFFF" w:fill="auto"/>
          </w:tcPr>
          <w:p w14:paraId="2647FB26" w14:textId="77777777" w:rsidR="00621293" w:rsidRPr="00E6516F" w:rsidRDefault="00621293" w:rsidP="00E64764">
            <w:pPr>
              <w:pStyle w:val="TAC"/>
              <w:jc w:val="left"/>
              <w:rPr>
                <w:sz w:val="16"/>
                <w:szCs w:val="16"/>
              </w:rPr>
            </w:pPr>
            <w:r w:rsidRPr="00E6516F">
              <w:rPr>
                <w:sz w:val="16"/>
                <w:szCs w:val="16"/>
              </w:rPr>
              <w:t>2020-07</w:t>
            </w:r>
          </w:p>
        </w:tc>
        <w:tc>
          <w:tcPr>
            <w:tcW w:w="800" w:type="dxa"/>
            <w:shd w:val="solid" w:color="FFFFFF" w:fill="auto"/>
          </w:tcPr>
          <w:p w14:paraId="327AA5F7" w14:textId="77777777" w:rsidR="00621293" w:rsidRPr="00E6516F" w:rsidRDefault="00621293" w:rsidP="00E64764">
            <w:pPr>
              <w:pStyle w:val="TAC"/>
              <w:jc w:val="left"/>
              <w:rPr>
                <w:sz w:val="16"/>
                <w:szCs w:val="16"/>
              </w:rPr>
            </w:pPr>
            <w:r w:rsidRPr="00E6516F">
              <w:rPr>
                <w:sz w:val="16"/>
                <w:szCs w:val="16"/>
              </w:rPr>
              <w:t>RAN#88</w:t>
            </w:r>
          </w:p>
        </w:tc>
        <w:tc>
          <w:tcPr>
            <w:tcW w:w="1094" w:type="dxa"/>
            <w:shd w:val="solid" w:color="FFFFFF" w:fill="auto"/>
          </w:tcPr>
          <w:p w14:paraId="263DC14F" w14:textId="77777777" w:rsidR="00621293" w:rsidRPr="00E6516F" w:rsidRDefault="00621293" w:rsidP="00E64764">
            <w:pPr>
              <w:pStyle w:val="TAC"/>
              <w:jc w:val="left"/>
              <w:rPr>
                <w:sz w:val="16"/>
                <w:szCs w:val="16"/>
              </w:rPr>
            </w:pPr>
            <w:r w:rsidRPr="00E6516F">
              <w:rPr>
                <w:sz w:val="16"/>
                <w:szCs w:val="16"/>
              </w:rPr>
              <w:t>RP-200718</w:t>
            </w:r>
          </w:p>
        </w:tc>
        <w:tc>
          <w:tcPr>
            <w:tcW w:w="567" w:type="dxa"/>
            <w:shd w:val="solid" w:color="FFFFFF" w:fill="auto"/>
          </w:tcPr>
          <w:p w14:paraId="2A2DBF9A" w14:textId="77777777" w:rsidR="00621293" w:rsidRPr="00E6516F" w:rsidRDefault="00621293" w:rsidP="00605819">
            <w:pPr>
              <w:pStyle w:val="TAL"/>
              <w:rPr>
                <w:sz w:val="16"/>
                <w:szCs w:val="16"/>
              </w:rPr>
            </w:pPr>
            <w:r w:rsidRPr="00E6516F">
              <w:rPr>
                <w:sz w:val="16"/>
                <w:szCs w:val="16"/>
              </w:rPr>
              <w:t>-</w:t>
            </w:r>
          </w:p>
        </w:tc>
        <w:tc>
          <w:tcPr>
            <w:tcW w:w="283" w:type="dxa"/>
            <w:shd w:val="solid" w:color="FFFFFF" w:fill="auto"/>
          </w:tcPr>
          <w:p w14:paraId="381C50DC" w14:textId="77777777" w:rsidR="00621293" w:rsidRPr="00E6516F" w:rsidRDefault="00621293" w:rsidP="00E64764">
            <w:pPr>
              <w:pStyle w:val="TAR"/>
              <w:jc w:val="left"/>
              <w:rPr>
                <w:sz w:val="16"/>
                <w:szCs w:val="16"/>
              </w:rPr>
            </w:pPr>
            <w:r w:rsidRPr="00E6516F">
              <w:rPr>
                <w:sz w:val="16"/>
                <w:szCs w:val="16"/>
              </w:rPr>
              <w:t>-</w:t>
            </w:r>
          </w:p>
        </w:tc>
        <w:tc>
          <w:tcPr>
            <w:tcW w:w="425" w:type="dxa"/>
            <w:shd w:val="solid" w:color="FFFFFF" w:fill="auto"/>
          </w:tcPr>
          <w:p w14:paraId="3156E090" w14:textId="77777777" w:rsidR="00621293" w:rsidRPr="00E6516F" w:rsidRDefault="00621293" w:rsidP="00E64764">
            <w:pPr>
              <w:pStyle w:val="TAC"/>
              <w:jc w:val="left"/>
              <w:rPr>
                <w:sz w:val="16"/>
                <w:szCs w:val="16"/>
              </w:rPr>
            </w:pPr>
            <w:r w:rsidRPr="00E6516F">
              <w:rPr>
                <w:sz w:val="16"/>
                <w:szCs w:val="16"/>
              </w:rPr>
              <w:t>-</w:t>
            </w:r>
          </w:p>
        </w:tc>
        <w:tc>
          <w:tcPr>
            <w:tcW w:w="4962" w:type="dxa"/>
            <w:shd w:val="solid" w:color="FFFFFF" w:fill="auto"/>
          </w:tcPr>
          <w:p w14:paraId="6CF1C994" w14:textId="77777777" w:rsidR="00621293" w:rsidRPr="00E6516F" w:rsidRDefault="00621293" w:rsidP="00605819">
            <w:pPr>
              <w:pStyle w:val="TAL"/>
              <w:rPr>
                <w:sz w:val="16"/>
                <w:szCs w:val="16"/>
              </w:rPr>
            </w:pPr>
            <w:r w:rsidRPr="00E6516F">
              <w:rPr>
                <w:sz w:val="16"/>
                <w:szCs w:val="16"/>
              </w:rPr>
              <w:t>Draft version for information purposes to the RAN Plenary</w:t>
            </w:r>
          </w:p>
        </w:tc>
        <w:tc>
          <w:tcPr>
            <w:tcW w:w="708" w:type="dxa"/>
            <w:shd w:val="solid" w:color="FFFFFF" w:fill="auto"/>
          </w:tcPr>
          <w:p w14:paraId="12CF27BB" w14:textId="77777777" w:rsidR="00621293" w:rsidRPr="00E6516F" w:rsidRDefault="00621293" w:rsidP="00E64764">
            <w:pPr>
              <w:pStyle w:val="TAC"/>
              <w:jc w:val="left"/>
              <w:rPr>
                <w:sz w:val="16"/>
                <w:szCs w:val="16"/>
              </w:rPr>
            </w:pPr>
            <w:r w:rsidRPr="00E6516F">
              <w:rPr>
                <w:sz w:val="16"/>
                <w:szCs w:val="16"/>
              </w:rPr>
              <w:t>1.0.0</w:t>
            </w:r>
          </w:p>
        </w:tc>
      </w:tr>
      <w:tr w:rsidR="002B1627" w:rsidRPr="00E6516F" w14:paraId="7806401B" w14:textId="77777777" w:rsidTr="00E64764">
        <w:tc>
          <w:tcPr>
            <w:tcW w:w="800" w:type="dxa"/>
            <w:shd w:val="solid" w:color="FFFFFF" w:fill="auto"/>
          </w:tcPr>
          <w:p w14:paraId="54ED7DDD" w14:textId="77777777" w:rsidR="002B1627" w:rsidRPr="00E6516F" w:rsidRDefault="002B1627" w:rsidP="00E64764">
            <w:pPr>
              <w:pStyle w:val="TAC"/>
              <w:jc w:val="left"/>
              <w:rPr>
                <w:sz w:val="16"/>
                <w:szCs w:val="16"/>
              </w:rPr>
            </w:pPr>
            <w:r w:rsidRPr="00E6516F">
              <w:rPr>
                <w:sz w:val="16"/>
                <w:szCs w:val="16"/>
              </w:rPr>
              <w:t>2020-08</w:t>
            </w:r>
          </w:p>
        </w:tc>
        <w:tc>
          <w:tcPr>
            <w:tcW w:w="800" w:type="dxa"/>
            <w:shd w:val="solid" w:color="FFFFFF" w:fill="auto"/>
          </w:tcPr>
          <w:p w14:paraId="360265EC" w14:textId="77777777" w:rsidR="002B1627" w:rsidRPr="00E6516F" w:rsidRDefault="002B1627" w:rsidP="00E64764">
            <w:pPr>
              <w:pStyle w:val="TAC"/>
              <w:jc w:val="left"/>
              <w:rPr>
                <w:sz w:val="16"/>
                <w:szCs w:val="16"/>
              </w:rPr>
            </w:pPr>
            <w:r w:rsidRPr="00E6516F">
              <w:rPr>
                <w:sz w:val="16"/>
                <w:szCs w:val="16"/>
              </w:rPr>
              <w:t>RAN5#88</w:t>
            </w:r>
          </w:p>
        </w:tc>
        <w:tc>
          <w:tcPr>
            <w:tcW w:w="1094" w:type="dxa"/>
            <w:shd w:val="solid" w:color="FFFFFF" w:fill="auto"/>
          </w:tcPr>
          <w:p w14:paraId="150CD206" w14:textId="77777777" w:rsidR="002B1627" w:rsidRPr="00E6516F" w:rsidRDefault="002B1627" w:rsidP="00E64764">
            <w:pPr>
              <w:pStyle w:val="TAC"/>
              <w:jc w:val="left"/>
              <w:rPr>
                <w:sz w:val="16"/>
                <w:szCs w:val="16"/>
              </w:rPr>
            </w:pPr>
            <w:r w:rsidRPr="00E6516F">
              <w:rPr>
                <w:sz w:val="16"/>
                <w:szCs w:val="16"/>
              </w:rPr>
              <w:t>R5-203529</w:t>
            </w:r>
          </w:p>
        </w:tc>
        <w:tc>
          <w:tcPr>
            <w:tcW w:w="567" w:type="dxa"/>
            <w:shd w:val="solid" w:color="FFFFFF" w:fill="auto"/>
          </w:tcPr>
          <w:p w14:paraId="27E1E801" w14:textId="77777777" w:rsidR="002B1627" w:rsidRPr="00E6516F" w:rsidRDefault="002B1627" w:rsidP="00605819">
            <w:pPr>
              <w:pStyle w:val="TAL"/>
              <w:rPr>
                <w:sz w:val="16"/>
                <w:szCs w:val="16"/>
              </w:rPr>
            </w:pPr>
            <w:r w:rsidRPr="00E6516F">
              <w:rPr>
                <w:sz w:val="16"/>
                <w:szCs w:val="16"/>
              </w:rPr>
              <w:t>-</w:t>
            </w:r>
          </w:p>
        </w:tc>
        <w:tc>
          <w:tcPr>
            <w:tcW w:w="283" w:type="dxa"/>
            <w:shd w:val="solid" w:color="FFFFFF" w:fill="auto"/>
          </w:tcPr>
          <w:p w14:paraId="208E2E34" w14:textId="77777777" w:rsidR="002B1627" w:rsidRPr="00E6516F" w:rsidRDefault="002B1627" w:rsidP="00E64764">
            <w:pPr>
              <w:pStyle w:val="TAR"/>
              <w:jc w:val="left"/>
              <w:rPr>
                <w:sz w:val="16"/>
                <w:szCs w:val="16"/>
              </w:rPr>
            </w:pPr>
            <w:r w:rsidRPr="00E6516F">
              <w:rPr>
                <w:sz w:val="16"/>
                <w:szCs w:val="16"/>
              </w:rPr>
              <w:t>-</w:t>
            </w:r>
          </w:p>
        </w:tc>
        <w:tc>
          <w:tcPr>
            <w:tcW w:w="425" w:type="dxa"/>
            <w:shd w:val="solid" w:color="FFFFFF" w:fill="auto"/>
          </w:tcPr>
          <w:p w14:paraId="098F5171" w14:textId="77777777" w:rsidR="002B1627" w:rsidRPr="00E6516F" w:rsidRDefault="002B1627" w:rsidP="00E64764">
            <w:pPr>
              <w:pStyle w:val="TAC"/>
              <w:jc w:val="left"/>
              <w:rPr>
                <w:sz w:val="16"/>
                <w:szCs w:val="16"/>
              </w:rPr>
            </w:pPr>
            <w:r w:rsidRPr="00E6516F">
              <w:rPr>
                <w:sz w:val="16"/>
                <w:szCs w:val="16"/>
              </w:rPr>
              <w:t>-</w:t>
            </w:r>
          </w:p>
        </w:tc>
        <w:tc>
          <w:tcPr>
            <w:tcW w:w="4962" w:type="dxa"/>
            <w:shd w:val="solid" w:color="FFFFFF" w:fill="auto"/>
          </w:tcPr>
          <w:p w14:paraId="5A3419A4" w14:textId="77777777" w:rsidR="002B1627" w:rsidRPr="00E6516F" w:rsidRDefault="002B1627" w:rsidP="00605819">
            <w:pPr>
              <w:pStyle w:val="TAL"/>
              <w:rPr>
                <w:sz w:val="16"/>
                <w:szCs w:val="16"/>
              </w:rPr>
            </w:pPr>
            <w:r w:rsidRPr="00E6516F">
              <w:rPr>
                <w:sz w:val="16"/>
                <w:szCs w:val="16"/>
              </w:rPr>
              <w:t>draft TS 36.579-7 v1.1.0</w:t>
            </w:r>
          </w:p>
        </w:tc>
        <w:tc>
          <w:tcPr>
            <w:tcW w:w="708" w:type="dxa"/>
            <w:shd w:val="solid" w:color="FFFFFF" w:fill="auto"/>
          </w:tcPr>
          <w:p w14:paraId="1BC88E42" w14:textId="77777777" w:rsidR="002B1627" w:rsidRPr="00E6516F" w:rsidRDefault="002B1627" w:rsidP="00E64764">
            <w:pPr>
              <w:pStyle w:val="TAC"/>
              <w:jc w:val="left"/>
              <w:rPr>
                <w:sz w:val="16"/>
                <w:szCs w:val="16"/>
              </w:rPr>
            </w:pPr>
            <w:r w:rsidRPr="00E6516F">
              <w:rPr>
                <w:sz w:val="16"/>
                <w:szCs w:val="16"/>
              </w:rPr>
              <w:t>1.1.0</w:t>
            </w:r>
          </w:p>
        </w:tc>
      </w:tr>
      <w:tr w:rsidR="002A6C7F" w:rsidRPr="00E6516F" w14:paraId="7EF4F59D" w14:textId="77777777" w:rsidTr="00E64764">
        <w:tc>
          <w:tcPr>
            <w:tcW w:w="800" w:type="dxa"/>
            <w:shd w:val="solid" w:color="FFFFFF" w:fill="auto"/>
          </w:tcPr>
          <w:p w14:paraId="22D64C9D" w14:textId="77777777" w:rsidR="002A6C7F" w:rsidRPr="00E6516F" w:rsidRDefault="002A6C7F" w:rsidP="00E64764">
            <w:pPr>
              <w:pStyle w:val="TAC"/>
              <w:jc w:val="left"/>
              <w:rPr>
                <w:sz w:val="16"/>
                <w:szCs w:val="16"/>
              </w:rPr>
            </w:pPr>
            <w:r w:rsidRPr="00E6516F">
              <w:rPr>
                <w:sz w:val="16"/>
                <w:szCs w:val="16"/>
              </w:rPr>
              <w:t>2020-09</w:t>
            </w:r>
          </w:p>
        </w:tc>
        <w:tc>
          <w:tcPr>
            <w:tcW w:w="800" w:type="dxa"/>
            <w:shd w:val="solid" w:color="FFFFFF" w:fill="auto"/>
          </w:tcPr>
          <w:p w14:paraId="1245DFCE" w14:textId="77777777" w:rsidR="002A6C7F" w:rsidRPr="00E6516F" w:rsidRDefault="002A6C7F" w:rsidP="00E64764">
            <w:pPr>
              <w:pStyle w:val="TAC"/>
              <w:jc w:val="left"/>
              <w:rPr>
                <w:sz w:val="16"/>
                <w:szCs w:val="16"/>
              </w:rPr>
            </w:pPr>
            <w:r w:rsidRPr="00E6516F">
              <w:rPr>
                <w:sz w:val="16"/>
                <w:szCs w:val="16"/>
              </w:rPr>
              <w:t>RAN#89</w:t>
            </w:r>
          </w:p>
        </w:tc>
        <w:tc>
          <w:tcPr>
            <w:tcW w:w="1094" w:type="dxa"/>
            <w:shd w:val="solid" w:color="FFFFFF" w:fill="auto"/>
          </w:tcPr>
          <w:p w14:paraId="1DA7A13A" w14:textId="77777777" w:rsidR="002A6C7F" w:rsidRPr="00E6516F" w:rsidRDefault="002A6C7F" w:rsidP="00E64764">
            <w:pPr>
              <w:pStyle w:val="TAC"/>
              <w:jc w:val="left"/>
              <w:rPr>
                <w:sz w:val="16"/>
                <w:szCs w:val="16"/>
              </w:rPr>
            </w:pPr>
            <w:r w:rsidRPr="00E6516F">
              <w:rPr>
                <w:sz w:val="16"/>
                <w:szCs w:val="16"/>
              </w:rPr>
              <w:t>RP-201797</w:t>
            </w:r>
          </w:p>
        </w:tc>
        <w:tc>
          <w:tcPr>
            <w:tcW w:w="567" w:type="dxa"/>
            <w:shd w:val="solid" w:color="FFFFFF" w:fill="auto"/>
          </w:tcPr>
          <w:p w14:paraId="42E0FB2C" w14:textId="77777777" w:rsidR="002A6C7F" w:rsidRPr="00E6516F" w:rsidRDefault="002A6C7F" w:rsidP="00605819">
            <w:pPr>
              <w:pStyle w:val="TAL"/>
              <w:rPr>
                <w:sz w:val="16"/>
                <w:szCs w:val="16"/>
              </w:rPr>
            </w:pPr>
            <w:r w:rsidRPr="00E6516F">
              <w:rPr>
                <w:sz w:val="16"/>
                <w:szCs w:val="16"/>
              </w:rPr>
              <w:t>-</w:t>
            </w:r>
          </w:p>
        </w:tc>
        <w:tc>
          <w:tcPr>
            <w:tcW w:w="283" w:type="dxa"/>
            <w:shd w:val="solid" w:color="FFFFFF" w:fill="auto"/>
          </w:tcPr>
          <w:p w14:paraId="4C109D4D" w14:textId="77777777" w:rsidR="002A6C7F" w:rsidRPr="00E6516F" w:rsidRDefault="002A6C7F" w:rsidP="00E64764">
            <w:pPr>
              <w:pStyle w:val="TAR"/>
              <w:jc w:val="left"/>
              <w:rPr>
                <w:sz w:val="16"/>
                <w:szCs w:val="16"/>
              </w:rPr>
            </w:pPr>
            <w:r w:rsidRPr="00E6516F">
              <w:rPr>
                <w:sz w:val="16"/>
                <w:szCs w:val="16"/>
              </w:rPr>
              <w:t>-</w:t>
            </w:r>
          </w:p>
        </w:tc>
        <w:tc>
          <w:tcPr>
            <w:tcW w:w="425" w:type="dxa"/>
            <w:shd w:val="solid" w:color="FFFFFF" w:fill="auto"/>
          </w:tcPr>
          <w:p w14:paraId="346F7667" w14:textId="77777777" w:rsidR="002A6C7F" w:rsidRPr="00E6516F" w:rsidRDefault="002A6C7F" w:rsidP="00E64764">
            <w:pPr>
              <w:pStyle w:val="TAC"/>
              <w:jc w:val="left"/>
              <w:rPr>
                <w:sz w:val="16"/>
                <w:szCs w:val="16"/>
              </w:rPr>
            </w:pPr>
            <w:r w:rsidRPr="00E6516F">
              <w:rPr>
                <w:sz w:val="16"/>
                <w:szCs w:val="16"/>
              </w:rPr>
              <w:t>-</w:t>
            </w:r>
          </w:p>
        </w:tc>
        <w:tc>
          <w:tcPr>
            <w:tcW w:w="4962" w:type="dxa"/>
            <w:shd w:val="solid" w:color="FFFFFF" w:fill="auto"/>
          </w:tcPr>
          <w:p w14:paraId="331E28AF" w14:textId="77777777" w:rsidR="002A6C7F" w:rsidRPr="00E6516F" w:rsidRDefault="002A6C7F" w:rsidP="00605819">
            <w:pPr>
              <w:pStyle w:val="TAL"/>
              <w:rPr>
                <w:sz w:val="16"/>
                <w:szCs w:val="16"/>
              </w:rPr>
            </w:pPr>
            <w:r w:rsidRPr="00E6516F">
              <w:rPr>
                <w:sz w:val="16"/>
                <w:szCs w:val="16"/>
              </w:rPr>
              <w:t>Draft version for approval to move the spec under revision control to the RAN Plenary</w:t>
            </w:r>
          </w:p>
        </w:tc>
        <w:tc>
          <w:tcPr>
            <w:tcW w:w="708" w:type="dxa"/>
            <w:shd w:val="solid" w:color="FFFFFF" w:fill="auto"/>
          </w:tcPr>
          <w:p w14:paraId="270B7E31" w14:textId="77777777" w:rsidR="002A6C7F" w:rsidRPr="00E6516F" w:rsidRDefault="002A6C7F" w:rsidP="00E64764">
            <w:pPr>
              <w:pStyle w:val="TAC"/>
              <w:jc w:val="left"/>
              <w:rPr>
                <w:sz w:val="16"/>
                <w:szCs w:val="16"/>
              </w:rPr>
            </w:pPr>
            <w:r w:rsidRPr="00E6516F">
              <w:rPr>
                <w:sz w:val="16"/>
                <w:szCs w:val="16"/>
              </w:rPr>
              <w:t>2.0.0</w:t>
            </w:r>
          </w:p>
        </w:tc>
      </w:tr>
      <w:tr w:rsidR="0057008D" w:rsidRPr="00E6516F" w14:paraId="04B77B96" w14:textId="77777777" w:rsidTr="00E64764">
        <w:tc>
          <w:tcPr>
            <w:tcW w:w="800" w:type="dxa"/>
            <w:shd w:val="solid" w:color="FFFFFF" w:fill="auto"/>
          </w:tcPr>
          <w:p w14:paraId="167F83BF" w14:textId="77777777" w:rsidR="0057008D" w:rsidRPr="00E6516F" w:rsidRDefault="0057008D" w:rsidP="00E64764">
            <w:pPr>
              <w:pStyle w:val="TAC"/>
              <w:jc w:val="left"/>
              <w:rPr>
                <w:sz w:val="16"/>
                <w:szCs w:val="16"/>
              </w:rPr>
            </w:pPr>
            <w:r w:rsidRPr="00E6516F">
              <w:rPr>
                <w:sz w:val="16"/>
                <w:szCs w:val="16"/>
              </w:rPr>
              <w:t>2020-09</w:t>
            </w:r>
          </w:p>
        </w:tc>
        <w:tc>
          <w:tcPr>
            <w:tcW w:w="800" w:type="dxa"/>
            <w:shd w:val="solid" w:color="FFFFFF" w:fill="auto"/>
          </w:tcPr>
          <w:p w14:paraId="34EDE5AB" w14:textId="77777777" w:rsidR="0057008D" w:rsidRPr="00E6516F" w:rsidRDefault="0057008D" w:rsidP="00E64764">
            <w:pPr>
              <w:pStyle w:val="TAC"/>
              <w:jc w:val="left"/>
              <w:rPr>
                <w:sz w:val="16"/>
                <w:szCs w:val="16"/>
              </w:rPr>
            </w:pPr>
            <w:r w:rsidRPr="00E6516F">
              <w:rPr>
                <w:sz w:val="16"/>
                <w:szCs w:val="16"/>
              </w:rPr>
              <w:t>RAN#89</w:t>
            </w:r>
          </w:p>
        </w:tc>
        <w:tc>
          <w:tcPr>
            <w:tcW w:w="1094" w:type="dxa"/>
            <w:shd w:val="solid" w:color="FFFFFF" w:fill="auto"/>
          </w:tcPr>
          <w:p w14:paraId="25909C34" w14:textId="77777777" w:rsidR="0057008D" w:rsidRPr="00E6516F" w:rsidRDefault="0057008D" w:rsidP="00E64764">
            <w:pPr>
              <w:pStyle w:val="TAC"/>
              <w:jc w:val="left"/>
              <w:rPr>
                <w:sz w:val="16"/>
                <w:szCs w:val="16"/>
              </w:rPr>
            </w:pPr>
            <w:r w:rsidRPr="00E6516F">
              <w:rPr>
                <w:sz w:val="16"/>
                <w:szCs w:val="16"/>
              </w:rPr>
              <w:t>-</w:t>
            </w:r>
          </w:p>
        </w:tc>
        <w:tc>
          <w:tcPr>
            <w:tcW w:w="567" w:type="dxa"/>
            <w:shd w:val="solid" w:color="FFFFFF" w:fill="auto"/>
          </w:tcPr>
          <w:p w14:paraId="37C52A84" w14:textId="77777777" w:rsidR="0057008D" w:rsidRPr="00E6516F" w:rsidRDefault="0057008D" w:rsidP="00605819">
            <w:pPr>
              <w:pStyle w:val="TAL"/>
              <w:rPr>
                <w:sz w:val="16"/>
                <w:szCs w:val="16"/>
              </w:rPr>
            </w:pPr>
            <w:r w:rsidRPr="00E6516F">
              <w:rPr>
                <w:sz w:val="16"/>
                <w:szCs w:val="16"/>
              </w:rPr>
              <w:t>-</w:t>
            </w:r>
          </w:p>
        </w:tc>
        <w:tc>
          <w:tcPr>
            <w:tcW w:w="283" w:type="dxa"/>
            <w:shd w:val="solid" w:color="FFFFFF" w:fill="auto"/>
          </w:tcPr>
          <w:p w14:paraId="21FCE990" w14:textId="77777777" w:rsidR="0057008D" w:rsidRPr="00E6516F" w:rsidRDefault="0057008D" w:rsidP="00E64764">
            <w:pPr>
              <w:pStyle w:val="TAR"/>
              <w:jc w:val="left"/>
              <w:rPr>
                <w:sz w:val="16"/>
                <w:szCs w:val="16"/>
              </w:rPr>
            </w:pPr>
            <w:r w:rsidRPr="00E6516F">
              <w:rPr>
                <w:sz w:val="16"/>
                <w:szCs w:val="16"/>
              </w:rPr>
              <w:t>-</w:t>
            </w:r>
          </w:p>
        </w:tc>
        <w:tc>
          <w:tcPr>
            <w:tcW w:w="425" w:type="dxa"/>
            <w:shd w:val="solid" w:color="FFFFFF" w:fill="auto"/>
          </w:tcPr>
          <w:p w14:paraId="7E990A75" w14:textId="77777777" w:rsidR="0057008D" w:rsidRPr="00E6516F" w:rsidRDefault="0057008D" w:rsidP="00E64764">
            <w:pPr>
              <w:pStyle w:val="TAC"/>
              <w:jc w:val="left"/>
              <w:rPr>
                <w:sz w:val="16"/>
                <w:szCs w:val="16"/>
              </w:rPr>
            </w:pPr>
            <w:r w:rsidRPr="00E6516F">
              <w:rPr>
                <w:sz w:val="16"/>
                <w:szCs w:val="16"/>
              </w:rPr>
              <w:t>-</w:t>
            </w:r>
          </w:p>
        </w:tc>
        <w:tc>
          <w:tcPr>
            <w:tcW w:w="4962" w:type="dxa"/>
            <w:shd w:val="solid" w:color="FFFFFF" w:fill="auto"/>
          </w:tcPr>
          <w:p w14:paraId="50331FD7" w14:textId="77777777" w:rsidR="0057008D" w:rsidRPr="00E6516F" w:rsidRDefault="0057008D" w:rsidP="00605819">
            <w:pPr>
              <w:pStyle w:val="TAL"/>
              <w:rPr>
                <w:sz w:val="16"/>
                <w:szCs w:val="16"/>
              </w:rPr>
            </w:pPr>
            <w:r w:rsidRPr="00E6516F">
              <w:rPr>
                <w:sz w:val="16"/>
                <w:szCs w:val="16"/>
              </w:rPr>
              <w:t>upgraded to v14.0.0 with small editorial changes</w:t>
            </w:r>
          </w:p>
        </w:tc>
        <w:tc>
          <w:tcPr>
            <w:tcW w:w="708" w:type="dxa"/>
            <w:shd w:val="solid" w:color="FFFFFF" w:fill="auto"/>
          </w:tcPr>
          <w:p w14:paraId="54596654" w14:textId="77777777" w:rsidR="0057008D" w:rsidRPr="00E6516F" w:rsidRDefault="0057008D" w:rsidP="00E64764">
            <w:pPr>
              <w:pStyle w:val="TAC"/>
              <w:jc w:val="left"/>
              <w:rPr>
                <w:sz w:val="16"/>
                <w:szCs w:val="16"/>
              </w:rPr>
            </w:pPr>
            <w:r w:rsidRPr="00E6516F">
              <w:rPr>
                <w:sz w:val="16"/>
                <w:szCs w:val="16"/>
              </w:rPr>
              <w:t>14.0.0</w:t>
            </w:r>
          </w:p>
        </w:tc>
      </w:tr>
      <w:tr w:rsidR="00D0542B" w:rsidRPr="00E6516F" w14:paraId="3893F9D1" w14:textId="77777777" w:rsidTr="00E64764">
        <w:tc>
          <w:tcPr>
            <w:tcW w:w="800" w:type="dxa"/>
            <w:tcBorders>
              <w:top w:val="single" w:sz="4" w:space="0" w:color="auto"/>
              <w:left w:val="single" w:sz="4" w:space="0" w:color="auto"/>
              <w:bottom w:val="single" w:sz="4" w:space="0" w:color="auto"/>
              <w:right w:val="single" w:sz="4" w:space="0" w:color="auto"/>
            </w:tcBorders>
            <w:shd w:val="solid" w:color="FFFFFF" w:fill="auto"/>
          </w:tcPr>
          <w:p w14:paraId="0E0CDF85" w14:textId="77777777" w:rsidR="00D0542B" w:rsidRPr="00E6516F" w:rsidRDefault="00D0542B" w:rsidP="00E64764">
            <w:pPr>
              <w:pStyle w:val="TAC"/>
              <w:jc w:val="left"/>
              <w:rPr>
                <w:sz w:val="16"/>
                <w:szCs w:val="16"/>
              </w:rPr>
            </w:pPr>
            <w:r w:rsidRPr="00E6516F">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7A35F" w14:textId="77777777" w:rsidR="00D0542B" w:rsidRPr="00E6516F" w:rsidRDefault="00D0542B" w:rsidP="00E64764">
            <w:pPr>
              <w:pStyle w:val="TAC"/>
              <w:jc w:val="left"/>
              <w:rPr>
                <w:sz w:val="16"/>
                <w:szCs w:val="16"/>
              </w:rPr>
            </w:pPr>
            <w:r w:rsidRPr="00E6516F">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7333E0" w14:textId="77777777" w:rsidR="00D0542B" w:rsidRPr="00E6516F" w:rsidRDefault="00D0542B" w:rsidP="00E64764">
            <w:pPr>
              <w:pStyle w:val="TAC"/>
              <w:jc w:val="left"/>
              <w:rPr>
                <w:sz w:val="16"/>
                <w:szCs w:val="16"/>
              </w:rPr>
            </w:pPr>
            <w:r w:rsidRPr="00E6516F">
              <w:rPr>
                <w:sz w:val="16"/>
                <w:szCs w:val="16"/>
              </w:rPr>
              <w:t>R5-206466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99F356" w14:textId="77777777" w:rsidR="00D0542B" w:rsidRPr="00E6516F" w:rsidRDefault="00D0542B" w:rsidP="00605819">
            <w:pPr>
              <w:pStyle w:val="TAL"/>
              <w:rPr>
                <w:sz w:val="16"/>
                <w:szCs w:val="16"/>
              </w:rPr>
            </w:pPr>
            <w:r w:rsidRPr="00E6516F">
              <w:rPr>
                <w:sz w:val="16"/>
                <w:szCs w:val="16"/>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917B7" w14:textId="77777777" w:rsidR="00D0542B" w:rsidRPr="00E6516F" w:rsidRDefault="00D0542B" w:rsidP="00E64764">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F896C" w14:textId="77777777" w:rsidR="00D0542B" w:rsidRPr="00E6516F" w:rsidRDefault="00D0542B" w:rsidP="00E64764">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7A1B8" w14:textId="77777777" w:rsidR="00D0542B" w:rsidRPr="00E6516F" w:rsidRDefault="00D0542B" w:rsidP="00605819">
            <w:pPr>
              <w:pStyle w:val="TAL"/>
              <w:rPr>
                <w:sz w:val="16"/>
                <w:szCs w:val="16"/>
              </w:rPr>
            </w:pPr>
            <w:r w:rsidRPr="00E6516F">
              <w:rPr>
                <w:sz w:val="16"/>
                <w:szCs w:val="16"/>
              </w:rPr>
              <w:t>Update of MCDATA TC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3E424" w14:textId="77777777" w:rsidR="00D0542B" w:rsidRPr="00E6516F" w:rsidRDefault="00D0542B" w:rsidP="00E64764">
            <w:pPr>
              <w:pStyle w:val="TAC"/>
              <w:jc w:val="left"/>
              <w:rPr>
                <w:sz w:val="16"/>
                <w:szCs w:val="16"/>
              </w:rPr>
            </w:pPr>
            <w:r w:rsidRPr="00E6516F">
              <w:rPr>
                <w:sz w:val="16"/>
                <w:szCs w:val="16"/>
              </w:rPr>
              <w:t>14.1.0</w:t>
            </w:r>
          </w:p>
        </w:tc>
      </w:tr>
      <w:tr w:rsidR="00D0542B" w:rsidRPr="00E6516F" w14:paraId="68CB88CE" w14:textId="77777777" w:rsidTr="00E64764">
        <w:tc>
          <w:tcPr>
            <w:tcW w:w="800" w:type="dxa"/>
            <w:tcBorders>
              <w:top w:val="single" w:sz="4" w:space="0" w:color="auto"/>
              <w:left w:val="single" w:sz="4" w:space="0" w:color="auto"/>
              <w:bottom w:val="single" w:sz="4" w:space="0" w:color="auto"/>
              <w:right w:val="single" w:sz="4" w:space="0" w:color="auto"/>
            </w:tcBorders>
            <w:shd w:val="solid" w:color="FFFFFF" w:fill="auto"/>
          </w:tcPr>
          <w:p w14:paraId="1FE39E5F" w14:textId="77777777" w:rsidR="00D0542B" w:rsidRPr="00E6516F" w:rsidRDefault="00D0542B" w:rsidP="00E64764">
            <w:pPr>
              <w:pStyle w:val="TAC"/>
              <w:jc w:val="left"/>
              <w:rPr>
                <w:sz w:val="16"/>
                <w:szCs w:val="16"/>
              </w:rPr>
            </w:pPr>
            <w:r w:rsidRPr="00E6516F">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5503" w14:textId="77777777" w:rsidR="00D0542B" w:rsidRPr="00E6516F" w:rsidRDefault="00D0542B" w:rsidP="00E64764">
            <w:pPr>
              <w:pStyle w:val="TAC"/>
              <w:jc w:val="left"/>
              <w:rPr>
                <w:sz w:val="16"/>
                <w:szCs w:val="16"/>
              </w:rPr>
            </w:pPr>
            <w:r w:rsidRPr="00E6516F">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D3E43" w14:textId="77777777" w:rsidR="00D0542B" w:rsidRPr="00E6516F" w:rsidRDefault="00D0542B" w:rsidP="00E64764">
            <w:pPr>
              <w:pStyle w:val="TAC"/>
              <w:jc w:val="left"/>
              <w:rPr>
                <w:sz w:val="16"/>
                <w:szCs w:val="16"/>
              </w:rPr>
            </w:pPr>
            <w:r w:rsidRPr="00E6516F">
              <w:rPr>
                <w:sz w:val="16"/>
                <w:szCs w:val="16"/>
              </w:rPr>
              <w:t>R5-206467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A7905" w14:textId="77777777" w:rsidR="00D0542B" w:rsidRPr="00E6516F" w:rsidRDefault="00D0542B" w:rsidP="00605819">
            <w:pPr>
              <w:pStyle w:val="TAL"/>
              <w:rPr>
                <w:sz w:val="16"/>
                <w:szCs w:val="16"/>
              </w:rPr>
            </w:pPr>
            <w:r w:rsidRPr="00E6516F">
              <w:rPr>
                <w:sz w:val="16"/>
                <w:szCs w:val="16"/>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15EC7" w14:textId="77777777" w:rsidR="00D0542B" w:rsidRPr="00E6516F" w:rsidRDefault="00D0542B" w:rsidP="00E64764">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DC757" w14:textId="77777777" w:rsidR="00D0542B" w:rsidRPr="00E6516F" w:rsidRDefault="00D0542B" w:rsidP="00E64764">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3546A6" w14:textId="77777777" w:rsidR="00D0542B" w:rsidRPr="00E6516F" w:rsidRDefault="00D0542B" w:rsidP="00605819">
            <w:pPr>
              <w:pStyle w:val="TAL"/>
              <w:rPr>
                <w:sz w:val="16"/>
                <w:szCs w:val="16"/>
              </w:rPr>
            </w:pPr>
            <w:r w:rsidRPr="00E6516F">
              <w:rPr>
                <w:sz w:val="16"/>
                <w:szCs w:val="16"/>
              </w:rPr>
              <w:t>Update of MCDATA TC 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41377" w14:textId="77777777" w:rsidR="00D0542B" w:rsidRPr="00E6516F" w:rsidRDefault="00D0542B" w:rsidP="00E64764">
            <w:pPr>
              <w:pStyle w:val="TAC"/>
              <w:jc w:val="left"/>
              <w:rPr>
                <w:sz w:val="16"/>
                <w:szCs w:val="16"/>
              </w:rPr>
            </w:pPr>
            <w:r w:rsidRPr="00E6516F">
              <w:rPr>
                <w:sz w:val="16"/>
                <w:szCs w:val="16"/>
              </w:rPr>
              <w:t>14.1.0</w:t>
            </w:r>
          </w:p>
        </w:tc>
      </w:tr>
      <w:tr w:rsidR="008B53A7" w:rsidRPr="00E6516F" w14:paraId="40F38E5F" w14:textId="77777777" w:rsidTr="000F481E">
        <w:tc>
          <w:tcPr>
            <w:tcW w:w="800" w:type="dxa"/>
            <w:tcBorders>
              <w:top w:val="single" w:sz="4" w:space="0" w:color="auto"/>
              <w:left w:val="single" w:sz="4" w:space="0" w:color="auto"/>
              <w:bottom w:val="single" w:sz="4" w:space="0" w:color="auto"/>
              <w:right w:val="single" w:sz="4" w:space="0" w:color="auto"/>
            </w:tcBorders>
            <w:shd w:val="solid" w:color="FFFFFF" w:fill="auto"/>
          </w:tcPr>
          <w:p w14:paraId="634C391A" w14:textId="77777777" w:rsidR="008B53A7" w:rsidRPr="00E6516F" w:rsidRDefault="008B53A7" w:rsidP="008B53A7">
            <w:pPr>
              <w:pStyle w:val="TAC"/>
              <w:jc w:val="left"/>
              <w:rPr>
                <w:sz w:val="16"/>
                <w:szCs w:val="16"/>
              </w:rPr>
            </w:pPr>
            <w:r w:rsidRPr="00E6516F">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7745B" w14:textId="77777777" w:rsidR="008B53A7" w:rsidRPr="00E6516F" w:rsidRDefault="008B53A7" w:rsidP="008B53A7">
            <w:pPr>
              <w:pStyle w:val="TAC"/>
              <w:jc w:val="left"/>
              <w:rPr>
                <w:sz w:val="16"/>
                <w:szCs w:val="16"/>
              </w:rPr>
            </w:pPr>
            <w:r w:rsidRPr="00E6516F">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077C610" w14:textId="77777777" w:rsidR="008B53A7" w:rsidRPr="00E6516F" w:rsidRDefault="008B53A7" w:rsidP="008B53A7">
            <w:pPr>
              <w:pStyle w:val="TAC"/>
              <w:jc w:val="left"/>
              <w:rPr>
                <w:sz w:val="16"/>
                <w:szCs w:val="16"/>
              </w:rPr>
            </w:pPr>
            <w:r w:rsidRPr="00E6516F">
              <w:rPr>
                <w:sz w:val="16"/>
                <w:szCs w:val="16"/>
              </w:rPr>
              <w:t>R5-211355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F62927" w14:textId="77777777" w:rsidR="008B53A7" w:rsidRPr="00E6516F" w:rsidRDefault="008B53A7" w:rsidP="008B53A7">
            <w:pPr>
              <w:pStyle w:val="TAL"/>
              <w:rPr>
                <w:sz w:val="16"/>
                <w:szCs w:val="16"/>
              </w:rPr>
            </w:pPr>
            <w:r w:rsidRPr="00E6516F">
              <w:rPr>
                <w:sz w:val="16"/>
                <w:szCs w:val="16"/>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795B919" w14:textId="77777777" w:rsidR="008B53A7" w:rsidRPr="00E6516F" w:rsidRDefault="008B53A7" w:rsidP="008B53A7">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EADEB4" w14:textId="77777777" w:rsidR="008B53A7" w:rsidRPr="00E6516F" w:rsidRDefault="008B53A7" w:rsidP="008B53A7">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E6E8B70" w14:textId="77777777" w:rsidR="008B53A7" w:rsidRPr="00E6516F" w:rsidRDefault="008B53A7" w:rsidP="008B53A7">
            <w:pPr>
              <w:pStyle w:val="TAL"/>
              <w:rPr>
                <w:sz w:val="16"/>
                <w:szCs w:val="16"/>
              </w:rPr>
            </w:pPr>
            <w:r w:rsidRPr="00E6516F">
              <w:rPr>
                <w:sz w:val="16"/>
                <w:szCs w:val="16"/>
              </w:rPr>
              <w:t>Editorial for correcting heading styles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81ED5" w14:textId="77777777" w:rsidR="008B53A7" w:rsidRPr="00E6516F" w:rsidRDefault="008B53A7" w:rsidP="008B53A7">
            <w:pPr>
              <w:pStyle w:val="TAC"/>
              <w:jc w:val="left"/>
              <w:rPr>
                <w:sz w:val="16"/>
                <w:szCs w:val="16"/>
              </w:rPr>
            </w:pPr>
            <w:r w:rsidRPr="00E6516F">
              <w:rPr>
                <w:sz w:val="16"/>
                <w:szCs w:val="16"/>
              </w:rPr>
              <w:t>14.2.0</w:t>
            </w:r>
          </w:p>
        </w:tc>
      </w:tr>
      <w:tr w:rsidR="0034693A" w:rsidRPr="00E6516F" w14:paraId="7EE3D832" w14:textId="77777777" w:rsidTr="00342D1B">
        <w:tc>
          <w:tcPr>
            <w:tcW w:w="800" w:type="dxa"/>
            <w:tcBorders>
              <w:top w:val="single" w:sz="4" w:space="0" w:color="auto"/>
              <w:left w:val="single" w:sz="4" w:space="0" w:color="auto"/>
              <w:bottom w:val="single" w:sz="4" w:space="0" w:color="auto"/>
              <w:right w:val="single" w:sz="4" w:space="0" w:color="auto"/>
            </w:tcBorders>
            <w:shd w:val="solid" w:color="FFFFFF" w:fill="auto"/>
          </w:tcPr>
          <w:p w14:paraId="15B07229" w14:textId="77777777" w:rsidR="0034693A" w:rsidRPr="00E6516F" w:rsidRDefault="0034693A" w:rsidP="0034693A">
            <w:pPr>
              <w:pStyle w:val="TAC"/>
              <w:jc w:val="left"/>
              <w:rPr>
                <w:sz w:val="16"/>
                <w:szCs w:val="16"/>
              </w:rPr>
            </w:pPr>
            <w:r w:rsidRPr="00E6516F">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8473E" w14:textId="77777777" w:rsidR="0034693A" w:rsidRPr="00E6516F" w:rsidRDefault="0034693A" w:rsidP="0034693A">
            <w:pPr>
              <w:pStyle w:val="TAC"/>
              <w:jc w:val="left"/>
              <w:rPr>
                <w:sz w:val="16"/>
                <w:szCs w:val="16"/>
              </w:rPr>
            </w:pPr>
            <w:r w:rsidRPr="00E6516F">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71DFC8" w14:textId="5FD94301" w:rsidR="0034693A" w:rsidRPr="00E6516F" w:rsidRDefault="0034693A" w:rsidP="0034693A">
            <w:pPr>
              <w:pStyle w:val="TAC"/>
              <w:jc w:val="left"/>
              <w:rPr>
                <w:sz w:val="16"/>
                <w:szCs w:val="16"/>
              </w:rPr>
            </w:pPr>
            <w:r w:rsidRPr="00E6516F">
              <w:rPr>
                <w:sz w:val="16"/>
                <w:szCs w:val="16"/>
              </w:rPr>
              <w:t>R5-213420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A2AF5C" w14:textId="10447EB8" w:rsidR="0034693A" w:rsidRPr="00E6516F" w:rsidRDefault="0034693A" w:rsidP="0034693A">
            <w:pPr>
              <w:pStyle w:val="TAL"/>
              <w:rPr>
                <w:sz w:val="16"/>
                <w:szCs w:val="16"/>
              </w:rPr>
            </w:pPr>
            <w:r w:rsidRPr="00E6516F">
              <w:rPr>
                <w:sz w:val="16"/>
                <w:szCs w:val="16"/>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A2E1CA3" w14:textId="2EBE24C0" w:rsidR="0034693A" w:rsidRPr="00E6516F" w:rsidRDefault="0034693A" w:rsidP="0034693A">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0D663E" w14:textId="4F9498CD" w:rsidR="0034693A" w:rsidRPr="00E6516F" w:rsidRDefault="0034693A" w:rsidP="0034693A">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B1827E0" w14:textId="456834F8" w:rsidR="0034693A" w:rsidRPr="00E6516F" w:rsidRDefault="0034693A" w:rsidP="0034693A">
            <w:pPr>
              <w:pStyle w:val="TAL"/>
              <w:rPr>
                <w:sz w:val="16"/>
                <w:szCs w:val="16"/>
              </w:rPr>
            </w:pPr>
            <w:r w:rsidRPr="00E6516F">
              <w:rPr>
                <w:sz w:val="16"/>
                <w:szCs w:val="16"/>
              </w:rPr>
              <w:t>Addition of MCData Test Case 6.2.13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E7D90" w14:textId="7772AD08" w:rsidR="0034693A" w:rsidRPr="00E6516F" w:rsidRDefault="0034693A" w:rsidP="0034693A">
            <w:pPr>
              <w:pStyle w:val="TAC"/>
              <w:jc w:val="left"/>
              <w:rPr>
                <w:sz w:val="16"/>
                <w:szCs w:val="16"/>
              </w:rPr>
            </w:pPr>
            <w:r w:rsidRPr="00E6516F">
              <w:rPr>
                <w:sz w:val="16"/>
                <w:szCs w:val="16"/>
              </w:rPr>
              <w:t>1</w:t>
            </w:r>
            <w:r w:rsidR="00F025D7" w:rsidRPr="00E6516F">
              <w:rPr>
                <w:sz w:val="16"/>
                <w:szCs w:val="16"/>
              </w:rPr>
              <w:t>5</w:t>
            </w:r>
            <w:r w:rsidRPr="00E6516F">
              <w:rPr>
                <w:sz w:val="16"/>
                <w:szCs w:val="16"/>
              </w:rPr>
              <w:t>.</w:t>
            </w:r>
            <w:r w:rsidR="00F025D7" w:rsidRPr="00E6516F">
              <w:rPr>
                <w:sz w:val="16"/>
                <w:szCs w:val="16"/>
              </w:rPr>
              <w:t>0</w:t>
            </w:r>
            <w:r w:rsidRPr="00E6516F">
              <w:rPr>
                <w:sz w:val="16"/>
                <w:szCs w:val="16"/>
              </w:rPr>
              <w:t>.0</w:t>
            </w:r>
          </w:p>
        </w:tc>
      </w:tr>
      <w:tr w:rsidR="001E1BE1" w:rsidRPr="00E6516F" w14:paraId="00488B03"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46EC96CD" w14:textId="36FE22F3"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2036C" w14:textId="7801C86B"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42A34FB" w14:textId="522EC3C0" w:rsidR="001E1BE1" w:rsidRPr="00E6516F" w:rsidRDefault="001E1BE1" w:rsidP="001E1BE1">
            <w:pPr>
              <w:pStyle w:val="TAC"/>
              <w:jc w:val="left"/>
              <w:rPr>
                <w:sz w:val="16"/>
                <w:szCs w:val="16"/>
              </w:rPr>
            </w:pPr>
            <w:r w:rsidRPr="00E6516F">
              <w:rPr>
                <w:sz w:val="16"/>
                <w:szCs w:val="16"/>
              </w:rPr>
              <w:t>R5-216754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3F46A4" w14:textId="4706316B" w:rsidR="001E1BE1" w:rsidRPr="00E6516F" w:rsidRDefault="001E1BE1" w:rsidP="001E1BE1">
            <w:pPr>
              <w:pStyle w:val="TAL"/>
              <w:rPr>
                <w:sz w:val="16"/>
                <w:szCs w:val="16"/>
              </w:rPr>
            </w:pPr>
            <w:r w:rsidRPr="00E6516F">
              <w:rPr>
                <w:sz w:val="16"/>
                <w:szCs w:val="16"/>
              </w:rPr>
              <w:t>0008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85EA07" w14:textId="53A2AC0A"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6FF054" w14:textId="22AED121"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637B91" w14:textId="7A8344B8" w:rsidR="001E1BE1" w:rsidRPr="00E6516F" w:rsidRDefault="001E1BE1" w:rsidP="001E1BE1">
            <w:pPr>
              <w:pStyle w:val="TAL"/>
              <w:rPr>
                <w:sz w:val="16"/>
                <w:szCs w:val="16"/>
              </w:rPr>
            </w:pPr>
            <w:r w:rsidRPr="00E6516F">
              <w:rPr>
                <w:sz w:val="16"/>
                <w:szCs w:val="16"/>
              </w:rPr>
              <w:t>Correction of MCData test case 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8343B" w14:textId="7B92435E" w:rsidR="001E1BE1" w:rsidRPr="00E6516F" w:rsidRDefault="001E1BE1" w:rsidP="001E1BE1">
            <w:pPr>
              <w:pStyle w:val="TAC"/>
              <w:jc w:val="left"/>
              <w:rPr>
                <w:sz w:val="16"/>
                <w:szCs w:val="16"/>
              </w:rPr>
            </w:pPr>
            <w:r w:rsidRPr="00E6516F">
              <w:rPr>
                <w:sz w:val="16"/>
                <w:szCs w:val="16"/>
              </w:rPr>
              <w:t>15.1.0</w:t>
            </w:r>
          </w:p>
        </w:tc>
      </w:tr>
      <w:tr w:rsidR="001E1BE1" w:rsidRPr="00E6516F" w14:paraId="0E311EDD"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EA6"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2EF0F" w14:textId="51E4C7DA"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539FA9A" w14:textId="671882A7" w:rsidR="001E1BE1" w:rsidRPr="00E6516F" w:rsidRDefault="001E1BE1" w:rsidP="001E1BE1">
            <w:pPr>
              <w:pStyle w:val="TAC"/>
              <w:jc w:val="left"/>
              <w:rPr>
                <w:sz w:val="16"/>
                <w:szCs w:val="16"/>
              </w:rPr>
            </w:pPr>
            <w:r w:rsidRPr="00E6516F">
              <w:rPr>
                <w:sz w:val="16"/>
                <w:szCs w:val="16"/>
              </w:rPr>
              <w:t>R5-216755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4FAC02" w14:textId="27999C22" w:rsidR="001E1BE1" w:rsidRPr="00E6516F" w:rsidRDefault="001E1BE1" w:rsidP="001E1BE1">
            <w:pPr>
              <w:pStyle w:val="TAL"/>
              <w:rPr>
                <w:sz w:val="16"/>
                <w:szCs w:val="16"/>
              </w:rPr>
            </w:pPr>
            <w:r w:rsidRPr="00E6516F">
              <w:rPr>
                <w:sz w:val="16"/>
                <w:szCs w:val="16"/>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78675D5" w14:textId="4B078038"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63538F" w14:textId="79CEC333"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9894CFE" w14:textId="52DD0062" w:rsidR="001E1BE1" w:rsidRPr="00E6516F" w:rsidRDefault="001E1BE1" w:rsidP="001E1BE1">
            <w:pPr>
              <w:pStyle w:val="TAL"/>
              <w:rPr>
                <w:sz w:val="16"/>
                <w:szCs w:val="16"/>
              </w:rPr>
            </w:pPr>
            <w:r w:rsidRPr="00E6516F">
              <w:rPr>
                <w:sz w:val="16"/>
                <w:szCs w:val="16"/>
              </w:rPr>
              <w:t>Correction of MCDATA Test Case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BA762"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41359F57"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0D79C9F9"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60617" w14:textId="7449EC95"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D644F69" w14:textId="32591BB5" w:rsidR="001E1BE1" w:rsidRPr="00E6516F" w:rsidRDefault="001E1BE1" w:rsidP="001E1BE1">
            <w:pPr>
              <w:pStyle w:val="TAC"/>
              <w:jc w:val="left"/>
              <w:rPr>
                <w:sz w:val="16"/>
                <w:szCs w:val="16"/>
              </w:rPr>
            </w:pPr>
            <w:r w:rsidRPr="00E6516F">
              <w:rPr>
                <w:sz w:val="16"/>
                <w:szCs w:val="16"/>
              </w:rPr>
              <w:t>R5-216756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C474BAE" w14:textId="0C237A16" w:rsidR="001E1BE1" w:rsidRPr="00E6516F" w:rsidRDefault="001E1BE1" w:rsidP="001E1BE1">
            <w:pPr>
              <w:pStyle w:val="TAL"/>
              <w:rPr>
                <w:sz w:val="16"/>
                <w:szCs w:val="16"/>
              </w:rPr>
            </w:pPr>
            <w:r w:rsidRPr="00E6516F">
              <w:rPr>
                <w:sz w:val="16"/>
                <w:szCs w:val="16"/>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62F3891" w14:textId="480F4986"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99CAF2" w14:textId="0D8487FA"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30B8F91" w14:textId="45E2043A" w:rsidR="001E1BE1" w:rsidRPr="00E6516F" w:rsidRDefault="001E1BE1" w:rsidP="001E1BE1">
            <w:pPr>
              <w:pStyle w:val="TAL"/>
              <w:rPr>
                <w:sz w:val="16"/>
                <w:szCs w:val="16"/>
              </w:rPr>
            </w:pPr>
            <w:r w:rsidRPr="00E6516F">
              <w:rPr>
                <w:sz w:val="16"/>
                <w:szCs w:val="16"/>
              </w:rPr>
              <w:t>Correction of MCDATA Test Case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F657F"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2AC66322"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412E9D27"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4FC520" w14:textId="6B69888C"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4A1BF0" w14:textId="1F88BCD5" w:rsidR="001E1BE1" w:rsidRPr="00E6516F" w:rsidRDefault="001E1BE1" w:rsidP="001E1BE1">
            <w:pPr>
              <w:pStyle w:val="TAC"/>
              <w:jc w:val="left"/>
              <w:rPr>
                <w:sz w:val="16"/>
                <w:szCs w:val="16"/>
              </w:rPr>
            </w:pPr>
            <w:r w:rsidRPr="00E6516F">
              <w:rPr>
                <w:sz w:val="16"/>
                <w:szCs w:val="16"/>
              </w:rPr>
              <w:t>R5-216757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1EB2AE" w14:textId="306143AF" w:rsidR="001E1BE1" w:rsidRPr="00E6516F" w:rsidRDefault="001E1BE1" w:rsidP="001E1BE1">
            <w:pPr>
              <w:pStyle w:val="TAL"/>
              <w:rPr>
                <w:sz w:val="16"/>
                <w:szCs w:val="16"/>
              </w:rPr>
            </w:pPr>
            <w:r w:rsidRPr="00E6516F">
              <w:rPr>
                <w:sz w:val="16"/>
                <w:szCs w:val="16"/>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DB9BE04" w14:textId="1E6E5D74"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BB5C37" w14:textId="0B03EC8E"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3CDB619" w14:textId="5CDC5752" w:rsidR="001E1BE1" w:rsidRPr="00E6516F" w:rsidRDefault="001E1BE1" w:rsidP="001E1BE1">
            <w:pPr>
              <w:pStyle w:val="TAL"/>
              <w:rPr>
                <w:sz w:val="16"/>
                <w:szCs w:val="16"/>
              </w:rPr>
            </w:pPr>
            <w:r w:rsidRPr="00E6516F">
              <w:rPr>
                <w:sz w:val="16"/>
                <w:szCs w:val="16"/>
              </w:rPr>
              <w:t>Correction of MCDATA Test Case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FAA56"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1FE4EC9B"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17D5EA8B"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8C26" w14:textId="2C0A2DFD"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B744361" w14:textId="5BC0F532" w:rsidR="001E1BE1" w:rsidRPr="00E6516F" w:rsidRDefault="001E1BE1" w:rsidP="001E1BE1">
            <w:pPr>
              <w:pStyle w:val="TAC"/>
              <w:jc w:val="left"/>
              <w:rPr>
                <w:sz w:val="16"/>
                <w:szCs w:val="16"/>
              </w:rPr>
            </w:pPr>
            <w:r w:rsidRPr="00E6516F">
              <w:rPr>
                <w:sz w:val="16"/>
                <w:szCs w:val="16"/>
              </w:rPr>
              <w:t>R5-216758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49B535" w14:textId="3096CD04" w:rsidR="001E1BE1" w:rsidRPr="00E6516F" w:rsidRDefault="001E1BE1" w:rsidP="001E1BE1">
            <w:pPr>
              <w:pStyle w:val="TAL"/>
              <w:rPr>
                <w:sz w:val="16"/>
                <w:szCs w:val="16"/>
              </w:rPr>
            </w:pPr>
            <w:r w:rsidRPr="00E6516F">
              <w:rPr>
                <w:sz w:val="16"/>
                <w:szCs w:val="16"/>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4B98B57" w14:textId="2443EC98"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2387B0" w14:textId="5CD84A66"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71920D0" w14:textId="31A1DF63" w:rsidR="001E1BE1" w:rsidRPr="00E6516F" w:rsidRDefault="001E1BE1" w:rsidP="001E1BE1">
            <w:pPr>
              <w:pStyle w:val="TAL"/>
              <w:rPr>
                <w:sz w:val="16"/>
                <w:szCs w:val="16"/>
              </w:rPr>
            </w:pPr>
            <w:r w:rsidRPr="00E6516F">
              <w:rPr>
                <w:sz w:val="16"/>
                <w:szCs w:val="16"/>
              </w:rPr>
              <w:t>Correction of MCDATA Test Case 6.1.4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C960B"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7FAA26A2"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2C55AA29"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DB50B" w14:textId="412C799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4C75225" w14:textId="148B5363" w:rsidR="001E1BE1" w:rsidRPr="00E6516F" w:rsidRDefault="001E1BE1" w:rsidP="001E1BE1">
            <w:pPr>
              <w:pStyle w:val="TAC"/>
              <w:jc w:val="left"/>
              <w:rPr>
                <w:sz w:val="16"/>
                <w:szCs w:val="16"/>
              </w:rPr>
            </w:pPr>
            <w:r w:rsidRPr="00E6516F">
              <w:rPr>
                <w:sz w:val="16"/>
                <w:szCs w:val="16"/>
              </w:rPr>
              <w:t>R5-217914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A725B1" w14:textId="70AB1A52" w:rsidR="001E1BE1" w:rsidRPr="00E6516F" w:rsidRDefault="001E1BE1" w:rsidP="001E1BE1">
            <w:pPr>
              <w:pStyle w:val="TAL"/>
              <w:rPr>
                <w:sz w:val="16"/>
                <w:szCs w:val="16"/>
              </w:rPr>
            </w:pPr>
            <w:r w:rsidRPr="00E6516F">
              <w:rPr>
                <w:sz w:val="16"/>
                <w:szCs w:val="16"/>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5DBF61" w14:textId="6F1DB1E0" w:rsidR="001E1BE1" w:rsidRPr="00E6516F" w:rsidRDefault="001E1BE1" w:rsidP="001E1BE1">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83E267" w14:textId="613DC26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9914E0D" w14:textId="69F545C2" w:rsidR="001E1BE1" w:rsidRPr="00E6516F" w:rsidRDefault="001E1BE1" w:rsidP="001E1BE1">
            <w:pPr>
              <w:pStyle w:val="TAL"/>
              <w:rPr>
                <w:sz w:val="16"/>
                <w:szCs w:val="16"/>
              </w:rPr>
            </w:pPr>
            <w:r w:rsidRPr="00E6516F">
              <w:rPr>
                <w:sz w:val="16"/>
                <w:szCs w:val="16"/>
              </w:rPr>
              <w:t>New Test Case - 6.3.1 MCData Enhanced Status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C3140"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67ABFA06" w14:textId="77777777" w:rsidTr="001E1BE1">
        <w:tc>
          <w:tcPr>
            <w:tcW w:w="800" w:type="dxa"/>
            <w:tcBorders>
              <w:top w:val="single" w:sz="4" w:space="0" w:color="auto"/>
              <w:left w:val="single" w:sz="4" w:space="0" w:color="auto"/>
              <w:bottom w:val="single" w:sz="4" w:space="0" w:color="auto"/>
              <w:right w:val="single" w:sz="4" w:space="0" w:color="auto"/>
            </w:tcBorders>
            <w:shd w:val="solid" w:color="FFFFFF" w:fill="auto"/>
          </w:tcPr>
          <w:p w14:paraId="3D991282"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7D03B" w14:textId="0ED55E8B"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DAC3A75" w14:textId="400AB6BC" w:rsidR="001E1BE1" w:rsidRPr="00E6516F" w:rsidRDefault="001E1BE1" w:rsidP="001E1BE1">
            <w:pPr>
              <w:pStyle w:val="TAC"/>
              <w:jc w:val="left"/>
              <w:rPr>
                <w:sz w:val="16"/>
                <w:szCs w:val="16"/>
              </w:rPr>
            </w:pPr>
            <w:r w:rsidRPr="00E6516F">
              <w:rPr>
                <w:sz w:val="16"/>
                <w:szCs w:val="16"/>
              </w:rPr>
              <w:t>R5-217915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4B57DF" w14:textId="1957D624" w:rsidR="001E1BE1" w:rsidRPr="00E6516F" w:rsidRDefault="001E1BE1" w:rsidP="001E1BE1">
            <w:pPr>
              <w:pStyle w:val="TAL"/>
              <w:rPr>
                <w:sz w:val="16"/>
                <w:szCs w:val="16"/>
              </w:rPr>
            </w:pPr>
            <w:r w:rsidRPr="00E6516F">
              <w:rPr>
                <w:sz w:val="16"/>
                <w:szCs w:val="16"/>
              </w:rPr>
              <w:t>0007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76D6C9" w14:textId="59BEEC0F" w:rsidR="001E1BE1" w:rsidRPr="00E6516F" w:rsidRDefault="001E1BE1" w:rsidP="001E1BE1">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AAF85" w14:textId="0C72D225"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8CC3445" w14:textId="74CB67FB" w:rsidR="001E1BE1" w:rsidRPr="00E6516F" w:rsidRDefault="001E1BE1" w:rsidP="001E1BE1">
            <w:pPr>
              <w:pStyle w:val="TAL"/>
              <w:rPr>
                <w:sz w:val="16"/>
                <w:szCs w:val="16"/>
              </w:rPr>
            </w:pPr>
            <w:r w:rsidRPr="00E6516F">
              <w:rPr>
                <w:sz w:val="16"/>
                <w:szCs w:val="16"/>
              </w:rPr>
              <w:t>New Test Case - 6.3.2 MCData Enhanced Status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E0252" w14:textId="77777777" w:rsidR="001E1BE1" w:rsidRPr="00E6516F" w:rsidRDefault="001E1BE1" w:rsidP="001E1BE1">
            <w:pPr>
              <w:pStyle w:val="TAC"/>
              <w:jc w:val="left"/>
              <w:rPr>
                <w:sz w:val="16"/>
                <w:szCs w:val="16"/>
              </w:rPr>
            </w:pPr>
            <w:r w:rsidRPr="00E6516F">
              <w:rPr>
                <w:sz w:val="16"/>
                <w:szCs w:val="16"/>
              </w:rPr>
              <w:t>15.1.0</w:t>
            </w:r>
          </w:p>
        </w:tc>
      </w:tr>
      <w:tr w:rsidR="00203BEC" w:rsidRPr="00E6516F" w14:paraId="730A76A4"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10BE73B2"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91C1F"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C68D4C2" w14:textId="77777777" w:rsidR="00203BEC" w:rsidRPr="00E6516F" w:rsidRDefault="00203BEC" w:rsidP="00203BEC">
            <w:pPr>
              <w:pStyle w:val="TAC"/>
              <w:jc w:val="left"/>
              <w:rPr>
                <w:sz w:val="16"/>
                <w:szCs w:val="16"/>
              </w:rPr>
            </w:pPr>
            <w:r w:rsidRPr="00E6516F">
              <w:rPr>
                <w:sz w:val="16"/>
                <w:szCs w:val="16"/>
              </w:rPr>
              <w:t>R5-220495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B70E4A" w14:textId="77777777" w:rsidR="00203BEC" w:rsidRPr="00E6516F" w:rsidRDefault="00203BEC" w:rsidP="00203BEC">
            <w:pPr>
              <w:pStyle w:val="TAL"/>
              <w:rPr>
                <w:sz w:val="16"/>
                <w:szCs w:val="16"/>
              </w:rPr>
            </w:pPr>
            <w:r w:rsidRPr="00E6516F">
              <w:rPr>
                <w:sz w:val="16"/>
                <w:szCs w:val="16"/>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5ABF15E"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577DBD"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77F8649" w14:textId="77777777" w:rsidR="00203BEC" w:rsidRPr="00E6516F" w:rsidRDefault="00203BEC" w:rsidP="00203BEC">
            <w:pPr>
              <w:pStyle w:val="TAL"/>
              <w:rPr>
                <w:sz w:val="16"/>
                <w:szCs w:val="16"/>
              </w:rPr>
            </w:pPr>
            <w:r w:rsidRPr="00E6516F">
              <w:rPr>
                <w:sz w:val="16"/>
                <w:szCs w:val="16"/>
              </w:rPr>
              <w:t>Correction of clause 2 -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F9B6C"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18C94B2C"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3766DE2"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25E21"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5C1E889" w14:textId="77777777" w:rsidR="00203BEC" w:rsidRPr="00E6516F" w:rsidRDefault="00203BEC" w:rsidP="00203BEC">
            <w:pPr>
              <w:pStyle w:val="TAC"/>
              <w:jc w:val="left"/>
              <w:rPr>
                <w:sz w:val="16"/>
                <w:szCs w:val="16"/>
              </w:rPr>
            </w:pPr>
            <w:r w:rsidRPr="00E6516F">
              <w:rPr>
                <w:sz w:val="16"/>
                <w:szCs w:val="16"/>
              </w:rPr>
              <w:t>R5-220496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02B3BA" w14:textId="77777777" w:rsidR="00203BEC" w:rsidRPr="00E6516F" w:rsidRDefault="00203BEC" w:rsidP="00203BEC">
            <w:pPr>
              <w:pStyle w:val="TAL"/>
              <w:rPr>
                <w:sz w:val="16"/>
                <w:szCs w:val="16"/>
              </w:rPr>
            </w:pPr>
            <w:r w:rsidRPr="00E6516F">
              <w:rPr>
                <w:sz w:val="16"/>
                <w:szCs w:val="16"/>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1B5A5E4"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A9BB99"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A8EB705" w14:textId="77777777" w:rsidR="00203BEC" w:rsidRPr="00E6516F" w:rsidRDefault="00203BEC" w:rsidP="00203BEC">
            <w:pPr>
              <w:pStyle w:val="TAL"/>
              <w:rPr>
                <w:sz w:val="16"/>
                <w:szCs w:val="16"/>
              </w:rPr>
            </w:pPr>
            <w:r w:rsidRPr="00E6516F">
              <w:rPr>
                <w:sz w:val="16"/>
                <w:szCs w:val="16"/>
              </w:rPr>
              <w:t>Correction of clause 6.1 - Short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034E0"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49C74903"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D5589A2"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03F6"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43AD4CD" w14:textId="77777777" w:rsidR="00203BEC" w:rsidRPr="00E6516F" w:rsidRDefault="00203BEC" w:rsidP="00203BEC">
            <w:pPr>
              <w:pStyle w:val="TAC"/>
              <w:jc w:val="left"/>
              <w:rPr>
                <w:sz w:val="16"/>
                <w:szCs w:val="16"/>
              </w:rPr>
            </w:pPr>
            <w:r w:rsidRPr="00E6516F">
              <w:rPr>
                <w:sz w:val="16"/>
                <w:szCs w:val="16"/>
              </w:rPr>
              <w:t>R5-220497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0028D8C" w14:textId="77777777" w:rsidR="00203BEC" w:rsidRPr="00E6516F" w:rsidRDefault="00203BEC" w:rsidP="00203BEC">
            <w:pPr>
              <w:pStyle w:val="TAL"/>
              <w:rPr>
                <w:sz w:val="16"/>
                <w:szCs w:val="16"/>
              </w:rPr>
            </w:pPr>
            <w:r w:rsidRPr="00E6516F">
              <w:rPr>
                <w:sz w:val="16"/>
                <w:szCs w:val="16"/>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FCFBDE"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573C7B"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DB80371" w14:textId="77777777" w:rsidR="00203BEC" w:rsidRPr="00E6516F" w:rsidRDefault="00203BEC" w:rsidP="00203BEC">
            <w:pPr>
              <w:pStyle w:val="TAL"/>
              <w:rPr>
                <w:sz w:val="16"/>
                <w:szCs w:val="16"/>
              </w:rPr>
            </w:pPr>
            <w:r w:rsidRPr="00E6516F">
              <w:rPr>
                <w:sz w:val="16"/>
                <w:szCs w:val="16"/>
              </w:rPr>
              <w:t>Correction of clause 6.2 - File Distribution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C7D7"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313D93D9"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7D48E3FC"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9F6"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DD9C678" w14:textId="77777777" w:rsidR="00203BEC" w:rsidRPr="00E6516F" w:rsidRDefault="00203BEC" w:rsidP="00203BEC">
            <w:pPr>
              <w:pStyle w:val="TAC"/>
              <w:jc w:val="left"/>
              <w:rPr>
                <w:sz w:val="16"/>
                <w:szCs w:val="16"/>
              </w:rPr>
            </w:pPr>
            <w:r w:rsidRPr="00E6516F">
              <w:rPr>
                <w:sz w:val="16"/>
                <w:szCs w:val="16"/>
              </w:rPr>
              <w:t>R5-220498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9FA60F" w14:textId="77777777" w:rsidR="00203BEC" w:rsidRPr="00E6516F" w:rsidRDefault="00203BEC" w:rsidP="00203BEC">
            <w:pPr>
              <w:pStyle w:val="TAL"/>
              <w:rPr>
                <w:sz w:val="16"/>
                <w:szCs w:val="16"/>
              </w:rPr>
            </w:pPr>
            <w:r w:rsidRPr="00E6516F">
              <w:rPr>
                <w:sz w:val="16"/>
                <w:szCs w:val="16"/>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5B27DB1"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8CCD0A"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3A2B507" w14:textId="77777777" w:rsidR="00203BEC" w:rsidRPr="00E6516F" w:rsidRDefault="00203BEC" w:rsidP="00203BEC">
            <w:pPr>
              <w:pStyle w:val="TAL"/>
              <w:rPr>
                <w:sz w:val="16"/>
                <w:szCs w:val="16"/>
              </w:rPr>
            </w:pPr>
            <w:r w:rsidRPr="00E6516F">
              <w:rPr>
                <w:sz w:val="16"/>
                <w:szCs w:val="16"/>
              </w:rPr>
              <w:t>Correction of clause 6.3 - Enhanced Status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79075"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52994B9C"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225DC047"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63279"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FEAF4CB" w14:textId="77777777" w:rsidR="00203BEC" w:rsidRPr="00E6516F" w:rsidRDefault="00203BEC" w:rsidP="00203BEC">
            <w:pPr>
              <w:pStyle w:val="TAC"/>
              <w:jc w:val="left"/>
              <w:rPr>
                <w:sz w:val="16"/>
                <w:szCs w:val="16"/>
              </w:rPr>
            </w:pPr>
            <w:r w:rsidRPr="00E6516F">
              <w:rPr>
                <w:sz w:val="16"/>
                <w:szCs w:val="16"/>
              </w:rPr>
              <w:t>R5-220499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BDE95C" w14:textId="77777777" w:rsidR="00203BEC" w:rsidRPr="00E6516F" w:rsidRDefault="00203BEC" w:rsidP="00203BEC">
            <w:pPr>
              <w:pStyle w:val="TAL"/>
              <w:rPr>
                <w:sz w:val="16"/>
                <w:szCs w:val="16"/>
              </w:rPr>
            </w:pPr>
            <w:r w:rsidRPr="00E6516F">
              <w:rPr>
                <w:sz w:val="16"/>
                <w:szCs w:val="16"/>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7AE5D04"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334030"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4325431" w14:textId="77777777" w:rsidR="00203BEC" w:rsidRPr="00E6516F" w:rsidRDefault="00203BEC" w:rsidP="00203BEC">
            <w:pPr>
              <w:pStyle w:val="TAL"/>
              <w:rPr>
                <w:sz w:val="16"/>
                <w:szCs w:val="16"/>
              </w:rPr>
            </w:pPr>
            <w:r w:rsidRPr="00E6516F">
              <w:rPr>
                <w:sz w:val="16"/>
                <w:szCs w:val="16"/>
              </w:rPr>
              <w:t>Correction of MCData Test Case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D4C513"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3DFE165F"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5DF6741D"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17193"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7FEE39A" w14:textId="77777777" w:rsidR="00203BEC" w:rsidRPr="00E6516F" w:rsidRDefault="00203BEC" w:rsidP="00203BEC">
            <w:pPr>
              <w:pStyle w:val="TAC"/>
              <w:jc w:val="left"/>
              <w:rPr>
                <w:sz w:val="16"/>
                <w:szCs w:val="16"/>
              </w:rPr>
            </w:pPr>
            <w:r w:rsidRPr="00E6516F">
              <w:rPr>
                <w:sz w:val="16"/>
                <w:szCs w:val="16"/>
              </w:rPr>
              <w:t>R5-220500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86E6490" w14:textId="77777777" w:rsidR="00203BEC" w:rsidRPr="00E6516F" w:rsidRDefault="00203BEC" w:rsidP="00203BEC">
            <w:pPr>
              <w:pStyle w:val="TAL"/>
              <w:rPr>
                <w:sz w:val="16"/>
                <w:szCs w:val="16"/>
              </w:rPr>
            </w:pPr>
            <w:r w:rsidRPr="00E6516F">
              <w:rPr>
                <w:sz w:val="16"/>
                <w:szCs w:val="16"/>
              </w:rPr>
              <w:t>0019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E14A514"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0DD604"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2D84AEC" w14:textId="77777777" w:rsidR="00203BEC" w:rsidRPr="00E6516F" w:rsidRDefault="00203BEC" w:rsidP="00203BEC">
            <w:pPr>
              <w:pStyle w:val="TAL"/>
              <w:rPr>
                <w:sz w:val="16"/>
                <w:szCs w:val="16"/>
              </w:rPr>
            </w:pPr>
            <w:r w:rsidRPr="00E6516F">
              <w:rPr>
                <w:sz w:val="16"/>
                <w:szCs w:val="16"/>
              </w:rPr>
              <w:t>Correction of MCData Test Case 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EEFB0"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60DB8AA1" w14:textId="77777777" w:rsidTr="002606C5">
        <w:tc>
          <w:tcPr>
            <w:tcW w:w="800" w:type="dxa"/>
            <w:tcBorders>
              <w:top w:val="single" w:sz="4" w:space="0" w:color="auto"/>
              <w:left w:val="single" w:sz="4" w:space="0" w:color="auto"/>
              <w:bottom w:val="single" w:sz="4" w:space="0" w:color="auto"/>
              <w:right w:val="single" w:sz="4" w:space="0" w:color="auto"/>
            </w:tcBorders>
            <w:shd w:val="solid" w:color="FFFFFF" w:fill="auto"/>
          </w:tcPr>
          <w:p w14:paraId="57AD066A"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BEA6C"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6BD09E0" w14:textId="77777777" w:rsidR="00203BEC" w:rsidRPr="00E6516F" w:rsidRDefault="00203BEC" w:rsidP="00203BEC">
            <w:pPr>
              <w:pStyle w:val="TAC"/>
              <w:jc w:val="left"/>
              <w:rPr>
                <w:sz w:val="16"/>
                <w:szCs w:val="16"/>
              </w:rPr>
            </w:pPr>
            <w:r w:rsidRPr="00E6516F">
              <w:rPr>
                <w:sz w:val="16"/>
                <w:szCs w:val="16"/>
              </w:rPr>
              <w:t>R5-220501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0ABA4" w14:textId="77777777" w:rsidR="00203BEC" w:rsidRPr="00E6516F" w:rsidRDefault="00203BEC" w:rsidP="00203BEC">
            <w:pPr>
              <w:pStyle w:val="TAL"/>
              <w:rPr>
                <w:sz w:val="16"/>
                <w:szCs w:val="16"/>
              </w:rPr>
            </w:pPr>
            <w:r w:rsidRPr="00E6516F">
              <w:rPr>
                <w:sz w:val="16"/>
                <w:szCs w:val="16"/>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F35A78B"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6947BA"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F1884E" w14:textId="77777777" w:rsidR="00203BEC" w:rsidRPr="00E6516F" w:rsidRDefault="00203BEC" w:rsidP="00203BEC">
            <w:pPr>
              <w:pStyle w:val="TAL"/>
              <w:rPr>
                <w:sz w:val="16"/>
                <w:szCs w:val="16"/>
              </w:rPr>
            </w:pPr>
            <w:r w:rsidRPr="00E6516F">
              <w:rPr>
                <w:sz w:val="16"/>
                <w:szCs w:val="16"/>
              </w:rPr>
              <w:t>Correction of MCData Test Case 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06FB18"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7BC0156A" w14:textId="77777777" w:rsidTr="006133A5">
        <w:tc>
          <w:tcPr>
            <w:tcW w:w="800" w:type="dxa"/>
            <w:tcBorders>
              <w:top w:val="single" w:sz="4" w:space="0" w:color="auto"/>
              <w:left w:val="single" w:sz="4" w:space="0" w:color="auto"/>
              <w:bottom w:val="single" w:sz="4" w:space="0" w:color="auto"/>
              <w:right w:val="single" w:sz="4" w:space="0" w:color="auto"/>
            </w:tcBorders>
            <w:shd w:val="solid" w:color="FFFFFF" w:fill="auto"/>
          </w:tcPr>
          <w:p w14:paraId="61622432"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37D9D"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C6B5A5" w14:textId="77777777" w:rsidR="00203BEC" w:rsidRPr="00E6516F" w:rsidRDefault="00203BEC" w:rsidP="00203BEC">
            <w:pPr>
              <w:pStyle w:val="TAC"/>
              <w:jc w:val="left"/>
              <w:rPr>
                <w:sz w:val="16"/>
                <w:szCs w:val="16"/>
              </w:rPr>
            </w:pPr>
            <w:r w:rsidRPr="00E6516F">
              <w:rPr>
                <w:sz w:val="16"/>
                <w:szCs w:val="16"/>
              </w:rPr>
              <w:t>R5-220502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334AF7" w14:textId="77777777" w:rsidR="00203BEC" w:rsidRPr="00E6516F" w:rsidRDefault="00203BEC" w:rsidP="00203BEC">
            <w:pPr>
              <w:pStyle w:val="TAL"/>
              <w:rPr>
                <w:sz w:val="16"/>
                <w:szCs w:val="16"/>
              </w:rPr>
            </w:pPr>
            <w:r w:rsidRPr="00E6516F">
              <w:rPr>
                <w:sz w:val="16"/>
                <w:szCs w:val="16"/>
              </w:rPr>
              <w:t>0021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BCFBF45"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BE9963A"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3518F1" w14:textId="77777777" w:rsidR="00203BEC" w:rsidRPr="00E6516F" w:rsidRDefault="00203BEC" w:rsidP="00203BEC">
            <w:pPr>
              <w:pStyle w:val="TAL"/>
              <w:rPr>
                <w:sz w:val="16"/>
                <w:szCs w:val="16"/>
              </w:rPr>
            </w:pPr>
            <w:r w:rsidRPr="00E6516F">
              <w:rPr>
                <w:sz w:val="16"/>
                <w:szCs w:val="16"/>
              </w:rPr>
              <w:t>MCData condition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AC8A5"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13398324" w14:textId="77777777" w:rsidTr="006133A5">
        <w:tc>
          <w:tcPr>
            <w:tcW w:w="800" w:type="dxa"/>
            <w:tcBorders>
              <w:top w:val="single" w:sz="4" w:space="0" w:color="auto"/>
              <w:left w:val="single" w:sz="4" w:space="0" w:color="auto"/>
              <w:bottom w:val="single" w:sz="4" w:space="0" w:color="auto"/>
              <w:right w:val="single" w:sz="4" w:space="0" w:color="auto"/>
            </w:tcBorders>
            <w:shd w:val="solid" w:color="FFFFFF" w:fill="auto"/>
          </w:tcPr>
          <w:p w14:paraId="13027B8C"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A5D09"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CDFFE6E" w14:textId="77777777" w:rsidR="00203BEC" w:rsidRPr="00E6516F" w:rsidRDefault="00203BEC" w:rsidP="00203BEC">
            <w:pPr>
              <w:pStyle w:val="TAC"/>
              <w:jc w:val="left"/>
              <w:rPr>
                <w:sz w:val="16"/>
                <w:szCs w:val="16"/>
              </w:rPr>
            </w:pPr>
            <w:r w:rsidRPr="00E6516F">
              <w:rPr>
                <w:sz w:val="16"/>
                <w:szCs w:val="16"/>
              </w:rPr>
              <w:t>R5-221404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30ABD6" w14:textId="77777777" w:rsidR="00203BEC" w:rsidRPr="00E6516F" w:rsidRDefault="00203BEC" w:rsidP="00203BEC">
            <w:pPr>
              <w:pStyle w:val="TAL"/>
              <w:rPr>
                <w:sz w:val="16"/>
                <w:szCs w:val="16"/>
              </w:rPr>
            </w:pPr>
            <w:r w:rsidRPr="00E6516F">
              <w:rPr>
                <w:sz w:val="16"/>
                <w:szCs w:val="16"/>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E3CFD8B" w14:textId="77777777" w:rsidR="00203BEC" w:rsidRPr="00E6516F" w:rsidRDefault="00203BEC" w:rsidP="00203BEC">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79E4E"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E0E3E4" w14:textId="77777777" w:rsidR="00203BEC" w:rsidRPr="00E6516F" w:rsidRDefault="00203BEC" w:rsidP="00203BEC">
            <w:pPr>
              <w:pStyle w:val="TAL"/>
              <w:rPr>
                <w:sz w:val="16"/>
                <w:szCs w:val="16"/>
              </w:rPr>
            </w:pPr>
            <w:r w:rsidRPr="00E6516F">
              <w:rPr>
                <w:sz w:val="16"/>
                <w:szCs w:val="16"/>
              </w:rPr>
              <w:t>Addition of test files to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553B" w14:textId="77777777" w:rsidR="00203BEC" w:rsidRPr="00E6516F" w:rsidRDefault="00203BEC" w:rsidP="00203BEC">
            <w:pPr>
              <w:pStyle w:val="TAC"/>
              <w:jc w:val="left"/>
              <w:rPr>
                <w:sz w:val="16"/>
                <w:szCs w:val="16"/>
              </w:rPr>
            </w:pPr>
            <w:r w:rsidRPr="00E6516F">
              <w:rPr>
                <w:sz w:val="16"/>
                <w:szCs w:val="16"/>
              </w:rPr>
              <w:t>15.2.0</w:t>
            </w:r>
          </w:p>
        </w:tc>
      </w:tr>
      <w:tr w:rsidR="0052258D" w:rsidRPr="00E6516F" w14:paraId="4FBBD06A" w14:textId="77777777" w:rsidTr="0052258D">
        <w:tc>
          <w:tcPr>
            <w:tcW w:w="800" w:type="dxa"/>
            <w:tcBorders>
              <w:top w:val="single" w:sz="4" w:space="0" w:color="auto"/>
              <w:left w:val="single" w:sz="4" w:space="0" w:color="auto"/>
              <w:bottom w:val="single" w:sz="4" w:space="0" w:color="auto"/>
              <w:right w:val="single" w:sz="4" w:space="0" w:color="auto"/>
            </w:tcBorders>
            <w:shd w:val="solid" w:color="FFFFFF" w:fill="auto"/>
          </w:tcPr>
          <w:p w14:paraId="41B6BAEE" w14:textId="2DD748B8" w:rsidR="0052258D" w:rsidRPr="00E6516F" w:rsidRDefault="0052258D" w:rsidP="00223E34">
            <w:pPr>
              <w:pStyle w:val="TAC"/>
              <w:jc w:val="left"/>
              <w:rPr>
                <w:sz w:val="16"/>
                <w:szCs w:val="16"/>
              </w:rPr>
            </w:pPr>
            <w:r w:rsidRPr="00E6516F">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E1986" w14:textId="77777777" w:rsidR="0052258D" w:rsidRPr="00E6516F" w:rsidRDefault="0052258D" w:rsidP="00223E34">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595F415" w14:textId="71DAB163" w:rsidR="0052258D" w:rsidRPr="00E6516F" w:rsidRDefault="0052258D" w:rsidP="00223E34">
            <w:pPr>
              <w:pStyle w:val="TAC"/>
              <w:jc w:val="left"/>
              <w:rPr>
                <w:sz w:val="16"/>
                <w:szCs w:val="16"/>
              </w:rPr>
            </w:pPr>
            <w:r w:rsidRPr="00E6516F">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1B1A2" w14:textId="6DD407E4" w:rsidR="0052258D" w:rsidRPr="00E6516F" w:rsidRDefault="0052258D" w:rsidP="00223E34">
            <w:pPr>
              <w:pStyle w:val="TAL"/>
              <w:rPr>
                <w:sz w:val="16"/>
                <w:szCs w:val="16"/>
              </w:rPr>
            </w:pPr>
            <w:r w:rsidRPr="00E6516F">
              <w:rPr>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5C84BD2" w14:textId="7A3FA970" w:rsidR="0052258D" w:rsidRPr="00E6516F" w:rsidRDefault="0052258D" w:rsidP="00223E34">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11AB6D" w14:textId="77543860" w:rsidR="0052258D" w:rsidRPr="00E6516F" w:rsidRDefault="0052258D" w:rsidP="00223E34">
            <w:pPr>
              <w:pStyle w:val="TAC"/>
              <w:jc w:val="left"/>
              <w:rPr>
                <w:sz w:val="16"/>
                <w:szCs w:val="16"/>
              </w:rPr>
            </w:pPr>
            <w:r w:rsidRPr="00E6516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EA6344" w14:textId="6583D46B" w:rsidR="0052258D" w:rsidRPr="00E6516F" w:rsidRDefault="0052258D" w:rsidP="00223E34">
            <w:pPr>
              <w:pStyle w:val="TAL"/>
              <w:rPr>
                <w:sz w:val="16"/>
                <w:szCs w:val="16"/>
              </w:rPr>
            </w:pPr>
            <w:r w:rsidRPr="00E6516F">
              <w:rPr>
                <w:sz w:val="16"/>
                <w:szCs w:val="16"/>
              </w:rPr>
              <w:t>correction of missing changes of R5-220496-7-8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F0C68" w14:textId="1B8D9111" w:rsidR="0052258D" w:rsidRPr="00E6516F" w:rsidRDefault="0052258D" w:rsidP="00223E34">
            <w:pPr>
              <w:pStyle w:val="TAC"/>
              <w:jc w:val="left"/>
              <w:rPr>
                <w:sz w:val="16"/>
                <w:szCs w:val="16"/>
              </w:rPr>
            </w:pPr>
            <w:r w:rsidRPr="00E6516F">
              <w:rPr>
                <w:sz w:val="16"/>
                <w:szCs w:val="16"/>
              </w:rPr>
              <w:t>15.2.1</w:t>
            </w:r>
          </w:p>
        </w:tc>
      </w:tr>
      <w:tr w:rsidR="00953D45" w:rsidRPr="00E6516F" w14:paraId="7E77A49A"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20F34591" w14:textId="4D8892CB"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07F27" w14:textId="6E657EDA"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6DACCD8" w14:textId="2583126B" w:rsidR="00953D45" w:rsidRPr="00E6516F" w:rsidRDefault="00953D45" w:rsidP="00953D45">
            <w:pPr>
              <w:pStyle w:val="TAC"/>
              <w:jc w:val="left"/>
              <w:rPr>
                <w:sz w:val="16"/>
                <w:szCs w:val="16"/>
              </w:rPr>
            </w:pPr>
            <w:r w:rsidRPr="00E6516F">
              <w:rPr>
                <w:sz w:val="16"/>
                <w:szCs w:val="16"/>
              </w:rPr>
              <w:t>R5-222143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F12D7F" w14:textId="787EC869" w:rsidR="00953D45" w:rsidRPr="00E6516F" w:rsidRDefault="00953D45" w:rsidP="00953D45">
            <w:pPr>
              <w:pStyle w:val="TAL"/>
              <w:rPr>
                <w:sz w:val="16"/>
                <w:szCs w:val="16"/>
              </w:rPr>
            </w:pPr>
            <w:r w:rsidRPr="00E6516F">
              <w:rPr>
                <w:sz w:val="16"/>
                <w:szCs w:val="16"/>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96B2F5D" w14:textId="32DB65C6"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04CE8A" w14:textId="25DC19B3"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374501C" w14:textId="76EB0588" w:rsidR="00953D45" w:rsidRPr="00E6516F" w:rsidRDefault="00953D45" w:rsidP="00953D45">
            <w:pPr>
              <w:pStyle w:val="TAL"/>
              <w:rPr>
                <w:sz w:val="16"/>
                <w:szCs w:val="16"/>
              </w:rPr>
            </w:pPr>
            <w:r w:rsidRPr="00E6516F">
              <w:rPr>
                <w:sz w:val="16"/>
                <w:szCs w:val="16"/>
              </w:rPr>
              <w:t>New MCData Test Case 7.1.1 Off-network SDS 1-to-1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2230D" w14:textId="49342E02" w:rsidR="00953D45" w:rsidRPr="00E6516F" w:rsidRDefault="00953D45" w:rsidP="00953D45">
            <w:pPr>
              <w:pStyle w:val="TAC"/>
              <w:jc w:val="left"/>
              <w:rPr>
                <w:sz w:val="16"/>
                <w:szCs w:val="16"/>
              </w:rPr>
            </w:pPr>
            <w:r w:rsidRPr="00E6516F">
              <w:rPr>
                <w:sz w:val="16"/>
                <w:szCs w:val="16"/>
              </w:rPr>
              <w:t>15.3.0</w:t>
            </w:r>
          </w:p>
        </w:tc>
      </w:tr>
      <w:tr w:rsidR="00953D45" w:rsidRPr="00E6516F" w14:paraId="4CE566CC"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74D2AFF9"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5C7DC"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5C12C0C" w14:textId="30665230" w:rsidR="00953D45" w:rsidRPr="00E6516F" w:rsidRDefault="00953D45" w:rsidP="00953D45">
            <w:pPr>
              <w:pStyle w:val="TAC"/>
              <w:jc w:val="left"/>
              <w:rPr>
                <w:sz w:val="16"/>
                <w:szCs w:val="16"/>
              </w:rPr>
            </w:pPr>
            <w:r w:rsidRPr="00E6516F">
              <w:rPr>
                <w:sz w:val="16"/>
                <w:szCs w:val="16"/>
              </w:rPr>
              <w:t>R5-222144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C39C22" w14:textId="07D2A76C" w:rsidR="00953D45" w:rsidRPr="00E6516F" w:rsidRDefault="00953D45" w:rsidP="00953D45">
            <w:pPr>
              <w:pStyle w:val="TAL"/>
              <w:rPr>
                <w:sz w:val="16"/>
                <w:szCs w:val="16"/>
              </w:rPr>
            </w:pPr>
            <w:r w:rsidRPr="00E6516F">
              <w:rPr>
                <w:sz w:val="16"/>
                <w:szCs w:val="16"/>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1497AAD" w14:textId="376D80F9"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F40CC7" w14:textId="7EF9A6C5"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F9ADE2C" w14:textId="06FC3B2F" w:rsidR="00953D45" w:rsidRPr="00E6516F" w:rsidRDefault="00953D45" w:rsidP="00953D45">
            <w:pPr>
              <w:pStyle w:val="TAL"/>
              <w:rPr>
                <w:sz w:val="16"/>
                <w:szCs w:val="16"/>
              </w:rPr>
            </w:pPr>
            <w:r w:rsidRPr="00E6516F">
              <w:rPr>
                <w:sz w:val="16"/>
                <w:szCs w:val="16"/>
              </w:rPr>
              <w:t>New MCData Test Case 7.1.2 Off-network SDS 1-to-1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A1A73"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414AB7C5"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17A582B8"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498D2"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6B7912C" w14:textId="606BC192" w:rsidR="00953D45" w:rsidRPr="00E6516F" w:rsidRDefault="00953D45" w:rsidP="00953D45">
            <w:pPr>
              <w:pStyle w:val="TAC"/>
              <w:jc w:val="left"/>
              <w:rPr>
                <w:sz w:val="16"/>
                <w:szCs w:val="16"/>
              </w:rPr>
            </w:pPr>
            <w:r w:rsidRPr="00E6516F">
              <w:rPr>
                <w:sz w:val="16"/>
                <w:szCs w:val="16"/>
              </w:rPr>
              <w:t>R5-222145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491981" w14:textId="4A7FDD5C" w:rsidR="00953D45" w:rsidRPr="00E6516F" w:rsidRDefault="00953D45" w:rsidP="00953D45">
            <w:pPr>
              <w:pStyle w:val="TAL"/>
              <w:rPr>
                <w:sz w:val="16"/>
                <w:szCs w:val="16"/>
              </w:rPr>
            </w:pPr>
            <w:r w:rsidRPr="00E6516F">
              <w:rPr>
                <w:sz w:val="16"/>
                <w:szCs w:val="16"/>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E643F81" w14:textId="265BEDC3"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5294D" w14:textId="2FBD156D"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6E6F7B" w14:textId="183AEA7A" w:rsidR="00953D45" w:rsidRPr="00E6516F" w:rsidRDefault="00953D45" w:rsidP="00953D45">
            <w:pPr>
              <w:pStyle w:val="TAL"/>
              <w:rPr>
                <w:sz w:val="16"/>
                <w:szCs w:val="16"/>
              </w:rPr>
            </w:pPr>
            <w:r w:rsidRPr="00E6516F">
              <w:rPr>
                <w:sz w:val="16"/>
                <w:szCs w:val="16"/>
              </w:rPr>
              <w:t>New MCData Test Case 7.1.3 Off-network SDS group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76281"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42F6F4D5"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6A78DBCA"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4C706"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BA40793" w14:textId="20EDD87B" w:rsidR="00953D45" w:rsidRPr="00E6516F" w:rsidRDefault="00953D45" w:rsidP="00953D45">
            <w:pPr>
              <w:pStyle w:val="TAC"/>
              <w:jc w:val="left"/>
              <w:rPr>
                <w:sz w:val="16"/>
                <w:szCs w:val="16"/>
              </w:rPr>
            </w:pPr>
            <w:r w:rsidRPr="00E6516F">
              <w:rPr>
                <w:sz w:val="16"/>
                <w:szCs w:val="16"/>
              </w:rPr>
              <w:t>R5-222146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EC3566F" w14:textId="03EBCA4C" w:rsidR="00953D45" w:rsidRPr="00E6516F" w:rsidRDefault="00953D45" w:rsidP="00953D45">
            <w:pPr>
              <w:pStyle w:val="TAL"/>
              <w:rPr>
                <w:sz w:val="16"/>
                <w:szCs w:val="16"/>
              </w:rPr>
            </w:pPr>
            <w:r w:rsidRPr="00E6516F">
              <w:rPr>
                <w:sz w:val="16"/>
                <w:szCs w:val="16"/>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6D7DDD5" w14:textId="07BC74F8"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65F172" w14:textId="63DFF9C6"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EC7DAD" w14:textId="2895B996" w:rsidR="00953D45" w:rsidRPr="00E6516F" w:rsidRDefault="00953D45" w:rsidP="00953D45">
            <w:pPr>
              <w:pStyle w:val="TAL"/>
              <w:rPr>
                <w:sz w:val="16"/>
                <w:szCs w:val="16"/>
              </w:rPr>
            </w:pPr>
            <w:r w:rsidRPr="00E6516F">
              <w:rPr>
                <w:sz w:val="16"/>
                <w:szCs w:val="16"/>
              </w:rPr>
              <w:t>New MCData Test Case 7.1.4 Off-network SDS group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E38D5"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1A4E288F"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171B64BA"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F3E2C7"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74FB066" w14:textId="5F96A360" w:rsidR="00953D45" w:rsidRPr="00E6516F" w:rsidRDefault="00953D45" w:rsidP="00953D45">
            <w:pPr>
              <w:pStyle w:val="TAC"/>
              <w:jc w:val="left"/>
              <w:rPr>
                <w:sz w:val="16"/>
                <w:szCs w:val="16"/>
              </w:rPr>
            </w:pPr>
            <w:r w:rsidRPr="00E6516F">
              <w:rPr>
                <w:sz w:val="16"/>
                <w:szCs w:val="16"/>
              </w:rPr>
              <w:t>R5-222147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2F3D87" w14:textId="227E1D2A" w:rsidR="00953D45" w:rsidRPr="00E6516F" w:rsidRDefault="00953D45" w:rsidP="00953D45">
            <w:pPr>
              <w:pStyle w:val="TAL"/>
              <w:rPr>
                <w:sz w:val="16"/>
                <w:szCs w:val="16"/>
              </w:rPr>
            </w:pPr>
            <w:r w:rsidRPr="00E6516F">
              <w:rPr>
                <w:sz w:val="16"/>
                <w:szCs w:val="16"/>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A584346" w14:textId="5B318DE0"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19CF77" w14:textId="171CBE5E"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438C599" w14:textId="215F8C83" w:rsidR="00953D45" w:rsidRPr="00E6516F" w:rsidRDefault="00953D45" w:rsidP="00953D45">
            <w:pPr>
              <w:pStyle w:val="TAL"/>
              <w:rPr>
                <w:sz w:val="16"/>
                <w:szCs w:val="16"/>
              </w:rPr>
            </w:pPr>
            <w:r w:rsidRPr="00E6516F">
              <w:rPr>
                <w:sz w:val="16"/>
                <w:szCs w:val="16"/>
              </w:rPr>
              <w:t>New MCData Test Case 7.2.1 Off-network Enhanced Status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14F5B"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709AD8C2" w14:textId="77777777" w:rsidTr="00DF5E46">
        <w:tc>
          <w:tcPr>
            <w:tcW w:w="800" w:type="dxa"/>
            <w:tcBorders>
              <w:top w:val="single" w:sz="4" w:space="0" w:color="auto"/>
              <w:left w:val="single" w:sz="4" w:space="0" w:color="auto"/>
              <w:bottom w:val="single" w:sz="4" w:space="0" w:color="auto"/>
              <w:right w:val="single" w:sz="4" w:space="0" w:color="auto"/>
            </w:tcBorders>
            <w:shd w:val="solid" w:color="FFFFFF" w:fill="auto"/>
          </w:tcPr>
          <w:p w14:paraId="4376A8E7"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A6D2D"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E7B2738" w14:textId="310678A9" w:rsidR="00953D45" w:rsidRPr="00E6516F" w:rsidRDefault="00953D45" w:rsidP="00953D45">
            <w:pPr>
              <w:pStyle w:val="TAC"/>
              <w:jc w:val="left"/>
              <w:rPr>
                <w:sz w:val="16"/>
                <w:szCs w:val="16"/>
              </w:rPr>
            </w:pPr>
            <w:r w:rsidRPr="00E6516F">
              <w:rPr>
                <w:sz w:val="16"/>
                <w:szCs w:val="16"/>
              </w:rPr>
              <w:t>R5-222148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9C8150" w14:textId="44BFD685" w:rsidR="00953D45" w:rsidRPr="00E6516F" w:rsidRDefault="00953D45" w:rsidP="00953D45">
            <w:pPr>
              <w:pStyle w:val="TAL"/>
              <w:rPr>
                <w:sz w:val="16"/>
                <w:szCs w:val="16"/>
              </w:rPr>
            </w:pPr>
            <w:r w:rsidRPr="00E6516F">
              <w:rPr>
                <w:sz w:val="16"/>
                <w:szCs w:val="16"/>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019982D" w14:textId="0E9572E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EFE671" w14:textId="1665BF71"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684CB4" w14:textId="78F1DB20" w:rsidR="00953D45" w:rsidRPr="00E6516F" w:rsidRDefault="00953D45" w:rsidP="00953D45">
            <w:pPr>
              <w:pStyle w:val="TAL"/>
              <w:rPr>
                <w:sz w:val="16"/>
                <w:szCs w:val="16"/>
              </w:rPr>
            </w:pPr>
            <w:r w:rsidRPr="00E6516F">
              <w:rPr>
                <w:sz w:val="16"/>
                <w:szCs w:val="16"/>
              </w:rPr>
              <w:t>New MCData Test Case 7.2.2 Off-network Enhanced Status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34C17" w14:textId="77777777" w:rsidR="00953D45" w:rsidRPr="00E6516F" w:rsidRDefault="00953D45" w:rsidP="00953D45">
            <w:pPr>
              <w:pStyle w:val="TAC"/>
              <w:jc w:val="left"/>
              <w:rPr>
                <w:sz w:val="16"/>
                <w:szCs w:val="16"/>
              </w:rPr>
            </w:pPr>
            <w:r w:rsidRPr="00E6516F">
              <w:rPr>
                <w:sz w:val="16"/>
                <w:szCs w:val="16"/>
              </w:rPr>
              <w:t>15.3.0</w:t>
            </w:r>
          </w:p>
        </w:tc>
      </w:tr>
    </w:tbl>
    <w:p w14:paraId="5AA9A6CF" w14:textId="77777777" w:rsidR="00B93CA2" w:rsidRPr="00E6516F" w:rsidRDefault="00B93CA2" w:rsidP="00B93CA2"/>
    <w:sectPr w:rsidR="00B93CA2" w:rsidRPr="00E651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39647064"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516F">
      <w:rPr>
        <w:rFonts w:ascii="Arial" w:hAnsi="Arial" w:cs="Arial"/>
        <w:b/>
        <w:noProof/>
        <w:sz w:val="18"/>
        <w:szCs w:val="18"/>
      </w:rPr>
      <w:t>3GPP TS 36.579-7 V15.3.0 (2022-06)</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5DCD624A"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516F">
      <w:rPr>
        <w:rFonts w:ascii="Arial" w:hAnsi="Arial" w:cs="Arial"/>
        <w:b/>
        <w:noProof/>
        <w:sz w:val="18"/>
        <w:szCs w:val="18"/>
      </w:rPr>
      <w:t>Release 15</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8"/>
  </w:num>
  <w:num w:numId="6">
    <w:abstractNumId w:val="6"/>
  </w:num>
  <w:num w:numId="7">
    <w:abstractNumId w:val="7"/>
  </w:num>
  <w:num w:numId="8">
    <w:abstractNumId w:val="11"/>
  </w:num>
  <w:num w:numId="9">
    <w:abstractNumId w:val="20"/>
  </w:num>
  <w:num w:numId="10">
    <w:abstractNumId w:val="19"/>
  </w:num>
  <w:num w:numId="11">
    <w:abstractNumId w:val="9"/>
  </w:num>
  <w:num w:numId="12">
    <w:abstractNumId w:val="13"/>
  </w:num>
  <w:num w:numId="13">
    <w:abstractNumId w:val="10"/>
  </w:num>
  <w:num w:numId="14">
    <w:abstractNumId w:val="14"/>
  </w:num>
  <w:num w:numId="15">
    <w:abstractNumId w:val="18"/>
  </w:num>
  <w:num w:numId="16">
    <w:abstractNumId w:val="15"/>
  </w:num>
  <w:num w:numId="17">
    <w:abstractNumId w:val="4"/>
  </w:num>
  <w:num w:numId="18">
    <w:abstractNumId w:val="16"/>
  </w:num>
  <w:num w:numId="19">
    <w:abstractNumId w:val="2"/>
  </w:num>
  <w:num w:numId="20">
    <w:abstractNumId w:val="5"/>
  </w:num>
  <w:num w:numId="21">
    <w:abstractNumId w:val="12"/>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213A"/>
    <w:rsid w:val="00021E7B"/>
    <w:rsid w:val="000277E6"/>
    <w:rsid w:val="00033397"/>
    <w:rsid w:val="000354AB"/>
    <w:rsid w:val="0003619F"/>
    <w:rsid w:val="00040095"/>
    <w:rsid w:val="00051834"/>
    <w:rsid w:val="000535E6"/>
    <w:rsid w:val="00054A22"/>
    <w:rsid w:val="00054BAA"/>
    <w:rsid w:val="00062023"/>
    <w:rsid w:val="000655A6"/>
    <w:rsid w:val="0006576C"/>
    <w:rsid w:val="00080512"/>
    <w:rsid w:val="00081D24"/>
    <w:rsid w:val="00096D69"/>
    <w:rsid w:val="000A0DD4"/>
    <w:rsid w:val="000A455F"/>
    <w:rsid w:val="000C4180"/>
    <w:rsid w:val="000C47C3"/>
    <w:rsid w:val="000D4DD7"/>
    <w:rsid w:val="000D58AB"/>
    <w:rsid w:val="000F38FD"/>
    <w:rsid w:val="000F481E"/>
    <w:rsid w:val="000F52F2"/>
    <w:rsid w:val="00112F39"/>
    <w:rsid w:val="00133525"/>
    <w:rsid w:val="0014350B"/>
    <w:rsid w:val="00171EBE"/>
    <w:rsid w:val="001725DB"/>
    <w:rsid w:val="00187A24"/>
    <w:rsid w:val="001A45CF"/>
    <w:rsid w:val="001A4C42"/>
    <w:rsid w:val="001A7420"/>
    <w:rsid w:val="001B6637"/>
    <w:rsid w:val="001B7C4E"/>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42D1B"/>
    <w:rsid w:val="0034693A"/>
    <w:rsid w:val="0035462D"/>
    <w:rsid w:val="003579D2"/>
    <w:rsid w:val="00367A73"/>
    <w:rsid w:val="003765B8"/>
    <w:rsid w:val="003809B0"/>
    <w:rsid w:val="003C22CC"/>
    <w:rsid w:val="003C3971"/>
    <w:rsid w:val="003D551B"/>
    <w:rsid w:val="003F40AE"/>
    <w:rsid w:val="0041652B"/>
    <w:rsid w:val="00423334"/>
    <w:rsid w:val="00425192"/>
    <w:rsid w:val="004312E8"/>
    <w:rsid w:val="00434453"/>
    <w:rsid w:val="004345EC"/>
    <w:rsid w:val="00444DA4"/>
    <w:rsid w:val="00451CFF"/>
    <w:rsid w:val="00453176"/>
    <w:rsid w:val="004635CC"/>
    <w:rsid w:val="00465515"/>
    <w:rsid w:val="004B68CC"/>
    <w:rsid w:val="004D3578"/>
    <w:rsid w:val="004E213A"/>
    <w:rsid w:val="004E5A03"/>
    <w:rsid w:val="004F0988"/>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7526"/>
    <w:rsid w:val="005E1ED0"/>
    <w:rsid w:val="005E4BB2"/>
    <w:rsid w:val="00602AEA"/>
    <w:rsid w:val="00605819"/>
    <w:rsid w:val="006117BA"/>
    <w:rsid w:val="00614FDF"/>
    <w:rsid w:val="00621293"/>
    <w:rsid w:val="006317AD"/>
    <w:rsid w:val="006336D6"/>
    <w:rsid w:val="0063543D"/>
    <w:rsid w:val="00647114"/>
    <w:rsid w:val="00683F69"/>
    <w:rsid w:val="006A323F"/>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74DA4"/>
    <w:rsid w:val="00781F0F"/>
    <w:rsid w:val="00784A32"/>
    <w:rsid w:val="00793D7F"/>
    <w:rsid w:val="007B600E"/>
    <w:rsid w:val="007B6ADB"/>
    <w:rsid w:val="007C6EE8"/>
    <w:rsid w:val="007D146A"/>
    <w:rsid w:val="007D5D76"/>
    <w:rsid w:val="007D76C0"/>
    <w:rsid w:val="007E3498"/>
    <w:rsid w:val="007F0F4A"/>
    <w:rsid w:val="007F2F9B"/>
    <w:rsid w:val="008028A4"/>
    <w:rsid w:val="00823496"/>
    <w:rsid w:val="008302D0"/>
    <w:rsid w:val="00830747"/>
    <w:rsid w:val="008453DA"/>
    <w:rsid w:val="00861861"/>
    <w:rsid w:val="008646E3"/>
    <w:rsid w:val="008649AD"/>
    <w:rsid w:val="00866027"/>
    <w:rsid w:val="008768CA"/>
    <w:rsid w:val="00881CC2"/>
    <w:rsid w:val="008B53A7"/>
    <w:rsid w:val="008C384C"/>
    <w:rsid w:val="008C55CA"/>
    <w:rsid w:val="008F6E93"/>
    <w:rsid w:val="0090271F"/>
    <w:rsid w:val="00902E23"/>
    <w:rsid w:val="009031E8"/>
    <w:rsid w:val="00907ACF"/>
    <w:rsid w:val="009114D7"/>
    <w:rsid w:val="0091348E"/>
    <w:rsid w:val="00917CCB"/>
    <w:rsid w:val="009201BF"/>
    <w:rsid w:val="009358A2"/>
    <w:rsid w:val="00940B27"/>
    <w:rsid w:val="00942EC2"/>
    <w:rsid w:val="00952542"/>
    <w:rsid w:val="00953D45"/>
    <w:rsid w:val="00982565"/>
    <w:rsid w:val="00983C46"/>
    <w:rsid w:val="009869BB"/>
    <w:rsid w:val="0098764E"/>
    <w:rsid w:val="009A4B64"/>
    <w:rsid w:val="009A6939"/>
    <w:rsid w:val="009B27BD"/>
    <w:rsid w:val="009B3B07"/>
    <w:rsid w:val="009E1626"/>
    <w:rsid w:val="009F37B7"/>
    <w:rsid w:val="00A10A66"/>
    <w:rsid w:val="00A10F02"/>
    <w:rsid w:val="00A164B4"/>
    <w:rsid w:val="00A16E4E"/>
    <w:rsid w:val="00A17F6F"/>
    <w:rsid w:val="00A26956"/>
    <w:rsid w:val="00A27486"/>
    <w:rsid w:val="00A36D2A"/>
    <w:rsid w:val="00A40F01"/>
    <w:rsid w:val="00A53724"/>
    <w:rsid w:val="00A53D8D"/>
    <w:rsid w:val="00A56066"/>
    <w:rsid w:val="00A73129"/>
    <w:rsid w:val="00A82346"/>
    <w:rsid w:val="00A92BA1"/>
    <w:rsid w:val="00AA4614"/>
    <w:rsid w:val="00AA7F49"/>
    <w:rsid w:val="00AC530C"/>
    <w:rsid w:val="00AC6BC6"/>
    <w:rsid w:val="00AE65E2"/>
    <w:rsid w:val="00AF6FE4"/>
    <w:rsid w:val="00B071E9"/>
    <w:rsid w:val="00B139CB"/>
    <w:rsid w:val="00B15449"/>
    <w:rsid w:val="00B36083"/>
    <w:rsid w:val="00B65C55"/>
    <w:rsid w:val="00B67876"/>
    <w:rsid w:val="00B71C03"/>
    <w:rsid w:val="00B93086"/>
    <w:rsid w:val="00B93CA2"/>
    <w:rsid w:val="00BA19ED"/>
    <w:rsid w:val="00BA4B8D"/>
    <w:rsid w:val="00BC0F7D"/>
    <w:rsid w:val="00BD7D31"/>
    <w:rsid w:val="00BE0BCA"/>
    <w:rsid w:val="00BE13EF"/>
    <w:rsid w:val="00BE3255"/>
    <w:rsid w:val="00BE5559"/>
    <w:rsid w:val="00BE657D"/>
    <w:rsid w:val="00BF0A14"/>
    <w:rsid w:val="00BF128E"/>
    <w:rsid w:val="00BF6391"/>
    <w:rsid w:val="00C074DD"/>
    <w:rsid w:val="00C1496A"/>
    <w:rsid w:val="00C33079"/>
    <w:rsid w:val="00C45231"/>
    <w:rsid w:val="00C573E3"/>
    <w:rsid w:val="00C6269A"/>
    <w:rsid w:val="00C72833"/>
    <w:rsid w:val="00C74A6E"/>
    <w:rsid w:val="00C80F1D"/>
    <w:rsid w:val="00C85583"/>
    <w:rsid w:val="00C93F40"/>
    <w:rsid w:val="00C97EE5"/>
    <w:rsid w:val="00CA3D0C"/>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E058AE"/>
    <w:rsid w:val="00E1297C"/>
    <w:rsid w:val="00E16509"/>
    <w:rsid w:val="00E3093F"/>
    <w:rsid w:val="00E348F7"/>
    <w:rsid w:val="00E35B0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F2B"/>
    <w:rsid w:val="00EE7FD5"/>
    <w:rsid w:val="00EF0F20"/>
    <w:rsid w:val="00F025A2"/>
    <w:rsid w:val="00F025D7"/>
    <w:rsid w:val="00F04712"/>
    <w:rsid w:val="00F13360"/>
    <w:rsid w:val="00F22EC7"/>
    <w:rsid w:val="00F27D5F"/>
    <w:rsid w:val="00F325C8"/>
    <w:rsid w:val="00F32897"/>
    <w:rsid w:val="00F418A3"/>
    <w:rsid w:val="00F653B8"/>
    <w:rsid w:val="00F65C5F"/>
    <w:rsid w:val="00F73734"/>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108080</Words>
  <Characters>616057</Characters>
  <Application>Microsoft Office Word</Application>
  <DocSecurity>0</DocSecurity>
  <Lines>5133</Lines>
  <Paragraphs>1445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722692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13</cp:revision>
  <cp:lastPrinted>2019-02-25T15:05:00Z</cp:lastPrinted>
  <dcterms:created xsi:type="dcterms:W3CDTF">2022-04-16T16:00:00Z</dcterms:created>
  <dcterms:modified xsi:type="dcterms:W3CDTF">2022-06-22T17:18:00Z</dcterms:modified>
</cp:coreProperties>
</file>