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298C002B"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B0436E">
        <w:rPr>
          <w:noProof w:val="0"/>
        </w:rPr>
        <w:t>7</w:t>
      </w:r>
      <w:r w:rsidR="0007627D" w:rsidRPr="00542D17">
        <w:rPr>
          <w:noProof w:val="0"/>
        </w:rPr>
        <w:t>.</w:t>
      </w:r>
      <w:r w:rsidR="00181AE7">
        <w:rPr>
          <w:noProof w:val="0"/>
        </w:rPr>
        <w:t>1</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E72F81">
        <w:rPr>
          <w:noProof w:val="0"/>
          <w:sz w:val="32"/>
        </w:rPr>
        <w:t>2</w:t>
      </w:r>
      <w:r w:rsidR="009C0212" w:rsidRPr="00542D17">
        <w:rPr>
          <w:noProof w:val="0"/>
          <w:sz w:val="32"/>
        </w:rPr>
        <w:t>-</w:t>
      </w:r>
      <w:r w:rsidR="00B81793" w:rsidRPr="00542D17">
        <w:rPr>
          <w:noProof w:val="0"/>
          <w:sz w:val="32"/>
        </w:rPr>
        <w:t>0</w:t>
      </w:r>
      <w:r w:rsidR="0057055B">
        <w:rPr>
          <w:noProof w:val="0"/>
          <w:sz w:val="32"/>
        </w:rPr>
        <w:t>9</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20C6CC52"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B0436E">
        <w:rPr>
          <w:rStyle w:val="ZGSM"/>
          <w:szCs w:val="34"/>
        </w:rPr>
        <w:t>7</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000000"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v:imagedata r:id="rId7" o:title="5G-logo_175px"/>
          </v:shape>
        </w:pict>
      </w:r>
      <w:r w:rsidR="00CD3F53" w:rsidRPr="00542D17">
        <w:rPr>
          <w:noProof w:val="0"/>
          <w:color w:val="0000FF"/>
        </w:rPr>
        <w:tab/>
      </w:r>
      <w:r>
        <w:rPr>
          <w:noProof w:val="0"/>
        </w:rPr>
        <w:pict w14:anchorId="15C68DB7">
          <v:shape id="_x0000_i1026" type="#_x0000_t75" style="width:128.4pt;height:75.4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1CDFD92F"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024724">
        <w:rPr>
          <w:sz w:val="18"/>
        </w:rPr>
        <w:t>2</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77777777" w:rsidR="00641D9C" w:rsidRPr="00542D17" w:rsidRDefault="00C76D68" w:rsidP="00641D9C">
      <w:pPr>
        <w:pStyle w:val="EX"/>
      </w:pPr>
      <w:r w:rsidRPr="00542D17">
        <w:t>[37]</w:t>
      </w:r>
      <w:r w:rsidRPr="00542D17">
        <w:tab/>
        <w:t>3GPP TS 36.355: “Evolved Universal Terrestrial Radio Access (E-UTRA); LTE Positioning Protocol (LPP)”.</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302595976"/>
    <w:bookmarkStart w:id="56" w:name="_MON_1302596079"/>
    <w:bookmarkStart w:id="57" w:name="_MON_1302596436"/>
    <w:bookmarkStart w:id="58" w:name="_MON_1306593382"/>
    <w:bookmarkStart w:id="59" w:name="_MON_1306593442"/>
    <w:bookmarkStart w:id="60" w:name="_MON_1306593488"/>
    <w:bookmarkStart w:id="61" w:name="_MON_1307434579"/>
    <w:bookmarkStart w:id="62" w:name="_MON_1294834456"/>
    <w:bookmarkStart w:id="63" w:name="_MON_1294834558"/>
    <w:bookmarkEnd w:id="55"/>
    <w:bookmarkEnd w:id="56"/>
    <w:bookmarkEnd w:id="57"/>
    <w:bookmarkEnd w:id="58"/>
    <w:bookmarkEnd w:id="59"/>
    <w:bookmarkEnd w:id="60"/>
    <w:bookmarkEnd w:id="61"/>
    <w:bookmarkEnd w:id="62"/>
    <w:bookmarkEnd w:id="63"/>
    <w:bookmarkStart w:id="64" w:name="_MON_1302540609"/>
    <w:bookmarkEnd w:id="64"/>
    <w:p w14:paraId="6E428C09" w14:textId="77777777" w:rsidR="009052DA" w:rsidRPr="00542D17" w:rsidRDefault="00FE31B0" w:rsidP="00425BE3">
      <w:pPr>
        <w:pStyle w:val="TH"/>
      </w:pPr>
      <w:r w:rsidRPr="00542D17">
        <w:object w:dxaOrig="5520" w:dyaOrig="8775" w14:anchorId="7D376C22">
          <v:shape id="_x0000_i1027" type="#_x0000_t75" style="width:276.45pt;height:439.45pt" o:ole="">
            <v:imagedata r:id="rId10" o:title=""/>
          </v:shape>
          <o:OLEObject Type="Embed" ProgID="Word.Picture.8" ShapeID="_x0000_i1027" DrawAspect="Content" ObjectID="_1725465245"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90868587"/>
    <w:bookmarkStart w:id="66" w:name="_MON_1290936897"/>
    <w:bookmarkStart w:id="67" w:name="_MON_1290937362"/>
    <w:bookmarkStart w:id="68" w:name="_MON_1281772627"/>
    <w:bookmarkStart w:id="69" w:name="_MON_1281772748"/>
    <w:bookmarkStart w:id="70" w:name="_MON_1281772901"/>
    <w:bookmarkStart w:id="71" w:name="_MON_1285040302"/>
    <w:bookmarkEnd w:id="65"/>
    <w:bookmarkEnd w:id="66"/>
    <w:bookmarkEnd w:id="67"/>
    <w:bookmarkEnd w:id="68"/>
    <w:bookmarkEnd w:id="69"/>
    <w:bookmarkEnd w:id="70"/>
    <w:bookmarkEnd w:id="71"/>
    <w:bookmarkStart w:id="72" w:name="_MON_1285040347"/>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15pt;height:495.15pt" o:ole="">
            <v:imagedata r:id="rId12" o:title=""/>
          </v:shape>
          <o:OLEObject Type="Embed" ProgID="Word.Picture.8" ShapeID="_x0000_i1028" DrawAspect="Content" ObjectID="_1725465246"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6pt;height:406.2pt" o:ole="">
            <v:imagedata r:id="rId14" o:title=""/>
          </v:shape>
          <o:OLEObject Type="Embed" ProgID="Word.Document.8" ShapeID="_x0000_i1029" DrawAspect="Content" ObjectID="_1725465247"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3.85pt;height:387.15pt" o:ole="">
            <v:imagedata r:id="rId16" o:title=""/>
          </v:shape>
          <o:OLEObject Type="Embed" ProgID="Word.Document.8" ShapeID="_x0000_i1030" DrawAspect="Content" ObjectID="_1725465248"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4pt;height:263.55pt" o:ole="">
            <v:imagedata r:id="rId18" o:title=""/>
          </v:shape>
          <o:OLEObject Type="Embed" ProgID="Visio.Drawing.15" ShapeID="_x0000_i1031" DrawAspect="Content" ObjectID="_1725465249"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59988887"/>
    <w:bookmarkStart w:id="74" w:name="_MON_1360028213"/>
    <w:bookmarkStart w:id="75" w:name="_MON_1360028956"/>
    <w:bookmarkStart w:id="76" w:name="_MON_1360031563"/>
    <w:bookmarkStart w:id="77" w:name="_MON_1365131299"/>
    <w:bookmarkStart w:id="78" w:name="_MON_1358001928"/>
    <w:bookmarkStart w:id="79" w:name="_MON_1358061638"/>
    <w:bookmarkStart w:id="80" w:name="_MON_1359987815"/>
    <w:bookmarkEnd w:id="73"/>
    <w:bookmarkEnd w:id="74"/>
    <w:bookmarkEnd w:id="75"/>
    <w:bookmarkEnd w:id="76"/>
    <w:bookmarkEnd w:id="77"/>
    <w:bookmarkEnd w:id="78"/>
    <w:bookmarkEnd w:id="79"/>
    <w:bookmarkEnd w:id="80"/>
    <w:bookmarkStart w:id="81" w:name="_MON_1359988417"/>
    <w:bookmarkEnd w:id="81"/>
    <w:p w14:paraId="604E9199" w14:textId="77777777" w:rsidR="002C6307" w:rsidRPr="00542D17" w:rsidRDefault="002C6307" w:rsidP="002C6307">
      <w:pPr>
        <w:pStyle w:val="TH"/>
      </w:pPr>
      <w:r w:rsidRPr="00542D17">
        <w:object w:dxaOrig="5520" w:dyaOrig="8774" w14:anchorId="07548405">
          <v:shape id="_x0000_i1032" type="#_x0000_t75" style="width:276.45pt;height:438.8pt" o:ole="">
            <v:imagedata r:id="rId20" o:title=""/>
          </v:shape>
          <o:OLEObject Type="Embed" ProgID="Word.Picture.8" ShapeID="_x0000_i1032" DrawAspect="Content" ObjectID="_1725465250"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5.9pt;height:468.7pt" o:ole="">
            <v:imagedata r:id="rId22" o:title=""/>
          </v:shape>
          <o:OLEObject Type="Embed" ProgID="Word.Picture.8" ShapeID="_x0000_i1033" DrawAspect="Content" ObjectID="_1725465251"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4pt" o:ole="">
            <v:imagedata r:id="rId24" o:title=""/>
          </v:shape>
          <o:OLEObject Type="Embed" ProgID="Word.Picture.8" ShapeID="_x0000_i1034" DrawAspect="Content" ObjectID="_1725465252"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3pt;height:475.45pt" o:ole="">
            <v:imagedata r:id="rId26" o:title=""/>
          </v:shape>
          <o:OLEObject Type="Embed" ProgID="Word.Picture.8" ShapeID="_x0000_i1035" DrawAspect="Content" ObjectID="_1725465253"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5.85pt;height:475.45pt" o:ole="">
            <v:imagedata r:id="rId28" o:title=""/>
          </v:shape>
          <o:OLEObject Type="Embed" ProgID="Word.Picture.8" ShapeID="_x0000_i1036" DrawAspect="Content" ObjectID="_1725465254"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pt;height:476.85pt" o:ole="">
            <v:imagedata r:id="rId30" o:title=""/>
          </v:shape>
          <o:OLEObject Type="Embed" ProgID="Word.Picture.8" ShapeID="_x0000_i1037" DrawAspect="Content" ObjectID="_1725465255"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pt;height:476.85pt" o:ole="">
            <v:imagedata r:id="rId32" o:title=""/>
          </v:shape>
          <o:OLEObject Type="Embed" ProgID="Word.Picture.8" ShapeID="_x0000_i1038" DrawAspect="Content" ObjectID="_1725465256"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6.45pt;height:439.45pt" o:ole="">
            <v:imagedata r:id="rId34" o:title=""/>
          </v:shape>
          <o:OLEObject Type="Embed" ProgID="Word.Picture.8" ShapeID="_x0000_i1039" DrawAspect="Content" ObjectID="_1725465257"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6pt;height:273.75pt" o:ole="">
            <v:imagedata r:id="rId36" o:title="" cropbottom="22210f" cropright="-25048f"/>
            <o:lock v:ext="edit" aspectratio="f"/>
          </v:shape>
          <o:OLEObject Type="Embed" ProgID="Word.Picture.8" ShapeID="_x0000_i1040" DrawAspect="Content" ObjectID="_1725465258"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6pt;height:273.75pt" o:ole="">
            <v:imagedata r:id="rId38" o:title="" cropbottom="22210f" cropright="-25048f"/>
            <o:lock v:ext="edit" aspectratio="f"/>
          </v:shape>
          <o:OLEObject Type="Embed" ProgID="Word.Picture.8" ShapeID="_x0000_i1041" DrawAspect="Content" ObjectID="_1725465259"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6pt;height:273.75pt" o:ole="">
            <v:imagedata r:id="rId40" o:title="" cropbottom="22210f" cropright="-25048f"/>
            <o:lock v:ext="edit" aspectratio="f"/>
          </v:shape>
          <o:OLEObject Type="Embed" ProgID="Word.Picture.8" ShapeID="_x0000_i1042" DrawAspect="Content" ObjectID="_1725465260"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6pt;height:273.75pt" o:ole="">
            <v:imagedata r:id="rId42" o:title="" cropbottom="22210f" cropright="-25048f"/>
            <o:lock v:ext="edit" aspectratio="f"/>
          </v:shape>
          <o:OLEObject Type="Embed" ProgID="Word.Picture.8" ShapeID="_x0000_i1043" DrawAspect="Content" ObjectID="_1725465261"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1.65pt;height:292.1pt" o:ole="">
            <v:imagedata r:id="rId44" o:title="" cropbottom="22210f" cropright="-25048f"/>
            <o:lock v:ext="edit" aspectratio="f"/>
          </v:shape>
          <o:OLEObject Type="Embed" ProgID="Word.Picture.8" ShapeID="_x0000_i1044" DrawAspect="Content" ObjectID="_1725465262"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000000" w:rsidP="00252271">
      <w:pPr>
        <w:pStyle w:val="TH"/>
      </w:pPr>
      <w:r>
        <w:pict w14:anchorId="49E35868">
          <v:shape id="_x0000_i1045" type="#_x0000_t75" style="width:269pt;height:241.8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5pt;height:122.95pt" o:ole="">
            <v:imagedata r:id="rId47" o:title=""/>
          </v:shape>
          <o:OLEObject Type="Embed" ProgID="Visio.Drawing.15" ShapeID="_x0000_i1046" DrawAspect="Content" ObjectID="_1725465263"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lastRenderedPageBreak/>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lastRenderedPageBreak/>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pt;height:249.95pt" o:ole="">
            <v:imagedata r:id="rId49" o:title=""/>
          </v:shape>
          <o:OLEObject Type="Embed" ProgID="Word.Document.8" ShapeID="_x0000_i1047" DrawAspect="Content" ObjectID="_1725465264"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5pt;height:122.95pt" o:ole="">
            <v:imagedata r:id="rId51" o:title=""/>
          </v:shape>
          <o:OLEObject Type="Embed" ProgID="Visio.Drawing.15" ShapeID="_x0000_i1048" DrawAspect="Content" ObjectID="_1725465265"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000000" w:rsidP="00252271">
      <w:pPr>
        <w:pStyle w:val="TH"/>
      </w:pPr>
      <w:r>
        <w:pict w14:anchorId="040C8446">
          <v:shape id="_x0000_i1049" type="#_x0000_t75" style="width:269pt;height:118.2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5pt;height:131.1pt" o:ole="">
            <v:imagedata r:id="rId54" o:title=""/>
          </v:shape>
          <o:OLEObject Type="Embed" ProgID="Visio.Drawing.15" ShapeID="_x0000_i1050" DrawAspect="Content" ObjectID="_1725465266"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000000" w:rsidP="00B91445">
      <w:pPr>
        <w:pStyle w:val="TH"/>
        <w:rPr>
          <w:snapToGrid w:val="0"/>
        </w:rPr>
      </w:pPr>
      <w:r>
        <w:rPr>
          <w:snapToGrid w:val="0"/>
        </w:rPr>
        <w:pict w14:anchorId="48C1E3F3">
          <v:shape id="_x0000_i1051" type="#_x0000_t75" style="width:309.75pt;height:158.95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000000" w:rsidP="00B91445">
      <w:pPr>
        <w:pStyle w:val="TH"/>
      </w:pPr>
      <w:r>
        <w:lastRenderedPageBreak/>
        <w:pict w14:anchorId="5152AB15">
          <v:shape id="_x0000_i1052" type="#_x0000_t75" style="width:279.85pt;height:168.45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000000" w:rsidP="00B91445">
      <w:pPr>
        <w:pStyle w:val="TH"/>
      </w:pPr>
      <w:r>
        <w:pict w14:anchorId="6B7A1B3E">
          <v:shape id="_x0000_i1053" type="#_x0000_t75" style="width:327.4pt;height:162.35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lastRenderedPageBreak/>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7.75pt;height:230.95pt" o:ole="">
            <v:imagedata r:id="rId59" o:title=""/>
          </v:shape>
          <o:OLEObject Type="Embed" ProgID="Visio.Drawing.11" ShapeID="_x0000_i1054" DrawAspect="Content" ObjectID="_1725465267"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7.75pt;height:148.75pt" o:ole="">
            <v:imagedata r:id="rId61" o:title=""/>
          </v:shape>
          <o:OLEObject Type="Embed" ProgID="Visio.Drawing.11" ShapeID="_x0000_i1055" DrawAspect="Content" ObjectID="_1725465268"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lastRenderedPageBreak/>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lastRenderedPageBreak/>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000000" w:rsidP="009052DA">
      <w:pPr>
        <w:pStyle w:val="TH"/>
      </w:pPr>
      <w:r>
        <w:pict w14:anchorId="0676FB19">
          <v:shape id="_x0000_i1056" type="#_x0000_t75" style="width:269pt;height:118.2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5pt;height:101.9pt" o:ole="">
            <v:imagedata r:id="rId64" o:title=""/>
          </v:shape>
          <o:OLEObject Type="Embed" ProgID="Visio.Drawing.15" ShapeID="_x0000_i1057" DrawAspect="Content" ObjectID="_1725465269"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000000"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pt;height:86.2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lastRenderedPageBreak/>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0808"/>
    <w:bookmarkStart w:id="360" w:name="_MON_1406541026"/>
    <w:bookmarkEnd w:id="359"/>
    <w:bookmarkEnd w:id="360"/>
    <w:bookmarkStart w:id="361" w:name="_MON_1406540787"/>
    <w:bookmarkEnd w:id="361"/>
    <w:p w14:paraId="08875D4F" w14:textId="77777777" w:rsidR="000A5170" w:rsidRPr="00542D17" w:rsidRDefault="000A5170" w:rsidP="002D43F7">
      <w:pPr>
        <w:pStyle w:val="TH"/>
      </w:pPr>
      <w:r w:rsidRPr="00542D17">
        <w:object w:dxaOrig="5386" w:dyaOrig="2371" w14:anchorId="0E8AE67A">
          <v:shape id="_x0000_i1059" type="#_x0000_t75" style="width:269pt;height:86.25pt" o:ole="" fillcolor="window">
            <v:imagedata r:id="rId67" o:title="" cropbottom="17725f"/>
          </v:shape>
          <o:OLEObject Type="Embed" ProgID="Word.Picture.8" ShapeID="_x0000_i1059" DrawAspect="Content" ObjectID="_1725465270"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lastRenderedPageBreak/>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pt;height:86.25pt" o:ole="" fillcolor="window">
            <v:imagedata r:id="rId69" o:title="" cropbottom="17725f"/>
          </v:shape>
          <o:OLEObject Type="Embed" ProgID="Word.Picture.8" ShapeID="_x0000_i1060" DrawAspect="Content" ObjectID="_1725465271"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216554126"/>
    <w:bookmarkStart w:id="400" w:name="_MON_1365134527"/>
    <w:bookmarkEnd w:id="399"/>
    <w:bookmarkEnd w:id="400"/>
    <w:bookmarkStart w:id="401" w:name="_MON_1216554112"/>
    <w:bookmarkEnd w:id="401"/>
    <w:p w14:paraId="7FFA9D5E" w14:textId="77777777" w:rsidR="00B751C1" w:rsidRPr="00542D17" w:rsidRDefault="00B751C1" w:rsidP="00B751C1">
      <w:pPr>
        <w:pStyle w:val="TH"/>
      </w:pPr>
      <w:r w:rsidRPr="00542D17">
        <w:object w:dxaOrig="5386" w:dyaOrig="2371" w14:anchorId="2001037B">
          <v:shape id="_x0000_i1061" type="#_x0000_t75" style="width:269pt;height:118.85pt" o:ole="" fillcolor="window">
            <v:imagedata r:id="rId71" o:title=""/>
          </v:shape>
          <o:OLEObject Type="Embed" ProgID="Word.Picture.8" ShapeID="_x0000_i1061" DrawAspect="Content" ObjectID="_1725465272"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lastRenderedPageBreak/>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3pt;height:145.35pt" o:ole="" fillcolor="window">
            <v:imagedata r:id="rId73" o:title=""/>
          </v:shape>
          <o:OLEObject Type="Embed" ProgID="Word.Picture.8" ShapeID="_x0000_i1062" DrawAspect="Content" ObjectID="_1725465273"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5E6422" w:rsidP="00AA27F0">
      <w:pPr>
        <w:pStyle w:val="TH"/>
      </w:pPr>
      <w:r>
        <w:pict w14:anchorId="34CC3BE7">
          <v:shape id="_x0000_i1063" type="#_x0000_t75" style="width:306.35pt;height:180.7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lastRenderedPageBreak/>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lastRenderedPageBreak/>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pt;height:118.85pt" o:ole="" fillcolor="window">
            <v:imagedata r:id="rId76" o:title=""/>
          </v:shape>
          <o:OLEObject Type="Embed" ProgID="Word.Picture.8" ShapeID="_x0000_i1064" DrawAspect="Content" ObjectID="_1725465274"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pt;height:118.85pt" o:ole="" fillcolor="window">
            <v:imagedata r:id="rId78" o:title=""/>
          </v:shape>
          <o:OLEObject Type="Embed" ProgID="Word.Picture.8" ShapeID="_x0000_i1065" DrawAspect="Content" ObjectID="_1725465275"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lastRenderedPageBreak/>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2539436E" w14:textId="15046088"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000000" w:rsidP="00542D17">
      <w:pPr>
        <w:pStyle w:val="TH"/>
      </w:pPr>
      <w:r>
        <w:pict w14:anchorId="58810D14">
          <v:shape id="Picture 1" o:spid="_x0000_i1066" type="#_x0000_t75" style="width:268.3pt;height:122.95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1C6039D1"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C00FAA" w:rsidRPr="00542D17">
        <w:t>, where the message type values 10010000, 10010001, 10010010 and 10010011 are reserved for possible future use by the antenna test function defined in TR 36.978 for use by the two-stage MIMO OTA test method. Should MIMO OTA conformance tests be defined in the future which are applicable to the two-stage method then the message definitions in TR 36.978 may be moved to this specification</w:t>
      </w:r>
      <w:r w:rsidRPr="00542D17">
        <w:t>.</w:t>
      </w:r>
      <w:r w:rsidR="00501BC9" w:rsidRPr="00951208">
        <w:t xml:space="preserve"> There are 2 exceptions to message type values for E-UTRA and NB-IoT test commands, which are the ones related to SET UL MESSAGE REQUEST (message type equal to 10101100) and SET UL MESSAGE RESPONSE (message type equal to 10101101).</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lastRenderedPageBreak/>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77777777" w:rsidR="0049415F" w:rsidRPr="00542D17" w:rsidRDefault="0049415F" w:rsidP="003F75C4">
            <w:pPr>
              <w:pStyle w:val="TAL"/>
            </w:pPr>
            <w:r w:rsidRPr="00542D17">
              <w:t>TS 36.355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77777777" w:rsidR="0049415F" w:rsidRPr="00542D17" w:rsidRDefault="0049415F" w:rsidP="003F75C4">
            <w:pPr>
              <w:pStyle w:val="TAL"/>
            </w:pPr>
            <w:r w:rsidRPr="00542D17">
              <w:t>TS 36.355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77777777" w:rsidR="0049415F" w:rsidRPr="00542D17" w:rsidRDefault="0049415F" w:rsidP="003F75C4">
            <w:pPr>
              <w:pStyle w:val="TAL"/>
            </w:pPr>
            <w:r w:rsidRPr="00542D17">
              <w:t>TS 36.355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4080DB70" w:rsidR="0049415F" w:rsidRPr="00542D17" w:rsidRDefault="0049415F" w:rsidP="0049415F">
      <w:pPr>
        <w:rPr>
          <w:rFonts w:eastAsia="MS Mincho"/>
        </w:rPr>
      </w:pPr>
      <w:r w:rsidRPr="00542D17">
        <w:t>DLO23..DLO0 = “degreesLongitude” value -8388608..8388607 (two’s complement binary coded</w:t>
      </w:r>
      <w:r w:rsidR="003209A2">
        <w:t xml:space="preserve"> </w:t>
      </w:r>
      <w:r w:rsidR="003209A2" w:rsidRPr="00001E4A">
        <w:t>in a fixed length of 24 bits</w:t>
      </w:r>
      <w:r w:rsidR="00501BC9">
        <w:t xml:space="preserve"> </w:t>
      </w:r>
      <w:r w:rsidR="00501BC9" w:rsidRPr="00001E4A">
        <w:t>in a fixed length of 24 bits</w:t>
      </w:r>
      <w:r w:rsidRPr="00542D17">
        <w:t>,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2.85pt;height:200.4pt" o:ole="" fillcolor="window">
            <v:imagedata r:id="rId81" o:title=""/>
          </v:shape>
          <o:OLEObject Type="Embed" ProgID="Visio.Drawing.5" ShapeID="_x0000_i1067" DrawAspect="Content" ObjectID="_1725465276"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5E6422" w:rsidP="001201A5">
      <w:pPr>
        <w:pStyle w:val="TH"/>
      </w:pPr>
      <w:r>
        <w:pict w14:anchorId="7AFE6744">
          <v:shape id="Picture 24" o:spid="_x0000_i1068" type="#_x0000_t75" style="width:6in;height:171.8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5E6422" w:rsidP="001201A5">
      <w:pPr>
        <w:pStyle w:val="TH"/>
      </w:pPr>
      <w:r>
        <w:pict w14:anchorId="0CCC97B7">
          <v:shape id="Picture 23" o:spid="_x0000_i1069" type="#_x0000_t75" style="width:351.15pt;height:204.45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Introduction of Control Plane test loop with Layer 2 testing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B0436E" w14:paraId="75EA3AB1" w14:textId="77777777" w:rsidTr="00B0436E">
        <w:tc>
          <w:tcPr>
            <w:tcW w:w="799" w:type="dxa"/>
            <w:tcBorders>
              <w:top w:val="single" w:sz="6" w:space="0" w:color="auto"/>
              <w:left w:val="single" w:sz="6" w:space="0" w:color="auto"/>
              <w:bottom w:val="single" w:sz="6" w:space="0" w:color="auto"/>
              <w:right w:val="single" w:sz="6" w:space="0" w:color="auto"/>
            </w:tcBorders>
            <w:shd w:val="solid" w:color="FFFFFF" w:fill="auto"/>
          </w:tcPr>
          <w:p w14:paraId="059D5DA5" w14:textId="77777777" w:rsidR="00B0436E" w:rsidRPr="00B0436E" w:rsidRDefault="00B0436E" w:rsidP="00B0436E">
            <w:pPr>
              <w:pStyle w:val="TAL"/>
              <w:rPr>
                <w:sz w:val="16"/>
                <w:szCs w:val="16"/>
              </w:rPr>
            </w:pPr>
            <w:r w:rsidRPr="00B0436E">
              <w:rPr>
                <w:sz w:val="16"/>
                <w:szCs w:val="16"/>
              </w:rPr>
              <w:t>2022-03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11E35BF" w14:textId="77777777" w:rsidR="00B0436E" w:rsidRPr="00B0436E" w:rsidRDefault="00B0436E" w:rsidP="00B0436E">
            <w:pPr>
              <w:rPr>
                <w:rFonts w:ascii="Arial" w:eastAsia="MS Mincho" w:hAnsi="Arial"/>
                <w:sz w:val="16"/>
                <w:szCs w:val="16"/>
              </w:rPr>
            </w:pPr>
            <w:r w:rsidRPr="00B0436E">
              <w:rPr>
                <w:rFonts w:ascii="Arial" w:eastAsia="MS Mincho" w:hAnsi="Arial"/>
                <w:sz w:val="16"/>
                <w:szCs w:val="16"/>
              </w:rPr>
              <w:t>RAN#95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0099B4" w14:textId="77777777" w:rsidR="00B0436E" w:rsidRPr="00B0436E" w:rsidRDefault="00B0436E" w:rsidP="00B0436E">
            <w:pPr>
              <w:pStyle w:val="TAL"/>
              <w:rPr>
                <w:sz w:val="16"/>
                <w:szCs w:val="16"/>
              </w:rPr>
            </w:pPr>
            <w:r w:rsidRPr="00B0436E">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158CDF" w14:textId="77777777" w:rsidR="00B0436E" w:rsidRPr="00B0436E" w:rsidRDefault="00B0436E" w:rsidP="00B0436E">
            <w:pPr>
              <w:pStyle w:val="TAL"/>
              <w:rPr>
                <w:sz w:val="16"/>
                <w:szCs w:val="16"/>
              </w:rPr>
            </w:pPr>
            <w:r w:rsidRPr="00B043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A1D68" w14:textId="77777777" w:rsidR="00B0436E" w:rsidRPr="00B0436E" w:rsidRDefault="00B0436E" w:rsidP="00B0436E">
            <w:pPr>
              <w:pStyle w:val="TAL"/>
              <w:rPr>
                <w:sz w:val="16"/>
                <w:szCs w:val="16"/>
              </w:rPr>
            </w:pPr>
            <w:r w:rsidRPr="00B0436E">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D6E2D2" w14:textId="7EEE29A0" w:rsidR="00B0436E" w:rsidRPr="00B0436E" w:rsidRDefault="00B0436E" w:rsidP="00B0436E">
            <w:pPr>
              <w:pStyle w:val="TAL"/>
              <w:rPr>
                <w:sz w:val="16"/>
                <w:szCs w:val="16"/>
              </w:rPr>
            </w:pPr>
            <w:r w:rsidRPr="00B0436E">
              <w:rPr>
                <w:sz w:val="16"/>
                <w:szCs w:val="16"/>
              </w:rPr>
              <w:t>upgraded to Rel-17 because of Rel-17 freeze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4312" w14:textId="1D1E1A8D" w:rsidR="00B0436E" w:rsidRPr="00B0436E" w:rsidRDefault="00B0436E" w:rsidP="00B0436E">
            <w:pPr>
              <w:pStyle w:val="TAL"/>
              <w:rPr>
                <w:sz w:val="16"/>
                <w:szCs w:val="16"/>
              </w:rPr>
            </w:pPr>
            <w:r w:rsidRPr="00542D17">
              <w:rPr>
                <w:sz w:val="16"/>
                <w:szCs w:val="16"/>
              </w:rPr>
              <w:t>16.</w:t>
            </w:r>
            <w:r>
              <w:rPr>
                <w:sz w:val="16"/>
                <w:szCs w:val="16"/>
              </w:rPr>
              <w:t>2</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C689" w14:textId="77777777" w:rsidR="00B0436E" w:rsidRPr="00B0436E" w:rsidRDefault="00B0436E" w:rsidP="00B0436E">
            <w:pPr>
              <w:pStyle w:val="TAL"/>
              <w:rPr>
                <w:sz w:val="16"/>
                <w:szCs w:val="16"/>
              </w:rPr>
            </w:pPr>
            <w:r w:rsidRPr="00B0436E">
              <w:rPr>
                <w:sz w:val="16"/>
                <w:szCs w:val="16"/>
              </w:rPr>
              <w:t>17.0.0</w:t>
            </w:r>
          </w:p>
        </w:tc>
      </w:tr>
      <w:tr w:rsidR="0057055B" w:rsidRPr="0057055B" w14:paraId="656152BE" w14:textId="77777777" w:rsidTr="005E6422">
        <w:tc>
          <w:tcPr>
            <w:tcW w:w="799" w:type="dxa"/>
            <w:tcBorders>
              <w:top w:val="single" w:sz="6" w:space="0" w:color="auto"/>
              <w:left w:val="single" w:sz="6" w:space="0" w:color="auto"/>
              <w:bottom w:val="single" w:sz="6" w:space="0" w:color="auto"/>
              <w:right w:val="single" w:sz="6" w:space="0" w:color="auto"/>
            </w:tcBorders>
            <w:shd w:val="solid" w:color="FFFFFF" w:fill="auto"/>
          </w:tcPr>
          <w:p w14:paraId="27C3D3C8" w14:textId="76616DE3" w:rsidR="0057055B" w:rsidRPr="00B0436E" w:rsidRDefault="0057055B" w:rsidP="0057055B">
            <w:pPr>
              <w:pStyle w:val="TAL"/>
              <w:rPr>
                <w:sz w:val="16"/>
                <w:szCs w:val="16"/>
              </w:rPr>
            </w:pPr>
            <w:r w:rsidRPr="00B0436E">
              <w:rPr>
                <w:sz w:val="16"/>
                <w:szCs w:val="16"/>
              </w:rPr>
              <w:t>2022-0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A073BA" w14:textId="3C03B023" w:rsidR="0057055B" w:rsidRPr="00B0436E" w:rsidRDefault="0057055B" w:rsidP="0057055B">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8478C5" w14:textId="1BB9F8FF" w:rsidR="0057055B" w:rsidRPr="00B0436E" w:rsidRDefault="0057055B" w:rsidP="0057055B">
            <w:pPr>
              <w:pStyle w:val="TAL"/>
              <w:rPr>
                <w:sz w:val="16"/>
                <w:szCs w:val="16"/>
              </w:rPr>
            </w:pPr>
            <w:r w:rsidRPr="005E6422">
              <w:rPr>
                <w:sz w:val="16"/>
                <w:szCs w:val="16"/>
              </w:rPr>
              <w:t>R5-224764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119DB02" w14:textId="60DD46EE" w:rsidR="0057055B" w:rsidRPr="00B0436E" w:rsidRDefault="0057055B" w:rsidP="0057055B">
            <w:pPr>
              <w:pStyle w:val="TAL"/>
              <w:rPr>
                <w:sz w:val="16"/>
                <w:szCs w:val="16"/>
              </w:rPr>
            </w:pPr>
            <w:r w:rsidRPr="005E6422">
              <w:rPr>
                <w:sz w:val="16"/>
                <w:szCs w:val="16"/>
              </w:rPr>
              <w:t>0215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3B377" w14:textId="23F6FC7E" w:rsidR="0057055B" w:rsidRPr="00B0436E" w:rsidRDefault="0057055B" w:rsidP="0057055B">
            <w:pPr>
              <w:pStyle w:val="TAL"/>
              <w:rPr>
                <w:sz w:val="16"/>
                <w:szCs w:val="16"/>
              </w:rPr>
            </w:pPr>
            <w:r w:rsidRPr="005E6422">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8D0F9" w14:textId="44A0D91E" w:rsidR="0057055B" w:rsidRPr="00B0436E" w:rsidRDefault="0057055B" w:rsidP="0057055B">
            <w:pPr>
              <w:pStyle w:val="TAL"/>
              <w:rPr>
                <w:sz w:val="16"/>
                <w:szCs w:val="16"/>
              </w:rPr>
            </w:pPr>
            <w:r w:rsidRPr="005E6422">
              <w:rPr>
                <w:sz w:val="16"/>
                <w:szCs w:val="16"/>
              </w:rPr>
              <w:t xml:space="preserve">Encoding of ellipsoidPointWithAltitude in UPDATE UE LOCATION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593C9" w14:textId="656F419F" w:rsidR="0057055B" w:rsidRPr="00B0436E" w:rsidRDefault="0057055B" w:rsidP="0057055B">
            <w:pPr>
              <w:pStyle w:val="TAL"/>
              <w:rPr>
                <w:sz w:val="16"/>
                <w:szCs w:val="16"/>
              </w:rPr>
            </w:pPr>
            <w:r w:rsidRPr="00542D17">
              <w:rPr>
                <w:sz w:val="16"/>
                <w:szCs w:val="16"/>
              </w:rPr>
              <w:t>1</w:t>
            </w:r>
            <w:r>
              <w:rPr>
                <w:sz w:val="16"/>
                <w:szCs w:val="16"/>
              </w:rPr>
              <w:t>7</w:t>
            </w:r>
            <w:r w:rsidRPr="00542D17">
              <w:rPr>
                <w:sz w:val="16"/>
                <w:szCs w:val="16"/>
              </w:rPr>
              <w:t>.</w:t>
            </w:r>
            <w:r>
              <w:rPr>
                <w:sz w:val="16"/>
                <w:szCs w:val="16"/>
              </w:rPr>
              <w:t>0</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349C1" w14:textId="32084A43" w:rsidR="0057055B" w:rsidRPr="00B0436E" w:rsidRDefault="0057055B" w:rsidP="0057055B">
            <w:pPr>
              <w:pStyle w:val="TAL"/>
              <w:rPr>
                <w:sz w:val="16"/>
                <w:szCs w:val="16"/>
              </w:rPr>
            </w:pPr>
            <w:r w:rsidRPr="00B0436E">
              <w:rPr>
                <w:sz w:val="16"/>
                <w:szCs w:val="16"/>
              </w:rPr>
              <w:t>17.</w:t>
            </w:r>
            <w:r>
              <w:rPr>
                <w:sz w:val="16"/>
                <w:szCs w:val="16"/>
              </w:rPr>
              <w:t>1</w:t>
            </w:r>
            <w:r w:rsidRPr="00B0436E">
              <w:rPr>
                <w:sz w:val="16"/>
                <w:szCs w:val="16"/>
              </w:rPr>
              <w:t>.0</w:t>
            </w:r>
          </w:p>
        </w:tc>
      </w:tr>
      <w:tr w:rsidR="0057055B" w:rsidRPr="0057055B" w14:paraId="6577AF3C" w14:textId="77777777" w:rsidTr="005E6422">
        <w:tc>
          <w:tcPr>
            <w:tcW w:w="799" w:type="dxa"/>
            <w:tcBorders>
              <w:top w:val="single" w:sz="6" w:space="0" w:color="auto"/>
              <w:left w:val="single" w:sz="6" w:space="0" w:color="auto"/>
              <w:bottom w:val="single" w:sz="6" w:space="0" w:color="auto"/>
              <w:right w:val="single" w:sz="6" w:space="0" w:color="auto"/>
            </w:tcBorders>
            <w:shd w:val="solid" w:color="FFFFFF" w:fill="auto"/>
          </w:tcPr>
          <w:p w14:paraId="689560F6" w14:textId="65D88D67" w:rsidR="0057055B" w:rsidRPr="00B0436E" w:rsidRDefault="0057055B" w:rsidP="0057055B">
            <w:pPr>
              <w:pStyle w:val="TAL"/>
              <w:rPr>
                <w:sz w:val="16"/>
                <w:szCs w:val="16"/>
              </w:rPr>
            </w:pPr>
            <w:r w:rsidRPr="00B0436E">
              <w:rPr>
                <w:sz w:val="16"/>
                <w:szCs w:val="16"/>
              </w:rPr>
              <w:t>2022-0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5B5B5B4" w14:textId="70DD7A03" w:rsidR="0057055B" w:rsidRPr="00B0436E" w:rsidRDefault="0057055B" w:rsidP="0057055B">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8894A" w14:textId="2661CD73" w:rsidR="0057055B" w:rsidRPr="00B0436E" w:rsidRDefault="0057055B" w:rsidP="0057055B">
            <w:pPr>
              <w:pStyle w:val="TAL"/>
              <w:rPr>
                <w:sz w:val="16"/>
                <w:szCs w:val="16"/>
              </w:rPr>
            </w:pPr>
            <w:r w:rsidRPr="005E6422">
              <w:rPr>
                <w:sz w:val="16"/>
                <w:szCs w:val="16"/>
              </w:rPr>
              <w:t>R5-225615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87BFFD" w14:textId="094DBAAF" w:rsidR="0057055B" w:rsidRPr="00B0436E" w:rsidRDefault="0057055B" w:rsidP="0057055B">
            <w:pPr>
              <w:pStyle w:val="TAL"/>
              <w:rPr>
                <w:sz w:val="16"/>
                <w:szCs w:val="16"/>
              </w:rPr>
            </w:pPr>
            <w:r w:rsidRPr="005E6422">
              <w:rPr>
                <w:sz w:val="16"/>
                <w:szCs w:val="16"/>
              </w:rPr>
              <w:t>0214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D1A29" w14:textId="05FF84C0" w:rsidR="0057055B" w:rsidRPr="00B0436E" w:rsidRDefault="0057055B" w:rsidP="0057055B">
            <w:pPr>
              <w:pStyle w:val="TAL"/>
              <w:rPr>
                <w:sz w:val="16"/>
                <w:szCs w:val="16"/>
              </w:rPr>
            </w:pPr>
            <w:r w:rsidRPr="005E6422">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C417B27" w14:textId="206A960B" w:rsidR="0057055B" w:rsidRPr="00B0436E" w:rsidRDefault="0057055B" w:rsidP="0057055B">
            <w:pPr>
              <w:pStyle w:val="TAL"/>
              <w:rPr>
                <w:sz w:val="16"/>
                <w:szCs w:val="16"/>
              </w:rPr>
            </w:pPr>
            <w:r w:rsidRPr="005E6422">
              <w:rPr>
                <w:sz w:val="16"/>
                <w:szCs w:val="16"/>
              </w:rPr>
              <w:t>Rel-17 Extension of test control command message type values reserved for E-UTRA and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E3C25" w14:textId="77777777" w:rsidR="0057055B" w:rsidRPr="00B0436E" w:rsidRDefault="0057055B" w:rsidP="0057055B">
            <w:pPr>
              <w:pStyle w:val="TAL"/>
              <w:rPr>
                <w:sz w:val="16"/>
                <w:szCs w:val="16"/>
              </w:rPr>
            </w:pPr>
            <w:r w:rsidRPr="00542D17">
              <w:rPr>
                <w:sz w:val="16"/>
                <w:szCs w:val="16"/>
              </w:rPr>
              <w:t>1</w:t>
            </w:r>
            <w:r>
              <w:rPr>
                <w:sz w:val="16"/>
                <w:szCs w:val="16"/>
              </w:rPr>
              <w:t>7</w:t>
            </w:r>
            <w:r w:rsidRPr="00542D17">
              <w:rPr>
                <w:sz w:val="16"/>
                <w:szCs w:val="16"/>
              </w:rPr>
              <w:t>.</w:t>
            </w:r>
            <w:r>
              <w:rPr>
                <w:sz w:val="16"/>
                <w:szCs w:val="16"/>
              </w:rPr>
              <w:t>0</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61B06" w14:textId="77777777" w:rsidR="0057055B" w:rsidRPr="00B0436E" w:rsidRDefault="0057055B" w:rsidP="0057055B">
            <w:pPr>
              <w:pStyle w:val="TAL"/>
              <w:rPr>
                <w:sz w:val="16"/>
                <w:szCs w:val="16"/>
              </w:rPr>
            </w:pPr>
            <w:r w:rsidRPr="00B0436E">
              <w:rPr>
                <w:sz w:val="16"/>
                <w:szCs w:val="16"/>
              </w:rPr>
              <w:t>17.</w:t>
            </w:r>
            <w:r>
              <w:rPr>
                <w:sz w:val="16"/>
                <w:szCs w:val="16"/>
              </w:rPr>
              <w:t>1</w:t>
            </w:r>
            <w:r w:rsidRPr="00B0436E">
              <w:rPr>
                <w:sz w:val="16"/>
                <w:szCs w:val="16"/>
              </w:rPr>
              <w:t>.0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5BDC2" w14:textId="77777777" w:rsidR="00D1337D" w:rsidRDefault="00D1337D">
      <w:r>
        <w:separator/>
      </w:r>
    </w:p>
  </w:endnote>
  <w:endnote w:type="continuationSeparator" w:id="0">
    <w:p w14:paraId="79D247DE" w14:textId="77777777" w:rsidR="00D1337D" w:rsidRDefault="00D133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BE87F" w14:textId="77777777" w:rsidR="00D1337D" w:rsidRDefault="00D1337D">
      <w:r>
        <w:separator/>
      </w:r>
    </w:p>
  </w:footnote>
  <w:footnote w:type="continuationSeparator" w:id="0">
    <w:p w14:paraId="311E54C0" w14:textId="77777777" w:rsidR="00D1337D" w:rsidRDefault="00D133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220714AE" w:rsidR="009306F6" w:rsidRDefault="009306F6">
    <w:pPr>
      <w:pStyle w:val="Header"/>
      <w:framePr w:wrap="auto" w:vAnchor="text" w:hAnchor="margin" w:xAlign="right" w:y="1"/>
      <w:widowControl/>
    </w:pPr>
    <w:r>
      <w:fldChar w:fldCharType="begin"/>
    </w:r>
    <w:r>
      <w:instrText xml:space="preserve"> STYLEREF ZA </w:instrText>
    </w:r>
    <w:r>
      <w:fldChar w:fldCharType="separate"/>
    </w:r>
    <w:r w:rsidR="005E6422">
      <w:t>3GPP TS 36.509 V17.1.0 (2022-09)</w:t>
    </w:r>
    <w:r>
      <w:fldChar w:fldCharType="end"/>
    </w:r>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2CF95FA7" w:rsidR="009306F6" w:rsidRDefault="00A24539">
    <w:pPr>
      <w:pStyle w:val="Header"/>
    </w:pPr>
    <w:r>
      <w:t>Release 1</w:t>
    </w:r>
    <w:r w:rsidR="00B0436E">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7999695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275969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416425">
    <w:abstractNumId w:val="15"/>
  </w:num>
  <w:num w:numId="4" w16cid:durableId="647247133">
    <w:abstractNumId w:val="17"/>
  </w:num>
  <w:num w:numId="5" w16cid:durableId="526722235">
    <w:abstractNumId w:val="10"/>
  </w:num>
  <w:num w:numId="6" w16cid:durableId="1249191652">
    <w:abstractNumId w:val="21"/>
  </w:num>
  <w:num w:numId="7" w16cid:durableId="497572408">
    <w:abstractNumId w:val="12"/>
  </w:num>
  <w:num w:numId="8" w16cid:durableId="60716145">
    <w:abstractNumId w:val="18"/>
  </w:num>
  <w:num w:numId="9" w16cid:durableId="2082825073">
    <w:abstractNumId w:val="14"/>
  </w:num>
  <w:num w:numId="10" w16cid:durableId="1339309197">
    <w:abstractNumId w:val="13"/>
  </w:num>
  <w:num w:numId="11" w16cid:durableId="1577326430">
    <w:abstractNumId w:val="19"/>
  </w:num>
  <w:num w:numId="12" w16cid:durableId="1284389394">
    <w:abstractNumId w:val="11"/>
  </w:num>
  <w:num w:numId="13" w16cid:durableId="1354064865">
    <w:abstractNumId w:val="6"/>
  </w:num>
  <w:num w:numId="14" w16cid:durableId="614601912">
    <w:abstractNumId w:val="4"/>
  </w:num>
  <w:num w:numId="15" w16cid:durableId="111945332">
    <w:abstractNumId w:val="3"/>
  </w:num>
  <w:num w:numId="16" w16cid:durableId="373969194">
    <w:abstractNumId w:val="2"/>
  </w:num>
  <w:num w:numId="17" w16cid:durableId="1596474865">
    <w:abstractNumId w:val="1"/>
  </w:num>
  <w:num w:numId="18" w16cid:durableId="861743656">
    <w:abstractNumId w:val="5"/>
  </w:num>
  <w:num w:numId="19" w16cid:durableId="2042851062">
    <w:abstractNumId w:val="0"/>
  </w:num>
  <w:num w:numId="20" w16cid:durableId="1932543998">
    <w:abstractNumId w:val="9"/>
  </w:num>
  <w:num w:numId="21" w16cid:durableId="1588808185">
    <w:abstractNumId w:val="20"/>
  </w:num>
  <w:num w:numId="22" w16cid:durableId="1786194128">
    <w:abstractNumId w:val="22"/>
  </w:num>
  <w:num w:numId="23" w16cid:durableId="1149325649">
    <w:abstractNumId w:val="16"/>
  </w:num>
  <w:num w:numId="24" w16cid:durableId="546988781">
    <w:abstractNumId w:val="8"/>
  </w:num>
  <w:num w:numId="25" w16cid:durableId="3237514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61D3"/>
    <w:rsid w:val="00157F9C"/>
    <w:rsid w:val="00160CE3"/>
    <w:rsid w:val="001612D5"/>
    <w:rsid w:val="00163ECE"/>
    <w:rsid w:val="00172352"/>
    <w:rsid w:val="00174C20"/>
    <w:rsid w:val="00175E62"/>
    <w:rsid w:val="00176EDD"/>
    <w:rsid w:val="001803C2"/>
    <w:rsid w:val="00181AE7"/>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6FEA"/>
    <w:rsid w:val="001E23ED"/>
    <w:rsid w:val="001E52EE"/>
    <w:rsid w:val="001E637C"/>
    <w:rsid w:val="001E6687"/>
    <w:rsid w:val="001E6879"/>
    <w:rsid w:val="001E6E84"/>
    <w:rsid w:val="001F2BBA"/>
    <w:rsid w:val="001F3511"/>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96E"/>
    <w:rsid w:val="002F159B"/>
    <w:rsid w:val="002F3F64"/>
    <w:rsid w:val="002F42F7"/>
    <w:rsid w:val="002F5619"/>
    <w:rsid w:val="0030210D"/>
    <w:rsid w:val="003052A6"/>
    <w:rsid w:val="00307532"/>
    <w:rsid w:val="00311EFB"/>
    <w:rsid w:val="00312E6C"/>
    <w:rsid w:val="0031489F"/>
    <w:rsid w:val="003200EB"/>
    <w:rsid w:val="0032028C"/>
    <w:rsid w:val="003209A2"/>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1BC9"/>
    <w:rsid w:val="005027AE"/>
    <w:rsid w:val="005035F6"/>
    <w:rsid w:val="00504846"/>
    <w:rsid w:val="005076FE"/>
    <w:rsid w:val="005078E1"/>
    <w:rsid w:val="00512F04"/>
    <w:rsid w:val="005134AE"/>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055B"/>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6422"/>
    <w:rsid w:val="005E7D23"/>
    <w:rsid w:val="005F3B97"/>
    <w:rsid w:val="005F541A"/>
    <w:rsid w:val="005F57DC"/>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385F"/>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436E"/>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0526"/>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730"/>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337D"/>
    <w:rsid w:val="00D17BDF"/>
    <w:rsid w:val="00D21359"/>
    <w:rsid w:val="00D21398"/>
    <w:rsid w:val="00D2178D"/>
    <w:rsid w:val="00D2388F"/>
    <w:rsid w:val="00D23D09"/>
    <w:rsid w:val="00D2624C"/>
    <w:rsid w:val="00D270DD"/>
    <w:rsid w:val="00D27E9E"/>
    <w:rsid w:val="00D304FB"/>
    <w:rsid w:val="00D371CA"/>
    <w:rsid w:val="00D41B3A"/>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670A7"/>
    <w:pPr>
      <w:keepLines/>
      <w:tabs>
        <w:tab w:val="center" w:pos="4536"/>
        <w:tab w:val="right" w:pos="9072"/>
      </w:tabs>
    </w:pPr>
    <w:rPr>
      <w:noProof/>
    </w:r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rFonts w:eastAsia="MS Mincho"/>
      <w:lang w:val="en-GB" w:eastAsia="en-US" w:bidi="ar-SA"/>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eastAsia="MS Mincho" w:hAnsi="Arial"/>
      <w:sz w:val="18"/>
      <w:lang w:val="en-GB" w:eastAsia="en-US" w:bidi="ar-SA"/>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hAnsi="Arial"/>
      <w:sz w:val="18"/>
      <w:lang w:val="en-GB" w:eastAsia="ja-JP" w:bidi="ar-SA"/>
    </w:rPr>
  </w:style>
  <w:style w:type="character" w:customStyle="1" w:styleId="B2Char">
    <w:name w:val="B2 Char"/>
    <w:link w:val="B2"/>
    <w:rsid w:val="00734257"/>
    <w:rPr>
      <w:lang w:val="en-GB" w:eastAsia="en-US" w:bidi="ar-SA"/>
    </w:rPr>
  </w:style>
  <w:style w:type="character" w:customStyle="1" w:styleId="TAHCar">
    <w:name w:val="TAH Car"/>
    <w:link w:val="TAH"/>
    <w:rsid w:val="00594352"/>
    <w:rPr>
      <w:rFonts w:ascii="Arial" w:hAnsi="Arial"/>
      <w:b/>
      <w:sz w:val="18"/>
      <w:lang w:val="en-GB" w:eastAsia="en-US" w:bidi="ar-SA"/>
    </w:rPr>
  </w:style>
  <w:style w:type="character" w:customStyle="1" w:styleId="B3Char">
    <w:name w:val="B3 Char"/>
    <w:link w:val="B3"/>
    <w:rsid w:val="00594352"/>
    <w:rPr>
      <w:lang w:val="en-GB" w:eastAsia="en-US" w:bidi="ar-SA"/>
    </w:rPr>
  </w:style>
  <w:style w:type="character" w:customStyle="1" w:styleId="TACCar">
    <w:name w:val="TAC Car"/>
    <w:link w:val="TAC"/>
    <w:rsid w:val="008A3C19"/>
    <w:rPr>
      <w:rFonts w:ascii="Arial" w:hAnsi="Arial"/>
      <w:sz w:val="18"/>
      <w:lang w:val="en-GB" w:eastAsia="en-US" w:bidi="ar-SA"/>
    </w:rPr>
  </w:style>
  <w:style w:type="character" w:customStyle="1" w:styleId="Heading5Char">
    <w:name w:val="Heading 5 Char"/>
    <w:link w:val="Heading5"/>
    <w:rsid w:val="00751126"/>
    <w:rPr>
      <w:rFonts w:ascii="Arial" w:hAnsi="Arial"/>
      <w:sz w:val="22"/>
      <w:lang w:val="en-GB" w:eastAsia="en-US" w:bidi="ar-SA"/>
    </w:rPr>
  </w:style>
  <w:style w:type="character" w:customStyle="1" w:styleId="B4Char">
    <w:name w:val="B4 Char"/>
    <w:link w:val="B4"/>
    <w:rsid w:val="00E93409"/>
    <w:rPr>
      <w:lang w:val="en-GB" w:eastAsia="en-US" w:bidi="ar-SA"/>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hAnsi="Arial"/>
      <w:sz w:val="32"/>
      <w:lang w:val="en-GB" w:eastAsia="en-US" w:bidi="ar-SA"/>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val="en-GB"/>
    </w:rPr>
  </w:style>
  <w:style w:type="character" w:customStyle="1" w:styleId="TFChar">
    <w:name w:val="TF Char"/>
    <w:link w:val="TF"/>
    <w:rsid w:val="00682AB3"/>
    <w:rPr>
      <w:rFonts w:ascii="Arial" w:eastAsia="Times New Roman" w:hAnsi="Arial"/>
      <w:b/>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val="en-GB"/>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val="en-GB"/>
    </w:rPr>
  </w:style>
  <w:style w:type="character" w:customStyle="1" w:styleId="B5Char">
    <w:name w:val="B5 Char"/>
    <w:link w:val="B5"/>
    <w:rsid w:val="00AA27F0"/>
    <w:rPr>
      <w:rFonts w:eastAsia="Times New Roman"/>
      <w:lang w:val="en-GB"/>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575119">
      <w:bodyDiv w:val="1"/>
      <w:marLeft w:val="0"/>
      <w:marRight w:val="0"/>
      <w:marTop w:val="0"/>
      <w:marBottom w:val="0"/>
      <w:divBdr>
        <w:top w:val="none" w:sz="0" w:space="0" w:color="auto"/>
        <w:left w:val="none" w:sz="0" w:space="0" w:color="auto"/>
        <w:bottom w:val="none" w:sz="0" w:space="0" w:color="auto"/>
        <w:right w:val="none" w:sz="0" w:space="0" w:color="auto"/>
      </w:divBdr>
    </w:div>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49</TotalTime>
  <Pages>69</Pages>
  <Words>28036</Words>
  <Characters>159808</Characters>
  <Application>Microsoft Office Word</Application>
  <DocSecurity>0</DocSecurity>
  <Lines>1331</Lines>
  <Paragraphs>374</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187470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5882</cp:lastModifiedBy>
  <cp:revision>23</cp:revision>
  <cp:lastPrinted>2008-03-05T13:47:00Z</cp:lastPrinted>
  <dcterms:created xsi:type="dcterms:W3CDTF">2021-04-11T16:54:00Z</dcterms:created>
  <dcterms:modified xsi:type="dcterms:W3CDTF">2022-09-23T17:06:00Z</dcterms:modified>
</cp:coreProperties>
</file>