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r w:rsidRPr="002B3813">
              <w:rPr>
                <w:rFonts w:ascii="Arial" w:hAnsi="Arial"/>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r w:rsidRPr="002D0A34">
              <w:rPr>
                <w:lang w:val="fr-FR"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r w:rsidRPr="002B3813">
        <w:rPr>
          <w:i/>
        </w:rPr>
        <w:t>UECapabilityEnquiry</w:t>
      </w:r>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soundingRS-UL-ConfigCommon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lastRenderedPageBreak/>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lastRenderedPageBreak/>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r w:rsidRPr="002B3813">
              <w:t>CEmodeA</w:t>
            </w:r>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r w:rsidRPr="002B3813">
              <w:t>CEmodeB</w:t>
            </w:r>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r w:rsidRPr="002B3813">
              <w:t>HalfDuplex</w:t>
            </w:r>
          </w:p>
        </w:tc>
        <w:tc>
          <w:tcPr>
            <w:tcW w:w="7229" w:type="dxa"/>
          </w:tcPr>
          <w:p w14:paraId="65F2FF0E" w14:textId="77777777" w:rsidR="00BF402A" w:rsidRPr="002B3813" w:rsidRDefault="00BF402A" w:rsidP="00D420D5">
            <w:pPr>
              <w:pStyle w:val="TAL"/>
            </w:pPr>
            <w:r w:rsidRPr="002B3813">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lastRenderedPageBreak/>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lastRenderedPageBreak/>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lastRenderedPageBreak/>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0523BA61" w:rsidR="0051409A" w:rsidRPr="002B3813" w:rsidRDefault="0051409A" w:rsidP="0051409A">
      <w:r w:rsidRPr="002B3813">
        <w:t xml:space="preserve">The default channel bandwidth of </w:t>
      </w:r>
      <w:r w:rsidR="00982B7C" w:rsidRPr="00982B7C">
        <w:t>1.4/</w:t>
      </w:r>
      <w:r w:rsidRPr="002B3813">
        <w:t>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20F1C223" w14:textId="77777777" w:rsidR="00982B7C" w:rsidRDefault="00982B7C" w:rsidP="0051409A">
      <w:pPr>
        <w:rPr>
          <w:rFonts w:eastAsia="SimSun"/>
          <w:lang w:eastAsia="zh-CN"/>
        </w:rPr>
      </w:pPr>
      <w:r w:rsidRPr="00982B7C">
        <w:rPr>
          <w:rFonts w:eastAsia="SimSun"/>
          <w:lang w:eastAsia="zh-CN"/>
        </w:rPr>
        <w:t>For eMTC NTN, the default channel bandwidth of 1.4 MHz is applied to the signalling test for all eMTC NTN bands.</w:t>
      </w:r>
    </w:p>
    <w:p w14:paraId="03C5B5A0" w14:textId="3CC9B356"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4C5B0057" w:rsidR="0051409A" w:rsidRPr="002B3813" w:rsidRDefault="0051409A" w:rsidP="0051409A">
      <w:r w:rsidRPr="002B3813">
        <w:t>Test frequencies for signalling test are specified in table 6.2.3.1-1</w:t>
      </w:r>
      <w:r w:rsidR="00982B7C" w:rsidRPr="00982B7C">
        <w:rPr>
          <w:rFonts w:eastAsia="SimSun"/>
          <w:lang w:eastAsia="zh-CN"/>
        </w:rPr>
        <w:t>,</w:t>
      </w:r>
      <w:r w:rsidR="00473654" w:rsidRPr="002B3813">
        <w:rPr>
          <w:rFonts w:eastAsia="SimSun"/>
          <w:lang w:eastAsia="zh-CN"/>
        </w:rPr>
        <w:t xml:space="preserve"> 6.2.3.1-1a </w:t>
      </w:r>
      <w:r w:rsidR="00982B7C" w:rsidRPr="00982B7C">
        <w:rPr>
          <w:rFonts w:eastAsia="SimSun"/>
          <w:lang w:eastAsia="zh-CN"/>
        </w:rPr>
        <w:t xml:space="preserve">and 6.2.3.1-1d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00982B7C" w:rsidRPr="00982B7C">
        <w:rPr>
          <w:rFonts w:eastAsia="SimSun"/>
          <w:lang w:eastAsia="zh-CN"/>
        </w:rPr>
        <w:t xml:space="preserve">6.2.3.1-1d,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lastRenderedPageBreak/>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2C4DDF95" w14:textId="77777777" w:rsidR="00982B7C" w:rsidRDefault="00982B7C" w:rsidP="00982B7C">
      <w:pPr>
        <w:pStyle w:val="TH"/>
      </w:pPr>
      <w:r>
        <w:t>Table 6.2.3.1-1</w:t>
      </w:r>
      <w:r>
        <w:rPr>
          <w:lang w:val="en-US"/>
        </w:rPr>
        <w:t>d</w:t>
      </w:r>
      <w:r>
        <w:t>: Test frequencies for E-UTRA</w:t>
      </w:r>
      <w:r>
        <w:rPr>
          <w:lang w:val="en-US"/>
        </w:rPr>
        <w:t xml:space="preserve"> </w:t>
      </w:r>
      <w:r>
        <w:t>FDD(1</w:t>
      </w:r>
      <w:r>
        <w:rPr>
          <w:lang w:val="en-US"/>
        </w:rPr>
        <w:t>.4</w:t>
      </w:r>
      <w:r>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36"/>
        <w:gridCol w:w="955"/>
        <w:gridCol w:w="961"/>
        <w:gridCol w:w="959"/>
        <w:gridCol w:w="957"/>
        <w:gridCol w:w="957"/>
        <w:gridCol w:w="955"/>
        <w:gridCol w:w="955"/>
        <w:gridCol w:w="953"/>
      </w:tblGrid>
      <w:tr w:rsidR="00982B7C" w14:paraId="2CA32333" w14:textId="77777777" w:rsidTr="002F4DB8">
        <w:tc>
          <w:tcPr>
            <w:tcW w:w="1067" w:type="dxa"/>
            <w:vMerge w:val="restart"/>
          </w:tcPr>
          <w:p w14:paraId="42872368" w14:textId="77777777" w:rsidR="00982B7C" w:rsidRDefault="00982B7C" w:rsidP="002F4DB8">
            <w:pPr>
              <w:pStyle w:val="TAH"/>
            </w:pPr>
            <w:r>
              <w:rPr>
                <w:lang w:eastAsia="en-US"/>
              </w:rPr>
              <w:t>E-UTRA Operating</w:t>
            </w:r>
          </w:p>
          <w:p w14:paraId="5566232C" w14:textId="77777777" w:rsidR="00982B7C" w:rsidRDefault="00982B7C" w:rsidP="002F4DB8">
            <w:pPr>
              <w:pStyle w:val="TAH"/>
            </w:pPr>
            <w:r>
              <w:rPr>
                <w:lang w:eastAsia="en-US"/>
              </w:rPr>
              <w:t>Band</w:t>
            </w:r>
          </w:p>
        </w:tc>
        <w:tc>
          <w:tcPr>
            <w:tcW w:w="1136" w:type="dxa"/>
            <w:vMerge w:val="restart"/>
          </w:tcPr>
          <w:p w14:paraId="4A603962" w14:textId="77777777" w:rsidR="00982B7C" w:rsidRDefault="00982B7C" w:rsidP="002F4DB8">
            <w:pPr>
              <w:pStyle w:val="TAH"/>
            </w:pPr>
            <w:r>
              <w:rPr>
                <w:lang w:eastAsia="en-US"/>
              </w:rPr>
              <w:t>Bandwidth</w:t>
            </w:r>
          </w:p>
          <w:p w14:paraId="68863BBE" w14:textId="77777777" w:rsidR="00982B7C" w:rsidRDefault="00982B7C" w:rsidP="002F4DB8">
            <w:pPr>
              <w:pStyle w:val="TAH"/>
            </w:pPr>
            <w:r>
              <w:rPr>
                <w:lang w:eastAsia="en-US"/>
              </w:rPr>
              <w:t>[MHz]</w:t>
            </w:r>
          </w:p>
        </w:tc>
        <w:tc>
          <w:tcPr>
            <w:tcW w:w="1916" w:type="dxa"/>
            <w:gridSpan w:val="2"/>
          </w:tcPr>
          <w:p w14:paraId="00AECB62" w14:textId="77777777" w:rsidR="00982B7C" w:rsidRDefault="00982B7C" w:rsidP="002F4DB8">
            <w:pPr>
              <w:pStyle w:val="TAH"/>
            </w:pPr>
            <w:r>
              <w:rPr>
                <w:lang w:eastAsia="en-US"/>
              </w:rPr>
              <w:t>f1, f5</w:t>
            </w:r>
          </w:p>
        </w:tc>
        <w:tc>
          <w:tcPr>
            <w:tcW w:w="1916" w:type="dxa"/>
            <w:gridSpan w:val="2"/>
          </w:tcPr>
          <w:p w14:paraId="4CBD1C88" w14:textId="77777777" w:rsidR="00982B7C" w:rsidRDefault="00982B7C" w:rsidP="002F4DB8">
            <w:pPr>
              <w:pStyle w:val="TAH"/>
            </w:pPr>
            <w:r>
              <w:rPr>
                <w:lang w:eastAsia="en-US"/>
              </w:rPr>
              <w:t>f2, f6</w:t>
            </w:r>
          </w:p>
        </w:tc>
        <w:tc>
          <w:tcPr>
            <w:tcW w:w="1912" w:type="dxa"/>
            <w:gridSpan w:val="2"/>
          </w:tcPr>
          <w:p w14:paraId="0DFC7483" w14:textId="77777777" w:rsidR="00982B7C" w:rsidRDefault="00982B7C" w:rsidP="002F4DB8">
            <w:pPr>
              <w:pStyle w:val="TAH"/>
            </w:pPr>
            <w:r>
              <w:rPr>
                <w:lang w:eastAsia="en-US"/>
              </w:rPr>
              <w:t>f3, f7</w:t>
            </w:r>
          </w:p>
        </w:tc>
        <w:tc>
          <w:tcPr>
            <w:tcW w:w="1908" w:type="dxa"/>
            <w:gridSpan w:val="2"/>
          </w:tcPr>
          <w:p w14:paraId="290E8222" w14:textId="77777777" w:rsidR="00982B7C" w:rsidRDefault="00982B7C" w:rsidP="002F4DB8">
            <w:pPr>
              <w:pStyle w:val="TAH"/>
            </w:pPr>
            <w:r>
              <w:rPr>
                <w:lang w:eastAsia="en-US"/>
              </w:rPr>
              <w:t>f4</w:t>
            </w:r>
          </w:p>
        </w:tc>
      </w:tr>
      <w:tr w:rsidR="00982B7C" w14:paraId="14CAAB5D" w14:textId="77777777" w:rsidTr="002F4DB8">
        <w:tc>
          <w:tcPr>
            <w:tcW w:w="1067" w:type="dxa"/>
            <w:vMerge/>
          </w:tcPr>
          <w:p w14:paraId="098A34FF" w14:textId="77777777" w:rsidR="00982B7C" w:rsidRDefault="00982B7C" w:rsidP="002F4DB8">
            <w:pPr>
              <w:pStyle w:val="TAH"/>
            </w:pPr>
          </w:p>
        </w:tc>
        <w:tc>
          <w:tcPr>
            <w:tcW w:w="1136" w:type="dxa"/>
            <w:vMerge/>
          </w:tcPr>
          <w:p w14:paraId="161FC978" w14:textId="77777777" w:rsidR="00982B7C" w:rsidRDefault="00982B7C" w:rsidP="002F4DB8">
            <w:pPr>
              <w:pStyle w:val="TAH"/>
            </w:pPr>
          </w:p>
        </w:tc>
        <w:tc>
          <w:tcPr>
            <w:tcW w:w="955" w:type="dxa"/>
          </w:tcPr>
          <w:p w14:paraId="5C80C839" w14:textId="77777777" w:rsidR="00982B7C" w:rsidRDefault="00982B7C" w:rsidP="002F4DB8">
            <w:pPr>
              <w:pStyle w:val="TAH"/>
            </w:pPr>
            <w:r>
              <w:rPr>
                <w:lang w:eastAsia="en-US"/>
              </w:rPr>
              <w:t>N</w:t>
            </w:r>
            <w:r>
              <w:rPr>
                <w:vertAlign w:val="subscript"/>
                <w:lang w:eastAsia="en-US"/>
              </w:rPr>
              <w:t>UL</w:t>
            </w:r>
          </w:p>
        </w:tc>
        <w:tc>
          <w:tcPr>
            <w:tcW w:w="961" w:type="dxa"/>
          </w:tcPr>
          <w:p w14:paraId="538E256C" w14:textId="77777777" w:rsidR="00982B7C" w:rsidRDefault="00982B7C" w:rsidP="002F4DB8">
            <w:pPr>
              <w:pStyle w:val="TAH"/>
            </w:pPr>
            <w:r>
              <w:rPr>
                <w:lang w:eastAsia="en-US"/>
              </w:rPr>
              <w:t>N</w:t>
            </w:r>
            <w:r>
              <w:rPr>
                <w:vertAlign w:val="subscript"/>
                <w:lang w:eastAsia="en-US"/>
              </w:rPr>
              <w:t>DL</w:t>
            </w:r>
          </w:p>
        </w:tc>
        <w:tc>
          <w:tcPr>
            <w:tcW w:w="959" w:type="dxa"/>
          </w:tcPr>
          <w:p w14:paraId="0F3E7D99" w14:textId="77777777" w:rsidR="00982B7C" w:rsidRDefault="00982B7C" w:rsidP="002F4DB8">
            <w:pPr>
              <w:pStyle w:val="TAH"/>
            </w:pPr>
            <w:r>
              <w:rPr>
                <w:lang w:eastAsia="en-US"/>
              </w:rPr>
              <w:t>N</w:t>
            </w:r>
            <w:r>
              <w:rPr>
                <w:vertAlign w:val="subscript"/>
                <w:lang w:eastAsia="en-US"/>
              </w:rPr>
              <w:t>UL</w:t>
            </w:r>
          </w:p>
        </w:tc>
        <w:tc>
          <w:tcPr>
            <w:tcW w:w="957" w:type="dxa"/>
          </w:tcPr>
          <w:p w14:paraId="6B65167E" w14:textId="77777777" w:rsidR="00982B7C" w:rsidRDefault="00982B7C" w:rsidP="002F4DB8">
            <w:pPr>
              <w:pStyle w:val="TAH"/>
            </w:pPr>
            <w:r>
              <w:rPr>
                <w:lang w:eastAsia="en-US"/>
              </w:rPr>
              <w:t>N</w:t>
            </w:r>
            <w:r>
              <w:rPr>
                <w:vertAlign w:val="subscript"/>
                <w:lang w:eastAsia="en-US"/>
              </w:rPr>
              <w:t>DL</w:t>
            </w:r>
          </w:p>
        </w:tc>
        <w:tc>
          <w:tcPr>
            <w:tcW w:w="957" w:type="dxa"/>
          </w:tcPr>
          <w:p w14:paraId="201CDDA8" w14:textId="77777777" w:rsidR="00982B7C" w:rsidRDefault="00982B7C" w:rsidP="002F4DB8">
            <w:pPr>
              <w:pStyle w:val="TAH"/>
            </w:pPr>
            <w:r>
              <w:rPr>
                <w:lang w:eastAsia="en-US"/>
              </w:rPr>
              <w:t>N</w:t>
            </w:r>
            <w:r>
              <w:rPr>
                <w:vertAlign w:val="subscript"/>
                <w:lang w:eastAsia="en-US"/>
              </w:rPr>
              <w:t>UL</w:t>
            </w:r>
          </w:p>
        </w:tc>
        <w:tc>
          <w:tcPr>
            <w:tcW w:w="955" w:type="dxa"/>
          </w:tcPr>
          <w:p w14:paraId="0E702F81" w14:textId="77777777" w:rsidR="00982B7C" w:rsidRDefault="00982B7C" w:rsidP="002F4DB8">
            <w:pPr>
              <w:pStyle w:val="TAH"/>
            </w:pPr>
            <w:r>
              <w:rPr>
                <w:lang w:eastAsia="en-US"/>
              </w:rPr>
              <w:t>N</w:t>
            </w:r>
            <w:r>
              <w:rPr>
                <w:vertAlign w:val="subscript"/>
                <w:lang w:eastAsia="en-US"/>
              </w:rPr>
              <w:t>DL</w:t>
            </w:r>
          </w:p>
        </w:tc>
        <w:tc>
          <w:tcPr>
            <w:tcW w:w="955" w:type="dxa"/>
          </w:tcPr>
          <w:p w14:paraId="00DB278E" w14:textId="77777777" w:rsidR="00982B7C" w:rsidRDefault="00982B7C" w:rsidP="002F4DB8">
            <w:pPr>
              <w:pStyle w:val="TAH"/>
            </w:pPr>
            <w:r>
              <w:rPr>
                <w:lang w:eastAsia="en-US"/>
              </w:rPr>
              <w:t>N</w:t>
            </w:r>
            <w:r>
              <w:rPr>
                <w:vertAlign w:val="subscript"/>
                <w:lang w:eastAsia="en-US"/>
              </w:rPr>
              <w:t>UL</w:t>
            </w:r>
          </w:p>
        </w:tc>
        <w:tc>
          <w:tcPr>
            <w:tcW w:w="953" w:type="dxa"/>
          </w:tcPr>
          <w:p w14:paraId="72893532" w14:textId="77777777" w:rsidR="00982B7C" w:rsidRDefault="00982B7C" w:rsidP="002F4DB8">
            <w:pPr>
              <w:pStyle w:val="TAH"/>
            </w:pPr>
            <w:r>
              <w:rPr>
                <w:lang w:eastAsia="en-US"/>
              </w:rPr>
              <w:t>N</w:t>
            </w:r>
            <w:r>
              <w:rPr>
                <w:vertAlign w:val="subscript"/>
                <w:lang w:eastAsia="en-US"/>
              </w:rPr>
              <w:t>DL</w:t>
            </w:r>
          </w:p>
        </w:tc>
      </w:tr>
      <w:tr w:rsidR="00982B7C" w14:paraId="6FE01576" w14:textId="77777777" w:rsidTr="002F4DB8">
        <w:trPr>
          <w:trHeight w:val="209"/>
        </w:trPr>
        <w:tc>
          <w:tcPr>
            <w:tcW w:w="1067" w:type="dxa"/>
          </w:tcPr>
          <w:p w14:paraId="3E1CD8E4" w14:textId="77777777" w:rsidR="00982B7C" w:rsidRDefault="00982B7C" w:rsidP="002F4DB8">
            <w:pPr>
              <w:pStyle w:val="TAC"/>
              <w:rPr>
                <w:lang w:val="en-US"/>
              </w:rPr>
            </w:pPr>
            <w:r>
              <w:rPr>
                <w:lang w:val="en-US" w:eastAsia="en-US"/>
              </w:rPr>
              <w:t>255</w:t>
            </w:r>
          </w:p>
        </w:tc>
        <w:tc>
          <w:tcPr>
            <w:tcW w:w="1136" w:type="dxa"/>
          </w:tcPr>
          <w:p w14:paraId="73B96EF4" w14:textId="77777777" w:rsidR="00982B7C" w:rsidRDefault="00982B7C" w:rsidP="002F4DB8">
            <w:pPr>
              <w:pStyle w:val="TAC"/>
              <w:rPr>
                <w:lang w:val="en-US"/>
              </w:rPr>
            </w:pPr>
            <w:r>
              <w:rPr>
                <w:lang w:val="en-US" w:eastAsia="en-US"/>
              </w:rPr>
              <w:t>34</w:t>
            </w:r>
          </w:p>
        </w:tc>
        <w:tc>
          <w:tcPr>
            <w:tcW w:w="955" w:type="dxa"/>
          </w:tcPr>
          <w:p w14:paraId="2BE27576" w14:textId="77777777" w:rsidR="00982B7C" w:rsidRDefault="00982B7C" w:rsidP="002F4DB8">
            <w:pPr>
              <w:pStyle w:val="TAC"/>
            </w:pPr>
            <w:r>
              <w:rPr>
                <w:lang w:eastAsia="en-US"/>
              </w:rPr>
              <w:t>Mid</w:t>
            </w:r>
          </w:p>
        </w:tc>
        <w:tc>
          <w:tcPr>
            <w:tcW w:w="961" w:type="dxa"/>
          </w:tcPr>
          <w:p w14:paraId="29C0FC39" w14:textId="77777777" w:rsidR="00982B7C" w:rsidRDefault="00982B7C" w:rsidP="002F4DB8">
            <w:pPr>
              <w:pStyle w:val="TAC"/>
            </w:pPr>
            <w:r>
              <w:rPr>
                <w:lang w:eastAsia="en-US"/>
              </w:rPr>
              <w:t>Mid</w:t>
            </w:r>
          </w:p>
        </w:tc>
        <w:tc>
          <w:tcPr>
            <w:tcW w:w="959" w:type="dxa"/>
          </w:tcPr>
          <w:p w14:paraId="6B98CDB4" w14:textId="77777777" w:rsidR="00982B7C" w:rsidRDefault="00982B7C" w:rsidP="002F4DB8">
            <w:pPr>
              <w:pStyle w:val="TAC"/>
              <w:rPr>
                <w:lang w:val="en-US"/>
              </w:rPr>
            </w:pPr>
            <w:r>
              <w:rPr>
                <w:lang w:val="en-US" w:eastAsia="en-US"/>
              </w:rPr>
              <w:t>High</w:t>
            </w:r>
          </w:p>
        </w:tc>
        <w:tc>
          <w:tcPr>
            <w:tcW w:w="957" w:type="dxa"/>
          </w:tcPr>
          <w:p w14:paraId="601858AB" w14:textId="77777777" w:rsidR="00982B7C" w:rsidRDefault="00982B7C" w:rsidP="002F4DB8">
            <w:pPr>
              <w:pStyle w:val="TAC"/>
            </w:pPr>
            <w:r>
              <w:rPr>
                <w:lang w:val="en-US" w:eastAsia="en-US"/>
              </w:rPr>
              <w:t>High</w:t>
            </w:r>
          </w:p>
        </w:tc>
        <w:tc>
          <w:tcPr>
            <w:tcW w:w="957" w:type="dxa"/>
          </w:tcPr>
          <w:p w14:paraId="210E6FB7" w14:textId="77777777" w:rsidR="00982B7C" w:rsidRDefault="00982B7C" w:rsidP="002F4DB8">
            <w:pPr>
              <w:pStyle w:val="TAC"/>
              <w:rPr>
                <w:lang w:val="en-US"/>
              </w:rPr>
            </w:pPr>
            <w:r>
              <w:rPr>
                <w:lang w:val="en-US" w:eastAsia="en-US"/>
              </w:rPr>
              <w:t>Low</w:t>
            </w:r>
          </w:p>
        </w:tc>
        <w:tc>
          <w:tcPr>
            <w:tcW w:w="955" w:type="dxa"/>
          </w:tcPr>
          <w:p w14:paraId="41E07FEB" w14:textId="77777777" w:rsidR="00982B7C" w:rsidRDefault="00982B7C" w:rsidP="002F4DB8">
            <w:pPr>
              <w:pStyle w:val="TAC"/>
            </w:pPr>
            <w:r>
              <w:rPr>
                <w:lang w:val="en-US" w:eastAsia="en-US"/>
              </w:rPr>
              <w:t>Low</w:t>
            </w:r>
          </w:p>
        </w:tc>
        <w:tc>
          <w:tcPr>
            <w:tcW w:w="955" w:type="dxa"/>
          </w:tcPr>
          <w:p w14:paraId="5C983C4D" w14:textId="77777777" w:rsidR="00982B7C" w:rsidRDefault="00982B7C" w:rsidP="002F4DB8">
            <w:pPr>
              <w:pStyle w:val="TAC"/>
              <w:rPr>
                <w:lang w:val="en-US"/>
              </w:rPr>
            </w:pPr>
            <w:r>
              <w:rPr>
                <w:lang w:val="en-US" w:eastAsia="en-US"/>
              </w:rPr>
              <w:t>261724</w:t>
            </w:r>
          </w:p>
        </w:tc>
        <w:tc>
          <w:tcPr>
            <w:tcW w:w="953" w:type="dxa"/>
          </w:tcPr>
          <w:p w14:paraId="574E3F52" w14:textId="77777777" w:rsidR="00982B7C" w:rsidRDefault="00982B7C" w:rsidP="002F4DB8">
            <w:pPr>
              <w:pStyle w:val="TAC"/>
              <w:rPr>
                <w:lang w:val="en-US"/>
              </w:rPr>
            </w:pPr>
            <w:r>
              <w:rPr>
                <w:lang w:val="en-US" w:eastAsia="en-US"/>
              </w:rPr>
              <w:t>228956</w:t>
            </w:r>
          </w:p>
        </w:tc>
      </w:tr>
      <w:tr w:rsidR="00982B7C" w14:paraId="2F1C1CC2" w14:textId="77777777" w:rsidTr="002F4DB8">
        <w:tc>
          <w:tcPr>
            <w:tcW w:w="1067" w:type="dxa"/>
          </w:tcPr>
          <w:p w14:paraId="02A4468F" w14:textId="77777777" w:rsidR="00982B7C" w:rsidRDefault="00982B7C" w:rsidP="002F4DB8">
            <w:pPr>
              <w:pStyle w:val="TAC"/>
              <w:rPr>
                <w:lang w:val="en-US"/>
              </w:rPr>
            </w:pPr>
            <w:r>
              <w:rPr>
                <w:lang w:val="en-US" w:eastAsia="en-US"/>
              </w:rPr>
              <w:t>256</w:t>
            </w:r>
          </w:p>
        </w:tc>
        <w:tc>
          <w:tcPr>
            <w:tcW w:w="1136" w:type="dxa"/>
          </w:tcPr>
          <w:p w14:paraId="733384A2" w14:textId="77777777" w:rsidR="00982B7C" w:rsidRDefault="00982B7C" w:rsidP="002F4DB8">
            <w:pPr>
              <w:pStyle w:val="TAC"/>
            </w:pPr>
            <w:r>
              <w:rPr>
                <w:lang w:val="en-US" w:eastAsia="en-US"/>
              </w:rPr>
              <w:t>3</w:t>
            </w:r>
            <w:r>
              <w:rPr>
                <w:lang w:eastAsia="en-US"/>
              </w:rPr>
              <w:t>0</w:t>
            </w:r>
          </w:p>
        </w:tc>
        <w:tc>
          <w:tcPr>
            <w:tcW w:w="955" w:type="dxa"/>
          </w:tcPr>
          <w:p w14:paraId="1A742CE6" w14:textId="77777777" w:rsidR="00982B7C" w:rsidRDefault="00982B7C" w:rsidP="002F4DB8">
            <w:pPr>
              <w:pStyle w:val="TAC"/>
            </w:pPr>
            <w:r>
              <w:rPr>
                <w:lang w:eastAsia="en-US"/>
              </w:rPr>
              <w:t>Mid</w:t>
            </w:r>
          </w:p>
        </w:tc>
        <w:tc>
          <w:tcPr>
            <w:tcW w:w="961" w:type="dxa"/>
          </w:tcPr>
          <w:p w14:paraId="75EB2946" w14:textId="77777777" w:rsidR="00982B7C" w:rsidRDefault="00982B7C" w:rsidP="002F4DB8">
            <w:pPr>
              <w:pStyle w:val="TAC"/>
            </w:pPr>
            <w:r>
              <w:rPr>
                <w:lang w:eastAsia="en-US"/>
              </w:rPr>
              <w:t>Mid</w:t>
            </w:r>
          </w:p>
        </w:tc>
        <w:tc>
          <w:tcPr>
            <w:tcW w:w="959" w:type="dxa"/>
          </w:tcPr>
          <w:p w14:paraId="599B6BB2" w14:textId="77777777" w:rsidR="00982B7C" w:rsidRDefault="00982B7C" w:rsidP="002F4DB8">
            <w:pPr>
              <w:pStyle w:val="TAC"/>
            </w:pPr>
            <w:r>
              <w:rPr>
                <w:lang w:val="en-US" w:eastAsia="en-US"/>
              </w:rPr>
              <w:t>High</w:t>
            </w:r>
          </w:p>
        </w:tc>
        <w:tc>
          <w:tcPr>
            <w:tcW w:w="957" w:type="dxa"/>
          </w:tcPr>
          <w:p w14:paraId="3A7F82E0" w14:textId="77777777" w:rsidR="00982B7C" w:rsidRDefault="00982B7C" w:rsidP="002F4DB8">
            <w:pPr>
              <w:pStyle w:val="TAC"/>
            </w:pPr>
            <w:r>
              <w:rPr>
                <w:lang w:val="en-US" w:eastAsia="en-US"/>
              </w:rPr>
              <w:t>High</w:t>
            </w:r>
          </w:p>
        </w:tc>
        <w:tc>
          <w:tcPr>
            <w:tcW w:w="957" w:type="dxa"/>
          </w:tcPr>
          <w:p w14:paraId="48CCA4D7" w14:textId="77777777" w:rsidR="00982B7C" w:rsidRDefault="00982B7C" w:rsidP="002F4DB8">
            <w:pPr>
              <w:pStyle w:val="TAC"/>
            </w:pPr>
            <w:r>
              <w:rPr>
                <w:lang w:val="en-US" w:eastAsia="en-US"/>
              </w:rPr>
              <w:t>Low</w:t>
            </w:r>
          </w:p>
        </w:tc>
        <w:tc>
          <w:tcPr>
            <w:tcW w:w="955" w:type="dxa"/>
          </w:tcPr>
          <w:p w14:paraId="6DDCA14C" w14:textId="77777777" w:rsidR="00982B7C" w:rsidRDefault="00982B7C" w:rsidP="002F4DB8">
            <w:pPr>
              <w:pStyle w:val="TAC"/>
            </w:pPr>
            <w:r>
              <w:rPr>
                <w:lang w:val="en-US" w:eastAsia="en-US"/>
              </w:rPr>
              <w:t>Low</w:t>
            </w:r>
          </w:p>
        </w:tc>
        <w:tc>
          <w:tcPr>
            <w:tcW w:w="955" w:type="dxa"/>
          </w:tcPr>
          <w:p w14:paraId="4424CE9B" w14:textId="77777777" w:rsidR="00982B7C" w:rsidRDefault="00982B7C" w:rsidP="002F4DB8">
            <w:pPr>
              <w:pStyle w:val="TAC"/>
              <w:rPr>
                <w:lang w:val="en-US"/>
              </w:rPr>
            </w:pPr>
            <w:r>
              <w:rPr>
                <w:lang w:val="en-US" w:eastAsia="en-US"/>
              </w:rPr>
              <w:t>262039</w:t>
            </w:r>
          </w:p>
        </w:tc>
        <w:tc>
          <w:tcPr>
            <w:tcW w:w="953" w:type="dxa"/>
          </w:tcPr>
          <w:p w14:paraId="5316DCA9" w14:textId="77777777" w:rsidR="00982B7C" w:rsidRDefault="00982B7C" w:rsidP="002F4DB8">
            <w:pPr>
              <w:pStyle w:val="TAC"/>
              <w:rPr>
                <w:lang w:val="en-US"/>
              </w:rPr>
            </w:pPr>
            <w:r>
              <w:rPr>
                <w:lang w:val="en-US" w:eastAsia="en-US"/>
              </w:rPr>
              <w:t>229271</w:t>
            </w:r>
          </w:p>
        </w:tc>
      </w:tr>
    </w:tbl>
    <w:p w14:paraId="6487FE63" w14:textId="77777777" w:rsidR="00982B7C" w:rsidRDefault="00982B7C" w:rsidP="00982B7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D2072D" w:rsidRPr="002B3813" w14:paraId="37AD500B" w14:textId="77777777">
        <w:trPr>
          <w:jc w:val="center"/>
        </w:trPr>
        <w:tc>
          <w:tcPr>
            <w:tcW w:w="1093" w:type="dxa"/>
            <w:shd w:val="clear" w:color="auto" w:fill="auto"/>
          </w:tcPr>
          <w:p w14:paraId="3BB200DE" w14:textId="77777777" w:rsidR="00D2072D" w:rsidRPr="002B3813" w:rsidRDefault="00D2072D" w:rsidP="00736CE3">
            <w:pPr>
              <w:pStyle w:val="TAC"/>
              <w:rPr>
                <w:lang w:eastAsia="en-US"/>
              </w:rPr>
            </w:pPr>
            <w:r w:rsidRPr="002B3813">
              <w:rPr>
                <w:lang w:eastAsia="en-US"/>
              </w:rPr>
              <w:t>Cell A</w:t>
            </w:r>
          </w:p>
        </w:tc>
        <w:tc>
          <w:tcPr>
            <w:tcW w:w="0" w:type="auto"/>
          </w:tcPr>
          <w:p w14:paraId="36D81C2A"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1BBD5718"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49C2F368" w14:textId="77777777" w:rsidR="00D2072D" w:rsidRPr="002B3813" w:rsidRDefault="00D2072D" w:rsidP="00736CE3">
            <w:pPr>
              <w:pStyle w:val="TAC"/>
              <w:rPr>
                <w:lang w:eastAsia="en-US"/>
              </w:rPr>
            </w:pPr>
            <w:r w:rsidRPr="002B3813">
              <w:rPr>
                <w:lang w:eastAsia="en-US"/>
              </w:rPr>
              <w:t>1</w:t>
            </w:r>
          </w:p>
        </w:tc>
        <w:tc>
          <w:tcPr>
            <w:tcW w:w="1019" w:type="dxa"/>
          </w:tcPr>
          <w:p w14:paraId="5700C5C1" w14:textId="77777777" w:rsidR="00D2072D" w:rsidRPr="002B3813" w:rsidRDefault="00D2072D" w:rsidP="00736CE3">
            <w:pPr>
              <w:pStyle w:val="TAC"/>
              <w:rPr>
                <w:lang w:eastAsia="en-US"/>
              </w:rPr>
            </w:pPr>
            <w:r w:rsidRPr="002B3813">
              <w:rPr>
                <w:lang w:eastAsia="en-US"/>
              </w:rPr>
              <w:t>TAI-1</w:t>
            </w:r>
          </w:p>
        </w:tc>
        <w:tc>
          <w:tcPr>
            <w:tcW w:w="1631" w:type="dxa"/>
          </w:tcPr>
          <w:p w14:paraId="53AF694F" w14:textId="77777777" w:rsidR="00D2072D" w:rsidRPr="002B3813" w:rsidRDefault="00D2072D" w:rsidP="00736CE3">
            <w:pPr>
              <w:pStyle w:val="TAC"/>
              <w:rPr>
                <w:lang w:eastAsia="en-US"/>
              </w:rPr>
            </w:pPr>
            <w:r w:rsidRPr="002B3813">
              <w:rPr>
                <w:lang w:eastAsia="en-US"/>
              </w:rPr>
              <w:t>32769</w:t>
            </w:r>
          </w:p>
        </w:tc>
        <w:tc>
          <w:tcPr>
            <w:tcW w:w="1276" w:type="dxa"/>
          </w:tcPr>
          <w:p w14:paraId="0B67E0A2" w14:textId="77777777" w:rsidR="00D2072D" w:rsidRPr="002B3813" w:rsidRDefault="00D2072D" w:rsidP="00736CE3">
            <w:pPr>
              <w:pStyle w:val="TAC"/>
              <w:rPr>
                <w:lang w:eastAsia="en-US"/>
              </w:rPr>
            </w:pPr>
            <w:r w:rsidRPr="002B3813">
              <w:rPr>
                <w:lang w:eastAsia="en-US"/>
              </w:rPr>
              <w:t>1</w:t>
            </w:r>
          </w:p>
        </w:tc>
        <w:tc>
          <w:tcPr>
            <w:tcW w:w="1335" w:type="dxa"/>
            <w:vMerge w:val="restart"/>
            <w:shd w:val="clear" w:color="auto" w:fill="auto"/>
          </w:tcPr>
          <w:p w14:paraId="2B214DAB" w14:textId="77777777" w:rsidR="00D2072D" w:rsidRPr="002B3813" w:rsidRDefault="00D2072D" w:rsidP="00736CE3">
            <w:pPr>
              <w:pStyle w:val="TAC"/>
              <w:rPr>
                <w:lang w:eastAsia="en-US"/>
              </w:rPr>
            </w:pPr>
            <w:r w:rsidRPr="002B3813">
              <w:rPr>
                <w:lang w:eastAsia="en-US"/>
              </w:rPr>
              <w:t>Arbitrarily selected according to TS 23.003 subclause 2.8 [2].</w:t>
            </w:r>
          </w:p>
        </w:tc>
      </w:tr>
      <w:tr w:rsidR="00D2072D" w:rsidRPr="002B3813" w14:paraId="13D5D711" w14:textId="77777777">
        <w:trPr>
          <w:jc w:val="center"/>
        </w:trPr>
        <w:tc>
          <w:tcPr>
            <w:tcW w:w="1093" w:type="dxa"/>
            <w:shd w:val="clear" w:color="auto" w:fill="auto"/>
          </w:tcPr>
          <w:p w14:paraId="0EE4954F" w14:textId="77777777" w:rsidR="00D2072D" w:rsidRPr="002B3813" w:rsidRDefault="00D2072D" w:rsidP="00736CE3">
            <w:pPr>
              <w:pStyle w:val="TAC"/>
              <w:rPr>
                <w:lang w:eastAsia="en-US"/>
              </w:rPr>
            </w:pPr>
            <w:r w:rsidRPr="002B3813">
              <w:rPr>
                <w:lang w:eastAsia="en-US"/>
              </w:rPr>
              <w:t>Cell B</w:t>
            </w:r>
          </w:p>
        </w:tc>
        <w:tc>
          <w:tcPr>
            <w:tcW w:w="949" w:type="dxa"/>
          </w:tcPr>
          <w:p w14:paraId="7240ACF8" w14:textId="77777777" w:rsidR="00D2072D" w:rsidRPr="002B3813" w:rsidRDefault="00D2072D" w:rsidP="00736CE3">
            <w:pPr>
              <w:pStyle w:val="TAC"/>
              <w:rPr>
                <w:lang w:eastAsia="en-US"/>
              </w:rPr>
            </w:pPr>
            <w:r w:rsidRPr="002B3813">
              <w:rPr>
                <w:lang w:eastAsia="en-US"/>
              </w:rPr>
              <w:t>TAI-2</w:t>
            </w:r>
          </w:p>
        </w:tc>
        <w:tc>
          <w:tcPr>
            <w:tcW w:w="0" w:type="auto"/>
            <w:gridSpan w:val="2"/>
            <w:shd w:val="clear" w:color="auto" w:fill="auto"/>
          </w:tcPr>
          <w:p w14:paraId="3638ABE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72819BC" w14:textId="77777777" w:rsidR="00D2072D" w:rsidRPr="002B3813" w:rsidRDefault="00D2072D" w:rsidP="00736CE3">
            <w:pPr>
              <w:pStyle w:val="TAC"/>
              <w:rPr>
                <w:lang w:eastAsia="en-US"/>
              </w:rPr>
            </w:pPr>
            <w:r w:rsidRPr="002B3813">
              <w:rPr>
                <w:lang w:eastAsia="en-US"/>
              </w:rPr>
              <w:t>2</w:t>
            </w:r>
          </w:p>
        </w:tc>
        <w:tc>
          <w:tcPr>
            <w:tcW w:w="1019" w:type="dxa"/>
          </w:tcPr>
          <w:p w14:paraId="18700017" w14:textId="77777777" w:rsidR="00D2072D" w:rsidRPr="002B3813" w:rsidRDefault="00D2072D" w:rsidP="00736CE3">
            <w:pPr>
              <w:pStyle w:val="TAC"/>
              <w:rPr>
                <w:lang w:eastAsia="en-US"/>
              </w:rPr>
            </w:pPr>
            <w:r w:rsidRPr="002B3813">
              <w:rPr>
                <w:lang w:eastAsia="en-US"/>
              </w:rPr>
              <w:t>TAI-2</w:t>
            </w:r>
          </w:p>
        </w:tc>
        <w:tc>
          <w:tcPr>
            <w:tcW w:w="1631" w:type="dxa"/>
          </w:tcPr>
          <w:p w14:paraId="1BC02E13" w14:textId="77777777" w:rsidR="00D2072D" w:rsidRPr="002B3813" w:rsidRDefault="00D2072D" w:rsidP="00736CE3">
            <w:pPr>
              <w:pStyle w:val="TAC"/>
              <w:rPr>
                <w:lang w:eastAsia="en-US"/>
              </w:rPr>
            </w:pPr>
            <w:r w:rsidRPr="002B3813">
              <w:rPr>
                <w:lang w:eastAsia="en-US"/>
              </w:rPr>
              <w:t>32770</w:t>
            </w:r>
          </w:p>
        </w:tc>
        <w:tc>
          <w:tcPr>
            <w:tcW w:w="1276" w:type="dxa"/>
          </w:tcPr>
          <w:p w14:paraId="36B45FD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40CD0216" w14:textId="77777777" w:rsidR="00D2072D" w:rsidRPr="002B3813" w:rsidRDefault="00D2072D" w:rsidP="00736CE3">
            <w:pPr>
              <w:pStyle w:val="TAC"/>
              <w:rPr>
                <w:lang w:eastAsia="en-US"/>
              </w:rPr>
            </w:pPr>
          </w:p>
        </w:tc>
      </w:tr>
      <w:tr w:rsidR="00D2072D" w:rsidRPr="002B3813" w14:paraId="61E5A40E" w14:textId="77777777">
        <w:trPr>
          <w:jc w:val="center"/>
        </w:trPr>
        <w:tc>
          <w:tcPr>
            <w:tcW w:w="1093" w:type="dxa"/>
            <w:shd w:val="clear" w:color="auto" w:fill="auto"/>
          </w:tcPr>
          <w:p w14:paraId="0DA86F2F" w14:textId="77777777" w:rsidR="00D2072D" w:rsidRPr="002B3813" w:rsidRDefault="00D2072D" w:rsidP="00736CE3">
            <w:pPr>
              <w:pStyle w:val="TAC"/>
              <w:rPr>
                <w:lang w:eastAsia="en-US"/>
              </w:rPr>
            </w:pPr>
            <w:r w:rsidRPr="002B3813">
              <w:rPr>
                <w:lang w:eastAsia="en-US"/>
              </w:rPr>
              <w:t>Cell C</w:t>
            </w:r>
          </w:p>
        </w:tc>
        <w:tc>
          <w:tcPr>
            <w:tcW w:w="949" w:type="dxa"/>
          </w:tcPr>
          <w:p w14:paraId="11BE26E8" w14:textId="77777777" w:rsidR="00D2072D" w:rsidRPr="002B3813" w:rsidRDefault="00D2072D" w:rsidP="00736CE3">
            <w:pPr>
              <w:pStyle w:val="TAC"/>
              <w:rPr>
                <w:lang w:eastAsia="en-US"/>
              </w:rPr>
            </w:pPr>
            <w:r w:rsidRPr="002B3813">
              <w:rPr>
                <w:lang w:eastAsia="en-US"/>
              </w:rPr>
              <w:t>TAI-3</w:t>
            </w:r>
          </w:p>
        </w:tc>
        <w:tc>
          <w:tcPr>
            <w:tcW w:w="0" w:type="auto"/>
            <w:gridSpan w:val="2"/>
            <w:shd w:val="clear" w:color="auto" w:fill="auto"/>
          </w:tcPr>
          <w:p w14:paraId="46E75B09"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49C506C" w14:textId="77777777" w:rsidR="00D2072D" w:rsidRPr="002B3813" w:rsidRDefault="00D2072D" w:rsidP="00736CE3">
            <w:pPr>
              <w:pStyle w:val="TAC"/>
              <w:rPr>
                <w:lang w:eastAsia="en-US"/>
              </w:rPr>
            </w:pPr>
            <w:r w:rsidRPr="002B3813">
              <w:rPr>
                <w:lang w:eastAsia="en-US"/>
              </w:rPr>
              <w:t>3</w:t>
            </w:r>
          </w:p>
        </w:tc>
        <w:tc>
          <w:tcPr>
            <w:tcW w:w="1019" w:type="dxa"/>
          </w:tcPr>
          <w:p w14:paraId="6BC60524" w14:textId="77777777" w:rsidR="00D2072D" w:rsidRPr="002B3813" w:rsidRDefault="00D2072D" w:rsidP="00736CE3">
            <w:pPr>
              <w:pStyle w:val="TAC"/>
              <w:rPr>
                <w:lang w:eastAsia="en-US"/>
              </w:rPr>
            </w:pPr>
            <w:r w:rsidRPr="002B3813">
              <w:rPr>
                <w:lang w:eastAsia="en-US"/>
              </w:rPr>
              <w:t>TAI-3</w:t>
            </w:r>
          </w:p>
        </w:tc>
        <w:tc>
          <w:tcPr>
            <w:tcW w:w="1631" w:type="dxa"/>
          </w:tcPr>
          <w:p w14:paraId="26C021FA" w14:textId="77777777" w:rsidR="00D2072D" w:rsidRPr="002B3813" w:rsidRDefault="00D2072D" w:rsidP="00736CE3">
            <w:pPr>
              <w:pStyle w:val="TAC"/>
              <w:rPr>
                <w:lang w:eastAsia="en-US"/>
              </w:rPr>
            </w:pPr>
            <w:r w:rsidRPr="002B3813">
              <w:rPr>
                <w:lang w:eastAsia="en-US"/>
              </w:rPr>
              <w:t>32771</w:t>
            </w:r>
          </w:p>
        </w:tc>
        <w:tc>
          <w:tcPr>
            <w:tcW w:w="1276" w:type="dxa"/>
          </w:tcPr>
          <w:p w14:paraId="33E43CE0"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6003B09" w14:textId="77777777" w:rsidR="00D2072D" w:rsidRPr="002B3813" w:rsidRDefault="00D2072D" w:rsidP="00736CE3">
            <w:pPr>
              <w:pStyle w:val="TAC"/>
              <w:rPr>
                <w:lang w:eastAsia="en-US"/>
              </w:rPr>
            </w:pPr>
          </w:p>
        </w:tc>
      </w:tr>
      <w:tr w:rsidR="00D2072D" w:rsidRPr="002B3813" w14:paraId="50D26698" w14:textId="77777777">
        <w:trPr>
          <w:jc w:val="center"/>
        </w:trPr>
        <w:tc>
          <w:tcPr>
            <w:tcW w:w="1093" w:type="dxa"/>
            <w:shd w:val="clear" w:color="auto" w:fill="auto"/>
          </w:tcPr>
          <w:p w14:paraId="41D39A7B" w14:textId="77777777" w:rsidR="00D2072D" w:rsidRPr="002B3813" w:rsidRDefault="00D2072D" w:rsidP="00736CE3">
            <w:pPr>
              <w:pStyle w:val="TAC"/>
              <w:rPr>
                <w:lang w:eastAsia="en-US"/>
              </w:rPr>
            </w:pPr>
            <w:r w:rsidRPr="002B3813">
              <w:rPr>
                <w:lang w:eastAsia="en-US"/>
              </w:rPr>
              <w:t>Cell D</w:t>
            </w:r>
          </w:p>
        </w:tc>
        <w:tc>
          <w:tcPr>
            <w:tcW w:w="949" w:type="dxa"/>
          </w:tcPr>
          <w:p w14:paraId="6DDA4203" w14:textId="77777777" w:rsidR="00D2072D" w:rsidRPr="002B3813" w:rsidRDefault="00D2072D" w:rsidP="00736CE3">
            <w:pPr>
              <w:pStyle w:val="TAC"/>
              <w:rPr>
                <w:lang w:eastAsia="en-US"/>
              </w:rPr>
            </w:pPr>
            <w:r w:rsidRPr="002B3813">
              <w:rPr>
                <w:lang w:eastAsia="en-US"/>
              </w:rPr>
              <w:t>TAI-4</w:t>
            </w:r>
          </w:p>
        </w:tc>
        <w:tc>
          <w:tcPr>
            <w:tcW w:w="0" w:type="auto"/>
            <w:gridSpan w:val="2"/>
            <w:shd w:val="clear" w:color="auto" w:fill="auto"/>
          </w:tcPr>
          <w:p w14:paraId="69236B6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0EDCCB4E" w14:textId="77777777" w:rsidR="00D2072D" w:rsidRPr="002B3813" w:rsidRDefault="00D2072D" w:rsidP="00736CE3">
            <w:pPr>
              <w:pStyle w:val="TAC"/>
              <w:rPr>
                <w:lang w:eastAsia="en-US"/>
              </w:rPr>
            </w:pPr>
            <w:r w:rsidRPr="002B3813">
              <w:rPr>
                <w:lang w:eastAsia="en-US"/>
              </w:rPr>
              <w:t>4</w:t>
            </w:r>
          </w:p>
        </w:tc>
        <w:tc>
          <w:tcPr>
            <w:tcW w:w="1019" w:type="dxa"/>
          </w:tcPr>
          <w:p w14:paraId="4770243C" w14:textId="77777777" w:rsidR="00D2072D" w:rsidRPr="002B3813" w:rsidRDefault="00D2072D" w:rsidP="00736CE3">
            <w:pPr>
              <w:pStyle w:val="TAC"/>
              <w:rPr>
                <w:lang w:eastAsia="en-US"/>
              </w:rPr>
            </w:pPr>
            <w:r w:rsidRPr="002B3813">
              <w:rPr>
                <w:lang w:eastAsia="en-US"/>
              </w:rPr>
              <w:t>TAI-4</w:t>
            </w:r>
          </w:p>
        </w:tc>
        <w:tc>
          <w:tcPr>
            <w:tcW w:w="1631" w:type="dxa"/>
          </w:tcPr>
          <w:p w14:paraId="342AF4C7" w14:textId="77777777" w:rsidR="00D2072D" w:rsidRPr="002B3813" w:rsidRDefault="00D2072D" w:rsidP="00736CE3">
            <w:pPr>
              <w:pStyle w:val="TAC"/>
              <w:rPr>
                <w:lang w:eastAsia="en-US"/>
              </w:rPr>
            </w:pPr>
            <w:r w:rsidRPr="002B3813">
              <w:rPr>
                <w:lang w:eastAsia="en-US"/>
              </w:rPr>
              <w:t>32772</w:t>
            </w:r>
          </w:p>
        </w:tc>
        <w:tc>
          <w:tcPr>
            <w:tcW w:w="1276" w:type="dxa"/>
          </w:tcPr>
          <w:p w14:paraId="6EFD4E1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06AA5D85" w14:textId="77777777" w:rsidR="00D2072D" w:rsidRPr="002B3813" w:rsidRDefault="00D2072D" w:rsidP="00736CE3">
            <w:pPr>
              <w:pStyle w:val="TAC"/>
              <w:rPr>
                <w:lang w:eastAsia="en-US"/>
              </w:rPr>
            </w:pPr>
          </w:p>
        </w:tc>
      </w:tr>
      <w:tr w:rsidR="00D2072D" w:rsidRPr="002B3813" w14:paraId="18B19A07" w14:textId="77777777">
        <w:trPr>
          <w:jc w:val="center"/>
        </w:trPr>
        <w:tc>
          <w:tcPr>
            <w:tcW w:w="1093" w:type="dxa"/>
            <w:shd w:val="clear" w:color="auto" w:fill="auto"/>
          </w:tcPr>
          <w:p w14:paraId="32B6C6A9" w14:textId="77777777" w:rsidR="00D2072D" w:rsidRPr="002B3813" w:rsidRDefault="00D2072D" w:rsidP="00736CE3">
            <w:pPr>
              <w:pStyle w:val="TAC"/>
              <w:rPr>
                <w:lang w:eastAsia="en-US"/>
              </w:rPr>
            </w:pPr>
            <w:r w:rsidRPr="002B3813">
              <w:rPr>
                <w:lang w:eastAsia="en-US"/>
              </w:rPr>
              <w:t>Cell E</w:t>
            </w:r>
          </w:p>
        </w:tc>
        <w:tc>
          <w:tcPr>
            <w:tcW w:w="949" w:type="dxa"/>
          </w:tcPr>
          <w:p w14:paraId="28F01B63" w14:textId="77777777" w:rsidR="00D2072D" w:rsidRPr="002B3813" w:rsidRDefault="00D2072D" w:rsidP="00736CE3">
            <w:pPr>
              <w:pStyle w:val="TAC"/>
              <w:rPr>
                <w:lang w:eastAsia="en-US"/>
              </w:rPr>
            </w:pPr>
            <w:r w:rsidRPr="002B3813">
              <w:rPr>
                <w:lang w:eastAsia="en-US"/>
              </w:rPr>
              <w:t>TAI-12</w:t>
            </w:r>
          </w:p>
        </w:tc>
        <w:tc>
          <w:tcPr>
            <w:tcW w:w="0" w:type="auto"/>
            <w:shd w:val="clear" w:color="auto" w:fill="auto"/>
          </w:tcPr>
          <w:p w14:paraId="1E575E36"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8C60EC4"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0131442F" w14:textId="77777777" w:rsidR="00D2072D" w:rsidRPr="002B3813" w:rsidRDefault="00D2072D" w:rsidP="00736CE3">
            <w:pPr>
              <w:pStyle w:val="TAC"/>
              <w:rPr>
                <w:lang w:eastAsia="en-US"/>
              </w:rPr>
            </w:pPr>
            <w:r w:rsidRPr="002B3813">
              <w:rPr>
                <w:lang w:eastAsia="en-US"/>
              </w:rPr>
              <w:t>3</w:t>
            </w:r>
          </w:p>
        </w:tc>
        <w:tc>
          <w:tcPr>
            <w:tcW w:w="1019" w:type="dxa"/>
          </w:tcPr>
          <w:p w14:paraId="5A115D6B" w14:textId="77777777" w:rsidR="00D2072D" w:rsidRPr="002B3813" w:rsidRDefault="00D2072D" w:rsidP="00736CE3">
            <w:pPr>
              <w:pStyle w:val="TAC"/>
              <w:rPr>
                <w:lang w:eastAsia="en-US"/>
              </w:rPr>
            </w:pPr>
            <w:r w:rsidRPr="002B3813">
              <w:rPr>
                <w:lang w:eastAsia="en-US"/>
              </w:rPr>
              <w:t>TAI-12</w:t>
            </w:r>
          </w:p>
        </w:tc>
        <w:tc>
          <w:tcPr>
            <w:tcW w:w="1631" w:type="dxa"/>
          </w:tcPr>
          <w:p w14:paraId="6739C15D" w14:textId="77777777" w:rsidR="00D2072D" w:rsidRPr="002B3813" w:rsidRDefault="00D2072D" w:rsidP="00736CE3">
            <w:pPr>
              <w:pStyle w:val="TAC"/>
              <w:rPr>
                <w:lang w:eastAsia="en-US"/>
              </w:rPr>
            </w:pPr>
            <w:r w:rsidRPr="002B3813">
              <w:rPr>
                <w:lang w:eastAsia="en-US"/>
              </w:rPr>
              <w:t>32777</w:t>
            </w:r>
          </w:p>
        </w:tc>
        <w:tc>
          <w:tcPr>
            <w:tcW w:w="1276" w:type="dxa"/>
          </w:tcPr>
          <w:p w14:paraId="2DBBFCE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FE11364" w14:textId="77777777" w:rsidR="00D2072D" w:rsidRPr="002B3813" w:rsidRDefault="00D2072D" w:rsidP="00736CE3">
            <w:pPr>
              <w:pStyle w:val="TAC"/>
              <w:rPr>
                <w:lang w:eastAsia="en-US"/>
              </w:rPr>
            </w:pPr>
          </w:p>
        </w:tc>
      </w:tr>
      <w:tr w:rsidR="00D2072D" w:rsidRPr="002B3813" w14:paraId="27A49FB5" w14:textId="77777777">
        <w:trPr>
          <w:jc w:val="center"/>
        </w:trPr>
        <w:tc>
          <w:tcPr>
            <w:tcW w:w="1093" w:type="dxa"/>
            <w:shd w:val="clear" w:color="auto" w:fill="auto"/>
          </w:tcPr>
          <w:p w14:paraId="706EC8F2" w14:textId="77777777" w:rsidR="00D2072D" w:rsidRPr="002B3813" w:rsidRDefault="00D2072D" w:rsidP="00736CE3">
            <w:pPr>
              <w:pStyle w:val="TAC"/>
              <w:rPr>
                <w:lang w:eastAsia="en-US"/>
              </w:rPr>
            </w:pPr>
            <w:r w:rsidRPr="002B3813">
              <w:rPr>
                <w:lang w:eastAsia="en-US"/>
              </w:rPr>
              <w:t>Cell F</w:t>
            </w:r>
          </w:p>
        </w:tc>
        <w:tc>
          <w:tcPr>
            <w:tcW w:w="949" w:type="dxa"/>
          </w:tcPr>
          <w:p w14:paraId="651FD3EA" w14:textId="77777777" w:rsidR="00D2072D" w:rsidRPr="002B3813" w:rsidRDefault="00D2072D" w:rsidP="00736CE3">
            <w:pPr>
              <w:pStyle w:val="TAC"/>
              <w:rPr>
                <w:lang w:eastAsia="en-US"/>
              </w:rPr>
            </w:pPr>
          </w:p>
        </w:tc>
        <w:tc>
          <w:tcPr>
            <w:tcW w:w="0" w:type="auto"/>
            <w:gridSpan w:val="2"/>
            <w:shd w:val="clear" w:color="auto" w:fill="auto"/>
          </w:tcPr>
          <w:p w14:paraId="11119659" w14:textId="77777777" w:rsidR="00D2072D" w:rsidRPr="002B3813" w:rsidRDefault="00D2072D" w:rsidP="00736CE3">
            <w:pPr>
              <w:pStyle w:val="TAC"/>
              <w:rPr>
                <w:lang w:eastAsia="en-US"/>
              </w:rPr>
            </w:pPr>
          </w:p>
        </w:tc>
        <w:tc>
          <w:tcPr>
            <w:tcW w:w="852" w:type="dxa"/>
            <w:shd w:val="clear" w:color="auto" w:fill="auto"/>
          </w:tcPr>
          <w:p w14:paraId="6AC17BBE" w14:textId="77777777" w:rsidR="00D2072D" w:rsidRPr="002B3813" w:rsidRDefault="00D2072D" w:rsidP="00736CE3">
            <w:pPr>
              <w:pStyle w:val="TAC"/>
              <w:rPr>
                <w:lang w:eastAsia="en-US"/>
              </w:rPr>
            </w:pPr>
          </w:p>
        </w:tc>
        <w:tc>
          <w:tcPr>
            <w:tcW w:w="1019" w:type="dxa"/>
          </w:tcPr>
          <w:p w14:paraId="1BB516B2" w14:textId="77777777" w:rsidR="00D2072D" w:rsidRPr="002B3813" w:rsidRDefault="00D2072D" w:rsidP="00736CE3">
            <w:pPr>
              <w:pStyle w:val="TAC"/>
              <w:rPr>
                <w:lang w:eastAsia="en-US"/>
              </w:rPr>
            </w:pPr>
          </w:p>
        </w:tc>
        <w:tc>
          <w:tcPr>
            <w:tcW w:w="1631" w:type="dxa"/>
          </w:tcPr>
          <w:p w14:paraId="0D346902" w14:textId="77777777" w:rsidR="00D2072D" w:rsidRPr="002B3813" w:rsidRDefault="00D2072D" w:rsidP="00736CE3">
            <w:pPr>
              <w:pStyle w:val="TAC"/>
              <w:rPr>
                <w:lang w:eastAsia="en-US"/>
              </w:rPr>
            </w:pPr>
          </w:p>
        </w:tc>
        <w:tc>
          <w:tcPr>
            <w:tcW w:w="1276" w:type="dxa"/>
          </w:tcPr>
          <w:p w14:paraId="2EAD2A00" w14:textId="77777777" w:rsidR="00D2072D" w:rsidRPr="002B3813" w:rsidRDefault="00D2072D" w:rsidP="00736CE3">
            <w:pPr>
              <w:pStyle w:val="TAC"/>
              <w:rPr>
                <w:lang w:eastAsia="en-US"/>
              </w:rPr>
            </w:pPr>
          </w:p>
        </w:tc>
        <w:tc>
          <w:tcPr>
            <w:tcW w:w="1335" w:type="dxa"/>
            <w:vMerge/>
            <w:shd w:val="clear" w:color="auto" w:fill="auto"/>
          </w:tcPr>
          <w:p w14:paraId="44310549" w14:textId="77777777" w:rsidR="00D2072D" w:rsidRPr="002B3813" w:rsidRDefault="00D2072D" w:rsidP="00736CE3">
            <w:pPr>
              <w:pStyle w:val="TAC"/>
              <w:rPr>
                <w:lang w:eastAsia="en-US"/>
              </w:rPr>
            </w:pPr>
          </w:p>
        </w:tc>
      </w:tr>
      <w:tr w:rsidR="00D2072D" w:rsidRPr="002B3813" w14:paraId="14920639" w14:textId="77777777">
        <w:trPr>
          <w:jc w:val="center"/>
        </w:trPr>
        <w:tc>
          <w:tcPr>
            <w:tcW w:w="1093" w:type="dxa"/>
            <w:shd w:val="clear" w:color="auto" w:fill="auto"/>
          </w:tcPr>
          <w:p w14:paraId="718FA297" w14:textId="77777777" w:rsidR="00D2072D" w:rsidRPr="002B3813" w:rsidRDefault="00D2072D" w:rsidP="00736CE3">
            <w:pPr>
              <w:pStyle w:val="TAC"/>
              <w:rPr>
                <w:lang w:eastAsia="en-US"/>
              </w:rPr>
            </w:pPr>
            <w:r w:rsidRPr="002B3813">
              <w:rPr>
                <w:lang w:eastAsia="en-US"/>
              </w:rPr>
              <w:t>Cell G</w:t>
            </w:r>
          </w:p>
        </w:tc>
        <w:tc>
          <w:tcPr>
            <w:tcW w:w="949" w:type="dxa"/>
          </w:tcPr>
          <w:p w14:paraId="2E5D71C5" w14:textId="77777777" w:rsidR="00D2072D" w:rsidRPr="002B3813" w:rsidRDefault="00D2072D" w:rsidP="00736CE3">
            <w:pPr>
              <w:pStyle w:val="TAC"/>
              <w:rPr>
                <w:lang w:eastAsia="en-US"/>
              </w:rPr>
            </w:pPr>
            <w:r w:rsidRPr="002B3813">
              <w:rPr>
                <w:lang w:eastAsia="en-US"/>
              </w:rPr>
              <w:t>TAI-7</w:t>
            </w:r>
          </w:p>
        </w:tc>
        <w:tc>
          <w:tcPr>
            <w:tcW w:w="0" w:type="auto"/>
            <w:shd w:val="clear" w:color="auto" w:fill="auto"/>
          </w:tcPr>
          <w:p w14:paraId="51E2503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22CD414"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3CD0EBA4" w14:textId="77777777" w:rsidR="00D2072D" w:rsidRPr="002B3813" w:rsidRDefault="00D2072D" w:rsidP="00736CE3">
            <w:pPr>
              <w:pStyle w:val="TAC"/>
              <w:rPr>
                <w:lang w:eastAsia="en-US"/>
              </w:rPr>
            </w:pPr>
            <w:r w:rsidRPr="002B3813">
              <w:rPr>
                <w:lang w:eastAsia="en-US"/>
              </w:rPr>
              <w:t>1</w:t>
            </w:r>
          </w:p>
        </w:tc>
        <w:tc>
          <w:tcPr>
            <w:tcW w:w="1019" w:type="dxa"/>
          </w:tcPr>
          <w:p w14:paraId="35ECCD78" w14:textId="77777777" w:rsidR="00D2072D" w:rsidRPr="002B3813" w:rsidRDefault="00D2072D" w:rsidP="00736CE3">
            <w:pPr>
              <w:pStyle w:val="TAC"/>
              <w:rPr>
                <w:lang w:eastAsia="en-US"/>
              </w:rPr>
            </w:pPr>
            <w:r w:rsidRPr="002B3813">
              <w:rPr>
                <w:lang w:eastAsia="en-US"/>
              </w:rPr>
              <w:t>TAI-7</w:t>
            </w:r>
          </w:p>
        </w:tc>
        <w:tc>
          <w:tcPr>
            <w:tcW w:w="1631" w:type="dxa"/>
          </w:tcPr>
          <w:p w14:paraId="589334BB" w14:textId="77777777" w:rsidR="00D2072D" w:rsidRPr="002B3813" w:rsidRDefault="00D2072D" w:rsidP="00736CE3">
            <w:pPr>
              <w:pStyle w:val="TAC"/>
              <w:rPr>
                <w:lang w:eastAsia="en-US"/>
              </w:rPr>
            </w:pPr>
            <w:r w:rsidRPr="002B3813">
              <w:rPr>
                <w:lang w:eastAsia="en-US"/>
              </w:rPr>
              <w:t>32775</w:t>
            </w:r>
          </w:p>
        </w:tc>
        <w:tc>
          <w:tcPr>
            <w:tcW w:w="1276" w:type="dxa"/>
          </w:tcPr>
          <w:p w14:paraId="225AD65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1DE3488" w14:textId="77777777" w:rsidR="00D2072D" w:rsidRPr="002B3813" w:rsidRDefault="00D2072D" w:rsidP="00736CE3">
            <w:pPr>
              <w:pStyle w:val="TAC"/>
              <w:rPr>
                <w:lang w:eastAsia="en-US"/>
              </w:rPr>
            </w:pPr>
          </w:p>
        </w:tc>
      </w:tr>
      <w:tr w:rsidR="00D2072D" w:rsidRPr="002B3813" w14:paraId="74F118D3" w14:textId="77777777">
        <w:trPr>
          <w:jc w:val="center"/>
        </w:trPr>
        <w:tc>
          <w:tcPr>
            <w:tcW w:w="1093" w:type="dxa"/>
            <w:shd w:val="clear" w:color="auto" w:fill="auto"/>
          </w:tcPr>
          <w:p w14:paraId="410570C1" w14:textId="77777777" w:rsidR="00D2072D" w:rsidRPr="002B3813" w:rsidRDefault="00D2072D" w:rsidP="00736CE3">
            <w:pPr>
              <w:pStyle w:val="TAC"/>
              <w:rPr>
                <w:lang w:eastAsia="en-US"/>
              </w:rPr>
            </w:pPr>
            <w:r w:rsidRPr="002B3813">
              <w:rPr>
                <w:lang w:eastAsia="en-US"/>
              </w:rPr>
              <w:t>Cell H</w:t>
            </w:r>
          </w:p>
        </w:tc>
        <w:tc>
          <w:tcPr>
            <w:tcW w:w="949" w:type="dxa"/>
          </w:tcPr>
          <w:p w14:paraId="08C370DC" w14:textId="77777777" w:rsidR="00D2072D" w:rsidRPr="002B3813" w:rsidRDefault="00D2072D" w:rsidP="00736CE3">
            <w:pPr>
              <w:pStyle w:val="TAC"/>
              <w:rPr>
                <w:lang w:eastAsia="en-US"/>
              </w:rPr>
            </w:pPr>
            <w:r w:rsidRPr="002B3813">
              <w:rPr>
                <w:lang w:eastAsia="en-US"/>
              </w:rPr>
              <w:t>TAI-8</w:t>
            </w:r>
          </w:p>
        </w:tc>
        <w:tc>
          <w:tcPr>
            <w:tcW w:w="0" w:type="auto"/>
            <w:shd w:val="clear" w:color="auto" w:fill="auto"/>
          </w:tcPr>
          <w:p w14:paraId="4CCD6C1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FB92CE2"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7DFBDB93" w14:textId="77777777" w:rsidR="00D2072D" w:rsidRPr="002B3813" w:rsidRDefault="00D2072D" w:rsidP="00736CE3">
            <w:pPr>
              <w:pStyle w:val="TAC"/>
              <w:rPr>
                <w:lang w:eastAsia="en-US"/>
              </w:rPr>
            </w:pPr>
            <w:r w:rsidRPr="002B3813">
              <w:rPr>
                <w:lang w:eastAsia="en-US"/>
              </w:rPr>
              <w:t>2</w:t>
            </w:r>
          </w:p>
        </w:tc>
        <w:tc>
          <w:tcPr>
            <w:tcW w:w="1019" w:type="dxa"/>
          </w:tcPr>
          <w:p w14:paraId="422391CF" w14:textId="77777777" w:rsidR="00D2072D" w:rsidRPr="002B3813" w:rsidRDefault="00D2072D" w:rsidP="00736CE3">
            <w:pPr>
              <w:pStyle w:val="TAC"/>
              <w:rPr>
                <w:lang w:eastAsia="en-US"/>
              </w:rPr>
            </w:pPr>
            <w:r w:rsidRPr="002B3813">
              <w:rPr>
                <w:lang w:eastAsia="en-US"/>
              </w:rPr>
              <w:t>TAI-8</w:t>
            </w:r>
          </w:p>
        </w:tc>
        <w:tc>
          <w:tcPr>
            <w:tcW w:w="1631" w:type="dxa"/>
          </w:tcPr>
          <w:p w14:paraId="699D9254" w14:textId="77777777" w:rsidR="00D2072D" w:rsidRPr="002B3813" w:rsidRDefault="00D2072D" w:rsidP="00736CE3">
            <w:pPr>
              <w:pStyle w:val="TAC"/>
              <w:rPr>
                <w:lang w:eastAsia="en-US"/>
              </w:rPr>
            </w:pPr>
            <w:r w:rsidRPr="002B3813">
              <w:rPr>
                <w:lang w:eastAsia="en-US"/>
              </w:rPr>
              <w:t>32776</w:t>
            </w:r>
          </w:p>
        </w:tc>
        <w:tc>
          <w:tcPr>
            <w:tcW w:w="1276" w:type="dxa"/>
          </w:tcPr>
          <w:p w14:paraId="5D03A27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6F7BA18A" w14:textId="77777777" w:rsidR="00D2072D" w:rsidRPr="002B3813" w:rsidRDefault="00D2072D" w:rsidP="00736CE3">
            <w:pPr>
              <w:pStyle w:val="TAC"/>
              <w:rPr>
                <w:lang w:eastAsia="en-US"/>
              </w:rPr>
            </w:pPr>
          </w:p>
        </w:tc>
      </w:tr>
      <w:tr w:rsidR="00D2072D" w:rsidRPr="002B3813" w14:paraId="3A92B864" w14:textId="77777777">
        <w:trPr>
          <w:jc w:val="center"/>
        </w:trPr>
        <w:tc>
          <w:tcPr>
            <w:tcW w:w="1093" w:type="dxa"/>
            <w:shd w:val="clear" w:color="auto" w:fill="auto"/>
          </w:tcPr>
          <w:p w14:paraId="605253DB" w14:textId="77777777" w:rsidR="00D2072D" w:rsidRPr="002B3813" w:rsidRDefault="00D2072D" w:rsidP="00736CE3">
            <w:pPr>
              <w:pStyle w:val="TAC"/>
              <w:rPr>
                <w:lang w:eastAsia="en-US"/>
              </w:rPr>
            </w:pPr>
            <w:r w:rsidRPr="002B3813">
              <w:rPr>
                <w:lang w:eastAsia="en-US"/>
              </w:rPr>
              <w:t>Cell I</w:t>
            </w:r>
          </w:p>
        </w:tc>
        <w:tc>
          <w:tcPr>
            <w:tcW w:w="949" w:type="dxa"/>
          </w:tcPr>
          <w:p w14:paraId="5167E67A"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1A01C212"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507EE7A8"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2F89FDEF" w14:textId="77777777" w:rsidR="00D2072D" w:rsidRPr="002B3813" w:rsidRDefault="00D2072D" w:rsidP="00736CE3">
            <w:pPr>
              <w:pStyle w:val="TAC"/>
              <w:rPr>
                <w:lang w:eastAsia="en-US"/>
              </w:rPr>
            </w:pPr>
            <w:r w:rsidRPr="002B3813">
              <w:rPr>
                <w:lang w:eastAsia="en-US"/>
              </w:rPr>
              <w:t>1</w:t>
            </w:r>
          </w:p>
        </w:tc>
        <w:tc>
          <w:tcPr>
            <w:tcW w:w="1019" w:type="dxa"/>
          </w:tcPr>
          <w:p w14:paraId="5BDF94DC" w14:textId="77777777" w:rsidR="00D2072D" w:rsidRPr="002B3813" w:rsidRDefault="00D2072D" w:rsidP="00736CE3">
            <w:pPr>
              <w:pStyle w:val="TAC"/>
              <w:rPr>
                <w:lang w:eastAsia="en-US"/>
              </w:rPr>
            </w:pPr>
            <w:r w:rsidRPr="002B3813">
              <w:rPr>
                <w:lang w:eastAsia="en-US"/>
              </w:rPr>
              <w:t>TAI-9</w:t>
            </w:r>
          </w:p>
        </w:tc>
        <w:tc>
          <w:tcPr>
            <w:tcW w:w="1631" w:type="dxa"/>
          </w:tcPr>
          <w:p w14:paraId="2B5EB05D" w14:textId="77777777" w:rsidR="00D2072D" w:rsidRPr="002B3813" w:rsidRDefault="00D2072D" w:rsidP="00736CE3">
            <w:pPr>
              <w:pStyle w:val="TAC"/>
              <w:rPr>
                <w:lang w:eastAsia="en-US"/>
              </w:rPr>
            </w:pPr>
            <w:r w:rsidRPr="002B3813">
              <w:rPr>
                <w:lang w:eastAsia="en-US"/>
              </w:rPr>
              <w:t>32777</w:t>
            </w:r>
          </w:p>
        </w:tc>
        <w:tc>
          <w:tcPr>
            <w:tcW w:w="1276" w:type="dxa"/>
          </w:tcPr>
          <w:p w14:paraId="6AA09D99"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ECAF12B" w14:textId="77777777" w:rsidR="00D2072D" w:rsidRPr="002B3813" w:rsidRDefault="00D2072D" w:rsidP="00736CE3">
            <w:pPr>
              <w:pStyle w:val="TAC"/>
              <w:rPr>
                <w:lang w:eastAsia="en-US"/>
              </w:rPr>
            </w:pPr>
          </w:p>
        </w:tc>
      </w:tr>
      <w:tr w:rsidR="00D2072D" w:rsidRPr="002B3813" w14:paraId="1FD996E3" w14:textId="77777777">
        <w:trPr>
          <w:jc w:val="center"/>
        </w:trPr>
        <w:tc>
          <w:tcPr>
            <w:tcW w:w="1093" w:type="dxa"/>
            <w:shd w:val="clear" w:color="auto" w:fill="auto"/>
          </w:tcPr>
          <w:p w14:paraId="29B8AFE4" w14:textId="77777777" w:rsidR="00D2072D" w:rsidRPr="002B3813" w:rsidRDefault="00D2072D" w:rsidP="00736CE3">
            <w:pPr>
              <w:pStyle w:val="TAC"/>
              <w:rPr>
                <w:lang w:eastAsia="en-US"/>
              </w:rPr>
            </w:pPr>
            <w:r w:rsidRPr="002B3813">
              <w:rPr>
                <w:lang w:eastAsia="en-US"/>
              </w:rPr>
              <w:t>Cell J</w:t>
            </w:r>
          </w:p>
        </w:tc>
        <w:tc>
          <w:tcPr>
            <w:tcW w:w="949" w:type="dxa"/>
          </w:tcPr>
          <w:p w14:paraId="2D409652" w14:textId="77777777" w:rsidR="00D2072D" w:rsidRPr="002B3813" w:rsidRDefault="00D2072D" w:rsidP="00736CE3">
            <w:pPr>
              <w:pStyle w:val="TAC"/>
              <w:rPr>
                <w:lang w:eastAsia="en-US"/>
              </w:rPr>
            </w:pPr>
            <w:r w:rsidRPr="002B3813">
              <w:rPr>
                <w:lang w:eastAsia="en-US"/>
              </w:rPr>
              <w:t>TAI-10</w:t>
            </w:r>
          </w:p>
        </w:tc>
        <w:tc>
          <w:tcPr>
            <w:tcW w:w="0" w:type="auto"/>
            <w:shd w:val="clear" w:color="auto" w:fill="auto"/>
          </w:tcPr>
          <w:p w14:paraId="21D38F1F" w14:textId="77777777" w:rsidR="00D2072D" w:rsidRPr="002B3813" w:rsidRDefault="00D2072D" w:rsidP="00736CE3">
            <w:pPr>
              <w:pStyle w:val="TAC"/>
              <w:rPr>
                <w:lang w:eastAsia="en-US"/>
              </w:rPr>
            </w:pPr>
            <w:r w:rsidRPr="002B3813">
              <w:rPr>
                <w:lang w:eastAsia="en-US"/>
              </w:rPr>
              <w:t>003</w:t>
            </w:r>
          </w:p>
        </w:tc>
        <w:tc>
          <w:tcPr>
            <w:tcW w:w="0" w:type="auto"/>
            <w:shd w:val="clear" w:color="auto" w:fill="auto"/>
          </w:tcPr>
          <w:p w14:paraId="4C266F1A"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9812649" w14:textId="77777777" w:rsidR="00D2072D" w:rsidRPr="002B3813" w:rsidRDefault="00D2072D" w:rsidP="00736CE3">
            <w:pPr>
              <w:pStyle w:val="TAC"/>
              <w:rPr>
                <w:lang w:eastAsia="en-US"/>
              </w:rPr>
            </w:pPr>
            <w:r w:rsidRPr="002B3813">
              <w:rPr>
                <w:lang w:eastAsia="en-US"/>
              </w:rPr>
              <w:t>1</w:t>
            </w:r>
          </w:p>
        </w:tc>
        <w:tc>
          <w:tcPr>
            <w:tcW w:w="1019" w:type="dxa"/>
          </w:tcPr>
          <w:p w14:paraId="6AA6C9A9" w14:textId="77777777" w:rsidR="00D2072D" w:rsidRPr="002B3813" w:rsidRDefault="00D2072D" w:rsidP="00736CE3">
            <w:pPr>
              <w:pStyle w:val="TAC"/>
              <w:rPr>
                <w:lang w:eastAsia="en-US"/>
              </w:rPr>
            </w:pPr>
            <w:r w:rsidRPr="002B3813">
              <w:rPr>
                <w:lang w:eastAsia="en-US"/>
              </w:rPr>
              <w:t>TAI-10</w:t>
            </w:r>
          </w:p>
        </w:tc>
        <w:tc>
          <w:tcPr>
            <w:tcW w:w="1631" w:type="dxa"/>
          </w:tcPr>
          <w:p w14:paraId="1B933E13" w14:textId="77777777" w:rsidR="00D2072D" w:rsidRPr="002B3813" w:rsidRDefault="00D2072D" w:rsidP="00736CE3">
            <w:pPr>
              <w:pStyle w:val="TAC"/>
              <w:rPr>
                <w:lang w:eastAsia="en-US"/>
              </w:rPr>
            </w:pPr>
            <w:r w:rsidRPr="002B3813">
              <w:rPr>
                <w:lang w:eastAsia="en-US"/>
              </w:rPr>
              <w:t>32778</w:t>
            </w:r>
          </w:p>
        </w:tc>
        <w:tc>
          <w:tcPr>
            <w:tcW w:w="1276" w:type="dxa"/>
          </w:tcPr>
          <w:p w14:paraId="7AC1250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EB6A4B5" w14:textId="77777777" w:rsidR="00D2072D" w:rsidRPr="002B3813" w:rsidRDefault="00D2072D" w:rsidP="00736CE3">
            <w:pPr>
              <w:pStyle w:val="TAC"/>
              <w:rPr>
                <w:lang w:eastAsia="en-US"/>
              </w:rPr>
            </w:pPr>
          </w:p>
        </w:tc>
      </w:tr>
      <w:tr w:rsidR="00D2072D" w:rsidRPr="002B3813" w14:paraId="6ED58038" w14:textId="77777777">
        <w:trPr>
          <w:jc w:val="center"/>
        </w:trPr>
        <w:tc>
          <w:tcPr>
            <w:tcW w:w="1093" w:type="dxa"/>
            <w:shd w:val="clear" w:color="auto" w:fill="auto"/>
          </w:tcPr>
          <w:p w14:paraId="797E41DA" w14:textId="77777777" w:rsidR="00D2072D" w:rsidRPr="002B3813" w:rsidRDefault="00D2072D" w:rsidP="00736CE3">
            <w:pPr>
              <w:pStyle w:val="TAC"/>
              <w:rPr>
                <w:lang w:eastAsia="en-US"/>
              </w:rPr>
            </w:pPr>
            <w:r w:rsidRPr="002B3813">
              <w:rPr>
                <w:lang w:eastAsia="en-US"/>
              </w:rPr>
              <w:t>Cell K</w:t>
            </w:r>
          </w:p>
        </w:tc>
        <w:tc>
          <w:tcPr>
            <w:tcW w:w="949" w:type="dxa"/>
          </w:tcPr>
          <w:p w14:paraId="7BB13BA8"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594A98C9"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DD4417F"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2E15CE1" w14:textId="77777777" w:rsidR="00D2072D" w:rsidRPr="002B3813" w:rsidRDefault="00D2072D" w:rsidP="00736CE3">
            <w:pPr>
              <w:pStyle w:val="TAC"/>
              <w:rPr>
                <w:lang w:eastAsia="en-US"/>
              </w:rPr>
            </w:pPr>
            <w:r w:rsidRPr="002B3813">
              <w:rPr>
                <w:lang w:eastAsia="en-US"/>
              </w:rPr>
              <w:t>1</w:t>
            </w:r>
          </w:p>
        </w:tc>
        <w:tc>
          <w:tcPr>
            <w:tcW w:w="1019" w:type="dxa"/>
          </w:tcPr>
          <w:p w14:paraId="4AB52956" w14:textId="77777777" w:rsidR="00D2072D" w:rsidRPr="002B3813" w:rsidRDefault="00D2072D" w:rsidP="00736CE3">
            <w:pPr>
              <w:pStyle w:val="TAC"/>
              <w:rPr>
                <w:lang w:eastAsia="en-US"/>
              </w:rPr>
            </w:pPr>
            <w:r w:rsidRPr="002B3813">
              <w:rPr>
                <w:lang w:eastAsia="en-US"/>
              </w:rPr>
              <w:t>TAI-9</w:t>
            </w:r>
          </w:p>
        </w:tc>
        <w:tc>
          <w:tcPr>
            <w:tcW w:w="1631" w:type="dxa"/>
          </w:tcPr>
          <w:p w14:paraId="22FF9CFD" w14:textId="77777777" w:rsidR="00D2072D" w:rsidRPr="002B3813" w:rsidRDefault="00D2072D" w:rsidP="00736CE3">
            <w:pPr>
              <w:pStyle w:val="TAC"/>
              <w:rPr>
                <w:lang w:eastAsia="en-US"/>
              </w:rPr>
            </w:pPr>
            <w:r w:rsidRPr="002B3813">
              <w:rPr>
                <w:lang w:eastAsia="en-US"/>
              </w:rPr>
              <w:t>32777</w:t>
            </w:r>
          </w:p>
        </w:tc>
        <w:tc>
          <w:tcPr>
            <w:tcW w:w="1276" w:type="dxa"/>
          </w:tcPr>
          <w:p w14:paraId="43365A1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72B2FCD" w14:textId="77777777" w:rsidR="00D2072D" w:rsidRPr="002B3813" w:rsidRDefault="00D2072D" w:rsidP="00736CE3">
            <w:pPr>
              <w:pStyle w:val="TAC"/>
              <w:rPr>
                <w:lang w:eastAsia="en-US"/>
              </w:rPr>
            </w:pPr>
          </w:p>
        </w:tc>
      </w:tr>
      <w:tr w:rsidR="00D2072D" w:rsidRPr="002B3813" w14:paraId="44E1B6A9" w14:textId="77777777">
        <w:trPr>
          <w:jc w:val="center"/>
        </w:trPr>
        <w:tc>
          <w:tcPr>
            <w:tcW w:w="1093" w:type="dxa"/>
            <w:shd w:val="clear" w:color="auto" w:fill="auto"/>
          </w:tcPr>
          <w:p w14:paraId="0FA4DFC1" w14:textId="77777777" w:rsidR="00D2072D" w:rsidRPr="002B3813" w:rsidRDefault="00D2072D" w:rsidP="00736CE3">
            <w:pPr>
              <w:pStyle w:val="TAC"/>
              <w:rPr>
                <w:lang w:eastAsia="en-US"/>
              </w:rPr>
            </w:pPr>
            <w:r w:rsidRPr="002B3813">
              <w:rPr>
                <w:lang w:eastAsia="en-US"/>
              </w:rPr>
              <w:t>Cell L</w:t>
            </w:r>
          </w:p>
        </w:tc>
        <w:tc>
          <w:tcPr>
            <w:tcW w:w="949" w:type="dxa"/>
          </w:tcPr>
          <w:p w14:paraId="4328A8E2" w14:textId="77777777" w:rsidR="00D2072D" w:rsidRPr="002B3813" w:rsidRDefault="00D2072D" w:rsidP="00736CE3">
            <w:pPr>
              <w:pStyle w:val="TAC"/>
              <w:rPr>
                <w:lang w:eastAsia="en-US"/>
              </w:rPr>
            </w:pPr>
            <w:r w:rsidRPr="002B3813">
              <w:rPr>
                <w:lang w:eastAsia="en-US"/>
              </w:rPr>
              <w:t>TAI-11</w:t>
            </w:r>
          </w:p>
        </w:tc>
        <w:tc>
          <w:tcPr>
            <w:tcW w:w="0" w:type="auto"/>
            <w:shd w:val="clear" w:color="auto" w:fill="auto"/>
          </w:tcPr>
          <w:p w14:paraId="09E3C1AB"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01896F41"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107DB196" w14:textId="77777777" w:rsidR="00D2072D" w:rsidRPr="002B3813" w:rsidRDefault="00D2072D" w:rsidP="00736CE3">
            <w:pPr>
              <w:pStyle w:val="TAC"/>
              <w:rPr>
                <w:lang w:eastAsia="en-US"/>
              </w:rPr>
            </w:pPr>
            <w:r w:rsidRPr="002B3813">
              <w:rPr>
                <w:lang w:eastAsia="en-US"/>
              </w:rPr>
              <w:t>2</w:t>
            </w:r>
          </w:p>
        </w:tc>
        <w:tc>
          <w:tcPr>
            <w:tcW w:w="1019" w:type="dxa"/>
          </w:tcPr>
          <w:p w14:paraId="411277F9" w14:textId="77777777" w:rsidR="00D2072D" w:rsidRPr="002B3813" w:rsidRDefault="00D2072D" w:rsidP="00736CE3">
            <w:pPr>
              <w:pStyle w:val="TAC"/>
              <w:rPr>
                <w:lang w:eastAsia="en-US"/>
              </w:rPr>
            </w:pPr>
            <w:r w:rsidRPr="002B3813">
              <w:rPr>
                <w:lang w:eastAsia="en-US"/>
              </w:rPr>
              <w:t>TAI-11</w:t>
            </w:r>
          </w:p>
        </w:tc>
        <w:tc>
          <w:tcPr>
            <w:tcW w:w="1631" w:type="dxa"/>
          </w:tcPr>
          <w:p w14:paraId="7C915E70" w14:textId="77777777" w:rsidR="00D2072D" w:rsidRPr="002B3813" w:rsidRDefault="00D2072D" w:rsidP="00736CE3">
            <w:pPr>
              <w:pStyle w:val="TAC"/>
              <w:rPr>
                <w:lang w:eastAsia="en-US"/>
              </w:rPr>
            </w:pPr>
            <w:r w:rsidRPr="002B3813">
              <w:rPr>
                <w:lang w:eastAsia="en-US"/>
              </w:rPr>
              <w:t>32779</w:t>
            </w:r>
          </w:p>
        </w:tc>
        <w:tc>
          <w:tcPr>
            <w:tcW w:w="1276" w:type="dxa"/>
          </w:tcPr>
          <w:p w14:paraId="6FE0E21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14DE89E" w14:textId="77777777" w:rsidR="00D2072D" w:rsidRPr="002B3813" w:rsidRDefault="00D2072D" w:rsidP="00736CE3">
            <w:pPr>
              <w:pStyle w:val="TAC"/>
              <w:rPr>
                <w:lang w:eastAsia="en-US"/>
              </w:rPr>
            </w:pPr>
          </w:p>
        </w:tc>
      </w:tr>
      <w:tr w:rsidR="00D2072D" w:rsidRPr="002B3813" w14:paraId="62CC21AC" w14:textId="77777777">
        <w:trPr>
          <w:jc w:val="center"/>
        </w:trPr>
        <w:tc>
          <w:tcPr>
            <w:tcW w:w="1093" w:type="dxa"/>
            <w:shd w:val="clear" w:color="auto" w:fill="auto"/>
          </w:tcPr>
          <w:p w14:paraId="22295341" w14:textId="77777777" w:rsidR="00D2072D" w:rsidRPr="002B3813" w:rsidRDefault="00D2072D" w:rsidP="00736CE3">
            <w:pPr>
              <w:pStyle w:val="TAC"/>
              <w:rPr>
                <w:lang w:eastAsia="en-US"/>
              </w:rPr>
            </w:pPr>
            <w:r w:rsidRPr="002B3813">
              <w:rPr>
                <w:lang w:eastAsia="en-US"/>
              </w:rPr>
              <w:t>Cell M</w:t>
            </w:r>
          </w:p>
        </w:tc>
        <w:tc>
          <w:tcPr>
            <w:tcW w:w="949" w:type="dxa"/>
          </w:tcPr>
          <w:p w14:paraId="266BA0A2"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09FE2D4A"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771C1977" w14:textId="77777777" w:rsidR="00D2072D" w:rsidRPr="002B3813" w:rsidRDefault="00D2072D" w:rsidP="00736CE3">
            <w:pPr>
              <w:pStyle w:val="TAC"/>
              <w:rPr>
                <w:lang w:eastAsia="en-US"/>
              </w:rPr>
            </w:pPr>
            <w:r w:rsidRPr="002B3813">
              <w:rPr>
                <w:lang w:eastAsia="en-US"/>
              </w:rPr>
              <w:t>1</w:t>
            </w:r>
          </w:p>
        </w:tc>
        <w:tc>
          <w:tcPr>
            <w:tcW w:w="1019" w:type="dxa"/>
          </w:tcPr>
          <w:p w14:paraId="0C09E32B" w14:textId="77777777" w:rsidR="00D2072D" w:rsidRPr="002B3813" w:rsidRDefault="00D2072D" w:rsidP="00736CE3">
            <w:pPr>
              <w:pStyle w:val="TAC"/>
              <w:rPr>
                <w:lang w:eastAsia="en-US"/>
              </w:rPr>
            </w:pPr>
            <w:r w:rsidRPr="002B3813">
              <w:rPr>
                <w:lang w:eastAsia="en-US"/>
              </w:rPr>
              <w:t>TAI-1</w:t>
            </w:r>
          </w:p>
        </w:tc>
        <w:tc>
          <w:tcPr>
            <w:tcW w:w="1631" w:type="dxa"/>
          </w:tcPr>
          <w:p w14:paraId="725CA2B0" w14:textId="77777777" w:rsidR="00D2072D" w:rsidRPr="002B3813" w:rsidRDefault="00D2072D" w:rsidP="00736CE3">
            <w:pPr>
              <w:pStyle w:val="TAC"/>
              <w:rPr>
                <w:lang w:eastAsia="en-US"/>
              </w:rPr>
            </w:pPr>
            <w:r w:rsidRPr="002B3813">
              <w:rPr>
                <w:lang w:eastAsia="en-US"/>
              </w:rPr>
              <w:t>32769</w:t>
            </w:r>
          </w:p>
        </w:tc>
        <w:tc>
          <w:tcPr>
            <w:tcW w:w="1276" w:type="dxa"/>
          </w:tcPr>
          <w:p w14:paraId="66DA315F"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BA4F808" w14:textId="77777777" w:rsidR="00D2072D" w:rsidRPr="002B3813" w:rsidRDefault="00D2072D" w:rsidP="00736CE3">
            <w:pPr>
              <w:pStyle w:val="TAC"/>
              <w:rPr>
                <w:lang w:eastAsia="en-US"/>
              </w:rPr>
            </w:pPr>
          </w:p>
        </w:tc>
      </w:tr>
      <w:tr w:rsidR="00D2072D" w:rsidRPr="002B3813" w14:paraId="59E65E3F" w14:textId="77777777" w:rsidTr="00617AB0">
        <w:trPr>
          <w:jc w:val="center"/>
        </w:trPr>
        <w:tc>
          <w:tcPr>
            <w:tcW w:w="1093" w:type="dxa"/>
            <w:shd w:val="clear" w:color="auto" w:fill="auto"/>
          </w:tcPr>
          <w:p w14:paraId="10E4F340" w14:textId="5797CA64" w:rsidR="00D2072D" w:rsidRPr="002B3813" w:rsidRDefault="00D2072D" w:rsidP="00D2072D">
            <w:pPr>
              <w:pStyle w:val="TAC"/>
              <w:rPr>
                <w:lang w:eastAsia="en-US"/>
              </w:rPr>
            </w:pPr>
            <w:r w:rsidRPr="00C1792B">
              <w:t>Cell N</w:t>
            </w:r>
          </w:p>
        </w:tc>
        <w:tc>
          <w:tcPr>
            <w:tcW w:w="949" w:type="dxa"/>
          </w:tcPr>
          <w:p w14:paraId="3A54A7FB" w14:textId="21692520" w:rsidR="00D2072D" w:rsidRPr="002B3813" w:rsidRDefault="00D2072D" w:rsidP="00D2072D">
            <w:pPr>
              <w:pStyle w:val="TAC"/>
              <w:rPr>
                <w:lang w:eastAsia="en-US"/>
              </w:rPr>
            </w:pPr>
            <w:r w:rsidRPr="00C1792B">
              <w:t>TAI-7</w:t>
            </w:r>
          </w:p>
        </w:tc>
        <w:tc>
          <w:tcPr>
            <w:tcW w:w="0" w:type="auto"/>
            <w:shd w:val="clear" w:color="auto" w:fill="auto"/>
          </w:tcPr>
          <w:p w14:paraId="5CBD17D5" w14:textId="010ADCC6" w:rsidR="00D2072D" w:rsidRPr="002B3813" w:rsidRDefault="00D2072D" w:rsidP="00D2072D">
            <w:pPr>
              <w:pStyle w:val="TAC"/>
              <w:rPr>
                <w:lang w:eastAsia="en-US"/>
              </w:rPr>
            </w:pPr>
            <w:r w:rsidRPr="00C1792B">
              <w:t>(Note 4)</w:t>
            </w:r>
          </w:p>
        </w:tc>
        <w:tc>
          <w:tcPr>
            <w:tcW w:w="0" w:type="auto"/>
            <w:shd w:val="clear" w:color="auto" w:fill="auto"/>
          </w:tcPr>
          <w:p w14:paraId="5D482370" w14:textId="3FD24C55" w:rsidR="00D2072D" w:rsidRPr="002B3813" w:rsidRDefault="00D2072D" w:rsidP="00D2072D">
            <w:pPr>
              <w:pStyle w:val="TAC"/>
              <w:rPr>
                <w:lang w:eastAsia="en-US"/>
              </w:rPr>
            </w:pPr>
            <w:r w:rsidRPr="00C1792B">
              <w:t>02</w:t>
            </w:r>
          </w:p>
        </w:tc>
        <w:tc>
          <w:tcPr>
            <w:tcW w:w="852" w:type="dxa"/>
            <w:shd w:val="clear" w:color="auto" w:fill="auto"/>
          </w:tcPr>
          <w:p w14:paraId="33847075" w14:textId="4F9479C7" w:rsidR="00D2072D" w:rsidRPr="002B3813" w:rsidRDefault="00D2072D" w:rsidP="00D2072D">
            <w:pPr>
              <w:pStyle w:val="TAC"/>
              <w:rPr>
                <w:lang w:eastAsia="en-US"/>
              </w:rPr>
            </w:pPr>
            <w:r w:rsidRPr="00C1792B">
              <w:t>1</w:t>
            </w:r>
          </w:p>
        </w:tc>
        <w:tc>
          <w:tcPr>
            <w:tcW w:w="1019" w:type="dxa"/>
          </w:tcPr>
          <w:p w14:paraId="7ADAFA23" w14:textId="2D3C5276" w:rsidR="00D2072D" w:rsidRPr="002B3813" w:rsidRDefault="00D2072D" w:rsidP="00D2072D">
            <w:pPr>
              <w:pStyle w:val="TAC"/>
              <w:rPr>
                <w:lang w:eastAsia="en-US"/>
              </w:rPr>
            </w:pPr>
            <w:r w:rsidRPr="00C1792B">
              <w:t>TAI-7</w:t>
            </w:r>
          </w:p>
        </w:tc>
        <w:tc>
          <w:tcPr>
            <w:tcW w:w="1631" w:type="dxa"/>
          </w:tcPr>
          <w:p w14:paraId="3DBB156A" w14:textId="36C06DA9" w:rsidR="00D2072D" w:rsidRPr="002B3813" w:rsidRDefault="00D2072D" w:rsidP="00D2072D">
            <w:pPr>
              <w:pStyle w:val="TAC"/>
              <w:rPr>
                <w:lang w:eastAsia="en-US"/>
              </w:rPr>
            </w:pPr>
            <w:r w:rsidRPr="00C1792B">
              <w:t>327</w:t>
            </w:r>
            <w:r w:rsidRPr="002E361B">
              <w:t>80</w:t>
            </w:r>
          </w:p>
        </w:tc>
        <w:tc>
          <w:tcPr>
            <w:tcW w:w="1276" w:type="dxa"/>
          </w:tcPr>
          <w:p w14:paraId="4D31515C" w14:textId="03F9F46B" w:rsidR="00D2072D" w:rsidRPr="002B3813" w:rsidRDefault="00D2072D" w:rsidP="00D2072D">
            <w:pPr>
              <w:pStyle w:val="TAC"/>
              <w:rPr>
                <w:lang w:eastAsia="en-US"/>
              </w:rPr>
            </w:pPr>
            <w:r w:rsidRPr="00C1792B">
              <w:t>1</w:t>
            </w:r>
          </w:p>
        </w:tc>
        <w:tc>
          <w:tcPr>
            <w:tcW w:w="1335" w:type="dxa"/>
            <w:vMerge/>
            <w:shd w:val="clear" w:color="auto" w:fill="auto"/>
          </w:tcPr>
          <w:p w14:paraId="780B05B1" w14:textId="77777777" w:rsidR="00D2072D" w:rsidRPr="002B3813" w:rsidRDefault="00D2072D" w:rsidP="00D2072D">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926"/>
        <w:gridCol w:w="33"/>
        <w:gridCol w:w="1904"/>
        <w:gridCol w:w="33"/>
        <w:gridCol w:w="1146"/>
        <w:gridCol w:w="33"/>
        <w:gridCol w:w="1527"/>
        <w:gridCol w:w="33"/>
        <w:gridCol w:w="913"/>
        <w:gridCol w:w="33"/>
        <w:gridCol w:w="959"/>
        <w:gridCol w:w="33"/>
        <w:gridCol w:w="1055"/>
        <w:gridCol w:w="33"/>
        <w:gridCol w:w="1101"/>
        <w:gridCol w:w="33"/>
      </w:tblGrid>
      <w:tr w:rsidR="00081360" w:rsidRPr="002B3813" w14:paraId="79C7994C" w14:textId="77777777" w:rsidTr="00D2072D">
        <w:trPr>
          <w:gridAfter w:val="1"/>
          <w:wAfter w:w="33" w:type="dxa"/>
          <w:jc w:val="center"/>
        </w:trPr>
        <w:tc>
          <w:tcPr>
            <w:tcW w:w="959" w:type="dxa"/>
            <w:gridSpan w:val="2"/>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gridSpan w:val="2"/>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gridSpan w:val="2"/>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4"/>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gridSpan w:val="2"/>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gridSpan w:val="2"/>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gridSpan w:val="2"/>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D2072D">
        <w:trPr>
          <w:gridAfter w:val="1"/>
          <w:wAfter w:w="33" w:type="dxa"/>
          <w:jc w:val="center"/>
        </w:trPr>
        <w:tc>
          <w:tcPr>
            <w:tcW w:w="959" w:type="dxa"/>
            <w:gridSpan w:val="2"/>
            <w:vMerge/>
            <w:shd w:val="clear" w:color="auto" w:fill="auto"/>
          </w:tcPr>
          <w:p w14:paraId="7950EA6D" w14:textId="77777777" w:rsidR="00081360" w:rsidRPr="002B3813" w:rsidRDefault="00081360" w:rsidP="000775E8">
            <w:pPr>
              <w:pStyle w:val="TAH"/>
              <w:rPr>
                <w:lang w:eastAsia="en-US"/>
              </w:rPr>
            </w:pPr>
          </w:p>
        </w:tc>
        <w:tc>
          <w:tcPr>
            <w:tcW w:w="1937" w:type="dxa"/>
            <w:gridSpan w:val="2"/>
            <w:vMerge/>
            <w:shd w:val="clear" w:color="auto" w:fill="auto"/>
          </w:tcPr>
          <w:p w14:paraId="303E4512" w14:textId="77777777" w:rsidR="00081360" w:rsidRPr="002B3813" w:rsidRDefault="00081360" w:rsidP="000775E8">
            <w:pPr>
              <w:pStyle w:val="TAH"/>
              <w:rPr>
                <w:lang w:eastAsia="en-US"/>
              </w:rPr>
            </w:pPr>
          </w:p>
        </w:tc>
        <w:tc>
          <w:tcPr>
            <w:tcW w:w="1179" w:type="dxa"/>
            <w:gridSpan w:val="2"/>
            <w:vMerge/>
            <w:shd w:val="clear" w:color="auto" w:fill="auto"/>
          </w:tcPr>
          <w:p w14:paraId="5FEC858D" w14:textId="77777777" w:rsidR="00081360" w:rsidRPr="002B3813" w:rsidRDefault="00081360" w:rsidP="000775E8">
            <w:pPr>
              <w:pStyle w:val="TAH"/>
              <w:rPr>
                <w:lang w:eastAsia="en-US"/>
              </w:rPr>
            </w:pPr>
          </w:p>
        </w:tc>
        <w:tc>
          <w:tcPr>
            <w:tcW w:w="1560" w:type="dxa"/>
            <w:gridSpan w:val="2"/>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gridSpan w:val="2"/>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gridSpan w:val="2"/>
            <w:vMerge/>
            <w:shd w:val="clear" w:color="auto" w:fill="auto"/>
          </w:tcPr>
          <w:p w14:paraId="3AE77604" w14:textId="77777777" w:rsidR="00081360" w:rsidRPr="002B3813" w:rsidRDefault="00081360" w:rsidP="000775E8">
            <w:pPr>
              <w:pStyle w:val="TAH"/>
              <w:rPr>
                <w:lang w:eastAsia="en-US"/>
              </w:rPr>
            </w:pPr>
          </w:p>
        </w:tc>
        <w:tc>
          <w:tcPr>
            <w:tcW w:w="1088" w:type="dxa"/>
            <w:gridSpan w:val="2"/>
            <w:vMerge/>
            <w:shd w:val="clear" w:color="auto" w:fill="auto"/>
          </w:tcPr>
          <w:p w14:paraId="5CA74A8C" w14:textId="77777777" w:rsidR="00081360" w:rsidRPr="002B3813" w:rsidRDefault="00081360" w:rsidP="000775E8">
            <w:pPr>
              <w:pStyle w:val="TAH"/>
              <w:rPr>
                <w:lang w:eastAsia="en-US"/>
              </w:rPr>
            </w:pPr>
          </w:p>
        </w:tc>
        <w:tc>
          <w:tcPr>
            <w:tcW w:w="1134" w:type="dxa"/>
            <w:gridSpan w:val="2"/>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D2072D">
        <w:trPr>
          <w:gridAfter w:val="1"/>
          <w:wAfter w:w="33" w:type="dxa"/>
          <w:jc w:val="center"/>
        </w:trPr>
        <w:tc>
          <w:tcPr>
            <w:tcW w:w="959" w:type="dxa"/>
            <w:gridSpan w:val="2"/>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gridSpan w:val="2"/>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gridSpan w:val="2"/>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gridSpan w:val="2"/>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D2072D">
        <w:trPr>
          <w:gridAfter w:val="1"/>
          <w:wAfter w:w="33" w:type="dxa"/>
          <w:jc w:val="center"/>
        </w:trPr>
        <w:tc>
          <w:tcPr>
            <w:tcW w:w="959" w:type="dxa"/>
            <w:gridSpan w:val="2"/>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gridSpan w:val="2"/>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gridSpan w:val="2"/>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gridSpan w:val="2"/>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D2072D">
        <w:trPr>
          <w:gridAfter w:val="1"/>
          <w:wAfter w:w="33" w:type="dxa"/>
          <w:jc w:val="center"/>
        </w:trPr>
        <w:tc>
          <w:tcPr>
            <w:tcW w:w="959" w:type="dxa"/>
            <w:gridSpan w:val="2"/>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gridSpan w:val="2"/>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gridSpan w:val="2"/>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gridSpan w:val="2"/>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D2072D">
        <w:trPr>
          <w:gridAfter w:val="1"/>
          <w:wAfter w:w="33" w:type="dxa"/>
          <w:jc w:val="center"/>
        </w:trPr>
        <w:tc>
          <w:tcPr>
            <w:tcW w:w="959" w:type="dxa"/>
            <w:gridSpan w:val="2"/>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gridSpan w:val="2"/>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gridSpan w:val="2"/>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gridSpan w:val="2"/>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gridSpan w:val="2"/>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D2072D">
        <w:trPr>
          <w:gridAfter w:val="1"/>
          <w:wAfter w:w="33" w:type="dxa"/>
          <w:jc w:val="center"/>
        </w:trPr>
        <w:tc>
          <w:tcPr>
            <w:tcW w:w="959" w:type="dxa"/>
            <w:gridSpan w:val="2"/>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gridSpan w:val="2"/>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gridSpan w:val="2"/>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gridSpan w:val="2"/>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gridSpan w:val="2"/>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D2072D">
        <w:trPr>
          <w:gridAfter w:val="1"/>
          <w:wAfter w:w="33" w:type="dxa"/>
          <w:jc w:val="center"/>
        </w:trPr>
        <w:tc>
          <w:tcPr>
            <w:tcW w:w="959" w:type="dxa"/>
            <w:gridSpan w:val="2"/>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gridSpan w:val="2"/>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gridSpan w:val="2"/>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gridSpan w:val="2"/>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gridSpan w:val="2"/>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gridSpan w:val="2"/>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gridSpan w:val="2"/>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gridSpan w:val="2"/>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D2072D">
        <w:trPr>
          <w:gridAfter w:val="1"/>
          <w:wAfter w:w="33" w:type="dxa"/>
          <w:jc w:val="center"/>
        </w:trPr>
        <w:tc>
          <w:tcPr>
            <w:tcW w:w="959" w:type="dxa"/>
            <w:gridSpan w:val="2"/>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gridSpan w:val="2"/>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gridSpan w:val="2"/>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gridSpan w:val="2"/>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D2072D">
        <w:trPr>
          <w:gridAfter w:val="1"/>
          <w:wAfter w:w="33" w:type="dxa"/>
          <w:jc w:val="center"/>
        </w:trPr>
        <w:tc>
          <w:tcPr>
            <w:tcW w:w="959" w:type="dxa"/>
            <w:gridSpan w:val="2"/>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gridSpan w:val="2"/>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gridSpan w:val="2"/>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gridSpan w:val="2"/>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D2072D">
        <w:trPr>
          <w:gridAfter w:val="1"/>
          <w:wAfter w:w="33" w:type="dxa"/>
          <w:jc w:val="center"/>
        </w:trPr>
        <w:tc>
          <w:tcPr>
            <w:tcW w:w="959" w:type="dxa"/>
            <w:gridSpan w:val="2"/>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gridSpan w:val="2"/>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gridSpan w:val="2"/>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gridSpan w:val="2"/>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D2072D">
        <w:trPr>
          <w:gridAfter w:val="1"/>
          <w:wAfter w:w="33" w:type="dxa"/>
          <w:jc w:val="center"/>
        </w:trPr>
        <w:tc>
          <w:tcPr>
            <w:tcW w:w="959" w:type="dxa"/>
            <w:gridSpan w:val="2"/>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gridSpan w:val="2"/>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gridSpan w:val="2"/>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gridSpan w:val="2"/>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gridSpan w:val="2"/>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gridSpan w:val="2"/>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D2072D">
        <w:trPr>
          <w:gridAfter w:val="1"/>
          <w:wAfter w:w="33" w:type="dxa"/>
          <w:jc w:val="center"/>
        </w:trPr>
        <w:tc>
          <w:tcPr>
            <w:tcW w:w="959" w:type="dxa"/>
            <w:gridSpan w:val="2"/>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gridSpan w:val="2"/>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gridSpan w:val="2"/>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gridSpan w:val="2"/>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D2072D">
        <w:trPr>
          <w:gridAfter w:val="1"/>
          <w:wAfter w:w="33" w:type="dxa"/>
          <w:jc w:val="center"/>
        </w:trPr>
        <w:tc>
          <w:tcPr>
            <w:tcW w:w="959" w:type="dxa"/>
            <w:gridSpan w:val="2"/>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gridSpan w:val="2"/>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gridSpan w:val="2"/>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gridSpan w:val="2"/>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D2072D">
        <w:trPr>
          <w:gridAfter w:val="1"/>
          <w:wAfter w:w="33" w:type="dxa"/>
          <w:jc w:val="center"/>
        </w:trPr>
        <w:tc>
          <w:tcPr>
            <w:tcW w:w="959" w:type="dxa"/>
            <w:gridSpan w:val="2"/>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gridSpan w:val="2"/>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gridSpan w:val="2"/>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gridSpan w:val="2"/>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gridSpan w:val="2"/>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D2072D" w:rsidRPr="00C1792B" w14:paraId="20519AE1" w14:textId="77777777" w:rsidTr="00D2072D">
        <w:trPr>
          <w:gridBefore w:val="1"/>
          <w:wBefore w:w="33" w:type="dxa"/>
          <w:jc w:val="center"/>
        </w:trPr>
        <w:tc>
          <w:tcPr>
            <w:tcW w:w="959" w:type="dxa"/>
            <w:gridSpan w:val="2"/>
            <w:shd w:val="clear" w:color="auto" w:fill="auto"/>
          </w:tcPr>
          <w:p w14:paraId="66AC66BB" w14:textId="77777777" w:rsidR="00D2072D" w:rsidRPr="00C1792B" w:rsidRDefault="00D2072D" w:rsidP="00617AB0">
            <w:pPr>
              <w:pStyle w:val="TAC"/>
            </w:pPr>
            <w:r w:rsidRPr="00C1792B">
              <w:t>Cell N</w:t>
            </w:r>
          </w:p>
        </w:tc>
        <w:tc>
          <w:tcPr>
            <w:tcW w:w="1937" w:type="dxa"/>
            <w:gridSpan w:val="2"/>
            <w:shd w:val="clear" w:color="auto" w:fill="auto"/>
          </w:tcPr>
          <w:p w14:paraId="7EEE0FA3" w14:textId="77777777" w:rsidR="00D2072D" w:rsidRPr="00C1792B" w:rsidRDefault="00D2072D" w:rsidP="00617AB0">
            <w:pPr>
              <w:pStyle w:val="TAC"/>
            </w:pPr>
            <w:r w:rsidRPr="00C1792B">
              <w:t>MCC = MCC in USIM</w:t>
            </w:r>
          </w:p>
          <w:p w14:paraId="0DDADC26" w14:textId="77777777" w:rsidR="00D2072D" w:rsidRPr="00C1792B" w:rsidRDefault="00D2072D" w:rsidP="00617AB0">
            <w:pPr>
              <w:pStyle w:val="TAC"/>
            </w:pPr>
            <w:r w:rsidRPr="00C1792B">
              <w:t>MNC=02</w:t>
            </w:r>
          </w:p>
        </w:tc>
        <w:tc>
          <w:tcPr>
            <w:tcW w:w="1179" w:type="dxa"/>
            <w:gridSpan w:val="2"/>
            <w:shd w:val="clear" w:color="auto" w:fill="auto"/>
          </w:tcPr>
          <w:p w14:paraId="203C6211" w14:textId="77777777" w:rsidR="00D2072D" w:rsidRPr="00C1792B" w:rsidRDefault="00D2072D" w:rsidP="00617AB0">
            <w:pPr>
              <w:pStyle w:val="TAC"/>
            </w:pPr>
            <w:r w:rsidRPr="002E361B">
              <w:t>f</w:t>
            </w:r>
            <w:r w:rsidRPr="00C1792B">
              <w:t>1</w:t>
            </w:r>
          </w:p>
        </w:tc>
        <w:tc>
          <w:tcPr>
            <w:tcW w:w="1560" w:type="dxa"/>
            <w:gridSpan w:val="2"/>
            <w:shd w:val="clear" w:color="auto" w:fill="auto"/>
          </w:tcPr>
          <w:p w14:paraId="478AEBDC" w14:textId="77777777" w:rsidR="00D2072D" w:rsidRPr="00C1792B" w:rsidRDefault="00D2072D" w:rsidP="00617AB0">
            <w:pPr>
              <w:pStyle w:val="TAC"/>
            </w:pPr>
            <w:r w:rsidRPr="00C1792B">
              <w:t>'0000 0000 0000 0010 0010'B</w:t>
            </w:r>
          </w:p>
        </w:tc>
        <w:tc>
          <w:tcPr>
            <w:tcW w:w="946" w:type="dxa"/>
            <w:gridSpan w:val="2"/>
            <w:shd w:val="clear" w:color="auto" w:fill="auto"/>
          </w:tcPr>
          <w:p w14:paraId="37872DEA" w14:textId="77777777" w:rsidR="00D2072D" w:rsidRPr="00C1792B" w:rsidRDefault="00D2072D" w:rsidP="00617AB0">
            <w:pPr>
              <w:pStyle w:val="TAC"/>
            </w:pPr>
            <w:r w:rsidRPr="00C1792B">
              <w:t>'0000 1011'B</w:t>
            </w:r>
          </w:p>
        </w:tc>
        <w:tc>
          <w:tcPr>
            <w:tcW w:w="992" w:type="dxa"/>
            <w:gridSpan w:val="2"/>
            <w:shd w:val="clear" w:color="auto" w:fill="auto"/>
          </w:tcPr>
          <w:p w14:paraId="57F93F6D" w14:textId="77777777" w:rsidR="00D2072D" w:rsidRPr="00C1792B" w:rsidRDefault="00D2072D" w:rsidP="00617AB0">
            <w:pPr>
              <w:pStyle w:val="TAC"/>
            </w:pPr>
            <w:r w:rsidRPr="00C1792B">
              <w:t>18</w:t>
            </w:r>
          </w:p>
        </w:tc>
        <w:tc>
          <w:tcPr>
            <w:tcW w:w="1088" w:type="dxa"/>
            <w:gridSpan w:val="2"/>
            <w:shd w:val="clear" w:color="auto" w:fill="auto"/>
          </w:tcPr>
          <w:p w14:paraId="10031523" w14:textId="77777777" w:rsidR="00D2072D" w:rsidRPr="00C1792B" w:rsidRDefault="00D2072D" w:rsidP="00617AB0">
            <w:pPr>
              <w:pStyle w:val="TAC"/>
            </w:pPr>
            <w:r w:rsidRPr="002E361B">
              <w:t>342</w:t>
            </w:r>
          </w:p>
        </w:tc>
        <w:tc>
          <w:tcPr>
            <w:tcW w:w="1134" w:type="dxa"/>
            <w:gridSpan w:val="2"/>
            <w:shd w:val="clear" w:color="auto" w:fill="auto"/>
          </w:tcPr>
          <w:p w14:paraId="614E9FB4" w14:textId="77777777" w:rsidR="00D2072D" w:rsidRPr="00C1792B" w:rsidRDefault="00D2072D" w:rsidP="00617AB0">
            <w:pPr>
              <w:pStyle w:val="TAC"/>
            </w:pPr>
            <w:r w:rsidRPr="00C1792B">
              <w:t>NA</w:t>
            </w:r>
          </w:p>
        </w:tc>
      </w:tr>
      <w:tr w:rsidR="00081360" w:rsidRPr="002B3813" w14:paraId="21EDA975" w14:textId="77777777" w:rsidTr="00D2072D">
        <w:trPr>
          <w:gridAfter w:val="1"/>
          <w:wAfter w:w="33" w:type="dxa"/>
          <w:jc w:val="center"/>
        </w:trPr>
        <w:tc>
          <w:tcPr>
            <w:tcW w:w="9795" w:type="dxa"/>
            <w:gridSpan w:val="16"/>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pt" o:ole="">
            <v:imagedata r:id="rId8" o:title="" croptop="-685f" cropleft="-779f" cropright="-1345f"/>
          </v:shape>
          <o:OLEObject Type="Embed" ProgID="Word.Picture.8" ShapeID="_x0000_i1025" DrawAspect="Content" ObjectID="_1742926678"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ms</w:t>
            </w:r>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QCI 70 is used for MCData (Mission Critical Data).</w:t>
            </w:r>
          </w:p>
          <w:p w14:paraId="22760233" w14:textId="77777777" w:rsidR="003202E7" w:rsidRPr="00637F4A" w:rsidRDefault="003202E7" w:rsidP="003202E7">
            <w:pPr>
              <w:pStyle w:val="TAN"/>
            </w:pPr>
            <w:r w:rsidRPr="00637F4A">
              <w:t>Note 5:</w:t>
            </w:r>
            <w:r w:rsidRPr="00637F4A">
              <w:tab/>
              <w:t>QCI 67 is used for MCVideo (Mission Critical Video).</w:t>
            </w:r>
          </w:p>
          <w:p w14:paraId="15ABBBD0" w14:textId="243F1C0C" w:rsidR="0034292C" w:rsidRPr="002B3813" w:rsidRDefault="003202E7" w:rsidP="003202E7">
            <w:pPr>
              <w:pStyle w:val="TAN"/>
              <w:rPr>
                <w:lang w:eastAsia="en-US"/>
              </w:rPr>
            </w:pPr>
            <w:r w:rsidRPr="00637F4A">
              <w:t>Note 6:</w:t>
            </w:r>
            <w:r w:rsidRPr="00637F4A">
              <w:tab/>
              <w:t>MCVideo: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r w:rsidRPr="00637F4A">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737EDFE4" w14:textId="77777777" w:rsidR="00D2072D" w:rsidRDefault="002A644B" w:rsidP="00D2072D">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0D5E6BA2" w14:textId="65602BB5" w:rsidR="00002B3D" w:rsidRPr="002B3813" w:rsidRDefault="00D2072D" w:rsidP="00D2072D">
      <w:pPr>
        <w:pStyle w:val="B1"/>
      </w:pPr>
      <w:r>
        <w:t>-</w:t>
      </w:r>
      <w:r>
        <w:tab/>
        <w:t>Only FDD Mode is required for Rel-17 and forward NB-IoT NTN</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2192BDB7"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w:t>
      </w:r>
      <w:r w:rsidR="00DB0A08">
        <w:rPr>
          <w:rFonts w:eastAsia="SimSun"/>
          <w:bCs/>
        </w:rPr>
        <w:t>, 88</w:t>
      </w:r>
      <w:r w:rsidR="00EB1A82">
        <w:rPr>
          <w:rFonts w:eastAsia="SimSun"/>
          <w:bCs/>
        </w:rPr>
        <w:t xml:space="preserve"> and </w:t>
      </w:r>
      <w:r w:rsidR="00DB0A08">
        <w:rPr>
          <w:rFonts w:eastAsia="SimSun"/>
          <w:bCs/>
        </w:rPr>
        <w:t>103</w:t>
      </w:r>
      <w:r w:rsidR="00DB0A08" w:rsidRPr="002B3813">
        <w:rPr>
          <w:rFonts w:eastAsia="SimSun"/>
          <w:bCs/>
        </w:rPr>
        <w:t xml:space="preserve"> </w:t>
      </w:r>
      <w:r w:rsidRPr="002B3813">
        <w:rPr>
          <w:rFonts w:eastAsia="SimSun"/>
          <w:bCs/>
        </w:rPr>
        <w:t xml:space="preserve">which are </w:t>
      </w:r>
      <w:r w:rsidRPr="002B3813">
        <w:t xml:space="preserve">defined in Table 5.5-1 in [21]. </w:t>
      </w:r>
      <w:r w:rsidR="00DC5DF6" w:rsidRPr="00DC5DF6">
        <w:t xml:space="preserve">For satellite access (NTN), NB-IoT is designed to operate in the E-UTRA operating bands 255 and 256 which are defined in Table 5.2-1 in [74]. </w:t>
      </w:r>
      <w:r w:rsidRPr="002B3813">
        <w:t xml:space="preserve">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6560C907" w:rsidR="002A644B" w:rsidRDefault="00606006" w:rsidP="002A644B">
      <w:r w:rsidRPr="002B3813">
        <w:t>E-UTRA/FDD is designed to operate in paired bands of 3GPP TS 36.101 [27]</w:t>
      </w:r>
      <w:r w:rsidR="00DC5DF6" w:rsidRPr="00DC5DF6">
        <w:t xml:space="preserve"> and TS 36.102 [74]</w:t>
      </w:r>
      <w:r w:rsidRPr="002B3813">
        <w:t>. The reference test frequencies for the RF and Signalling test environment for each of the operating bands are defined in sub clause 8.1.3.1.1.</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1395E9E1" w14:textId="77777777" w:rsidR="00DB0A08" w:rsidRDefault="00DB0A08" w:rsidP="00DB0A08"/>
    <w:p w14:paraId="793A14B5" w14:textId="77777777" w:rsidR="00DB0A08" w:rsidRDefault="00DB0A08" w:rsidP="00DB0A08">
      <w:pPr>
        <w:pStyle w:val="H6"/>
      </w:pPr>
      <w:r>
        <w:t>8.1.3.1.1.89 to 8.1.3.1.1.102</w:t>
      </w:r>
      <w:r w:rsidRPr="00ED5F9E">
        <w:tab/>
        <w:t>Void</w:t>
      </w:r>
    </w:p>
    <w:p w14:paraId="443957E5" w14:textId="77777777" w:rsidR="00DB0A08" w:rsidRPr="002B3813" w:rsidRDefault="00DB0A08" w:rsidP="00DB0A08">
      <w:pPr>
        <w:pStyle w:val="H6"/>
      </w:pPr>
      <w:r w:rsidRPr="002B3813">
        <w:t>8.1.3.1.1.1</w:t>
      </w:r>
      <w:r>
        <w:t>0</w:t>
      </w:r>
      <w:r w:rsidRPr="002B3813">
        <w:t>3</w:t>
      </w:r>
      <w:r w:rsidRPr="002B3813">
        <w:tab/>
        <w:t>NB-IoT FDD reference test frequencies for operating band 1</w:t>
      </w:r>
      <w:r>
        <w:t>0</w:t>
      </w:r>
      <w:r w:rsidRPr="002B3813">
        <w:t>3</w:t>
      </w:r>
    </w:p>
    <w:p w14:paraId="66EDB4A5" w14:textId="77777777" w:rsidR="00DB0A08" w:rsidRPr="002B3813" w:rsidRDefault="00DB0A08" w:rsidP="00DB0A08">
      <w:pPr>
        <w:pStyle w:val="TH"/>
      </w:pPr>
      <w:r w:rsidRPr="002B3813">
        <w:t>Table 8.1.3.1.1.1</w:t>
      </w:r>
      <w:r>
        <w:t>0</w:t>
      </w:r>
      <w:r w:rsidRPr="002B3813">
        <w:t>3-1: NB-IoT standalone Test frequencies for operating band 1</w:t>
      </w:r>
      <w:r>
        <w:t>0</w:t>
      </w:r>
      <w:r w:rsidRPr="002B3813">
        <w:t>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2B3813" w:rsidRDefault="00DB0A08" w:rsidP="004C7D34">
            <w:pPr>
              <w:pStyle w:val="TAH"/>
              <w:keepLines w:val="0"/>
            </w:pPr>
            <w:r w:rsidRPr="002B3813">
              <w:t>Frequency of Downlink [MHz]</w:t>
            </w:r>
          </w:p>
        </w:tc>
      </w:tr>
      <w:tr w:rsidR="00DB0A08" w:rsidRPr="002B381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.1</w:t>
            </w:r>
          </w:p>
        </w:tc>
      </w:tr>
      <w:tr w:rsidR="00DB0A08" w:rsidRPr="002B381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.9</w:t>
            </w:r>
          </w:p>
        </w:tc>
      </w:tr>
      <w:tr w:rsidR="00DB0A08" w:rsidRPr="002B381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6100EB24" w14:textId="77777777" w:rsidR="00DB0A08" w:rsidRDefault="00DB0A08" w:rsidP="00DB0A08"/>
    <w:p w14:paraId="7B499D9D" w14:textId="77777777" w:rsidR="00DB0A08" w:rsidRPr="002B3813" w:rsidRDefault="00DB0A08" w:rsidP="00DB0A08">
      <w:pPr>
        <w:pStyle w:val="TH"/>
      </w:pPr>
      <w:r w:rsidRPr="002B3813">
        <w:t>Table 8.1.3.1.1.1</w:t>
      </w:r>
      <w:r>
        <w:t>0</w:t>
      </w:r>
      <w:r w:rsidRPr="002B3813">
        <w:t>3-1</w:t>
      </w:r>
      <w:r>
        <w:t>a</w:t>
      </w:r>
      <w:r w:rsidRPr="002B3813">
        <w:t>: NB-IoT standalone Test frequencies for operating band 1</w:t>
      </w:r>
      <w:r>
        <w:t>0</w:t>
      </w:r>
      <w:r w:rsidRPr="002B3813">
        <w:t>3</w:t>
      </w:r>
      <w:r>
        <w:t xml:space="preserve"> </w:t>
      </w:r>
      <w:r w:rsidRPr="0057480A">
        <w:t>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2B3813" w:rsidRDefault="00DB0A08" w:rsidP="004C7D34">
            <w:pPr>
              <w:pStyle w:val="TAH"/>
              <w:keepLines w:val="0"/>
            </w:pPr>
            <w:r w:rsidRPr="002B3813">
              <w:t>Frequency of Downlink [MHz]</w:t>
            </w:r>
          </w:p>
        </w:tc>
      </w:tr>
      <w:tr w:rsidR="00DB0A08" w:rsidRPr="002B381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2</w:t>
            </w:r>
          </w:p>
        </w:tc>
      </w:tr>
      <w:tr w:rsidR="00DB0A08" w:rsidRPr="002B381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w:t>
            </w:r>
            <w:r>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8</w:t>
            </w:r>
          </w:p>
        </w:tc>
      </w:tr>
      <w:tr w:rsidR="00DB0A08" w:rsidRPr="002B381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1F454CE6" w14:textId="77777777" w:rsidR="00DC5DF6" w:rsidRDefault="00DC5DF6" w:rsidP="00DC5DF6"/>
    <w:p w14:paraId="40A3C8E7" w14:textId="77777777" w:rsidR="00DC5DF6" w:rsidRDefault="00DC5DF6" w:rsidP="00DC5DF6">
      <w:pPr>
        <w:pStyle w:val="H6"/>
        <w:rPr>
          <w:lang w:val="en-US"/>
        </w:rPr>
      </w:pPr>
      <w:r>
        <w:t>8.1.3.1.1.</w:t>
      </w:r>
      <w:r>
        <w:rPr>
          <w:lang w:val="en-US"/>
        </w:rPr>
        <w:t>104</w:t>
      </w:r>
      <w:r>
        <w:t xml:space="preserve"> to 8.1.3.1.1.</w:t>
      </w:r>
      <w:r>
        <w:rPr>
          <w:lang w:val="en-US"/>
        </w:rPr>
        <w:t>254</w:t>
      </w:r>
      <w:r>
        <w:tab/>
      </w:r>
      <w:r>
        <w:rPr>
          <w:lang w:val="en-US"/>
        </w:rPr>
        <w:t>FFS</w:t>
      </w:r>
    </w:p>
    <w:p w14:paraId="665F2C58" w14:textId="77777777" w:rsidR="00DC5DF6" w:rsidRDefault="00DC5DF6" w:rsidP="00DC5DF6">
      <w:pPr>
        <w:pStyle w:val="NO"/>
      </w:pPr>
      <w:r>
        <w:t>Note:</w:t>
      </w:r>
      <w:r>
        <w:tab/>
        <w:t xml:space="preserve">Sub-clauses </w:t>
      </w:r>
      <w:r>
        <w:rPr>
          <w:rFonts w:hint="eastAsia"/>
        </w:rPr>
        <w:t>8.1.3.1.1.104</w:t>
      </w:r>
      <w:r>
        <w:t xml:space="preserve"> to </w:t>
      </w:r>
      <w:r>
        <w:rPr>
          <w:rFonts w:hint="eastAsia"/>
        </w:rPr>
        <w:t>8.1.3.1.1.254</w:t>
      </w:r>
      <w:r>
        <w:t xml:space="preserve"> are marked as FFS as bands </w:t>
      </w:r>
      <w:r>
        <w:rPr>
          <w:lang w:val="en-US"/>
        </w:rPr>
        <w:t>104</w:t>
      </w:r>
      <w:r>
        <w:t xml:space="preserve"> to </w:t>
      </w:r>
      <w:r>
        <w:rPr>
          <w:lang w:val="en-US"/>
        </w:rPr>
        <w:t>254</w:t>
      </w:r>
      <w:r>
        <w:t xml:space="preserve"> are not yet defined in TS 36.101 [27]</w:t>
      </w:r>
      <w:r>
        <w:rPr>
          <w:lang w:val="en-US"/>
        </w:rPr>
        <w:t xml:space="preserve"> or </w:t>
      </w:r>
      <w:r>
        <w:t>TS 36.10</w:t>
      </w:r>
      <w:r>
        <w:rPr>
          <w:lang w:val="en-US"/>
        </w:rPr>
        <w:t>2</w:t>
      </w:r>
      <w:r>
        <w:t xml:space="preserve"> [7</w:t>
      </w:r>
      <w:r>
        <w:rPr>
          <w:lang w:val="en-US"/>
        </w:rPr>
        <w:t>4</w:t>
      </w:r>
      <w:r>
        <w:t>].</w:t>
      </w:r>
    </w:p>
    <w:p w14:paraId="6C35116B" w14:textId="77777777" w:rsidR="00DC5DF6" w:rsidRDefault="00DC5DF6" w:rsidP="00DC5DF6">
      <w:pPr>
        <w:pStyle w:val="H6"/>
        <w:rPr>
          <w:lang w:val="en-US"/>
        </w:rPr>
      </w:pPr>
      <w:r>
        <w:t>8.1.3.1.1.</w:t>
      </w:r>
      <w:r>
        <w:rPr>
          <w:lang w:val="en-US"/>
        </w:rPr>
        <w:t>255</w:t>
      </w:r>
      <w:r>
        <w:tab/>
        <w:t xml:space="preserve">NB-IoT FDD reference test frequencies for operating band </w:t>
      </w:r>
      <w:r>
        <w:rPr>
          <w:lang w:val="en-US"/>
        </w:rPr>
        <w:t>255</w:t>
      </w:r>
    </w:p>
    <w:p w14:paraId="4AEA33D3" w14:textId="77777777" w:rsidR="00DC5DF6" w:rsidRDefault="00DC5DF6" w:rsidP="00DC5DF6">
      <w:pPr>
        <w:pStyle w:val="TH"/>
        <w:rPr>
          <w:lang w:val="en-US"/>
        </w:rPr>
      </w:pPr>
      <w:r>
        <w:t>Table 8.1.3.1.1.</w:t>
      </w:r>
      <w:r>
        <w:rPr>
          <w:lang w:val="en-US"/>
        </w:rPr>
        <w:t>255</w:t>
      </w:r>
      <w:r>
        <w:t xml:space="preserve">-1: NB-IoT standalone Test frequencies for operating band </w:t>
      </w:r>
      <w:r>
        <w:rPr>
          <w:lang w:val="en-US"/>
        </w:rPr>
        <w:t>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14:paraId="32BE8D5D"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5D30C88" w14:textId="77777777" w:rsidR="00DC5DF6" w:rsidRDefault="00DC5DF6" w:rsidP="002F4DB8">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5C947FF1" w14:textId="77777777" w:rsidR="00DC5DF6" w:rsidRDefault="00DC5DF6" w:rsidP="002F4DB8">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7FD25C7" w14:textId="77777777" w:rsidR="00DC5DF6" w:rsidRDefault="00DC5DF6" w:rsidP="002F4DB8">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9F2C57" w14:textId="77777777" w:rsidR="00DC5DF6" w:rsidRDefault="00DC5DF6" w:rsidP="002F4DB8">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5674F8C5" w14:textId="77777777" w:rsidR="00DC5DF6" w:rsidRDefault="00DC5DF6" w:rsidP="002F4DB8">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787E5F" w14:textId="77777777" w:rsidR="00DC5DF6" w:rsidRDefault="00DC5DF6" w:rsidP="002F4DB8">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94F66E" w14:textId="77777777" w:rsidR="00DC5DF6" w:rsidRDefault="00DC5DF6" w:rsidP="002F4DB8">
            <w:pPr>
              <w:pStyle w:val="TAH"/>
              <w:keepLines w:val="0"/>
            </w:pPr>
            <w:r>
              <w:t>Frequency of Downlink [MHz]</w:t>
            </w:r>
          </w:p>
        </w:tc>
      </w:tr>
      <w:tr w:rsidR="00DC5DF6" w14:paraId="013C4E80"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341F37D" w14:textId="77777777" w:rsidR="00DC5DF6" w:rsidRDefault="00DC5DF6" w:rsidP="002F4DB8">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426DFEC" w14:textId="77777777" w:rsidR="00DC5DF6" w:rsidRDefault="00DC5DF6" w:rsidP="002F4DB8">
            <w:pPr>
              <w:pStyle w:val="TAC"/>
              <w:rPr>
                <w:lang w:val="en-US"/>
              </w:rPr>
            </w:pPr>
            <w:r>
              <w:rPr>
                <w:lang w:val="en-US"/>
              </w:rPr>
              <w:t>261505</w:t>
            </w:r>
          </w:p>
        </w:tc>
        <w:tc>
          <w:tcPr>
            <w:tcW w:w="1374" w:type="dxa"/>
            <w:tcBorders>
              <w:top w:val="single" w:sz="6" w:space="0" w:color="auto"/>
              <w:left w:val="single" w:sz="6" w:space="0" w:color="auto"/>
              <w:bottom w:val="single" w:sz="4" w:space="0" w:color="auto"/>
              <w:right w:val="single" w:sz="6" w:space="0" w:color="auto"/>
            </w:tcBorders>
            <w:vAlign w:val="center"/>
          </w:tcPr>
          <w:p w14:paraId="02692E97"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2CFFC5" w14:textId="77777777" w:rsidR="00DC5DF6" w:rsidRDefault="00DC5DF6" w:rsidP="002F4DB8">
            <w:pPr>
              <w:pStyle w:val="TAC"/>
              <w:rPr>
                <w:lang w:val="en-US"/>
              </w:rPr>
            </w:pPr>
            <w:r>
              <w:rPr>
                <w:lang w:val="en-US"/>
              </w:rPr>
              <w:t>1626.6</w:t>
            </w:r>
          </w:p>
        </w:tc>
        <w:tc>
          <w:tcPr>
            <w:tcW w:w="1374" w:type="dxa"/>
            <w:tcBorders>
              <w:top w:val="single" w:sz="6" w:space="0" w:color="auto"/>
              <w:left w:val="single" w:sz="6" w:space="0" w:color="auto"/>
              <w:bottom w:val="single" w:sz="4" w:space="0" w:color="auto"/>
              <w:right w:val="single" w:sz="6" w:space="0" w:color="auto"/>
            </w:tcBorders>
            <w:vAlign w:val="center"/>
          </w:tcPr>
          <w:p w14:paraId="115CE2CB" w14:textId="77777777" w:rsidR="00DC5DF6" w:rsidRDefault="00DC5DF6" w:rsidP="002F4DB8">
            <w:pPr>
              <w:pStyle w:val="TAC"/>
              <w:rPr>
                <w:lang w:val="en-US"/>
              </w:rPr>
            </w:pPr>
            <w:r>
              <w:rPr>
                <w:lang w:val="en-US"/>
              </w:rPr>
              <w:t>228737</w:t>
            </w:r>
          </w:p>
        </w:tc>
        <w:tc>
          <w:tcPr>
            <w:tcW w:w="1374" w:type="dxa"/>
            <w:tcBorders>
              <w:top w:val="single" w:sz="6" w:space="0" w:color="auto"/>
              <w:left w:val="single" w:sz="6" w:space="0" w:color="auto"/>
              <w:bottom w:val="single" w:sz="4" w:space="0" w:color="auto"/>
              <w:right w:val="single" w:sz="6" w:space="0" w:color="auto"/>
            </w:tcBorders>
            <w:vAlign w:val="center"/>
          </w:tcPr>
          <w:p w14:paraId="33752F08"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9A22F8" w14:textId="77777777" w:rsidR="00DC5DF6" w:rsidRDefault="00DC5DF6" w:rsidP="002F4DB8">
            <w:pPr>
              <w:pStyle w:val="TAC"/>
              <w:rPr>
                <w:lang w:val="en-US"/>
              </w:rPr>
            </w:pPr>
            <w:r>
              <w:rPr>
                <w:lang w:val="en-US"/>
              </w:rPr>
              <w:t>1525.1</w:t>
            </w:r>
          </w:p>
        </w:tc>
      </w:tr>
      <w:tr w:rsidR="00DC5DF6" w14:paraId="22F1795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19C4624" w14:textId="77777777" w:rsidR="00DC5DF6" w:rsidRDefault="00DC5DF6" w:rsidP="002F4DB8">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33B8B0D" w14:textId="77777777" w:rsidR="00DC5DF6" w:rsidRDefault="00DC5DF6" w:rsidP="002F4DB8">
            <w:pPr>
              <w:pStyle w:val="TAC"/>
              <w:rPr>
                <w:lang w:val="en-US"/>
              </w:rPr>
            </w:pPr>
            <w:r>
              <w:rPr>
                <w:lang w:val="en-US"/>
              </w:rPr>
              <w:t>261674</w:t>
            </w:r>
          </w:p>
        </w:tc>
        <w:tc>
          <w:tcPr>
            <w:tcW w:w="1374" w:type="dxa"/>
            <w:tcBorders>
              <w:top w:val="single" w:sz="6" w:space="0" w:color="auto"/>
              <w:left w:val="single" w:sz="6" w:space="0" w:color="auto"/>
              <w:bottom w:val="single" w:sz="4" w:space="0" w:color="auto"/>
              <w:right w:val="single" w:sz="6" w:space="0" w:color="auto"/>
            </w:tcBorders>
            <w:vAlign w:val="center"/>
          </w:tcPr>
          <w:p w14:paraId="7E524AFE"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13FEFD" w14:textId="77777777" w:rsidR="00DC5DF6" w:rsidRDefault="00DC5DF6" w:rsidP="002F4DB8">
            <w:pPr>
              <w:pStyle w:val="TAC"/>
              <w:rPr>
                <w:lang w:val="en-US"/>
              </w:rPr>
            </w:pPr>
            <w:r>
              <w:rPr>
                <w:lang w:val="en-US"/>
              </w:rPr>
              <w:t>1643.5</w:t>
            </w:r>
          </w:p>
        </w:tc>
        <w:tc>
          <w:tcPr>
            <w:tcW w:w="1374" w:type="dxa"/>
            <w:tcBorders>
              <w:top w:val="single" w:sz="6" w:space="0" w:color="auto"/>
              <w:left w:val="single" w:sz="6" w:space="0" w:color="auto"/>
              <w:bottom w:val="single" w:sz="4" w:space="0" w:color="auto"/>
              <w:right w:val="single" w:sz="6" w:space="0" w:color="auto"/>
            </w:tcBorders>
            <w:vAlign w:val="center"/>
          </w:tcPr>
          <w:p w14:paraId="382A0E8C" w14:textId="77777777" w:rsidR="00DC5DF6" w:rsidRDefault="00DC5DF6" w:rsidP="002F4DB8">
            <w:pPr>
              <w:pStyle w:val="TAC"/>
              <w:rPr>
                <w:lang w:val="en-US"/>
              </w:rPr>
            </w:pPr>
            <w:r>
              <w:rPr>
                <w:lang w:val="en-US"/>
              </w:rPr>
              <w:t>228906</w:t>
            </w:r>
          </w:p>
        </w:tc>
        <w:tc>
          <w:tcPr>
            <w:tcW w:w="1374" w:type="dxa"/>
            <w:tcBorders>
              <w:top w:val="single" w:sz="6" w:space="0" w:color="auto"/>
              <w:left w:val="single" w:sz="6" w:space="0" w:color="auto"/>
              <w:bottom w:val="single" w:sz="4" w:space="0" w:color="auto"/>
              <w:right w:val="single" w:sz="6" w:space="0" w:color="auto"/>
            </w:tcBorders>
            <w:vAlign w:val="center"/>
          </w:tcPr>
          <w:p w14:paraId="407CD425"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E36DA1" w14:textId="77777777" w:rsidR="00DC5DF6" w:rsidRDefault="00DC5DF6" w:rsidP="002F4DB8">
            <w:pPr>
              <w:pStyle w:val="TAC"/>
              <w:rPr>
                <w:lang w:val="en-US"/>
              </w:rPr>
            </w:pPr>
            <w:r>
              <w:rPr>
                <w:lang w:val="en-US"/>
              </w:rPr>
              <w:t>1542.0</w:t>
            </w:r>
          </w:p>
        </w:tc>
      </w:tr>
      <w:tr w:rsidR="00DC5DF6" w14:paraId="1A959027"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4C85C11" w14:textId="77777777" w:rsidR="00DC5DF6" w:rsidRDefault="00DC5DF6" w:rsidP="002F4DB8">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580B5C5" w14:textId="77777777" w:rsidR="00DC5DF6" w:rsidRDefault="00DC5DF6" w:rsidP="002F4DB8">
            <w:pPr>
              <w:pStyle w:val="TAC"/>
              <w:rPr>
                <w:lang w:val="en-US"/>
              </w:rPr>
            </w:pPr>
            <w:r>
              <w:rPr>
                <w:lang w:val="en-US"/>
              </w:rPr>
              <w:t>261843</w:t>
            </w:r>
          </w:p>
        </w:tc>
        <w:tc>
          <w:tcPr>
            <w:tcW w:w="1374" w:type="dxa"/>
            <w:tcBorders>
              <w:top w:val="single" w:sz="6" w:space="0" w:color="auto"/>
              <w:left w:val="single" w:sz="6" w:space="0" w:color="auto"/>
              <w:bottom w:val="single" w:sz="4" w:space="0" w:color="auto"/>
              <w:right w:val="single" w:sz="6" w:space="0" w:color="auto"/>
            </w:tcBorders>
            <w:vAlign w:val="center"/>
          </w:tcPr>
          <w:p w14:paraId="25CA05E2"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50753C" w14:textId="77777777" w:rsidR="00DC5DF6" w:rsidRDefault="00DC5DF6" w:rsidP="002F4DB8">
            <w:pPr>
              <w:pStyle w:val="TAC"/>
              <w:rPr>
                <w:lang w:val="en-US"/>
              </w:rPr>
            </w:pPr>
            <w:r>
              <w:rPr>
                <w:lang w:val="en-US"/>
              </w:rPr>
              <w:t>1660.4</w:t>
            </w:r>
          </w:p>
        </w:tc>
        <w:tc>
          <w:tcPr>
            <w:tcW w:w="1374" w:type="dxa"/>
            <w:tcBorders>
              <w:top w:val="single" w:sz="6" w:space="0" w:color="auto"/>
              <w:left w:val="single" w:sz="6" w:space="0" w:color="auto"/>
              <w:bottom w:val="single" w:sz="4" w:space="0" w:color="auto"/>
              <w:right w:val="single" w:sz="6" w:space="0" w:color="auto"/>
            </w:tcBorders>
            <w:vAlign w:val="center"/>
          </w:tcPr>
          <w:p w14:paraId="73AE593C" w14:textId="77777777" w:rsidR="00DC5DF6" w:rsidRDefault="00DC5DF6" w:rsidP="002F4DB8">
            <w:pPr>
              <w:pStyle w:val="TAC"/>
              <w:rPr>
                <w:lang w:val="en-US"/>
              </w:rPr>
            </w:pPr>
            <w:r>
              <w:rPr>
                <w:lang w:val="en-US"/>
              </w:rPr>
              <w:t>229075</w:t>
            </w:r>
          </w:p>
        </w:tc>
        <w:tc>
          <w:tcPr>
            <w:tcW w:w="1374" w:type="dxa"/>
            <w:tcBorders>
              <w:top w:val="single" w:sz="6" w:space="0" w:color="auto"/>
              <w:left w:val="single" w:sz="6" w:space="0" w:color="auto"/>
              <w:bottom w:val="single" w:sz="4" w:space="0" w:color="auto"/>
              <w:right w:val="single" w:sz="6" w:space="0" w:color="auto"/>
            </w:tcBorders>
            <w:vAlign w:val="center"/>
          </w:tcPr>
          <w:p w14:paraId="02A235DB"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F8CB22" w14:textId="77777777" w:rsidR="00DC5DF6" w:rsidRDefault="00DC5DF6" w:rsidP="002F4DB8">
            <w:pPr>
              <w:pStyle w:val="TAC"/>
              <w:rPr>
                <w:lang w:val="en-US"/>
              </w:rPr>
            </w:pPr>
            <w:r>
              <w:rPr>
                <w:lang w:val="en-US"/>
              </w:rPr>
              <w:t>1558.9</w:t>
            </w:r>
          </w:p>
        </w:tc>
      </w:tr>
      <w:tr w:rsidR="00DC5DF6" w14:paraId="6DE2E7DC"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6C7E681" w14:textId="77777777" w:rsidR="00DC5DF6" w:rsidRDefault="00DC5DF6" w:rsidP="002F4DB8">
            <w:pPr>
              <w:pStyle w:val="TAN"/>
              <w:rPr>
                <w:rFonts w:cs="Arial"/>
                <w:szCs w:val="18"/>
              </w:rPr>
            </w:pPr>
            <w:r>
              <w:t xml:space="preserve">NOTE 1: </w:t>
            </w:r>
            <w:r>
              <w:rPr>
                <w:rFonts w:cs="Arial"/>
                <w:szCs w:val="18"/>
              </w:rPr>
              <w:t>Defined for NB-IoT UL subcarrier spacing 15 kHz. Also applicable for 3.75 kHz UL sub-carrier spacing</w:t>
            </w:r>
          </w:p>
        </w:tc>
      </w:tr>
    </w:tbl>
    <w:p w14:paraId="34E5CCA6" w14:textId="77777777" w:rsidR="00DC5DF6" w:rsidRDefault="00DC5DF6" w:rsidP="00DC5DF6"/>
    <w:p w14:paraId="6EE8BB2B" w14:textId="77777777" w:rsidR="00DC5DF6" w:rsidRDefault="00DC5DF6" w:rsidP="00DC5DF6">
      <w:pPr>
        <w:pStyle w:val="H6"/>
        <w:rPr>
          <w:lang w:val="en-US"/>
        </w:rPr>
      </w:pPr>
      <w:r>
        <w:t>8.1.3.1.1.</w:t>
      </w:r>
      <w:r>
        <w:rPr>
          <w:lang w:val="en-US"/>
        </w:rPr>
        <w:t>256</w:t>
      </w:r>
      <w:r>
        <w:tab/>
        <w:t xml:space="preserve">NB-IoT FDD reference test frequencies for operating band </w:t>
      </w:r>
      <w:r>
        <w:rPr>
          <w:lang w:val="en-US"/>
        </w:rPr>
        <w:t>256</w:t>
      </w:r>
    </w:p>
    <w:p w14:paraId="716149AB" w14:textId="77777777" w:rsidR="00DC5DF6" w:rsidRDefault="00DC5DF6" w:rsidP="00DC5DF6">
      <w:pPr>
        <w:pStyle w:val="TH"/>
        <w:rPr>
          <w:lang w:val="en-US"/>
        </w:rPr>
      </w:pPr>
      <w:r>
        <w:t>Table 8.1.3.1.1.</w:t>
      </w:r>
      <w:r>
        <w:rPr>
          <w:lang w:val="en-US"/>
        </w:rPr>
        <w:t>256</w:t>
      </w:r>
      <w:r>
        <w:t xml:space="preserve">-1: NB-IoT standalone Test frequencies for operating band </w:t>
      </w:r>
      <w:r>
        <w:rPr>
          <w:lang w:val="en-US"/>
        </w:rPr>
        <w:t>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14:paraId="7FABF2A7"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3C541870" w14:textId="77777777" w:rsidR="00DC5DF6" w:rsidRDefault="00DC5DF6" w:rsidP="002F4DB8">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13A4926" w14:textId="77777777" w:rsidR="00DC5DF6" w:rsidRDefault="00DC5DF6" w:rsidP="002F4DB8">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414DCB8" w14:textId="77777777" w:rsidR="00DC5DF6" w:rsidRDefault="00DC5DF6" w:rsidP="002F4DB8">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F64553D" w14:textId="77777777" w:rsidR="00DC5DF6" w:rsidRDefault="00DC5DF6" w:rsidP="002F4DB8">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6726D4B2" w14:textId="77777777" w:rsidR="00DC5DF6" w:rsidRDefault="00DC5DF6" w:rsidP="002F4DB8">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7BA9674" w14:textId="77777777" w:rsidR="00DC5DF6" w:rsidRDefault="00DC5DF6" w:rsidP="002F4DB8">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2AC3F2" w14:textId="77777777" w:rsidR="00DC5DF6" w:rsidRDefault="00DC5DF6" w:rsidP="002F4DB8">
            <w:pPr>
              <w:pStyle w:val="TAH"/>
              <w:keepLines w:val="0"/>
            </w:pPr>
            <w:r>
              <w:t>Frequency of Downlink [MHz]</w:t>
            </w:r>
          </w:p>
        </w:tc>
      </w:tr>
      <w:tr w:rsidR="00DC5DF6" w14:paraId="04AE2E0F"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288E569" w14:textId="77777777" w:rsidR="00DC5DF6" w:rsidRDefault="00DC5DF6" w:rsidP="002F4DB8">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8D5A09E" w14:textId="77777777" w:rsidR="00DC5DF6" w:rsidRDefault="00DC5DF6" w:rsidP="002F4DB8">
            <w:pPr>
              <w:pStyle w:val="TAC"/>
              <w:rPr>
                <w:lang w:val="en-US"/>
              </w:rPr>
            </w:pPr>
            <w:r>
              <w:rPr>
                <w:lang w:val="en-US"/>
              </w:rPr>
              <w:t>261845</w:t>
            </w:r>
          </w:p>
        </w:tc>
        <w:tc>
          <w:tcPr>
            <w:tcW w:w="1374" w:type="dxa"/>
            <w:tcBorders>
              <w:top w:val="single" w:sz="6" w:space="0" w:color="auto"/>
              <w:left w:val="single" w:sz="6" w:space="0" w:color="auto"/>
              <w:bottom w:val="single" w:sz="4" w:space="0" w:color="auto"/>
              <w:right w:val="single" w:sz="6" w:space="0" w:color="auto"/>
            </w:tcBorders>
            <w:vAlign w:val="center"/>
          </w:tcPr>
          <w:p w14:paraId="167FC570"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C623B8" w14:textId="77777777" w:rsidR="00DC5DF6" w:rsidRDefault="00DC5DF6" w:rsidP="002F4DB8">
            <w:pPr>
              <w:pStyle w:val="TAC"/>
              <w:rPr>
                <w:lang w:val="en-US"/>
              </w:rPr>
            </w:pPr>
            <w:r>
              <w:rPr>
                <w:lang w:val="en-US"/>
              </w:rPr>
              <w:t>1980.1</w:t>
            </w:r>
          </w:p>
        </w:tc>
        <w:tc>
          <w:tcPr>
            <w:tcW w:w="1374" w:type="dxa"/>
            <w:tcBorders>
              <w:top w:val="single" w:sz="6" w:space="0" w:color="auto"/>
              <w:left w:val="single" w:sz="6" w:space="0" w:color="auto"/>
              <w:bottom w:val="single" w:sz="4" w:space="0" w:color="auto"/>
              <w:right w:val="single" w:sz="6" w:space="0" w:color="auto"/>
            </w:tcBorders>
            <w:vAlign w:val="center"/>
          </w:tcPr>
          <w:p w14:paraId="52550F00" w14:textId="77777777" w:rsidR="00DC5DF6" w:rsidRDefault="00DC5DF6" w:rsidP="002F4DB8">
            <w:pPr>
              <w:pStyle w:val="TAC"/>
              <w:rPr>
                <w:lang w:val="en-US"/>
              </w:rPr>
            </w:pPr>
            <w:r>
              <w:rPr>
                <w:lang w:val="en-US"/>
              </w:rPr>
              <w:t>229077</w:t>
            </w:r>
          </w:p>
        </w:tc>
        <w:tc>
          <w:tcPr>
            <w:tcW w:w="1374" w:type="dxa"/>
            <w:tcBorders>
              <w:top w:val="single" w:sz="6" w:space="0" w:color="auto"/>
              <w:left w:val="single" w:sz="6" w:space="0" w:color="auto"/>
              <w:bottom w:val="single" w:sz="4" w:space="0" w:color="auto"/>
              <w:right w:val="single" w:sz="6" w:space="0" w:color="auto"/>
            </w:tcBorders>
            <w:vAlign w:val="center"/>
          </w:tcPr>
          <w:p w14:paraId="242D65F1"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AC9A73" w14:textId="77777777" w:rsidR="00DC5DF6" w:rsidRDefault="00DC5DF6" w:rsidP="002F4DB8">
            <w:pPr>
              <w:pStyle w:val="TAC"/>
              <w:rPr>
                <w:lang w:val="en-US"/>
              </w:rPr>
            </w:pPr>
            <w:r>
              <w:rPr>
                <w:lang w:val="en-US"/>
              </w:rPr>
              <w:t>2170.1</w:t>
            </w:r>
          </w:p>
        </w:tc>
      </w:tr>
      <w:tr w:rsidR="00DC5DF6" w14:paraId="50015D1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929A7BA" w14:textId="77777777" w:rsidR="00DC5DF6" w:rsidRDefault="00DC5DF6" w:rsidP="002F4DB8">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E145FD7" w14:textId="77777777" w:rsidR="00DC5DF6" w:rsidRDefault="00DC5DF6" w:rsidP="002F4DB8">
            <w:pPr>
              <w:pStyle w:val="TAC"/>
              <w:rPr>
                <w:lang w:val="en-US"/>
              </w:rPr>
            </w:pPr>
            <w:r>
              <w:rPr>
                <w:lang w:val="en-US"/>
              </w:rPr>
              <w:t>261994</w:t>
            </w:r>
          </w:p>
        </w:tc>
        <w:tc>
          <w:tcPr>
            <w:tcW w:w="1374" w:type="dxa"/>
            <w:tcBorders>
              <w:top w:val="single" w:sz="6" w:space="0" w:color="auto"/>
              <w:left w:val="single" w:sz="6" w:space="0" w:color="auto"/>
              <w:bottom w:val="single" w:sz="4" w:space="0" w:color="auto"/>
              <w:right w:val="single" w:sz="6" w:space="0" w:color="auto"/>
            </w:tcBorders>
            <w:vAlign w:val="center"/>
          </w:tcPr>
          <w:p w14:paraId="2EAD89B5"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88ACFC" w14:textId="77777777" w:rsidR="00DC5DF6" w:rsidRDefault="00DC5DF6" w:rsidP="002F4DB8">
            <w:pPr>
              <w:pStyle w:val="TAC"/>
              <w:rPr>
                <w:lang w:val="en-US"/>
              </w:rPr>
            </w:pPr>
            <w:r>
              <w:rPr>
                <w:lang w:val="en-US"/>
              </w:rPr>
              <w:t>1995.0</w:t>
            </w:r>
          </w:p>
        </w:tc>
        <w:tc>
          <w:tcPr>
            <w:tcW w:w="1374" w:type="dxa"/>
            <w:tcBorders>
              <w:top w:val="single" w:sz="6" w:space="0" w:color="auto"/>
              <w:left w:val="single" w:sz="6" w:space="0" w:color="auto"/>
              <w:bottom w:val="single" w:sz="4" w:space="0" w:color="auto"/>
              <w:right w:val="single" w:sz="6" w:space="0" w:color="auto"/>
            </w:tcBorders>
            <w:vAlign w:val="center"/>
          </w:tcPr>
          <w:p w14:paraId="60611D48" w14:textId="77777777" w:rsidR="00DC5DF6" w:rsidRDefault="00DC5DF6" w:rsidP="002F4DB8">
            <w:pPr>
              <w:pStyle w:val="TAC"/>
              <w:rPr>
                <w:lang w:val="en-US"/>
              </w:rPr>
            </w:pPr>
            <w:r>
              <w:rPr>
                <w:lang w:val="en-US"/>
              </w:rPr>
              <w:t>229226</w:t>
            </w:r>
          </w:p>
        </w:tc>
        <w:tc>
          <w:tcPr>
            <w:tcW w:w="1374" w:type="dxa"/>
            <w:tcBorders>
              <w:top w:val="single" w:sz="6" w:space="0" w:color="auto"/>
              <w:left w:val="single" w:sz="6" w:space="0" w:color="auto"/>
              <w:bottom w:val="single" w:sz="4" w:space="0" w:color="auto"/>
              <w:right w:val="single" w:sz="6" w:space="0" w:color="auto"/>
            </w:tcBorders>
            <w:vAlign w:val="center"/>
          </w:tcPr>
          <w:p w14:paraId="08AD35EA"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7FA14EA" w14:textId="77777777" w:rsidR="00DC5DF6" w:rsidRDefault="00DC5DF6" w:rsidP="002F4DB8">
            <w:pPr>
              <w:pStyle w:val="TAC"/>
              <w:rPr>
                <w:lang w:val="en-US"/>
              </w:rPr>
            </w:pPr>
            <w:r>
              <w:rPr>
                <w:lang w:val="en-US"/>
              </w:rPr>
              <w:t>2185.0</w:t>
            </w:r>
          </w:p>
        </w:tc>
      </w:tr>
      <w:tr w:rsidR="00DC5DF6" w14:paraId="0D480388"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F5C9CB5" w14:textId="77777777" w:rsidR="00DC5DF6" w:rsidRDefault="00DC5DF6" w:rsidP="002F4DB8">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F4C0CA" w14:textId="77777777" w:rsidR="00DC5DF6" w:rsidRDefault="00DC5DF6" w:rsidP="002F4DB8">
            <w:pPr>
              <w:pStyle w:val="TAC"/>
              <w:rPr>
                <w:lang w:val="en-US"/>
              </w:rPr>
            </w:pPr>
            <w:r>
              <w:rPr>
                <w:lang w:val="en-US"/>
              </w:rPr>
              <w:t>262143</w:t>
            </w:r>
          </w:p>
        </w:tc>
        <w:tc>
          <w:tcPr>
            <w:tcW w:w="1374" w:type="dxa"/>
            <w:tcBorders>
              <w:top w:val="single" w:sz="6" w:space="0" w:color="auto"/>
              <w:left w:val="single" w:sz="6" w:space="0" w:color="auto"/>
              <w:bottom w:val="single" w:sz="4" w:space="0" w:color="auto"/>
              <w:right w:val="single" w:sz="6" w:space="0" w:color="auto"/>
            </w:tcBorders>
            <w:vAlign w:val="center"/>
          </w:tcPr>
          <w:p w14:paraId="0E94FAF3"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6BEF9B" w14:textId="77777777" w:rsidR="00DC5DF6" w:rsidRDefault="00DC5DF6" w:rsidP="002F4DB8">
            <w:pPr>
              <w:pStyle w:val="TAC"/>
              <w:rPr>
                <w:lang w:val="en-US"/>
              </w:rPr>
            </w:pPr>
            <w:r>
              <w:rPr>
                <w:lang w:val="en-US"/>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3BD3D10B" w14:textId="77777777" w:rsidR="00DC5DF6" w:rsidRDefault="00DC5DF6" w:rsidP="002F4DB8">
            <w:pPr>
              <w:pStyle w:val="TAC"/>
              <w:rPr>
                <w:lang w:val="en-US"/>
              </w:rPr>
            </w:pPr>
            <w:r>
              <w:rPr>
                <w:lang w:val="en-US"/>
              </w:rPr>
              <w:t>229375</w:t>
            </w:r>
          </w:p>
        </w:tc>
        <w:tc>
          <w:tcPr>
            <w:tcW w:w="1374" w:type="dxa"/>
            <w:tcBorders>
              <w:top w:val="single" w:sz="6" w:space="0" w:color="auto"/>
              <w:left w:val="single" w:sz="6" w:space="0" w:color="auto"/>
              <w:bottom w:val="single" w:sz="4" w:space="0" w:color="auto"/>
              <w:right w:val="single" w:sz="6" w:space="0" w:color="auto"/>
            </w:tcBorders>
            <w:vAlign w:val="center"/>
          </w:tcPr>
          <w:p w14:paraId="480774A1"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1211F6" w14:textId="77777777" w:rsidR="00DC5DF6" w:rsidRDefault="00DC5DF6" w:rsidP="002F4DB8">
            <w:pPr>
              <w:pStyle w:val="TAC"/>
              <w:rPr>
                <w:lang w:val="en-US"/>
              </w:rPr>
            </w:pPr>
            <w:r>
              <w:rPr>
                <w:lang w:val="en-US"/>
              </w:rPr>
              <w:t>2199.9</w:t>
            </w:r>
          </w:p>
        </w:tc>
      </w:tr>
      <w:tr w:rsidR="00DC5DF6" w14:paraId="3245C1C9"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EBC20DF" w14:textId="77777777" w:rsidR="00DC5DF6" w:rsidRDefault="00DC5DF6" w:rsidP="002F4DB8">
            <w:pPr>
              <w:pStyle w:val="TAN"/>
              <w:rPr>
                <w:rFonts w:cs="Arial"/>
                <w:szCs w:val="18"/>
              </w:rPr>
            </w:pPr>
            <w:r>
              <w:t xml:space="preserve">NOTE 1: </w:t>
            </w:r>
            <w:r>
              <w:rPr>
                <w:rFonts w:cs="Arial"/>
                <w:szCs w:val="18"/>
              </w:rPr>
              <w:t>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4pt;height:17.5pt" o:ole="">
            <v:imagedata r:id="rId10" o:title=""/>
          </v:shape>
          <o:OLEObject Type="Embed" ProgID="Equation.3" ShapeID="_x0000_i1026" DrawAspect="Content" ObjectID="_1742926679"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4F4667">
              <w:rPr>
                <w:position w:val="-7"/>
              </w:rPr>
              <w:pict w14:anchorId="5F5275A6">
                <v:shape id="_x0000_i1027"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4F4667">
              <w:rPr>
                <w:position w:val="-7"/>
              </w:rPr>
              <w:pict w14:anchorId="1A723B6D">
                <v:shape id="_x0000_i1028"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4F4667">
              <w:rPr>
                <w:position w:val="-6"/>
              </w:rPr>
              <w:pict w14:anchorId="1D5E8C53">
                <v:shape id="_x0000_i1029"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4F4667">
              <w:rPr>
                <w:position w:val="-6"/>
              </w:rPr>
              <w:pict w14:anchorId="4284A99B">
                <v:shape id="_x0000_i1030"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4F4667">
              <w:rPr>
                <w:position w:val="-6"/>
              </w:rPr>
              <w:pict w14:anchorId="2CC52757">
                <v:shape id="_x0000_i1031"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4F4667">
              <w:rPr>
                <w:position w:val="-6"/>
              </w:rPr>
              <w:pict w14:anchorId="7CB2CC9C">
                <v:shape id="_x0000_i1032"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77DAB0EA" w14:textId="77777777" w:rsidR="00CA1883" w:rsidRPr="00E833E6" w:rsidRDefault="00CA1883" w:rsidP="00CA1883">
      <w:r w:rsidRPr="00E833E6">
        <w:t>Combination 8 is the default combination which applies to the following test case scenarios:</w:t>
      </w:r>
    </w:p>
    <w:p w14:paraId="09679433" w14:textId="564D8ACF" w:rsidR="00285520" w:rsidRDefault="00CA1883" w:rsidP="00CA1883">
      <w:pPr>
        <w:pStyle w:val="B1"/>
      </w:pPr>
      <w:r w:rsidRPr="00E833E6">
        <w:t>-</w:t>
      </w:r>
      <w:r w:rsidRPr="00E833E6">
        <w:tab/>
        <w:t xml:space="preserve">single </w:t>
      </w:r>
      <w:r w:rsidR="00D2072D" w:rsidRPr="00D2072D">
        <w:t xml:space="preserve">NTN </w:t>
      </w:r>
      <w:r w:rsidRPr="00E833E6">
        <w:t>cell scenario</w:t>
      </w:r>
    </w:p>
    <w:p w14:paraId="6F6F448D" w14:textId="77777777" w:rsidR="00CA1883" w:rsidRPr="00E833E6" w:rsidRDefault="00CA1883" w:rsidP="00CA1883">
      <w:r w:rsidRPr="00E833E6">
        <w:t>Combination 9 is the default combination which applies to the following test case scenarios:</w:t>
      </w:r>
    </w:p>
    <w:p w14:paraId="6C86A3F4" w14:textId="2D8914BE" w:rsidR="00CA1883" w:rsidRPr="00405D0C" w:rsidRDefault="00CA1883" w:rsidP="00CA1883">
      <w:pPr>
        <w:pStyle w:val="B1"/>
        <w:rPr>
          <w:lang w:eastAsia="zh-CN"/>
        </w:rPr>
      </w:pPr>
      <w:r w:rsidRPr="00E833E6">
        <w:t>-</w:t>
      </w:r>
      <w:r w:rsidRPr="00E833E6">
        <w:tab/>
        <w:t xml:space="preserve">intra-frequency multi </w:t>
      </w:r>
      <w:r w:rsidR="00D2072D" w:rsidRPr="00D2072D">
        <w:t xml:space="preserve">NGSO NTN </w:t>
      </w:r>
      <w:r w:rsidRPr="00E833E6">
        <w:t>cell scenario</w:t>
      </w:r>
    </w:p>
    <w:p w14:paraId="65AD2DFC" w14:textId="6B64F04B" w:rsidR="001120D1" w:rsidRDefault="001120D1" w:rsidP="001120D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D2072D" w:rsidRPr="002E361B" w14:paraId="0F46BC67" w14:textId="77777777" w:rsidTr="00617AB0">
        <w:trPr>
          <w:trHeight w:val="206"/>
          <w:jc w:val="center"/>
        </w:trPr>
        <w:tc>
          <w:tcPr>
            <w:tcW w:w="1330" w:type="dxa"/>
          </w:tcPr>
          <w:p w14:paraId="137211F8" w14:textId="77777777" w:rsidR="00D2072D" w:rsidRPr="002E361B" w:rsidRDefault="00D2072D" w:rsidP="00617AB0">
            <w:pPr>
              <w:keepNext/>
              <w:keepLines/>
              <w:spacing w:after="0"/>
              <w:jc w:val="center"/>
              <w:rPr>
                <w:rFonts w:ascii="Arial" w:eastAsia="MS Mincho" w:hAnsi="Arial"/>
                <w:b/>
                <w:sz w:val="18"/>
              </w:rPr>
            </w:pPr>
          </w:p>
        </w:tc>
        <w:tc>
          <w:tcPr>
            <w:tcW w:w="10006" w:type="dxa"/>
            <w:gridSpan w:val="12"/>
          </w:tcPr>
          <w:p w14:paraId="1A2818A9"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D2072D" w:rsidRPr="002E361B" w14:paraId="5DE55381" w14:textId="77777777" w:rsidTr="00617AB0">
        <w:trPr>
          <w:trHeight w:val="563"/>
          <w:jc w:val="center"/>
        </w:trPr>
        <w:tc>
          <w:tcPr>
            <w:tcW w:w="1337" w:type="dxa"/>
            <w:gridSpan w:val="2"/>
          </w:tcPr>
          <w:p w14:paraId="27B666F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B986693"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40A3D74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886189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7B69CD8A"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24FF16EE"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691F5C3C"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73225757"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077D93E1"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779EC82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21722AF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3E7C7B6"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SIB32-NB</w:t>
            </w:r>
          </w:p>
        </w:tc>
      </w:tr>
      <w:tr w:rsidR="00D2072D" w:rsidRPr="002E361B" w14:paraId="24374257" w14:textId="77777777" w:rsidTr="00617AB0">
        <w:trPr>
          <w:trHeight w:val="206"/>
          <w:jc w:val="center"/>
        </w:trPr>
        <w:tc>
          <w:tcPr>
            <w:tcW w:w="1337" w:type="dxa"/>
            <w:gridSpan w:val="2"/>
          </w:tcPr>
          <w:p w14:paraId="41C15328"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09FF07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2D8AAEC" w14:textId="77777777" w:rsidR="00D2072D" w:rsidRPr="002E361B" w:rsidRDefault="00D2072D" w:rsidP="00617AB0">
            <w:pPr>
              <w:keepNext/>
              <w:keepLines/>
              <w:spacing w:after="0"/>
              <w:jc w:val="center"/>
              <w:rPr>
                <w:rFonts w:ascii="Arial" w:eastAsia="MS Mincho" w:hAnsi="Arial"/>
                <w:sz w:val="18"/>
              </w:rPr>
            </w:pPr>
          </w:p>
        </w:tc>
        <w:tc>
          <w:tcPr>
            <w:tcW w:w="880" w:type="dxa"/>
          </w:tcPr>
          <w:p w14:paraId="4D21E139" w14:textId="77777777" w:rsidR="00D2072D" w:rsidRPr="002E361B" w:rsidRDefault="00D2072D" w:rsidP="00617AB0">
            <w:pPr>
              <w:keepNext/>
              <w:keepLines/>
              <w:spacing w:after="0"/>
              <w:jc w:val="center"/>
              <w:rPr>
                <w:rFonts w:ascii="Arial" w:eastAsia="MS Mincho" w:hAnsi="Arial"/>
                <w:sz w:val="18"/>
              </w:rPr>
            </w:pPr>
          </w:p>
        </w:tc>
        <w:tc>
          <w:tcPr>
            <w:tcW w:w="880" w:type="dxa"/>
          </w:tcPr>
          <w:p w14:paraId="27CA181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F0BB0D5" w14:textId="77777777" w:rsidR="00D2072D" w:rsidRPr="002E361B" w:rsidRDefault="00D2072D" w:rsidP="00617AB0">
            <w:pPr>
              <w:keepNext/>
              <w:keepLines/>
              <w:spacing w:after="0"/>
              <w:jc w:val="center"/>
              <w:rPr>
                <w:rFonts w:ascii="Arial" w:eastAsia="MS Mincho" w:hAnsi="Arial"/>
                <w:sz w:val="18"/>
              </w:rPr>
            </w:pPr>
          </w:p>
        </w:tc>
        <w:tc>
          <w:tcPr>
            <w:tcW w:w="934" w:type="dxa"/>
          </w:tcPr>
          <w:p w14:paraId="4E8B99DE" w14:textId="77777777" w:rsidR="00D2072D" w:rsidRPr="002E361B" w:rsidRDefault="00D2072D" w:rsidP="00617AB0">
            <w:pPr>
              <w:keepNext/>
              <w:keepLines/>
              <w:spacing w:after="0"/>
              <w:jc w:val="center"/>
              <w:rPr>
                <w:rFonts w:ascii="Arial" w:eastAsia="MS Mincho" w:hAnsi="Arial"/>
                <w:sz w:val="18"/>
              </w:rPr>
            </w:pPr>
          </w:p>
        </w:tc>
        <w:tc>
          <w:tcPr>
            <w:tcW w:w="992" w:type="dxa"/>
          </w:tcPr>
          <w:p w14:paraId="5C9AC638" w14:textId="77777777" w:rsidR="00D2072D" w:rsidRPr="002E361B" w:rsidRDefault="00D2072D" w:rsidP="00617AB0">
            <w:pPr>
              <w:keepNext/>
              <w:keepLines/>
              <w:spacing w:after="0"/>
              <w:jc w:val="center"/>
              <w:rPr>
                <w:rFonts w:ascii="Arial" w:eastAsia="MS Mincho" w:hAnsi="Arial"/>
                <w:sz w:val="18"/>
              </w:rPr>
            </w:pPr>
          </w:p>
        </w:tc>
        <w:tc>
          <w:tcPr>
            <w:tcW w:w="993" w:type="dxa"/>
          </w:tcPr>
          <w:p w14:paraId="38B333C0" w14:textId="77777777" w:rsidR="00D2072D" w:rsidRPr="002E361B" w:rsidRDefault="00D2072D" w:rsidP="00617AB0">
            <w:pPr>
              <w:keepNext/>
              <w:keepLines/>
              <w:spacing w:after="0"/>
              <w:jc w:val="center"/>
              <w:rPr>
                <w:rFonts w:ascii="Arial" w:eastAsia="MS Mincho" w:hAnsi="Arial"/>
                <w:sz w:val="18"/>
              </w:rPr>
            </w:pPr>
          </w:p>
        </w:tc>
        <w:tc>
          <w:tcPr>
            <w:tcW w:w="949" w:type="dxa"/>
          </w:tcPr>
          <w:p w14:paraId="4DD52BAF" w14:textId="77777777" w:rsidR="00D2072D" w:rsidRPr="002E361B" w:rsidRDefault="00D2072D" w:rsidP="00617AB0">
            <w:pPr>
              <w:keepNext/>
              <w:keepLines/>
              <w:spacing w:after="0"/>
              <w:jc w:val="center"/>
              <w:rPr>
                <w:rFonts w:ascii="Arial" w:eastAsia="MS Mincho" w:hAnsi="Arial"/>
                <w:sz w:val="18"/>
              </w:rPr>
            </w:pPr>
          </w:p>
        </w:tc>
        <w:tc>
          <w:tcPr>
            <w:tcW w:w="825" w:type="dxa"/>
          </w:tcPr>
          <w:p w14:paraId="05F9B7BD" w14:textId="77777777" w:rsidR="00D2072D" w:rsidRPr="002E361B" w:rsidRDefault="00D2072D" w:rsidP="00617AB0">
            <w:pPr>
              <w:keepNext/>
              <w:keepLines/>
              <w:spacing w:after="0"/>
              <w:jc w:val="center"/>
              <w:rPr>
                <w:rFonts w:ascii="Arial" w:eastAsia="MS Mincho" w:hAnsi="Arial"/>
                <w:sz w:val="18"/>
              </w:rPr>
            </w:pPr>
          </w:p>
        </w:tc>
        <w:tc>
          <w:tcPr>
            <w:tcW w:w="825" w:type="dxa"/>
          </w:tcPr>
          <w:p w14:paraId="580A74FF" w14:textId="77777777" w:rsidR="00D2072D" w:rsidRPr="002E361B" w:rsidRDefault="00D2072D" w:rsidP="00617AB0">
            <w:pPr>
              <w:keepNext/>
              <w:keepLines/>
              <w:spacing w:after="0"/>
              <w:jc w:val="center"/>
              <w:rPr>
                <w:rFonts w:ascii="Arial" w:eastAsia="MS Mincho" w:hAnsi="Arial"/>
                <w:sz w:val="18"/>
              </w:rPr>
            </w:pPr>
          </w:p>
        </w:tc>
      </w:tr>
      <w:tr w:rsidR="00D2072D" w:rsidRPr="002E361B" w14:paraId="61F497E5" w14:textId="77777777" w:rsidTr="00617AB0">
        <w:trPr>
          <w:trHeight w:val="191"/>
          <w:jc w:val="center"/>
        </w:trPr>
        <w:tc>
          <w:tcPr>
            <w:tcW w:w="1337" w:type="dxa"/>
            <w:gridSpan w:val="2"/>
          </w:tcPr>
          <w:p w14:paraId="76F8C61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40D3587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6F487A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6E049F4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42604F6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3D3C538" w14:textId="77777777" w:rsidR="00D2072D" w:rsidRPr="002E361B" w:rsidRDefault="00D2072D" w:rsidP="00617AB0">
            <w:pPr>
              <w:keepNext/>
              <w:keepLines/>
              <w:spacing w:after="0"/>
              <w:jc w:val="center"/>
              <w:rPr>
                <w:rFonts w:ascii="Arial" w:eastAsia="MS Mincho" w:hAnsi="Arial"/>
                <w:sz w:val="18"/>
              </w:rPr>
            </w:pPr>
          </w:p>
        </w:tc>
        <w:tc>
          <w:tcPr>
            <w:tcW w:w="934" w:type="dxa"/>
          </w:tcPr>
          <w:p w14:paraId="6E41A6CB" w14:textId="77777777" w:rsidR="00D2072D" w:rsidRPr="002E361B" w:rsidRDefault="00D2072D" w:rsidP="00617AB0">
            <w:pPr>
              <w:keepNext/>
              <w:keepLines/>
              <w:spacing w:after="0"/>
              <w:jc w:val="center"/>
              <w:rPr>
                <w:rFonts w:ascii="Arial" w:eastAsia="MS Mincho" w:hAnsi="Arial"/>
                <w:sz w:val="18"/>
              </w:rPr>
            </w:pPr>
          </w:p>
        </w:tc>
        <w:tc>
          <w:tcPr>
            <w:tcW w:w="992" w:type="dxa"/>
          </w:tcPr>
          <w:p w14:paraId="67A8B573" w14:textId="77777777" w:rsidR="00D2072D" w:rsidRPr="002E361B" w:rsidRDefault="00D2072D" w:rsidP="00617AB0">
            <w:pPr>
              <w:keepNext/>
              <w:keepLines/>
              <w:spacing w:after="0"/>
              <w:jc w:val="center"/>
              <w:rPr>
                <w:rFonts w:ascii="Arial" w:eastAsia="MS Mincho" w:hAnsi="Arial"/>
                <w:sz w:val="18"/>
              </w:rPr>
            </w:pPr>
          </w:p>
        </w:tc>
        <w:tc>
          <w:tcPr>
            <w:tcW w:w="993" w:type="dxa"/>
          </w:tcPr>
          <w:p w14:paraId="4E45F8C8" w14:textId="77777777" w:rsidR="00D2072D" w:rsidRPr="002E361B" w:rsidRDefault="00D2072D" w:rsidP="00617AB0">
            <w:pPr>
              <w:keepNext/>
              <w:keepLines/>
              <w:spacing w:after="0"/>
              <w:jc w:val="center"/>
              <w:rPr>
                <w:rFonts w:ascii="Arial" w:eastAsia="MS Mincho" w:hAnsi="Arial"/>
                <w:sz w:val="18"/>
              </w:rPr>
            </w:pPr>
          </w:p>
        </w:tc>
        <w:tc>
          <w:tcPr>
            <w:tcW w:w="949" w:type="dxa"/>
          </w:tcPr>
          <w:p w14:paraId="6D660218" w14:textId="77777777" w:rsidR="00D2072D" w:rsidRPr="002E361B" w:rsidRDefault="00D2072D" w:rsidP="00617AB0">
            <w:pPr>
              <w:keepNext/>
              <w:keepLines/>
              <w:spacing w:after="0"/>
              <w:jc w:val="center"/>
              <w:rPr>
                <w:rFonts w:ascii="Arial" w:eastAsia="MS Mincho" w:hAnsi="Arial"/>
                <w:sz w:val="18"/>
              </w:rPr>
            </w:pPr>
          </w:p>
        </w:tc>
        <w:tc>
          <w:tcPr>
            <w:tcW w:w="825" w:type="dxa"/>
          </w:tcPr>
          <w:p w14:paraId="7D6B5311" w14:textId="77777777" w:rsidR="00D2072D" w:rsidRPr="002E361B" w:rsidRDefault="00D2072D" w:rsidP="00617AB0">
            <w:pPr>
              <w:keepNext/>
              <w:keepLines/>
              <w:spacing w:after="0"/>
              <w:jc w:val="center"/>
              <w:rPr>
                <w:rFonts w:ascii="Arial" w:eastAsia="MS Mincho" w:hAnsi="Arial"/>
                <w:sz w:val="18"/>
              </w:rPr>
            </w:pPr>
          </w:p>
        </w:tc>
        <w:tc>
          <w:tcPr>
            <w:tcW w:w="825" w:type="dxa"/>
          </w:tcPr>
          <w:p w14:paraId="195EB93A" w14:textId="77777777" w:rsidR="00D2072D" w:rsidRPr="002E361B" w:rsidRDefault="00D2072D" w:rsidP="00617AB0">
            <w:pPr>
              <w:keepNext/>
              <w:keepLines/>
              <w:spacing w:after="0"/>
              <w:jc w:val="center"/>
              <w:rPr>
                <w:rFonts w:ascii="Arial" w:eastAsia="MS Mincho" w:hAnsi="Arial"/>
                <w:sz w:val="18"/>
              </w:rPr>
            </w:pPr>
          </w:p>
        </w:tc>
      </w:tr>
      <w:tr w:rsidR="00D2072D" w:rsidRPr="002E361B" w14:paraId="5CB4791E" w14:textId="77777777" w:rsidTr="00617AB0">
        <w:trPr>
          <w:trHeight w:val="206"/>
          <w:jc w:val="center"/>
        </w:trPr>
        <w:tc>
          <w:tcPr>
            <w:tcW w:w="1337" w:type="dxa"/>
            <w:gridSpan w:val="2"/>
          </w:tcPr>
          <w:p w14:paraId="7F74245F"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25A45E3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DBEB6F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87D5BC0" w14:textId="77777777" w:rsidR="00D2072D" w:rsidRPr="002E361B" w:rsidRDefault="00D2072D" w:rsidP="00617AB0">
            <w:pPr>
              <w:keepNext/>
              <w:keepLines/>
              <w:spacing w:after="0"/>
              <w:jc w:val="center"/>
              <w:rPr>
                <w:rFonts w:ascii="Arial" w:eastAsia="MS Mincho" w:hAnsi="Arial"/>
                <w:sz w:val="18"/>
              </w:rPr>
            </w:pPr>
          </w:p>
        </w:tc>
        <w:tc>
          <w:tcPr>
            <w:tcW w:w="880" w:type="dxa"/>
          </w:tcPr>
          <w:p w14:paraId="4C35959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3EB793B9" w14:textId="77777777" w:rsidR="00D2072D" w:rsidRPr="002E361B" w:rsidRDefault="00D2072D" w:rsidP="00617AB0">
            <w:pPr>
              <w:keepNext/>
              <w:keepLines/>
              <w:spacing w:after="0"/>
              <w:jc w:val="center"/>
              <w:rPr>
                <w:rFonts w:ascii="Arial" w:eastAsia="MS Mincho" w:hAnsi="Arial"/>
                <w:sz w:val="18"/>
              </w:rPr>
            </w:pPr>
          </w:p>
        </w:tc>
        <w:tc>
          <w:tcPr>
            <w:tcW w:w="934" w:type="dxa"/>
          </w:tcPr>
          <w:p w14:paraId="23AAF4F4" w14:textId="77777777" w:rsidR="00D2072D" w:rsidRPr="002E361B" w:rsidRDefault="00D2072D" w:rsidP="00617AB0">
            <w:pPr>
              <w:keepNext/>
              <w:keepLines/>
              <w:spacing w:after="0"/>
              <w:jc w:val="center"/>
              <w:rPr>
                <w:rFonts w:ascii="Arial" w:eastAsia="MS Mincho" w:hAnsi="Arial"/>
                <w:sz w:val="18"/>
              </w:rPr>
            </w:pPr>
          </w:p>
        </w:tc>
        <w:tc>
          <w:tcPr>
            <w:tcW w:w="992" w:type="dxa"/>
          </w:tcPr>
          <w:p w14:paraId="7083F8D3" w14:textId="77777777" w:rsidR="00D2072D" w:rsidRPr="002E361B" w:rsidRDefault="00D2072D" w:rsidP="00617AB0">
            <w:pPr>
              <w:keepNext/>
              <w:keepLines/>
              <w:spacing w:after="0"/>
              <w:jc w:val="center"/>
              <w:rPr>
                <w:rFonts w:ascii="Arial" w:eastAsia="MS Mincho" w:hAnsi="Arial"/>
                <w:sz w:val="18"/>
              </w:rPr>
            </w:pPr>
          </w:p>
        </w:tc>
        <w:tc>
          <w:tcPr>
            <w:tcW w:w="993" w:type="dxa"/>
          </w:tcPr>
          <w:p w14:paraId="11ED9BBC" w14:textId="77777777" w:rsidR="00D2072D" w:rsidRPr="002E361B" w:rsidRDefault="00D2072D" w:rsidP="00617AB0">
            <w:pPr>
              <w:keepNext/>
              <w:keepLines/>
              <w:spacing w:after="0"/>
              <w:jc w:val="center"/>
              <w:rPr>
                <w:rFonts w:ascii="Arial" w:eastAsia="MS Mincho" w:hAnsi="Arial"/>
                <w:sz w:val="18"/>
              </w:rPr>
            </w:pPr>
          </w:p>
        </w:tc>
        <w:tc>
          <w:tcPr>
            <w:tcW w:w="949" w:type="dxa"/>
          </w:tcPr>
          <w:p w14:paraId="637C301F" w14:textId="77777777" w:rsidR="00D2072D" w:rsidRPr="002E361B" w:rsidRDefault="00D2072D" w:rsidP="00617AB0">
            <w:pPr>
              <w:keepNext/>
              <w:keepLines/>
              <w:spacing w:after="0"/>
              <w:jc w:val="center"/>
              <w:rPr>
                <w:rFonts w:ascii="Arial" w:eastAsia="MS Mincho" w:hAnsi="Arial"/>
                <w:sz w:val="18"/>
              </w:rPr>
            </w:pPr>
          </w:p>
        </w:tc>
        <w:tc>
          <w:tcPr>
            <w:tcW w:w="825" w:type="dxa"/>
          </w:tcPr>
          <w:p w14:paraId="2E4EF146" w14:textId="77777777" w:rsidR="00D2072D" w:rsidRPr="002E361B" w:rsidRDefault="00D2072D" w:rsidP="00617AB0">
            <w:pPr>
              <w:keepNext/>
              <w:keepLines/>
              <w:spacing w:after="0"/>
              <w:jc w:val="center"/>
              <w:rPr>
                <w:rFonts w:ascii="Arial" w:eastAsia="MS Mincho" w:hAnsi="Arial"/>
                <w:sz w:val="18"/>
              </w:rPr>
            </w:pPr>
          </w:p>
        </w:tc>
        <w:tc>
          <w:tcPr>
            <w:tcW w:w="825" w:type="dxa"/>
          </w:tcPr>
          <w:p w14:paraId="258AE65E"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B844637" w14:textId="77777777" w:rsidTr="00617AB0">
        <w:trPr>
          <w:trHeight w:val="206"/>
          <w:jc w:val="center"/>
        </w:trPr>
        <w:tc>
          <w:tcPr>
            <w:tcW w:w="1337" w:type="dxa"/>
            <w:gridSpan w:val="2"/>
          </w:tcPr>
          <w:p w14:paraId="12974CF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51715EA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547FC5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A94644" w14:textId="77777777" w:rsidR="00D2072D" w:rsidRPr="002E361B" w:rsidRDefault="00D2072D" w:rsidP="00617AB0">
            <w:pPr>
              <w:keepNext/>
              <w:keepLines/>
              <w:spacing w:after="0"/>
              <w:jc w:val="center"/>
              <w:rPr>
                <w:rFonts w:ascii="Arial" w:eastAsia="MS Mincho" w:hAnsi="Arial"/>
                <w:sz w:val="18"/>
              </w:rPr>
            </w:pPr>
          </w:p>
        </w:tc>
        <w:tc>
          <w:tcPr>
            <w:tcW w:w="880" w:type="dxa"/>
          </w:tcPr>
          <w:p w14:paraId="39F9674F" w14:textId="77777777" w:rsidR="00D2072D" w:rsidRPr="002E361B" w:rsidRDefault="00D2072D" w:rsidP="00617AB0">
            <w:pPr>
              <w:keepNext/>
              <w:keepLines/>
              <w:spacing w:after="0"/>
              <w:jc w:val="center"/>
              <w:rPr>
                <w:rFonts w:ascii="Arial" w:eastAsia="MS Mincho" w:hAnsi="Arial"/>
                <w:sz w:val="18"/>
              </w:rPr>
            </w:pPr>
          </w:p>
        </w:tc>
        <w:tc>
          <w:tcPr>
            <w:tcW w:w="961" w:type="dxa"/>
          </w:tcPr>
          <w:p w14:paraId="2FFD1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1C24AE29" w14:textId="77777777" w:rsidR="00D2072D" w:rsidRPr="002E361B" w:rsidRDefault="00D2072D" w:rsidP="00617AB0">
            <w:pPr>
              <w:keepNext/>
              <w:keepLines/>
              <w:spacing w:after="0"/>
              <w:jc w:val="center"/>
              <w:rPr>
                <w:rFonts w:ascii="Arial" w:eastAsia="MS Mincho" w:hAnsi="Arial"/>
                <w:sz w:val="18"/>
              </w:rPr>
            </w:pPr>
          </w:p>
        </w:tc>
        <w:tc>
          <w:tcPr>
            <w:tcW w:w="992" w:type="dxa"/>
          </w:tcPr>
          <w:p w14:paraId="463A1FAE" w14:textId="77777777" w:rsidR="00D2072D" w:rsidRPr="002E361B" w:rsidRDefault="00D2072D" w:rsidP="00617AB0">
            <w:pPr>
              <w:keepNext/>
              <w:keepLines/>
              <w:spacing w:after="0"/>
              <w:jc w:val="center"/>
              <w:rPr>
                <w:rFonts w:ascii="Arial" w:eastAsia="MS Mincho" w:hAnsi="Arial"/>
                <w:sz w:val="18"/>
              </w:rPr>
            </w:pPr>
          </w:p>
        </w:tc>
        <w:tc>
          <w:tcPr>
            <w:tcW w:w="993" w:type="dxa"/>
          </w:tcPr>
          <w:p w14:paraId="3EDE264F" w14:textId="77777777" w:rsidR="00D2072D" w:rsidRPr="002E361B" w:rsidRDefault="00D2072D" w:rsidP="00617AB0">
            <w:pPr>
              <w:keepNext/>
              <w:keepLines/>
              <w:spacing w:after="0"/>
              <w:jc w:val="center"/>
              <w:rPr>
                <w:rFonts w:ascii="Arial" w:eastAsia="MS Mincho" w:hAnsi="Arial"/>
                <w:sz w:val="18"/>
              </w:rPr>
            </w:pPr>
          </w:p>
        </w:tc>
        <w:tc>
          <w:tcPr>
            <w:tcW w:w="949" w:type="dxa"/>
          </w:tcPr>
          <w:p w14:paraId="6B708534" w14:textId="77777777" w:rsidR="00D2072D" w:rsidRPr="002E361B" w:rsidRDefault="00D2072D" w:rsidP="00617AB0">
            <w:pPr>
              <w:keepNext/>
              <w:keepLines/>
              <w:spacing w:after="0"/>
              <w:jc w:val="center"/>
              <w:rPr>
                <w:rFonts w:ascii="Arial" w:eastAsia="MS Mincho" w:hAnsi="Arial"/>
                <w:sz w:val="18"/>
              </w:rPr>
            </w:pPr>
          </w:p>
        </w:tc>
        <w:tc>
          <w:tcPr>
            <w:tcW w:w="825" w:type="dxa"/>
          </w:tcPr>
          <w:p w14:paraId="56B31A4B" w14:textId="77777777" w:rsidR="00D2072D" w:rsidRPr="002E361B" w:rsidRDefault="00D2072D" w:rsidP="00617AB0">
            <w:pPr>
              <w:keepNext/>
              <w:keepLines/>
              <w:spacing w:after="0"/>
              <w:jc w:val="center"/>
              <w:rPr>
                <w:rFonts w:ascii="Arial" w:eastAsia="MS Mincho" w:hAnsi="Arial"/>
                <w:sz w:val="18"/>
              </w:rPr>
            </w:pPr>
          </w:p>
        </w:tc>
        <w:tc>
          <w:tcPr>
            <w:tcW w:w="825" w:type="dxa"/>
          </w:tcPr>
          <w:p w14:paraId="3004999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759153F4" w14:textId="77777777" w:rsidTr="00617AB0">
        <w:trPr>
          <w:trHeight w:val="206"/>
          <w:jc w:val="center"/>
        </w:trPr>
        <w:tc>
          <w:tcPr>
            <w:tcW w:w="1337" w:type="dxa"/>
            <w:gridSpan w:val="2"/>
          </w:tcPr>
          <w:p w14:paraId="5C866D17"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2C1405A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2928D7"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1085CA" w14:textId="77777777" w:rsidR="00D2072D" w:rsidRPr="002E361B" w:rsidRDefault="00D2072D" w:rsidP="00617AB0">
            <w:pPr>
              <w:keepNext/>
              <w:keepLines/>
              <w:spacing w:after="0"/>
              <w:jc w:val="center"/>
              <w:rPr>
                <w:rFonts w:ascii="Arial" w:eastAsia="MS Mincho" w:hAnsi="Arial"/>
                <w:sz w:val="18"/>
              </w:rPr>
            </w:pPr>
          </w:p>
        </w:tc>
        <w:tc>
          <w:tcPr>
            <w:tcW w:w="880" w:type="dxa"/>
          </w:tcPr>
          <w:p w14:paraId="11E96D61" w14:textId="77777777" w:rsidR="00D2072D" w:rsidRPr="002E361B" w:rsidRDefault="00D2072D" w:rsidP="00617AB0">
            <w:pPr>
              <w:keepNext/>
              <w:keepLines/>
              <w:spacing w:after="0"/>
              <w:jc w:val="center"/>
              <w:rPr>
                <w:rFonts w:ascii="Arial" w:eastAsia="MS Mincho" w:hAnsi="Arial"/>
                <w:sz w:val="18"/>
              </w:rPr>
            </w:pPr>
          </w:p>
        </w:tc>
        <w:tc>
          <w:tcPr>
            <w:tcW w:w="961" w:type="dxa"/>
          </w:tcPr>
          <w:p w14:paraId="4315D14B" w14:textId="77777777" w:rsidR="00D2072D" w:rsidRPr="002E361B" w:rsidRDefault="00D2072D" w:rsidP="00617AB0">
            <w:pPr>
              <w:keepNext/>
              <w:keepLines/>
              <w:spacing w:after="0"/>
              <w:jc w:val="center"/>
              <w:rPr>
                <w:rFonts w:ascii="Arial" w:eastAsia="MS Mincho" w:hAnsi="Arial"/>
                <w:sz w:val="18"/>
              </w:rPr>
            </w:pPr>
          </w:p>
        </w:tc>
        <w:tc>
          <w:tcPr>
            <w:tcW w:w="934" w:type="dxa"/>
          </w:tcPr>
          <w:p w14:paraId="370B06C9" w14:textId="77777777" w:rsidR="00D2072D" w:rsidRPr="002E361B" w:rsidRDefault="00D2072D" w:rsidP="00617AB0">
            <w:pPr>
              <w:keepNext/>
              <w:keepLines/>
              <w:spacing w:after="0"/>
              <w:jc w:val="center"/>
              <w:rPr>
                <w:rFonts w:ascii="Arial" w:eastAsia="MS Mincho" w:hAnsi="Arial"/>
                <w:sz w:val="18"/>
              </w:rPr>
            </w:pPr>
          </w:p>
        </w:tc>
        <w:tc>
          <w:tcPr>
            <w:tcW w:w="992" w:type="dxa"/>
          </w:tcPr>
          <w:p w14:paraId="3D100D02"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2BCFE436" w14:textId="77777777" w:rsidR="00D2072D" w:rsidRPr="002E361B" w:rsidRDefault="00D2072D" w:rsidP="00617AB0">
            <w:pPr>
              <w:keepNext/>
              <w:keepLines/>
              <w:spacing w:after="0"/>
              <w:jc w:val="center"/>
              <w:rPr>
                <w:rFonts w:ascii="Arial" w:eastAsia="MS Mincho" w:hAnsi="Arial"/>
                <w:sz w:val="18"/>
              </w:rPr>
            </w:pPr>
          </w:p>
        </w:tc>
        <w:tc>
          <w:tcPr>
            <w:tcW w:w="949" w:type="dxa"/>
          </w:tcPr>
          <w:p w14:paraId="6172C754" w14:textId="77777777" w:rsidR="00D2072D" w:rsidRPr="002E361B" w:rsidRDefault="00D2072D" w:rsidP="00617AB0">
            <w:pPr>
              <w:keepNext/>
              <w:keepLines/>
              <w:spacing w:after="0"/>
              <w:jc w:val="center"/>
              <w:rPr>
                <w:rFonts w:ascii="Arial" w:eastAsia="MS Mincho" w:hAnsi="Arial"/>
                <w:sz w:val="18"/>
              </w:rPr>
            </w:pPr>
          </w:p>
        </w:tc>
        <w:tc>
          <w:tcPr>
            <w:tcW w:w="825" w:type="dxa"/>
          </w:tcPr>
          <w:p w14:paraId="0B55C7F2" w14:textId="77777777" w:rsidR="00D2072D" w:rsidRPr="002E361B" w:rsidRDefault="00D2072D" w:rsidP="00617AB0">
            <w:pPr>
              <w:keepNext/>
              <w:keepLines/>
              <w:spacing w:after="0"/>
              <w:jc w:val="center"/>
              <w:rPr>
                <w:rFonts w:ascii="Arial" w:eastAsia="MS Mincho" w:hAnsi="Arial"/>
                <w:sz w:val="18"/>
              </w:rPr>
            </w:pPr>
          </w:p>
        </w:tc>
        <w:tc>
          <w:tcPr>
            <w:tcW w:w="825" w:type="dxa"/>
          </w:tcPr>
          <w:p w14:paraId="74E44E00" w14:textId="77777777" w:rsidR="00D2072D" w:rsidRPr="002E361B" w:rsidRDefault="00D2072D" w:rsidP="00617AB0">
            <w:pPr>
              <w:keepNext/>
              <w:keepLines/>
              <w:spacing w:after="0"/>
              <w:jc w:val="center"/>
              <w:rPr>
                <w:rFonts w:ascii="Arial" w:eastAsia="MS Mincho" w:hAnsi="Arial"/>
                <w:sz w:val="18"/>
              </w:rPr>
            </w:pPr>
          </w:p>
        </w:tc>
      </w:tr>
      <w:tr w:rsidR="00D2072D" w:rsidRPr="002E361B" w14:paraId="1628ED6B" w14:textId="77777777" w:rsidTr="00617AB0">
        <w:trPr>
          <w:trHeight w:val="206"/>
          <w:jc w:val="center"/>
        </w:trPr>
        <w:tc>
          <w:tcPr>
            <w:tcW w:w="1337" w:type="dxa"/>
            <w:gridSpan w:val="2"/>
          </w:tcPr>
          <w:p w14:paraId="634E9E84" w14:textId="77777777" w:rsidR="00D2072D" w:rsidRPr="002E361B" w:rsidRDefault="00D2072D" w:rsidP="00617AB0">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5A2416E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906E4C" w14:textId="77777777" w:rsidR="00D2072D" w:rsidRPr="002E361B" w:rsidRDefault="00D2072D" w:rsidP="00617AB0">
            <w:pPr>
              <w:keepNext/>
              <w:keepLines/>
              <w:spacing w:after="0"/>
              <w:jc w:val="center"/>
              <w:rPr>
                <w:rFonts w:ascii="Arial" w:eastAsia="MS Mincho" w:hAnsi="Arial"/>
                <w:sz w:val="18"/>
              </w:rPr>
            </w:pPr>
          </w:p>
        </w:tc>
        <w:tc>
          <w:tcPr>
            <w:tcW w:w="880" w:type="dxa"/>
          </w:tcPr>
          <w:p w14:paraId="00E4182E" w14:textId="77777777" w:rsidR="00D2072D" w:rsidRPr="002E361B" w:rsidRDefault="00D2072D" w:rsidP="00617AB0">
            <w:pPr>
              <w:keepNext/>
              <w:keepLines/>
              <w:spacing w:after="0"/>
              <w:jc w:val="center"/>
              <w:rPr>
                <w:rFonts w:ascii="Arial" w:eastAsia="MS Mincho" w:hAnsi="Arial"/>
                <w:sz w:val="18"/>
              </w:rPr>
            </w:pPr>
          </w:p>
        </w:tc>
        <w:tc>
          <w:tcPr>
            <w:tcW w:w="880" w:type="dxa"/>
          </w:tcPr>
          <w:p w14:paraId="49804386" w14:textId="77777777" w:rsidR="00D2072D" w:rsidRPr="002E361B" w:rsidRDefault="00D2072D" w:rsidP="00617AB0">
            <w:pPr>
              <w:keepNext/>
              <w:keepLines/>
              <w:spacing w:after="0"/>
              <w:jc w:val="center"/>
              <w:rPr>
                <w:rFonts w:ascii="Arial" w:eastAsia="MS Mincho" w:hAnsi="Arial"/>
                <w:sz w:val="18"/>
              </w:rPr>
            </w:pPr>
          </w:p>
        </w:tc>
        <w:tc>
          <w:tcPr>
            <w:tcW w:w="961" w:type="dxa"/>
          </w:tcPr>
          <w:p w14:paraId="58AB48F7" w14:textId="77777777" w:rsidR="00D2072D" w:rsidRPr="002E361B" w:rsidRDefault="00D2072D" w:rsidP="00617AB0">
            <w:pPr>
              <w:keepNext/>
              <w:keepLines/>
              <w:spacing w:after="0"/>
              <w:jc w:val="center"/>
              <w:rPr>
                <w:rFonts w:ascii="Arial" w:eastAsia="MS Mincho" w:hAnsi="Arial"/>
                <w:sz w:val="18"/>
              </w:rPr>
            </w:pPr>
          </w:p>
        </w:tc>
        <w:tc>
          <w:tcPr>
            <w:tcW w:w="934" w:type="dxa"/>
          </w:tcPr>
          <w:p w14:paraId="3E1B1681" w14:textId="77777777" w:rsidR="00D2072D" w:rsidRPr="002E361B" w:rsidRDefault="00D2072D" w:rsidP="00617AB0">
            <w:pPr>
              <w:keepNext/>
              <w:keepLines/>
              <w:spacing w:after="0"/>
              <w:jc w:val="center"/>
              <w:rPr>
                <w:rFonts w:ascii="Arial" w:eastAsia="MS Mincho" w:hAnsi="Arial"/>
                <w:sz w:val="18"/>
              </w:rPr>
            </w:pPr>
          </w:p>
        </w:tc>
        <w:tc>
          <w:tcPr>
            <w:tcW w:w="992" w:type="dxa"/>
          </w:tcPr>
          <w:p w14:paraId="303B267C" w14:textId="77777777" w:rsidR="00D2072D" w:rsidRPr="002E361B" w:rsidRDefault="00D2072D" w:rsidP="00617AB0">
            <w:pPr>
              <w:keepNext/>
              <w:keepLines/>
              <w:spacing w:after="0"/>
              <w:jc w:val="center"/>
              <w:rPr>
                <w:rFonts w:ascii="Arial" w:eastAsia="MS Mincho" w:hAnsi="Arial"/>
                <w:sz w:val="18"/>
              </w:rPr>
            </w:pPr>
          </w:p>
        </w:tc>
        <w:tc>
          <w:tcPr>
            <w:tcW w:w="993" w:type="dxa"/>
          </w:tcPr>
          <w:p w14:paraId="684031C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1C33548" w14:textId="77777777" w:rsidR="00D2072D" w:rsidRPr="002E361B" w:rsidRDefault="00D2072D" w:rsidP="00617AB0">
            <w:pPr>
              <w:keepNext/>
              <w:keepLines/>
              <w:spacing w:after="0"/>
              <w:jc w:val="center"/>
              <w:rPr>
                <w:rFonts w:ascii="Arial" w:hAnsi="Arial"/>
                <w:sz w:val="18"/>
                <w:lang w:eastAsia="zh-CN"/>
              </w:rPr>
            </w:pPr>
          </w:p>
        </w:tc>
        <w:tc>
          <w:tcPr>
            <w:tcW w:w="825" w:type="dxa"/>
          </w:tcPr>
          <w:p w14:paraId="38DFBA49" w14:textId="77777777" w:rsidR="00D2072D" w:rsidRPr="002E361B" w:rsidRDefault="00D2072D" w:rsidP="00617AB0">
            <w:pPr>
              <w:keepNext/>
              <w:keepLines/>
              <w:spacing w:after="0"/>
              <w:jc w:val="center"/>
              <w:rPr>
                <w:rFonts w:ascii="Arial" w:hAnsi="Arial"/>
                <w:sz w:val="18"/>
                <w:lang w:eastAsia="zh-CN"/>
              </w:rPr>
            </w:pPr>
          </w:p>
        </w:tc>
        <w:tc>
          <w:tcPr>
            <w:tcW w:w="825" w:type="dxa"/>
          </w:tcPr>
          <w:p w14:paraId="79FA6606" w14:textId="77777777" w:rsidR="00D2072D" w:rsidRPr="002E361B" w:rsidRDefault="00D2072D" w:rsidP="00617AB0">
            <w:pPr>
              <w:keepNext/>
              <w:keepLines/>
              <w:spacing w:after="0"/>
              <w:jc w:val="center"/>
              <w:rPr>
                <w:rFonts w:ascii="Arial" w:hAnsi="Arial"/>
                <w:sz w:val="18"/>
                <w:lang w:eastAsia="zh-CN"/>
              </w:rPr>
            </w:pPr>
          </w:p>
        </w:tc>
      </w:tr>
      <w:tr w:rsidR="00D2072D" w:rsidRPr="002E361B" w14:paraId="72F9B4E9" w14:textId="77777777" w:rsidTr="00617AB0">
        <w:trPr>
          <w:trHeight w:val="206"/>
          <w:jc w:val="center"/>
        </w:trPr>
        <w:tc>
          <w:tcPr>
            <w:tcW w:w="1337" w:type="dxa"/>
            <w:gridSpan w:val="2"/>
          </w:tcPr>
          <w:p w14:paraId="3B28D174"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27F80FB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280426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D81A3CC" w14:textId="77777777" w:rsidR="00D2072D" w:rsidRPr="002E361B" w:rsidRDefault="00D2072D" w:rsidP="00617AB0">
            <w:pPr>
              <w:keepNext/>
              <w:keepLines/>
              <w:spacing w:after="0"/>
              <w:jc w:val="center"/>
              <w:rPr>
                <w:rFonts w:ascii="Arial" w:eastAsia="MS Mincho" w:hAnsi="Arial"/>
                <w:sz w:val="18"/>
              </w:rPr>
            </w:pPr>
          </w:p>
        </w:tc>
        <w:tc>
          <w:tcPr>
            <w:tcW w:w="880" w:type="dxa"/>
          </w:tcPr>
          <w:p w14:paraId="31758C2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58F3D45" w14:textId="77777777" w:rsidR="00D2072D" w:rsidRPr="002E361B" w:rsidRDefault="00D2072D" w:rsidP="00617AB0">
            <w:pPr>
              <w:keepNext/>
              <w:keepLines/>
              <w:spacing w:after="0"/>
              <w:jc w:val="center"/>
              <w:rPr>
                <w:rFonts w:ascii="Arial" w:eastAsia="MS Mincho" w:hAnsi="Arial"/>
                <w:sz w:val="18"/>
              </w:rPr>
            </w:pPr>
          </w:p>
        </w:tc>
        <w:tc>
          <w:tcPr>
            <w:tcW w:w="934" w:type="dxa"/>
          </w:tcPr>
          <w:p w14:paraId="632E25E7" w14:textId="77777777" w:rsidR="00D2072D" w:rsidRPr="002E361B" w:rsidRDefault="00D2072D" w:rsidP="00617AB0">
            <w:pPr>
              <w:keepNext/>
              <w:keepLines/>
              <w:spacing w:after="0"/>
              <w:jc w:val="center"/>
              <w:rPr>
                <w:rFonts w:ascii="Arial" w:eastAsia="MS Mincho" w:hAnsi="Arial"/>
                <w:sz w:val="18"/>
              </w:rPr>
            </w:pPr>
          </w:p>
        </w:tc>
        <w:tc>
          <w:tcPr>
            <w:tcW w:w="992" w:type="dxa"/>
          </w:tcPr>
          <w:p w14:paraId="7C7104B4" w14:textId="77777777" w:rsidR="00D2072D" w:rsidRPr="002E361B" w:rsidRDefault="00D2072D" w:rsidP="00617AB0">
            <w:pPr>
              <w:keepNext/>
              <w:keepLines/>
              <w:spacing w:after="0"/>
              <w:jc w:val="center"/>
              <w:rPr>
                <w:rFonts w:ascii="Arial" w:eastAsia="MS Mincho" w:hAnsi="Arial"/>
                <w:sz w:val="18"/>
              </w:rPr>
            </w:pPr>
          </w:p>
        </w:tc>
        <w:tc>
          <w:tcPr>
            <w:tcW w:w="993" w:type="dxa"/>
          </w:tcPr>
          <w:p w14:paraId="16CE5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5A8D07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85312E4" w14:textId="77777777" w:rsidR="00D2072D" w:rsidRPr="002E361B" w:rsidRDefault="00D2072D" w:rsidP="00617AB0">
            <w:pPr>
              <w:keepNext/>
              <w:keepLines/>
              <w:spacing w:after="0"/>
              <w:jc w:val="center"/>
              <w:rPr>
                <w:rFonts w:ascii="Arial" w:eastAsia="MS Mincho" w:hAnsi="Arial"/>
                <w:sz w:val="18"/>
              </w:rPr>
            </w:pPr>
          </w:p>
        </w:tc>
        <w:tc>
          <w:tcPr>
            <w:tcW w:w="825" w:type="dxa"/>
          </w:tcPr>
          <w:p w14:paraId="6608999B" w14:textId="77777777" w:rsidR="00D2072D" w:rsidRPr="002E361B" w:rsidRDefault="00D2072D" w:rsidP="00617AB0">
            <w:pPr>
              <w:keepNext/>
              <w:keepLines/>
              <w:spacing w:after="0"/>
              <w:jc w:val="center"/>
              <w:rPr>
                <w:rFonts w:ascii="Arial" w:eastAsia="MS Mincho" w:hAnsi="Arial"/>
                <w:sz w:val="18"/>
              </w:rPr>
            </w:pPr>
          </w:p>
        </w:tc>
      </w:tr>
      <w:tr w:rsidR="00D2072D" w:rsidRPr="002E361B" w14:paraId="08559DA8" w14:textId="77777777" w:rsidTr="00617AB0">
        <w:trPr>
          <w:trHeight w:val="206"/>
          <w:jc w:val="center"/>
        </w:trPr>
        <w:tc>
          <w:tcPr>
            <w:tcW w:w="1337" w:type="dxa"/>
            <w:gridSpan w:val="2"/>
          </w:tcPr>
          <w:p w14:paraId="709E342B"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00445A9F"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5955491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7E30F6B" w14:textId="77777777" w:rsidR="00D2072D" w:rsidRPr="002E361B" w:rsidRDefault="00D2072D" w:rsidP="00617AB0">
            <w:pPr>
              <w:keepNext/>
              <w:keepLines/>
              <w:spacing w:after="0"/>
              <w:jc w:val="center"/>
              <w:rPr>
                <w:rFonts w:ascii="Arial" w:eastAsia="MS Mincho" w:hAnsi="Arial"/>
                <w:sz w:val="18"/>
              </w:rPr>
            </w:pPr>
          </w:p>
        </w:tc>
        <w:tc>
          <w:tcPr>
            <w:tcW w:w="880" w:type="dxa"/>
          </w:tcPr>
          <w:p w14:paraId="1CD345FA" w14:textId="77777777" w:rsidR="00D2072D" w:rsidRPr="002E361B" w:rsidRDefault="00D2072D" w:rsidP="00617AB0">
            <w:pPr>
              <w:keepNext/>
              <w:keepLines/>
              <w:spacing w:after="0"/>
              <w:jc w:val="center"/>
              <w:rPr>
                <w:rFonts w:ascii="Arial" w:eastAsia="MS Mincho" w:hAnsi="Arial"/>
                <w:sz w:val="18"/>
              </w:rPr>
            </w:pPr>
          </w:p>
        </w:tc>
        <w:tc>
          <w:tcPr>
            <w:tcW w:w="961" w:type="dxa"/>
          </w:tcPr>
          <w:p w14:paraId="703053F2" w14:textId="77777777" w:rsidR="00D2072D" w:rsidRPr="002E361B" w:rsidRDefault="00D2072D" w:rsidP="00617AB0">
            <w:pPr>
              <w:keepNext/>
              <w:keepLines/>
              <w:spacing w:after="0"/>
              <w:jc w:val="center"/>
              <w:rPr>
                <w:rFonts w:ascii="Arial" w:eastAsia="MS Mincho" w:hAnsi="Arial"/>
                <w:sz w:val="18"/>
              </w:rPr>
            </w:pPr>
          </w:p>
        </w:tc>
        <w:tc>
          <w:tcPr>
            <w:tcW w:w="934" w:type="dxa"/>
          </w:tcPr>
          <w:p w14:paraId="091159BD" w14:textId="77777777" w:rsidR="00D2072D" w:rsidRPr="002E361B" w:rsidRDefault="00D2072D" w:rsidP="00617AB0">
            <w:pPr>
              <w:keepNext/>
              <w:keepLines/>
              <w:spacing w:after="0"/>
              <w:jc w:val="center"/>
              <w:rPr>
                <w:rFonts w:ascii="Arial" w:eastAsia="MS Mincho" w:hAnsi="Arial"/>
                <w:sz w:val="18"/>
              </w:rPr>
            </w:pPr>
          </w:p>
        </w:tc>
        <w:tc>
          <w:tcPr>
            <w:tcW w:w="992" w:type="dxa"/>
          </w:tcPr>
          <w:p w14:paraId="79AC4DA5" w14:textId="77777777" w:rsidR="00D2072D" w:rsidRPr="002E361B" w:rsidRDefault="00D2072D" w:rsidP="00617AB0">
            <w:pPr>
              <w:keepNext/>
              <w:keepLines/>
              <w:spacing w:after="0"/>
              <w:jc w:val="center"/>
              <w:rPr>
                <w:rFonts w:ascii="Arial" w:eastAsia="MS Mincho" w:hAnsi="Arial"/>
                <w:sz w:val="18"/>
              </w:rPr>
            </w:pPr>
          </w:p>
        </w:tc>
        <w:tc>
          <w:tcPr>
            <w:tcW w:w="993" w:type="dxa"/>
          </w:tcPr>
          <w:p w14:paraId="622BB6AA" w14:textId="77777777" w:rsidR="00D2072D" w:rsidRPr="002E361B" w:rsidRDefault="00D2072D" w:rsidP="00617AB0">
            <w:pPr>
              <w:keepNext/>
              <w:keepLines/>
              <w:spacing w:after="0"/>
              <w:jc w:val="center"/>
              <w:rPr>
                <w:rFonts w:ascii="Arial" w:eastAsia="MS Mincho" w:hAnsi="Arial"/>
                <w:sz w:val="18"/>
              </w:rPr>
            </w:pPr>
          </w:p>
        </w:tc>
        <w:tc>
          <w:tcPr>
            <w:tcW w:w="949" w:type="dxa"/>
          </w:tcPr>
          <w:p w14:paraId="420B7E2F" w14:textId="77777777" w:rsidR="00D2072D" w:rsidRPr="002E361B" w:rsidRDefault="00D2072D" w:rsidP="00617AB0">
            <w:pPr>
              <w:keepNext/>
              <w:keepLines/>
              <w:spacing w:after="0"/>
              <w:jc w:val="center"/>
              <w:rPr>
                <w:rFonts w:ascii="Arial" w:eastAsia="MS Mincho" w:hAnsi="Arial"/>
                <w:sz w:val="18"/>
              </w:rPr>
            </w:pPr>
          </w:p>
        </w:tc>
        <w:tc>
          <w:tcPr>
            <w:tcW w:w="825" w:type="dxa"/>
          </w:tcPr>
          <w:p w14:paraId="4DF4B687"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400B30A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D42981C" w14:textId="77777777" w:rsidTr="00617AB0">
        <w:trPr>
          <w:trHeight w:val="206"/>
          <w:jc w:val="center"/>
        </w:trPr>
        <w:tc>
          <w:tcPr>
            <w:tcW w:w="1337" w:type="dxa"/>
            <w:gridSpan w:val="2"/>
          </w:tcPr>
          <w:p w14:paraId="578DF199"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7B7A63EE"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21588A2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5CB8311D"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40FB8E" w14:textId="77777777" w:rsidR="00D2072D" w:rsidRPr="002E361B" w:rsidRDefault="00D2072D" w:rsidP="00617AB0">
            <w:pPr>
              <w:keepNext/>
              <w:keepLines/>
              <w:spacing w:after="0"/>
              <w:jc w:val="center"/>
              <w:rPr>
                <w:rFonts w:ascii="Arial" w:eastAsia="MS Mincho" w:hAnsi="Arial"/>
                <w:sz w:val="18"/>
              </w:rPr>
            </w:pPr>
          </w:p>
        </w:tc>
        <w:tc>
          <w:tcPr>
            <w:tcW w:w="961" w:type="dxa"/>
          </w:tcPr>
          <w:p w14:paraId="54FF3E24" w14:textId="77777777" w:rsidR="00D2072D" w:rsidRPr="002E361B" w:rsidRDefault="00D2072D" w:rsidP="00617AB0">
            <w:pPr>
              <w:keepNext/>
              <w:keepLines/>
              <w:spacing w:after="0"/>
              <w:jc w:val="center"/>
              <w:rPr>
                <w:rFonts w:ascii="Arial" w:eastAsia="MS Mincho" w:hAnsi="Arial"/>
                <w:sz w:val="18"/>
              </w:rPr>
            </w:pPr>
          </w:p>
        </w:tc>
        <w:tc>
          <w:tcPr>
            <w:tcW w:w="934" w:type="dxa"/>
          </w:tcPr>
          <w:p w14:paraId="5EFFD6D3" w14:textId="77777777" w:rsidR="00D2072D" w:rsidRPr="002E361B" w:rsidRDefault="00D2072D" w:rsidP="00617AB0">
            <w:pPr>
              <w:keepNext/>
              <w:keepLines/>
              <w:spacing w:after="0"/>
              <w:jc w:val="center"/>
              <w:rPr>
                <w:rFonts w:ascii="Arial" w:eastAsia="MS Mincho" w:hAnsi="Arial"/>
                <w:sz w:val="18"/>
              </w:rPr>
            </w:pPr>
          </w:p>
        </w:tc>
        <w:tc>
          <w:tcPr>
            <w:tcW w:w="992" w:type="dxa"/>
          </w:tcPr>
          <w:p w14:paraId="17E13E23" w14:textId="77777777" w:rsidR="00D2072D" w:rsidRPr="002E361B" w:rsidRDefault="00D2072D" w:rsidP="00617AB0">
            <w:pPr>
              <w:keepNext/>
              <w:keepLines/>
              <w:spacing w:after="0"/>
              <w:jc w:val="center"/>
              <w:rPr>
                <w:rFonts w:ascii="Arial" w:eastAsia="MS Mincho" w:hAnsi="Arial"/>
                <w:sz w:val="18"/>
              </w:rPr>
            </w:pPr>
          </w:p>
        </w:tc>
        <w:tc>
          <w:tcPr>
            <w:tcW w:w="993" w:type="dxa"/>
          </w:tcPr>
          <w:p w14:paraId="37198441" w14:textId="77777777" w:rsidR="00D2072D" w:rsidRPr="002E361B" w:rsidRDefault="00D2072D" w:rsidP="00617AB0">
            <w:pPr>
              <w:keepNext/>
              <w:keepLines/>
              <w:spacing w:after="0"/>
              <w:jc w:val="center"/>
              <w:rPr>
                <w:rFonts w:ascii="Arial" w:eastAsia="MS Mincho" w:hAnsi="Arial"/>
                <w:sz w:val="18"/>
              </w:rPr>
            </w:pPr>
          </w:p>
        </w:tc>
        <w:tc>
          <w:tcPr>
            <w:tcW w:w="949" w:type="dxa"/>
          </w:tcPr>
          <w:p w14:paraId="68F38CA6" w14:textId="77777777" w:rsidR="00D2072D" w:rsidRPr="002E361B" w:rsidRDefault="00D2072D" w:rsidP="00617AB0">
            <w:pPr>
              <w:keepNext/>
              <w:keepLines/>
              <w:spacing w:after="0"/>
              <w:jc w:val="center"/>
              <w:rPr>
                <w:rFonts w:ascii="Arial" w:eastAsia="MS Mincho" w:hAnsi="Arial"/>
                <w:sz w:val="18"/>
              </w:rPr>
            </w:pPr>
          </w:p>
        </w:tc>
        <w:tc>
          <w:tcPr>
            <w:tcW w:w="825" w:type="dxa"/>
          </w:tcPr>
          <w:p w14:paraId="6267B0BE"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3EF44D34"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X</w:t>
            </w:r>
          </w:p>
        </w:tc>
      </w:tr>
    </w:tbl>
    <w:p w14:paraId="3ED24A4E" w14:textId="77777777" w:rsidR="00D2072D" w:rsidRPr="002E361B" w:rsidRDefault="00D2072D" w:rsidP="00D2072D">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3771E1">
        <w:trPr>
          <w:jc w:val="center"/>
        </w:trPr>
        <w:tc>
          <w:tcPr>
            <w:tcW w:w="1930" w:type="dxa"/>
          </w:tcPr>
          <w:p w14:paraId="370B87C0"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3771E1">
        <w:trPr>
          <w:jc w:val="center"/>
        </w:trPr>
        <w:tc>
          <w:tcPr>
            <w:tcW w:w="1930" w:type="dxa"/>
          </w:tcPr>
          <w:p w14:paraId="60C9DE85"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3771E1">
        <w:trPr>
          <w:jc w:val="center"/>
        </w:trPr>
        <w:tc>
          <w:tcPr>
            <w:tcW w:w="1930" w:type="dxa"/>
          </w:tcPr>
          <w:p w14:paraId="6484CB4F"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3771E1">
        <w:trPr>
          <w:jc w:val="center"/>
        </w:trPr>
        <w:tc>
          <w:tcPr>
            <w:tcW w:w="2020" w:type="dxa"/>
          </w:tcPr>
          <w:p w14:paraId="00329716" w14:textId="77777777" w:rsidR="00CA1883" w:rsidRPr="00E833E6" w:rsidRDefault="00CA1883" w:rsidP="003771E1">
            <w:pPr>
              <w:pStyle w:val="TAH"/>
            </w:pPr>
            <w:r w:rsidRPr="00E833E6">
              <w:t>Scheduling Information No.</w:t>
            </w:r>
          </w:p>
        </w:tc>
        <w:tc>
          <w:tcPr>
            <w:tcW w:w="1400" w:type="dxa"/>
          </w:tcPr>
          <w:p w14:paraId="2FDAE209" w14:textId="77777777" w:rsidR="00CA1883" w:rsidRPr="00E833E6" w:rsidRDefault="00CA1883" w:rsidP="003771E1">
            <w:pPr>
              <w:pStyle w:val="TAH"/>
            </w:pPr>
            <w:r w:rsidRPr="00E833E6">
              <w:t>Periodicity</w:t>
            </w:r>
          </w:p>
          <w:p w14:paraId="7B1E5234" w14:textId="77777777" w:rsidR="00CA1883" w:rsidRPr="00E833E6" w:rsidRDefault="00CA1883" w:rsidP="003771E1">
            <w:pPr>
              <w:pStyle w:val="TAH"/>
            </w:pPr>
            <w:r w:rsidRPr="00E833E6">
              <w:t>[radio frames]</w:t>
            </w:r>
          </w:p>
        </w:tc>
        <w:tc>
          <w:tcPr>
            <w:tcW w:w="1842" w:type="dxa"/>
          </w:tcPr>
          <w:p w14:paraId="5544826F" w14:textId="77777777" w:rsidR="00CA1883" w:rsidRPr="00E833E6" w:rsidRDefault="00CA1883" w:rsidP="003771E1">
            <w:pPr>
              <w:pStyle w:val="TAH"/>
            </w:pPr>
            <w:r w:rsidRPr="00E833E6">
              <w:t>Repetition pattern</w:t>
            </w:r>
          </w:p>
          <w:p w14:paraId="404CCBBE" w14:textId="77777777" w:rsidR="00CA1883" w:rsidRPr="00E833E6" w:rsidRDefault="00CA1883" w:rsidP="003771E1">
            <w:pPr>
              <w:pStyle w:val="TAH"/>
            </w:pPr>
            <w:r w:rsidRPr="00E833E6">
              <w:t>[radio frames]</w:t>
            </w:r>
          </w:p>
        </w:tc>
        <w:tc>
          <w:tcPr>
            <w:tcW w:w="1560" w:type="dxa"/>
          </w:tcPr>
          <w:p w14:paraId="5D3115AF" w14:textId="77777777" w:rsidR="00CA1883" w:rsidRPr="00E833E6" w:rsidRDefault="00CA1883" w:rsidP="003771E1">
            <w:pPr>
              <w:pStyle w:val="TAH"/>
            </w:pPr>
            <w:r w:rsidRPr="00E833E6">
              <w:t>TB size</w:t>
            </w:r>
          </w:p>
          <w:p w14:paraId="3F19B65D" w14:textId="77777777" w:rsidR="00CA1883" w:rsidRPr="00E833E6" w:rsidRDefault="00CA1883" w:rsidP="003771E1">
            <w:pPr>
              <w:pStyle w:val="TAH"/>
            </w:pPr>
            <w:r w:rsidRPr="00E833E6">
              <w:t>[bits]</w:t>
            </w:r>
          </w:p>
        </w:tc>
        <w:tc>
          <w:tcPr>
            <w:tcW w:w="2002" w:type="dxa"/>
          </w:tcPr>
          <w:p w14:paraId="5875D4D1" w14:textId="77777777" w:rsidR="00CA1883" w:rsidRPr="00E833E6" w:rsidRDefault="00CA1883" w:rsidP="003771E1">
            <w:pPr>
              <w:pStyle w:val="TAH"/>
            </w:pPr>
            <w:r w:rsidRPr="00E833E6">
              <w:t>Mapping of system information blocks</w:t>
            </w:r>
          </w:p>
        </w:tc>
      </w:tr>
      <w:tr w:rsidR="00CA1883" w:rsidRPr="00E833E6" w14:paraId="55B801FB" w14:textId="77777777" w:rsidTr="003771E1">
        <w:trPr>
          <w:jc w:val="center"/>
        </w:trPr>
        <w:tc>
          <w:tcPr>
            <w:tcW w:w="2020" w:type="dxa"/>
          </w:tcPr>
          <w:p w14:paraId="27BEB6F2" w14:textId="77777777" w:rsidR="00CA1883" w:rsidRPr="00E833E6" w:rsidRDefault="00CA1883" w:rsidP="003771E1">
            <w:pPr>
              <w:pStyle w:val="TAC"/>
            </w:pPr>
            <w:r w:rsidRPr="00E833E6">
              <w:t>1</w:t>
            </w:r>
          </w:p>
        </w:tc>
        <w:tc>
          <w:tcPr>
            <w:tcW w:w="1400" w:type="dxa"/>
          </w:tcPr>
          <w:p w14:paraId="5A7D1ED4" w14:textId="77777777" w:rsidR="00CA1883" w:rsidRPr="00E833E6" w:rsidRDefault="00CA1883" w:rsidP="003771E1">
            <w:pPr>
              <w:pStyle w:val="TAC"/>
            </w:pPr>
            <w:r w:rsidRPr="00E833E6">
              <w:t>64</w:t>
            </w:r>
          </w:p>
        </w:tc>
        <w:tc>
          <w:tcPr>
            <w:tcW w:w="1842" w:type="dxa"/>
          </w:tcPr>
          <w:p w14:paraId="0D149EB5" w14:textId="77777777" w:rsidR="00CA1883" w:rsidRPr="00E833E6" w:rsidRDefault="00CA1883" w:rsidP="003771E1">
            <w:pPr>
              <w:pStyle w:val="TAL"/>
              <w:jc w:val="center"/>
            </w:pPr>
            <w:r w:rsidRPr="00E833E6">
              <w:t>every8thRF</w:t>
            </w:r>
          </w:p>
        </w:tc>
        <w:tc>
          <w:tcPr>
            <w:tcW w:w="1560" w:type="dxa"/>
          </w:tcPr>
          <w:p w14:paraId="6B194A9C" w14:textId="77777777" w:rsidR="00CA1883" w:rsidRPr="00E833E6" w:rsidRDefault="00CA1883" w:rsidP="003771E1">
            <w:pPr>
              <w:pStyle w:val="TAL"/>
              <w:jc w:val="center"/>
            </w:pPr>
            <w:r w:rsidRPr="00E833E6">
              <w:t>552</w:t>
            </w:r>
          </w:p>
        </w:tc>
        <w:tc>
          <w:tcPr>
            <w:tcW w:w="2002" w:type="dxa"/>
          </w:tcPr>
          <w:p w14:paraId="4450401A" w14:textId="77777777" w:rsidR="00CA1883" w:rsidRPr="00E833E6" w:rsidRDefault="00CA1883" w:rsidP="003771E1">
            <w:pPr>
              <w:pStyle w:val="TAL"/>
            </w:pPr>
            <w:r w:rsidRPr="00E833E6">
              <w:t>SIB2-NB</w:t>
            </w:r>
          </w:p>
        </w:tc>
      </w:tr>
      <w:tr w:rsidR="00CA1883" w:rsidRPr="00E833E6" w14:paraId="260E4C16" w14:textId="77777777" w:rsidTr="003771E1">
        <w:trPr>
          <w:jc w:val="center"/>
        </w:trPr>
        <w:tc>
          <w:tcPr>
            <w:tcW w:w="2020" w:type="dxa"/>
          </w:tcPr>
          <w:p w14:paraId="0F30E08A" w14:textId="77777777" w:rsidR="00CA1883" w:rsidRPr="00E833E6" w:rsidRDefault="00CA1883" w:rsidP="003771E1">
            <w:pPr>
              <w:pStyle w:val="TAC"/>
            </w:pPr>
            <w:r w:rsidRPr="00E833E6">
              <w:t>2</w:t>
            </w:r>
          </w:p>
        </w:tc>
        <w:tc>
          <w:tcPr>
            <w:tcW w:w="1400" w:type="dxa"/>
          </w:tcPr>
          <w:p w14:paraId="6122C641" w14:textId="77777777" w:rsidR="00CA1883" w:rsidRPr="00E833E6" w:rsidRDefault="00CA1883" w:rsidP="003771E1">
            <w:pPr>
              <w:pStyle w:val="TAC"/>
            </w:pPr>
            <w:r w:rsidRPr="00E833E6">
              <w:t>64</w:t>
            </w:r>
          </w:p>
        </w:tc>
        <w:tc>
          <w:tcPr>
            <w:tcW w:w="1842" w:type="dxa"/>
          </w:tcPr>
          <w:p w14:paraId="0E1C8754" w14:textId="77777777" w:rsidR="00CA1883" w:rsidRPr="00E833E6" w:rsidRDefault="00CA1883" w:rsidP="003771E1">
            <w:pPr>
              <w:pStyle w:val="TAL"/>
              <w:jc w:val="center"/>
            </w:pPr>
            <w:r w:rsidRPr="00E833E6">
              <w:t>every16thRF</w:t>
            </w:r>
          </w:p>
        </w:tc>
        <w:tc>
          <w:tcPr>
            <w:tcW w:w="1560" w:type="dxa"/>
          </w:tcPr>
          <w:p w14:paraId="77806194" w14:textId="77777777" w:rsidR="00CA1883" w:rsidRPr="00E833E6" w:rsidRDefault="00CA1883" w:rsidP="003771E1">
            <w:pPr>
              <w:pStyle w:val="TAL"/>
              <w:jc w:val="center"/>
            </w:pPr>
            <w:r w:rsidRPr="00E833E6">
              <w:t>256</w:t>
            </w:r>
          </w:p>
        </w:tc>
        <w:tc>
          <w:tcPr>
            <w:tcW w:w="2002" w:type="dxa"/>
          </w:tcPr>
          <w:p w14:paraId="132C5039" w14:textId="77777777" w:rsidR="00CA1883" w:rsidRPr="00E833E6" w:rsidRDefault="00CA1883" w:rsidP="003771E1">
            <w:pPr>
              <w:pStyle w:val="TAL"/>
            </w:pPr>
            <w:r w:rsidRPr="00E833E6">
              <w:t>SIB3-NB</w:t>
            </w:r>
          </w:p>
        </w:tc>
      </w:tr>
      <w:tr w:rsidR="00CA1883" w:rsidRPr="00E833E6" w14:paraId="2D38C91E" w14:textId="77777777" w:rsidTr="003771E1">
        <w:trPr>
          <w:trHeight w:val="70"/>
          <w:jc w:val="center"/>
        </w:trPr>
        <w:tc>
          <w:tcPr>
            <w:tcW w:w="2020" w:type="dxa"/>
          </w:tcPr>
          <w:p w14:paraId="4C0BEE28" w14:textId="7EED8D7E" w:rsidR="00CA1883" w:rsidRPr="004A241D" w:rsidRDefault="00D2072D" w:rsidP="003771E1">
            <w:pPr>
              <w:pStyle w:val="TAC"/>
              <w:rPr>
                <w:lang w:eastAsia="zh-CN"/>
              </w:rPr>
            </w:pPr>
            <w:r>
              <w:rPr>
                <w:lang w:eastAsia="zh-CN"/>
              </w:rPr>
              <w:t>3</w:t>
            </w:r>
          </w:p>
        </w:tc>
        <w:tc>
          <w:tcPr>
            <w:tcW w:w="1400" w:type="dxa"/>
          </w:tcPr>
          <w:p w14:paraId="00BC496E" w14:textId="77777777" w:rsidR="00CA1883" w:rsidRPr="00E833E6" w:rsidRDefault="00CA1883" w:rsidP="003771E1">
            <w:pPr>
              <w:pStyle w:val="TAC"/>
            </w:pPr>
            <w:r w:rsidRPr="00E833E6">
              <w:rPr>
                <w:rFonts w:eastAsia="MS Mincho"/>
              </w:rPr>
              <w:t>64</w:t>
            </w:r>
          </w:p>
        </w:tc>
        <w:tc>
          <w:tcPr>
            <w:tcW w:w="1842" w:type="dxa"/>
          </w:tcPr>
          <w:p w14:paraId="5259ACB8" w14:textId="77777777" w:rsidR="00CA1883" w:rsidRPr="00E833E6" w:rsidRDefault="00CA1883" w:rsidP="003771E1">
            <w:pPr>
              <w:pStyle w:val="TAL"/>
              <w:jc w:val="center"/>
            </w:pPr>
            <w:r w:rsidRPr="00E833E6">
              <w:rPr>
                <w:rFonts w:eastAsia="MS Mincho"/>
              </w:rPr>
              <w:t>every16thRF</w:t>
            </w:r>
          </w:p>
        </w:tc>
        <w:tc>
          <w:tcPr>
            <w:tcW w:w="1560" w:type="dxa"/>
          </w:tcPr>
          <w:p w14:paraId="5543EBAE" w14:textId="77777777" w:rsidR="00CA1883" w:rsidRPr="00E833E6" w:rsidRDefault="00CA1883" w:rsidP="003771E1">
            <w:pPr>
              <w:pStyle w:val="TAL"/>
              <w:jc w:val="center"/>
            </w:pPr>
            <w:r w:rsidRPr="00E833E6">
              <w:rPr>
                <w:rFonts w:eastAsia="MS Mincho"/>
              </w:rPr>
              <w:t>256</w:t>
            </w:r>
          </w:p>
        </w:tc>
        <w:tc>
          <w:tcPr>
            <w:tcW w:w="2002" w:type="dxa"/>
          </w:tcPr>
          <w:p w14:paraId="29B5598A" w14:textId="77777777" w:rsidR="00CA1883" w:rsidRPr="00E833E6" w:rsidRDefault="00CA1883" w:rsidP="003771E1">
            <w:pPr>
              <w:pStyle w:val="TAL"/>
            </w:pPr>
            <w:r w:rsidRPr="00E833E6">
              <w:rPr>
                <w:rFonts w:eastAsia="MS Mincho"/>
              </w:rPr>
              <w:t>SIB31-NB</w:t>
            </w:r>
          </w:p>
        </w:tc>
      </w:tr>
      <w:tr w:rsidR="00D2072D" w:rsidRPr="002E361B" w14:paraId="47556E14" w14:textId="77777777" w:rsidTr="00D2072D">
        <w:trPr>
          <w:trHeight w:val="70"/>
          <w:jc w:val="center"/>
        </w:trPr>
        <w:tc>
          <w:tcPr>
            <w:tcW w:w="2020" w:type="dxa"/>
            <w:tcBorders>
              <w:top w:val="single" w:sz="4" w:space="0" w:color="auto"/>
              <w:left w:val="single" w:sz="4" w:space="0" w:color="auto"/>
              <w:bottom w:val="single" w:sz="4" w:space="0" w:color="auto"/>
              <w:right w:val="single" w:sz="4" w:space="0" w:color="auto"/>
            </w:tcBorders>
          </w:tcPr>
          <w:p w14:paraId="02B9A000" w14:textId="77777777" w:rsidR="00D2072D" w:rsidRPr="00C1792B" w:rsidRDefault="00D2072D" w:rsidP="00617AB0">
            <w:pPr>
              <w:pStyle w:val="TAC"/>
              <w:rPr>
                <w:lang w:eastAsia="zh-CN"/>
              </w:rPr>
            </w:pPr>
            <w:r w:rsidRPr="00C1792B">
              <w:rPr>
                <w:lang w:eastAsia="zh-CN"/>
              </w:rPr>
              <w:t>4</w:t>
            </w:r>
          </w:p>
        </w:tc>
        <w:tc>
          <w:tcPr>
            <w:tcW w:w="1400" w:type="dxa"/>
            <w:tcBorders>
              <w:top w:val="single" w:sz="4" w:space="0" w:color="auto"/>
              <w:left w:val="single" w:sz="4" w:space="0" w:color="auto"/>
              <w:bottom w:val="single" w:sz="4" w:space="0" w:color="auto"/>
              <w:right w:val="single" w:sz="4" w:space="0" w:color="auto"/>
            </w:tcBorders>
          </w:tcPr>
          <w:p w14:paraId="263BDF17" w14:textId="77777777" w:rsidR="00D2072D" w:rsidRPr="002E361B" w:rsidRDefault="00D2072D" w:rsidP="00617AB0">
            <w:pPr>
              <w:pStyle w:val="TAC"/>
              <w:rPr>
                <w:rFonts w:eastAsia="MS Mincho"/>
              </w:rPr>
            </w:pPr>
            <w:r w:rsidRPr="002E361B">
              <w:rPr>
                <w:rFonts w:eastAsia="MS Mincho"/>
              </w:rPr>
              <w:t>64</w:t>
            </w:r>
          </w:p>
        </w:tc>
        <w:tc>
          <w:tcPr>
            <w:tcW w:w="1842" w:type="dxa"/>
            <w:tcBorders>
              <w:top w:val="single" w:sz="4" w:space="0" w:color="auto"/>
              <w:left w:val="single" w:sz="4" w:space="0" w:color="auto"/>
              <w:bottom w:val="single" w:sz="4" w:space="0" w:color="auto"/>
              <w:right w:val="single" w:sz="4" w:space="0" w:color="auto"/>
            </w:tcBorders>
          </w:tcPr>
          <w:p w14:paraId="61EA4CF2" w14:textId="77777777" w:rsidR="00D2072D" w:rsidRPr="002E361B" w:rsidRDefault="00D2072D" w:rsidP="00617AB0">
            <w:pPr>
              <w:pStyle w:val="TAL"/>
              <w:jc w:val="center"/>
              <w:rPr>
                <w:rFonts w:eastAsia="MS Mincho"/>
              </w:rPr>
            </w:pPr>
            <w:r w:rsidRPr="002E361B">
              <w:rPr>
                <w:rFonts w:eastAsia="MS Mincho"/>
              </w:rPr>
              <w:t>every16thRF</w:t>
            </w:r>
          </w:p>
        </w:tc>
        <w:tc>
          <w:tcPr>
            <w:tcW w:w="1560" w:type="dxa"/>
            <w:tcBorders>
              <w:top w:val="single" w:sz="4" w:space="0" w:color="auto"/>
              <w:left w:val="single" w:sz="4" w:space="0" w:color="auto"/>
              <w:bottom w:val="single" w:sz="4" w:space="0" w:color="auto"/>
              <w:right w:val="single" w:sz="4" w:space="0" w:color="auto"/>
            </w:tcBorders>
          </w:tcPr>
          <w:p w14:paraId="7496DDB7" w14:textId="77777777" w:rsidR="00D2072D" w:rsidRPr="002E361B" w:rsidRDefault="00D2072D" w:rsidP="00617AB0">
            <w:pPr>
              <w:pStyle w:val="TAL"/>
              <w:jc w:val="center"/>
              <w:rPr>
                <w:rFonts w:eastAsia="MS Mincho"/>
              </w:rPr>
            </w:pPr>
            <w:r w:rsidRPr="002E361B">
              <w:rPr>
                <w:rFonts w:eastAsia="MS Mincho"/>
              </w:rPr>
              <w:t>256</w:t>
            </w:r>
          </w:p>
        </w:tc>
        <w:tc>
          <w:tcPr>
            <w:tcW w:w="2002" w:type="dxa"/>
            <w:tcBorders>
              <w:top w:val="single" w:sz="4" w:space="0" w:color="auto"/>
              <w:left w:val="single" w:sz="4" w:space="0" w:color="auto"/>
              <w:bottom w:val="single" w:sz="4" w:space="0" w:color="auto"/>
              <w:right w:val="single" w:sz="4" w:space="0" w:color="auto"/>
            </w:tcBorders>
          </w:tcPr>
          <w:p w14:paraId="5AC4B4B5" w14:textId="77777777" w:rsidR="00D2072D" w:rsidRPr="002E361B" w:rsidRDefault="00D2072D" w:rsidP="00617AB0">
            <w:pPr>
              <w:pStyle w:val="TAL"/>
              <w:rPr>
                <w:rFonts w:eastAsia="MS Mincho"/>
              </w:rPr>
            </w:pPr>
            <w:r w:rsidRPr="002E361B">
              <w:rPr>
                <w:rFonts w:eastAsia="MS Mincho"/>
              </w:rPr>
              <w:t>SIB32-NB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D2072D">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D2072D">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D2072D">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D2072D">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D2072D">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D2072D">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D2072D">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D2072D">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D2072D">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D2072D">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D2072D">
        <w:tc>
          <w:tcPr>
            <w:tcW w:w="4535" w:type="dxa"/>
            <w:tcBorders>
              <w:bottom w:val="nil"/>
            </w:tcBorders>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D2072D">
        <w:tc>
          <w:tcPr>
            <w:tcW w:w="4535" w:type="dxa"/>
            <w:tcBorders>
              <w:top w:val="nil"/>
              <w:bottom w:val="nil"/>
            </w:tcBorders>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D2072D">
        <w:tc>
          <w:tcPr>
            <w:tcW w:w="4535" w:type="dxa"/>
            <w:tcBorders>
              <w:top w:val="nil"/>
              <w:bottom w:val="nil"/>
            </w:tcBorders>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D2072D">
        <w:tc>
          <w:tcPr>
            <w:tcW w:w="4535" w:type="dxa"/>
            <w:tcBorders>
              <w:top w:val="nil"/>
            </w:tcBorders>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D2072D">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D2072D">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D2072D">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D2072D">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D2072D">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D2072D">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D2072D">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D2072D">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D2072D">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D2072D">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D2072D">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D2072D">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D2072D">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D2072D">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D2072D">
        <w:tc>
          <w:tcPr>
            <w:tcW w:w="4535" w:type="dxa"/>
          </w:tcPr>
          <w:p w14:paraId="055DD79F" w14:textId="26C84091" w:rsidR="002A644B" w:rsidRPr="002B3813" w:rsidRDefault="000F7BD7" w:rsidP="002A644B">
            <w:pPr>
              <w:pStyle w:val="TAL"/>
              <w:rPr>
                <w:lang w:eastAsia="en-US"/>
              </w:rPr>
            </w:pPr>
            <w:r>
              <w:t xml:space="preserve">  </w:t>
            </w:r>
            <w:r w:rsidR="002A644B"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64059A5F" w:rsidR="002A644B" w:rsidRPr="00E864C1" w:rsidRDefault="002A644B" w:rsidP="002A644B">
            <w:pPr>
              <w:pStyle w:val="TAL"/>
              <w:rPr>
                <w:lang w:eastAsia="en-US"/>
              </w:rPr>
            </w:pPr>
          </w:p>
        </w:tc>
        <w:tc>
          <w:tcPr>
            <w:tcW w:w="1800" w:type="dxa"/>
          </w:tcPr>
          <w:p w14:paraId="680D37CD" w14:textId="77777777" w:rsidR="002A644B" w:rsidRPr="002B3813" w:rsidRDefault="002A644B" w:rsidP="002A644B">
            <w:pPr>
              <w:pStyle w:val="TAL"/>
              <w:rPr>
                <w:lang w:eastAsia="en-US"/>
              </w:rPr>
            </w:pPr>
          </w:p>
        </w:tc>
      </w:tr>
      <w:tr w:rsidR="000F7BD7" w:rsidRPr="000F7BD7" w14:paraId="78616010" w14:textId="77777777" w:rsidTr="00D2072D">
        <w:tc>
          <w:tcPr>
            <w:tcW w:w="4535" w:type="dxa"/>
          </w:tcPr>
          <w:p w14:paraId="6DF2C465"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267" w:type="dxa"/>
          </w:tcPr>
          <w:p w14:paraId="1565418B"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689025DE" w14:textId="77777777" w:rsidR="000F7BD7" w:rsidRPr="000F7BD7" w:rsidRDefault="000F7BD7" w:rsidP="000F7BD7">
            <w:pPr>
              <w:keepNext/>
              <w:keepLines/>
              <w:spacing w:after="0"/>
              <w:rPr>
                <w:rFonts w:ascii="Arial" w:hAnsi="Arial"/>
                <w:sz w:val="18"/>
              </w:rPr>
            </w:pPr>
          </w:p>
        </w:tc>
        <w:tc>
          <w:tcPr>
            <w:tcW w:w="1800" w:type="dxa"/>
          </w:tcPr>
          <w:p w14:paraId="7D09B493" w14:textId="77777777" w:rsidR="000F7BD7" w:rsidRPr="000F7BD7" w:rsidRDefault="000F7BD7" w:rsidP="000F7BD7">
            <w:pPr>
              <w:keepNext/>
              <w:keepLines/>
              <w:spacing w:after="0"/>
              <w:rPr>
                <w:rFonts w:ascii="Arial" w:hAnsi="Arial"/>
                <w:sz w:val="18"/>
                <w:lang w:eastAsia="en-US"/>
              </w:rPr>
            </w:pPr>
          </w:p>
        </w:tc>
      </w:tr>
      <w:tr w:rsidR="000F7BD7" w:rsidRPr="000F7BD7" w14:paraId="55554F7B" w14:textId="77777777" w:rsidTr="00D2072D">
        <w:tc>
          <w:tcPr>
            <w:tcW w:w="4535" w:type="dxa"/>
          </w:tcPr>
          <w:p w14:paraId="4AAF3EF9"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partEARFCN-17 CHOICE {</w:t>
            </w:r>
          </w:p>
        </w:tc>
        <w:tc>
          <w:tcPr>
            <w:tcW w:w="2267" w:type="dxa"/>
          </w:tcPr>
          <w:p w14:paraId="400FA55B" w14:textId="77777777" w:rsidR="000F7BD7" w:rsidRPr="000F7BD7" w:rsidRDefault="000F7BD7" w:rsidP="000F7BD7">
            <w:pPr>
              <w:keepNext/>
              <w:keepLines/>
              <w:spacing w:after="0"/>
              <w:rPr>
                <w:rFonts w:ascii="Arial" w:hAnsi="Arial"/>
                <w:sz w:val="18"/>
              </w:rPr>
            </w:pPr>
          </w:p>
        </w:tc>
        <w:tc>
          <w:tcPr>
            <w:tcW w:w="1316" w:type="dxa"/>
          </w:tcPr>
          <w:p w14:paraId="3347782A" w14:textId="77777777" w:rsidR="000F7BD7" w:rsidRPr="000F7BD7" w:rsidRDefault="000F7BD7" w:rsidP="000F7BD7">
            <w:pPr>
              <w:keepNext/>
              <w:keepLines/>
              <w:spacing w:after="0"/>
              <w:rPr>
                <w:rFonts w:ascii="Arial" w:hAnsi="Arial"/>
                <w:sz w:val="18"/>
              </w:rPr>
            </w:pPr>
          </w:p>
        </w:tc>
        <w:tc>
          <w:tcPr>
            <w:tcW w:w="1800" w:type="dxa"/>
          </w:tcPr>
          <w:p w14:paraId="57D9B082" w14:textId="77777777" w:rsidR="000F7BD7" w:rsidRPr="000F7BD7" w:rsidRDefault="000F7BD7" w:rsidP="000F7BD7">
            <w:pPr>
              <w:keepNext/>
              <w:keepLines/>
              <w:spacing w:after="0"/>
              <w:rPr>
                <w:rFonts w:ascii="Arial" w:hAnsi="Arial"/>
                <w:sz w:val="18"/>
                <w:lang w:eastAsia="en-US"/>
              </w:rPr>
            </w:pPr>
          </w:p>
        </w:tc>
      </w:tr>
      <w:tr w:rsidR="000F7BD7" w:rsidRPr="000F7BD7" w14:paraId="0E19B5BE" w14:textId="77777777" w:rsidTr="00D2072D">
        <w:tc>
          <w:tcPr>
            <w:tcW w:w="4535" w:type="dxa"/>
          </w:tcPr>
          <w:p w14:paraId="44D6FCDF"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spare</w:t>
            </w:r>
          </w:p>
        </w:tc>
        <w:tc>
          <w:tcPr>
            <w:tcW w:w="2267" w:type="dxa"/>
          </w:tcPr>
          <w:p w14:paraId="06AFD307" w14:textId="77777777" w:rsidR="000F7BD7" w:rsidRPr="000F7BD7" w:rsidRDefault="000F7BD7" w:rsidP="000F7BD7">
            <w:pPr>
              <w:keepNext/>
              <w:keepLines/>
              <w:spacing w:after="0"/>
              <w:rPr>
                <w:rFonts w:ascii="Arial" w:hAnsi="Arial"/>
                <w:sz w:val="18"/>
              </w:rPr>
            </w:pPr>
            <w:r w:rsidRPr="000F7BD7">
              <w:rPr>
                <w:rFonts w:ascii="Arial" w:hAnsi="Arial"/>
                <w:sz w:val="18"/>
              </w:rPr>
              <w:t>'00'B</w:t>
            </w:r>
          </w:p>
        </w:tc>
        <w:tc>
          <w:tcPr>
            <w:tcW w:w="1316" w:type="dxa"/>
          </w:tcPr>
          <w:p w14:paraId="223F691E" w14:textId="77777777" w:rsidR="000F7BD7" w:rsidRPr="000F7BD7" w:rsidRDefault="000F7BD7" w:rsidP="000F7BD7">
            <w:pPr>
              <w:keepNext/>
              <w:keepLines/>
              <w:spacing w:after="0"/>
              <w:rPr>
                <w:rFonts w:ascii="Arial" w:hAnsi="Arial"/>
                <w:sz w:val="18"/>
              </w:rPr>
            </w:pPr>
          </w:p>
        </w:tc>
        <w:tc>
          <w:tcPr>
            <w:tcW w:w="1800" w:type="dxa"/>
          </w:tcPr>
          <w:p w14:paraId="75B078DD" w14:textId="77777777" w:rsidR="000F7BD7" w:rsidRPr="000F7BD7" w:rsidRDefault="000F7BD7" w:rsidP="000F7BD7">
            <w:pPr>
              <w:keepNext/>
              <w:keepLines/>
              <w:spacing w:after="0"/>
              <w:rPr>
                <w:rFonts w:ascii="Arial" w:hAnsi="Arial"/>
                <w:sz w:val="18"/>
                <w:lang w:eastAsia="en-US"/>
              </w:rPr>
            </w:pPr>
          </w:p>
        </w:tc>
      </w:tr>
      <w:tr w:rsidR="00D2072D" w:rsidRPr="000F7BD7" w14:paraId="3E8D1161" w14:textId="77777777" w:rsidTr="00D2072D">
        <w:tc>
          <w:tcPr>
            <w:tcW w:w="4535" w:type="dxa"/>
          </w:tcPr>
          <w:p w14:paraId="06A2C217" w14:textId="3696BF09" w:rsidR="00D2072D" w:rsidRPr="000F7BD7" w:rsidRDefault="00D2072D" w:rsidP="00D2072D">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2CFCAB26" w14:textId="502B8087" w:rsidR="00D2072D" w:rsidRPr="000F7BD7" w:rsidRDefault="00D2072D" w:rsidP="00D2072D">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743E8C85" w14:textId="77777777" w:rsidR="00D2072D" w:rsidRPr="000F7BD7" w:rsidRDefault="00D2072D" w:rsidP="00D2072D">
            <w:pPr>
              <w:keepNext/>
              <w:keepLines/>
              <w:spacing w:after="0"/>
              <w:rPr>
                <w:rFonts w:ascii="Arial" w:hAnsi="Arial"/>
                <w:sz w:val="18"/>
              </w:rPr>
            </w:pPr>
          </w:p>
        </w:tc>
        <w:tc>
          <w:tcPr>
            <w:tcW w:w="1800" w:type="dxa"/>
          </w:tcPr>
          <w:p w14:paraId="1EA1C19B" w14:textId="2FEEA717" w:rsidR="00D2072D" w:rsidRPr="000F7BD7" w:rsidRDefault="00D2072D" w:rsidP="00D2072D">
            <w:pPr>
              <w:keepNext/>
              <w:keepLines/>
              <w:spacing w:after="0"/>
              <w:rPr>
                <w:rFonts w:ascii="Arial" w:hAnsi="Arial"/>
                <w:sz w:val="18"/>
                <w:lang w:eastAsia="en-US"/>
              </w:rPr>
            </w:pPr>
            <w:r w:rsidRPr="002E361B">
              <w:rPr>
                <w:rFonts w:ascii="Arial" w:hAnsi="Arial" w:hint="eastAsia"/>
                <w:sz w:val="18"/>
              </w:rPr>
              <w:t>N</w:t>
            </w:r>
            <w:r w:rsidRPr="002E361B">
              <w:rPr>
                <w:rFonts w:ascii="Arial" w:hAnsi="Arial"/>
                <w:sz w:val="18"/>
              </w:rPr>
              <w:t>TN</w:t>
            </w:r>
          </w:p>
        </w:tc>
      </w:tr>
      <w:tr w:rsidR="00D2072D" w:rsidRPr="000F7BD7" w14:paraId="45C5ED08" w14:textId="77777777" w:rsidTr="00D2072D">
        <w:tc>
          <w:tcPr>
            <w:tcW w:w="4535" w:type="dxa"/>
          </w:tcPr>
          <w:p w14:paraId="0B5DEC74" w14:textId="77777777" w:rsidR="00D2072D" w:rsidRPr="000F7BD7" w:rsidRDefault="00D2072D" w:rsidP="00D2072D">
            <w:pPr>
              <w:keepNext/>
              <w:keepLines/>
              <w:spacing w:after="0"/>
              <w:rPr>
                <w:rFonts w:ascii="Arial" w:hAnsi="Arial"/>
                <w:sz w:val="18"/>
              </w:rPr>
            </w:pPr>
            <w:r w:rsidRPr="000F7BD7">
              <w:rPr>
                <w:rFonts w:ascii="Arial" w:hAnsi="Arial"/>
                <w:sz w:val="18"/>
              </w:rPr>
              <w:t xml:space="preserve">  }</w:t>
            </w:r>
          </w:p>
        </w:tc>
        <w:tc>
          <w:tcPr>
            <w:tcW w:w="2267" w:type="dxa"/>
          </w:tcPr>
          <w:p w14:paraId="2D44DAFC" w14:textId="77777777" w:rsidR="00D2072D" w:rsidRPr="000F7BD7" w:rsidRDefault="00D2072D" w:rsidP="00D2072D">
            <w:pPr>
              <w:keepNext/>
              <w:keepLines/>
              <w:spacing w:after="0"/>
              <w:rPr>
                <w:rFonts w:ascii="Arial" w:hAnsi="Arial"/>
                <w:sz w:val="18"/>
              </w:rPr>
            </w:pPr>
          </w:p>
        </w:tc>
        <w:tc>
          <w:tcPr>
            <w:tcW w:w="1316" w:type="dxa"/>
          </w:tcPr>
          <w:p w14:paraId="4591BBE8" w14:textId="77777777" w:rsidR="00D2072D" w:rsidRPr="000F7BD7" w:rsidRDefault="00D2072D" w:rsidP="00D2072D">
            <w:pPr>
              <w:keepNext/>
              <w:keepLines/>
              <w:spacing w:after="0"/>
              <w:rPr>
                <w:rFonts w:ascii="Arial" w:hAnsi="Arial"/>
                <w:sz w:val="18"/>
              </w:rPr>
            </w:pPr>
          </w:p>
        </w:tc>
        <w:tc>
          <w:tcPr>
            <w:tcW w:w="1800" w:type="dxa"/>
          </w:tcPr>
          <w:p w14:paraId="02E27C44" w14:textId="77777777" w:rsidR="00D2072D" w:rsidRPr="000F7BD7" w:rsidRDefault="00D2072D" w:rsidP="00D2072D">
            <w:pPr>
              <w:keepNext/>
              <w:keepLines/>
              <w:spacing w:after="0"/>
              <w:rPr>
                <w:rFonts w:ascii="Arial" w:hAnsi="Arial"/>
                <w:sz w:val="18"/>
                <w:lang w:eastAsia="en-US"/>
              </w:rPr>
            </w:pPr>
          </w:p>
        </w:tc>
      </w:tr>
      <w:tr w:rsidR="00D2072D" w:rsidRPr="005F0B98" w14:paraId="4BCA7544" w14:textId="77777777" w:rsidTr="00D2072D">
        <w:tc>
          <w:tcPr>
            <w:tcW w:w="4535" w:type="dxa"/>
          </w:tcPr>
          <w:p w14:paraId="47EC3BD4" w14:textId="4F2BD978" w:rsidR="00D2072D" w:rsidRPr="005F0B98" w:rsidRDefault="00D2072D" w:rsidP="00D2072D">
            <w:pPr>
              <w:pStyle w:val="TAL"/>
            </w:pPr>
            <w:r>
              <w:t xml:space="preserve">  </w:t>
            </w:r>
            <w:r w:rsidRPr="005F0B98">
              <w:t>spare</w:t>
            </w:r>
          </w:p>
        </w:tc>
        <w:tc>
          <w:tcPr>
            <w:tcW w:w="2267" w:type="dxa"/>
          </w:tcPr>
          <w:p w14:paraId="4CC000AB" w14:textId="460014DD" w:rsidR="00D2072D" w:rsidRPr="005F0B98" w:rsidRDefault="00D2072D" w:rsidP="00D2072D">
            <w:pPr>
              <w:pStyle w:val="TAL"/>
            </w:pPr>
            <w:r w:rsidRPr="005F0B98">
              <w:t>‘0000 00’B</w:t>
            </w:r>
          </w:p>
        </w:tc>
        <w:tc>
          <w:tcPr>
            <w:tcW w:w="1316" w:type="dxa"/>
          </w:tcPr>
          <w:p w14:paraId="7CE672FD" w14:textId="77777777" w:rsidR="00D2072D" w:rsidRPr="005F0B98" w:rsidRDefault="00D2072D" w:rsidP="00D2072D">
            <w:pPr>
              <w:pStyle w:val="TAL"/>
            </w:pPr>
          </w:p>
        </w:tc>
        <w:tc>
          <w:tcPr>
            <w:tcW w:w="1800" w:type="dxa"/>
          </w:tcPr>
          <w:p w14:paraId="2FD65011" w14:textId="3F1AA147" w:rsidR="00D2072D" w:rsidRPr="005F0B98" w:rsidRDefault="00D2072D" w:rsidP="00D2072D">
            <w:pPr>
              <w:pStyle w:val="TAL"/>
            </w:pPr>
          </w:p>
        </w:tc>
      </w:tr>
      <w:tr w:rsidR="00D2072D" w:rsidRPr="002B3813" w14:paraId="0712046B" w14:textId="77777777" w:rsidTr="00D2072D">
        <w:tc>
          <w:tcPr>
            <w:tcW w:w="4535" w:type="dxa"/>
          </w:tcPr>
          <w:p w14:paraId="43C04D17" w14:textId="77777777" w:rsidR="00D2072D" w:rsidRPr="002B3813" w:rsidRDefault="00D2072D" w:rsidP="00D2072D">
            <w:pPr>
              <w:pStyle w:val="TAL"/>
              <w:rPr>
                <w:lang w:eastAsia="en-US"/>
              </w:rPr>
            </w:pPr>
            <w:r w:rsidRPr="002B3813">
              <w:rPr>
                <w:lang w:eastAsia="en-US"/>
              </w:rPr>
              <w:t>}</w:t>
            </w:r>
          </w:p>
        </w:tc>
        <w:tc>
          <w:tcPr>
            <w:tcW w:w="2267" w:type="dxa"/>
          </w:tcPr>
          <w:p w14:paraId="435A5681" w14:textId="77777777" w:rsidR="00D2072D" w:rsidRPr="002B3813" w:rsidRDefault="00D2072D" w:rsidP="00D2072D">
            <w:pPr>
              <w:pStyle w:val="TAL"/>
              <w:rPr>
                <w:lang w:eastAsia="en-US"/>
              </w:rPr>
            </w:pPr>
          </w:p>
        </w:tc>
        <w:tc>
          <w:tcPr>
            <w:tcW w:w="1316" w:type="dxa"/>
          </w:tcPr>
          <w:p w14:paraId="7BB562F5" w14:textId="77777777" w:rsidR="00D2072D" w:rsidRPr="002B3813" w:rsidRDefault="00D2072D" w:rsidP="00D2072D">
            <w:pPr>
              <w:pStyle w:val="TAL"/>
              <w:rPr>
                <w:lang w:eastAsia="en-US"/>
              </w:rPr>
            </w:pPr>
          </w:p>
        </w:tc>
        <w:tc>
          <w:tcPr>
            <w:tcW w:w="1800" w:type="dxa"/>
          </w:tcPr>
          <w:p w14:paraId="78A257DF" w14:textId="77777777" w:rsidR="00D2072D" w:rsidRPr="002B3813" w:rsidRDefault="00D2072D" w:rsidP="00D2072D">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r w:rsidR="00D2072D" w:rsidRPr="002E361B" w14:paraId="5F87934C" w14:textId="77777777" w:rsidTr="00D2072D">
        <w:trPr>
          <w:jc w:val="center"/>
        </w:trPr>
        <w:tc>
          <w:tcPr>
            <w:tcW w:w="1701" w:type="dxa"/>
            <w:tcBorders>
              <w:top w:val="single" w:sz="4" w:space="0" w:color="auto"/>
              <w:left w:val="single" w:sz="4" w:space="0" w:color="auto"/>
              <w:bottom w:val="single" w:sz="4" w:space="0" w:color="auto"/>
              <w:right w:val="single" w:sz="4" w:space="0" w:color="auto"/>
            </w:tcBorders>
          </w:tcPr>
          <w:p w14:paraId="50006519" w14:textId="77777777" w:rsidR="00D2072D" w:rsidRPr="002E361B" w:rsidRDefault="00D2072D" w:rsidP="00617AB0">
            <w:pPr>
              <w:pStyle w:val="TAL"/>
              <w:rPr>
                <w:lang w:eastAsia="en-US"/>
              </w:rPr>
            </w:pPr>
            <w:r w:rsidRPr="002E361B">
              <w:rPr>
                <w:rFonts w:hint="eastAsia"/>
                <w:lang w:eastAsia="en-US"/>
              </w:rPr>
              <w:t>N</w:t>
            </w:r>
            <w:r w:rsidRPr="002E361B">
              <w:rPr>
                <w:lang w:eastAsia="en-US"/>
              </w:rPr>
              <w:t>TN</w:t>
            </w:r>
          </w:p>
        </w:tc>
        <w:tc>
          <w:tcPr>
            <w:tcW w:w="7229" w:type="dxa"/>
            <w:tcBorders>
              <w:top w:val="single" w:sz="4" w:space="0" w:color="auto"/>
              <w:left w:val="single" w:sz="4" w:space="0" w:color="auto"/>
              <w:bottom w:val="single" w:sz="4" w:space="0" w:color="auto"/>
              <w:right w:val="single" w:sz="4" w:space="0" w:color="auto"/>
            </w:tcBorders>
          </w:tcPr>
          <w:p w14:paraId="3A335D1A" w14:textId="77777777" w:rsidR="00D2072D" w:rsidRPr="002E361B" w:rsidRDefault="00D2072D" w:rsidP="00617AB0">
            <w:pPr>
              <w:pStyle w:val="TAL"/>
              <w:rPr>
                <w:lang w:eastAsia="en-US"/>
              </w:rPr>
            </w:pPr>
            <w:r w:rsidRPr="002E361B">
              <w:rPr>
                <w:lang w:eastAsia="en-US"/>
              </w:rPr>
              <w:t>Non-Terrestrial Networks 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7F6A91">
        <w:tc>
          <w:tcPr>
            <w:tcW w:w="4644" w:type="dxa"/>
            <w:tcBorders>
              <w:bottom w:val="nil"/>
            </w:tcBorders>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7F6A91">
        <w:tc>
          <w:tcPr>
            <w:tcW w:w="4644" w:type="dxa"/>
            <w:tcBorders>
              <w:top w:val="nil"/>
              <w:bottom w:val="nil"/>
            </w:tcBorders>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7F6A91">
        <w:tc>
          <w:tcPr>
            <w:tcW w:w="4644" w:type="dxa"/>
            <w:tcBorders>
              <w:top w:val="nil"/>
              <w:bottom w:val="nil"/>
            </w:tcBorders>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7F6A91">
        <w:tc>
          <w:tcPr>
            <w:tcW w:w="4644" w:type="dxa"/>
            <w:tcBorders>
              <w:top w:val="nil"/>
            </w:tcBorders>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7F6A91">
        <w:tc>
          <w:tcPr>
            <w:tcW w:w="4644" w:type="dxa"/>
            <w:tcBorders>
              <w:bottom w:val="nil"/>
            </w:tcBorders>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7F6A91">
        <w:tc>
          <w:tcPr>
            <w:tcW w:w="4644" w:type="dxa"/>
            <w:tcBorders>
              <w:top w:val="nil"/>
            </w:tcBorders>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525FC9F6" w:rsidR="008D632B" w:rsidRPr="005F0B98" w:rsidRDefault="000F7BD7" w:rsidP="002945A3">
            <w:pPr>
              <w:pStyle w:val="TAL"/>
            </w:pPr>
            <w:r>
              <w:t xml:space="preserve">  </w:t>
            </w:r>
            <w:r w:rsidR="008D632B"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0F7BD7" w:rsidRPr="000F7BD7" w14:paraId="6223607E" w14:textId="77777777" w:rsidTr="00693209">
        <w:tc>
          <w:tcPr>
            <w:tcW w:w="4644" w:type="dxa"/>
          </w:tcPr>
          <w:p w14:paraId="2D815260"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158" w:type="dxa"/>
          </w:tcPr>
          <w:p w14:paraId="5541FF12"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5FE33958" w14:textId="77777777" w:rsidR="000F7BD7" w:rsidRPr="000F7BD7" w:rsidRDefault="000F7BD7" w:rsidP="000F7BD7">
            <w:pPr>
              <w:keepNext/>
              <w:keepLines/>
              <w:spacing w:after="0"/>
              <w:rPr>
                <w:rFonts w:ascii="Arial" w:hAnsi="Arial"/>
                <w:sz w:val="18"/>
              </w:rPr>
            </w:pPr>
          </w:p>
        </w:tc>
        <w:tc>
          <w:tcPr>
            <w:tcW w:w="1800" w:type="dxa"/>
          </w:tcPr>
          <w:p w14:paraId="2B1BBCB6" w14:textId="77777777" w:rsidR="000F7BD7" w:rsidRPr="000F7BD7" w:rsidRDefault="000F7BD7" w:rsidP="000F7BD7">
            <w:pPr>
              <w:keepNext/>
              <w:keepLines/>
              <w:spacing w:after="0"/>
              <w:rPr>
                <w:rFonts w:ascii="Arial" w:hAnsi="Arial"/>
                <w:sz w:val="18"/>
              </w:rPr>
            </w:pPr>
          </w:p>
        </w:tc>
      </w:tr>
      <w:tr w:rsidR="008D632B" w:rsidRPr="005F0B98" w14:paraId="3A7E6D09" w14:textId="77777777" w:rsidTr="002945A3">
        <w:tc>
          <w:tcPr>
            <w:tcW w:w="4644" w:type="dxa"/>
          </w:tcPr>
          <w:p w14:paraId="7CC2EB23" w14:textId="7190047B" w:rsidR="008D632B" w:rsidRPr="005F0B98" w:rsidRDefault="000F7BD7" w:rsidP="002945A3">
            <w:pPr>
              <w:pStyle w:val="TAL"/>
            </w:pPr>
            <w:r>
              <w:t xml:space="preserve">  </w:t>
            </w:r>
            <w:r w:rsidR="008D632B" w:rsidRPr="005F0B98">
              <w:t>spare</w:t>
            </w:r>
          </w:p>
        </w:tc>
        <w:tc>
          <w:tcPr>
            <w:tcW w:w="2158" w:type="dxa"/>
          </w:tcPr>
          <w:p w14:paraId="5CC3A782" w14:textId="7BAA0737" w:rsidR="008D632B" w:rsidRPr="005F0B98" w:rsidRDefault="008D632B" w:rsidP="002945A3">
            <w:pPr>
              <w:pStyle w:val="TAL"/>
            </w:pPr>
            <w:r w:rsidRPr="005F0B98">
              <w:t>‘0000 0000’B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44E3D4CC" w:rsidR="001120D1" w:rsidRPr="002B3813" w:rsidRDefault="001120D1" w:rsidP="00D83390">
            <w:pPr>
              <w:pStyle w:val="TAL"/>
              <w:rPr>
                <w:rFonts w:cs="Arial"/>
                <w:szCs w:val="18"/>
                <w:lang w:eastAsia="en-US"/>
              </w:rPr>
            </w:pPr>
            <w:r w:rsidRPr="002B3813">
              <w:rPr>
                <w:rFonts w:cs="Arial"/>
                <w:szCs w:val="18"/>
                <w:lang w:eastAsia="en-US"/>
              </w:rPr>
              <w:t xml:space="preserve">      nonCriticalExtension</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870A6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870A6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870A6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870A6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870A6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870A60">
        <w:tc>
          <w:tcPr>
            <w:tcW w:w="4535" w:type="dxa"/>
          </w:tcPr>
          <w:p w14:paraId="1D1A0C27" w14:textId="6E734A5E"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xml:space="preserve">)) OF </w:t>
            </w:r>
            <w:r w:rsidR="00870A60" w:rsidRPr="00870A60">
              <w:rPr>
                <w:lang w:eastAsia="en-US"/>
              </w:rPr>
              <w:t xml:space="preserve">PLMN-IdentityInfo-NB-r13 </w:t>
            </w:r>
            <w:r w:rsidR="00703A60" w:rsidRPr="002B3813">
              <w:rPr>
                <w:lang w:eastAsia="en-US"/>
              </w:rPr>
              <w:t>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870A60" w:rsidRPr="002B3813" w14:paraId="324D1831" w14:textId="77777777" w:rsidTr="00870A60">
        <w:tc>
          <w:tcPr>
            <w:tcW w:w="4535" w:type="dxa"/>
          </w:tcPr>
          <w:p w14:paraId="3254E031" w14:textId="78BEA72D" w:rsidR="00870A60" w:rsidRPr="002B3813" w:rsidRDefault="00870A60" w:rsidP="00870A60">
            <w:pPr>
              <w:pStyle w:val="TAL"/>
              <w:rPr>
                <w:lang w:eastAsia="en-US"/>
              </w:rPr>
            </w:pPr>
            <w:r w:rsidRPr="00CA630D">
              <w:t xml:space="preserve">      PLMN-IdentityInfo-NB-r13[1] SEQUENCE {</w:t>
            </w:r>
          </w:p>
        </w:tc>
        <w:tc>
          <w:tcPr>
            <w:tcW w:w="2267" w:type="dxa"/>
          </w:tcPr>
          <w:p w14:paraId="7D297B9C" w14:textId="77777777" w:rsidR="00870A60" w:rsidRPr="002B3813" w:rsidRDefault="00870A60" w:rsidP="00870A60">
            <w:pPr>
              <w:pStyle w:val="TAL"/>
              <w:rPr>
                <w:lang w:eastAsia="en-US"/>
              </w:rPr>
            </w:pPr>
          </w:p>
        </w:tc>
        <w:tc>
          <w:tcPr>
            <w:tcW w:w="1946" w:type="dxa"/>
          </w:tcPr>
          <w:p w14:paraId="3B77F846" w14:textId="45206F2B" w:rsidR="00870A60" w:rsidRPr="002B3813" w:rsidRDefault="00870A60" w:rsidP="00870A60">
            <w:pPr>
              <w:pStyle w:val="TAL"/>
              <w:rPr>
                <w:lang w:eastAsia="en-US"/>
              </w:rPr>
            </w:pPr>
            <w:r w:rsidRPr="00CA630D">
              <w:t>entry 1</w:t>
            </w:r>
          </w:p>
        </w:tc>
        <w:tc>
          <w:tcPr>
            <w:tcW w:w="1620" w:type="dxa"/>
          </w:tcPr>
          <w:p w14:paraId="047C5ECA" w14:textId="77777777" w:rsidR="00870A60" w:rsidRPr="002B3813" w:rsidRDefault="00870A60" w:rsidP="00870A60">
            <w:pPr>
              <w:pStyle w:val="TAL"/>
              <w:rPr>
                <w:lang w:eastAsia="en-US"/>
              </w:rPr>
            </w:pPr>
          </w:p>
        </w:tc>
      </w:tr>
      <w:tr w:rsidR="00703A60" w:rsidRPr="002B3813" w14:paraId="1B45B34D" w14:textId="77777777" w:rsidTr="00870A60">
        <w:tc>
          <w:tcPr>
            <w:tcW w:w="4535" w:type="dxa"/>
          </w:tcPr>
          <w:p w14:paraId="00C15602" w14:textId="7A5A1E1F"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plmn-Identity-r13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870A60">
        <w:tc>
          <w:tcPr>
            <w:tcW w:w="4535" w:type="dxa"/>
          </w:tcPr>
          <w:p w14:paraId="5BFC5FB9" w14:textId="3F509B84"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870A60">
        <w:tc>
          <w:tcPr>
            <w:tcW w:w="4535" w:type="dxa"/>
          </w:tcPr>
          <w:p w14:paraId="6103534E" w14:textId="48223B9B"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870A60">
        <w:tc>
          <w:tcPr>
            <w:tcW w:w="4535" w:type="dxa"/>
          </w:tcPr>
          <w:p w14:paraId="6D6EC229" w14:textId="40149887"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870A60">
        <w:tc>
          <w:tcPr>
            <w:tcW w:w="4535" w:type="dxa"/>
          </w:tcPr>
          <w:p w14:paraId="6DAD4BC4" w14:textId="6E427522"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cellReservedForOperatorUse-r13</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870A60">
        <w:tc>
          <w:tcPr>
            <w:tcW w:w="4535" w:type="dxa"/>
            <w:vMerge w:val="restart"/>
          </w:tcPr>
          <w:p w14:paraId="093DD1CA" w14:textId="06948C85"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attachWithoutPDN-Connectivity-r13</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870A60">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870A60" w:rsidRPr="002B3813" w14:paraId="7BACBE73" w14:textId="77777777" w:rsidTr="00870A60">
        <w:tc>
          <w:tcPr>
            <w:tcW w:w="4535" w:type="dxa"/>
          </w:tcPr>
          <w:p w14:paraId="7FABD12F" w14:textId="6249CD20" w:rsidR="00870A60" w:rsidRPr="002B3813" w:rsidRDefault="00870A60" w:rsidP="0027444E">
            <w:pPr>
              <w:pStyle w:val="TAL"/>
              <w:rPr>
                <w:lang w:eastAsia="en-US"/>
              </w:rPr>
            </w:pPr>
            <w:r w:rsidRPr="00870A60">
              <w:rPr>
                <w:lang w:eastAsia="en-US"/>
              </w:rPr>
              <w:t xml:space="preserve">      }</w:t>
            </w:r>
          </w:p>
        </w:tc>
        <w:tc>
          <w:tcPr>
            <w:tcW w:w="2267" w:type="dxa"/>
          </w:tcPr>
          <w:p w14:paraId="7D84E371" w14:textId="77777777" w:rsidR="00870A60" w:rsidRPr="002B3813" w:rsidRDefault="00870A60" w:rsidP="0027444E">
            <w:pPr>
              <w:pStyle w:val="TAL"/>
              <w:rPr>
                <w:lang w:eastAsia="en-US"/>
              </w:rPr>
            </w:pPr>
          </w:p>
        </w:tc>
        <w:tc>
          <w:tcPr>
            <w:tcW w:w="1946" w:type="dxa"/>
          </w:tcPr>
          <w:p w14:paraId="6E16717D" w14:textId="77777777" w:rsidR="00870A60" w:rsidRPr="002B3813" w:rsidRDefault="00870A60" w:rsidP="0027444E">
            <w:pPr>
              <w:pStyle w:val="TAL"/>
              <w:rPr>
                <w:lang w:eastAsia="en-US"/>
              </w:rPr>
            </w:pPr>
          </w:p>
        </w:tc>
        <w:tc>
          <w:tcPr>
            <w:tcW w:w="1620" w:type="dxa"/>
          </w:tcPr>
          <w:p w14:paraId="6E0CC9F5" w14:textId="77777777" w:rsidR="00870A60" w:rsidRPr="002B3813" w:rsidRDefault="00870A60" w:rsidP="0027444E">
            <w:pPr>
              <w:pStyle w:val="TAL"/>
              <w:rPr>
                <w:lang w:eastAsia="en-US"/>
              </w:rPr>
            </w:pPr>
          </w:p>
        </w:tc>
      </w:tr>
      <w:tr w:rsidR="00703A60" w:rsidRPr="002B3813" w14:paraId="30707FF9" w14:textId="77777777" w:rsidTr="00870A60">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870A6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870A6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870A60">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870A60">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870A60">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r w:rsidRPr="002B3813">
              <w:rPr>
                <w:lang w:eastAsia="en-US"/>
              </w:rPr>
              <w:t>notAllowed</w:t>
            </w:r>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870A60">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870A60">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870A60">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870A60">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r w:rsidRPr="002B3813">
              <w:rPr>
                <w:lang w:eastAsia="en-US"/>
              </w:rPr>
              <w:t>Signaling</w:t>
            </w:r>
          </w:p>
        </w:tc>
      </w:tr>
      <w:tr w:rsidR="00CA1883" w:rsidRPr="002B3813" w14:paraId="36F856B0" w14:textId="77777777" w:rsidTr="00870A60">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870A60">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870A60">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870A60">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870A60">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870A60">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870A60">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870A60">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0BDF84D7" w:rsidR="00CA1883" w:rsidRPr="002B3813" w:rsidRDefault="00CA1883" w:rsidP="00CA1883">
            <w:pPr>
              <w:pStyle w:val="TAL"/>
              <w:rPr>
                <w:lang w:eastAsia="en-US"/>
              </w:rPr>
            </w:pPr>
            <w:r w:rsidRPr="002B3813">
              <w:rPr>
                <w:lang w:eastAsia="en-US"/>
              </w:rPr>
              <w:t>Inband-Same, Inband-Different</w:t>
            </w:r>
          </w:p>
        </w:tc>
      </w:tr>
      <w:tr w:rsidR="00CA1883" w:rsidRPr="002B3813" w14:paraId="4C09EC71" w14:textId="77777777" w:rsidTr="00870A60">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870A60">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18F7DA44" w:rsidR="00CA1883" w:rsidRPr="002B3813" w:rsidRDefault="00CA1883" w:rsidP="00CA1883">
            <w:pPr>
              <w:pStyle w:val="TAL"/>
              <w:rPr>
                <w:lang w:eastAsia="en-US"/>
              </w:rPr>
            </w:pPr>
            <w:r w:rsidRPr="002B3813">
              <w:rPr>
                <w:lang w:eastAsia="en-US"/>
              </w:rPr>
              <w:t>Inband-Same</w:t>
            </w:r>
          </w:p>
        </w:tc>
      </w:tr>
      <w:tr w:rsidR="00CA1883" w:rsidRPr="002B3813" w14:paraId="15A058B0" w14:textId="77777777" w:rsidTr="00870A60">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r w:rsidRPr="002B3813">
              <w:rPr>
                <w:lang w:eastAsia="en-US"/>
              </w:rPr>
              <w:t>Inband-Different, Standalone, Guardband</w:t>
            </w:r>
          </w:p>
        </w:tc>
      </w:tr>
      <w:tr w:rsidR="00CA1883" w:rsidRPr="002B3813" w14:paraId="0D481562" w14:textId="77777777" w:rsidTr="00870A60">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870A60">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870A60">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870A60">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870A60">
        <w:tc>
          <w:tcPr>
            <w:tcW w:w="4535" w:type="dxa"/>
          </w:tcPr>
          <w:p w14:paraId="15B75218" w14:textId="77777777" w:rsidR="00CA1883" w:rsidRPr="002B3813" w:rsidRDefault="00CA1883" w:rsidP="00CA1883">
            <w:pPr>
              <w:pStyle w:val="TAL"/>
              <w:rPr>
                <w:lang w:eastAsia="en-US"/>
              </w:rPr>
            </w:pPr>
            <w:r w:rsidRPr="002B3813">
              <w:rPr>
                <w:lang w:eastAsia="en-US"/>
              </w:rPr>
              <w:t xml:space="preserve">  lateNonCriticalExtension</w:t>
            </w:r>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870A60" w:rsidRPr="002B3813" w14:paraId="1B053F9B" w14:textId="77777777" w:rsidTr="00870A60">
        <w:tc>
          <w:tcPr>
            <w:tcW w:w="4535" w:type="dxa"/>
          </w:tcPr>
          <w:p w14:paraId="644FE271" w14:textId="71C82864" w:rsidR="00870A60" w:rsidRPr="002B3813" w:rsidRDefault="00870A60" w:rsidP="00870A60">
            <w:pPr>
              <w:pStyle w:val="TAL"/>
              <w:rPr>
                <w:lang w:eastAsia="en-US"/>
              </w:rPr>
            </w:pPr>
            <w:r w:rsidRPr="00CA630D">
              <w:t xml:space="preserve">  nonCriticalExtension</w:t>
            </w:r>
          </w:p>
        </w:tc>
        <w:tc>
          <w:tcPr>
            <w:tcW w:w="2267" w:type="dxa"/>
          </w:tcPr>
          <w:p w14:paraId="67AEFC97" w14:textId="26C28129" w:rsidR="00870A60" w:rsidRPr="002B3813" w:rsidRDefault="00870A60" w:rsidP="00870A60">
            <w:pPr>
              <w:pStyle w:val="TAL"/>
              <w:rPr>
                <w:lang w:eastAsia="en-US"/>
              </w:rPr>
            </w:pPr>
            <w:r w:rsidRPr="00CA630D">
              <w:t>Not Present</w:t>
            </w:r>
          </w:p>
        </w:tc>
        <w:tc>
          <w:tcPr>
            <w:tcW w:w="1946" w:type="dxa"/>
          </w:tcPr>
          <w:p w14:paraId="3F1D0A24" w14:textId="77777777" w:rsidR="00870A60" w:rsidRPr="002B3813" w:rsidRDefault="00870A60" w:rsidP="00870A60">
            <w:pPr>
              <w:pStyle w:val="TAL"/>
              <w:rPr>
                <w:lang w:eastAsia="en-US"/>
              </w:rPr>
            </w:pPr>
          </w:p>
        </w:tc>
        <w:tc>
          <w:tcPr>
            <w:tcW w:w="1620" w:type="dxa"/>
          </w:tcPr>
          <w:p w14:paraId="581AE663" w14:textId="77777777" w:rsidR="00870A60" w:rsidRPr="002B3813" w:rsidRDefault="00870A60" w:rsidP="00870A60">
            <w:pPr>
              <w:pStyle w:val="TAL"/>
              <w:rPr>
                <w:lang w:eastAsia="en-US"/>
              </w:rPr>
            </w:pPr>
          </w:p>
        </w:tc>
      </w:tr>
      <w:tr w:rsidR="00CA1883" w:rsidRPr="002B3813" w14:paraId="3910C64C" w14:textId="77777777" w:rsidTr="00870A60">
        <w:tc>
          <w:tcPr>
            <w:tcW w:w="4535" w:type="dxa"/>
          </w:tcPr>
          <w:p w14:paraId="7FC9F13F" w14:textId="77777777" w:rsidR="00CA1883" w:rsidRPr="002B3813" w:rsidRDefault="00CA1883" w:rsidP="00CA1883">
            <w:pPr>
              <w:pStyle w:val="TAL"/>
              <w:rPr>
                <w:lang w:eastAsia="en-US"/>
              </w:rPr>
            </w:pPr>
            <w:r w:rsidRPr="002B3813">
              <w:rPr>
                <w:lang w:eastAsia="en-US"/>
              </w:rPr>
              <w:t xml:space="preserve">  nonCriticalExtension SEQUENCE {</w:t>
            </w:r>
          </w:p>
        </w:tc>
        <w:tc>
          <w:tcPr>
            <w:tcW w:w="2267" w:type="dxa"/>
          </w:tcPr>
          <w:p w14:paraId="0138F4CD" w14:textId="777D11FB" w:rsidR="00CA1883" w:rsidRPr="002B3813" w:rsidRDefault="00CA1883" w:rsidP="00CA1883">
            <w:pPr>
              <w:pStyle w:val="TAL"/>
              <w:rPr>
                <w:lang w:eastAsia="en-US"/>
              </w:rPr>
            </w:pPr>
          </w:p>
        </w:tc>
        <w:tc>
          <w:tcPr>
            <w:tcW w:w="1946" w:type="dxa"/>
          </w:tcPr>
          <w:p w14:paraId="01141A25" w14:textId="1AA2D733" w:rsidR="00CA1883" w:rsidRPr="002B3813" w:rsidRDefault="00870A60" w:rsidP="00CA1883">
            <w:pPr>
              <w:pStyle w:val="TAL"/>
              <w:rPr>
                <w:lang w:eastAsia="en-US"/>
              </w:rPr>
            </w:pPr>
            <w:r w:rsidRPr="00870A60">
              <w:rPr>
                <w:lang w:eastAsia="en-US"/>
              </w:rPr>
              <w:t>SystemInformationBlockType1-NB-v1350</w:t>
            </w:r>
          </w:p>
        </w:tc>
        <w:tc>
          <w:tcPr>
            <w:tcW w:w="1620" w:type="dxa"/>
          </w:tcPr>
          <w:p w14:paraId="7B3B9D5C" w14:textId="1427BBA1" w:rsidR="00CA1883" w:rsidRPr="002B3813" w:rsidRDefault="00870A60" w:rsidP="00CA1883">
            <w:pPr>
              <w:pStyle w:val="TAL"/>
              <w:rPr>
                <w:lang w:eastAsia="en-US"/>
              </w:rPr>
            </w:pPr>
            <w:r w:rsidRPr="00870A60">
              <w:t>TDD, SibType&gt;22, NTN</w:t>
            </w:r>
          </w:p>
        </w:tc>
      </w:tr>
      <w:tr w:rsidR="00CA1883" w:rsidRPr="005F0B98" w14:paraId="60177A4B" w14:textId="77777777" w:rsidTr="00870A60">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5355C343" w:rsidR="00CA1883" w:rsidRPr="005F0B98" w:rsidRDefault="00CA1883" w:rsidP="00CA1883">
            <w:pPr>
              <w:pStyle w:val="TAL"/>
            </w:pPr>
          </w:p>
        </w:tc>
      </w:tr>
      <w:tr w:rsidR="00870A60" w:rsidRPr="005F0B98" w14:paraId="47654D64" w14:textId="77777777" w:rsidTr="00870A60">
        <w:tc>
          <w:tcPr>
            <w:tcW w:w="4535" w:type="dxa"/>
          </w:tcPr>
          <w:p w14:paraId="7FBB6F86" w14:textId="77777777" w:rsidR="00870A60" w:rsidRPr="005F0B98" w:rsidRDefault="00870A60" w:rsidP="00870A60">
            <w:pPr>
              <w:pStyle w:val="TAL"/>
              <w:ind w:firstLine="200"/>
            </w:pPr>
            <w:r w:rsidRPr="005F0B98">
              <w:t>nonCriticalExtension SEQUENCE {</w:t>
            </w:r>
          </w:p>
        </w:tc>
        <w:tc>
          <w:tcPr>
            <w:tcW w:w="2267" w:type="dxa"/>
          </w:tcPr>
          <w:p w14:paraId="54B2778B" w14:textId="77777777" w:rsidR="00870A60" w:rsidRPr="005F0B98" w:rsidRDefault="00870A60" w:rsidP="00870A60">
            <w:pPr>
              <w:pStyle w:val="TAL"/>
            </w:pPr>
          </w:p>
        </w:tc>
        <w:tc>
          <w:tcPr>
            <w:tcW w:w="1946" w:type="dxa"/>
          </w:tcPr>
          <w:p w14:paraId="5DA0DFBE" w14:textId="11E3B4E4" w:rsidR="00870A60" w:rsidRPr="005F0B98" w:rsidRDefault="00870A60" w:rsidP="00870A60">
            <w:pPr>
              <w:pStyle w:val="TAL"/>
            </w:pPr>
            <w:r w:rsidRPr="00CA630D">
              <w:t>SystemInformationBlockType1-NB-v1430</w:t>
            </w:r>
          </w:p>
        </w:tc>
        <w:tc>
          <w:tcPr>
            <w:tcW w:w="1620" w:type="dxa"/>
          </w:tcPr>
          <w:p w14:paraId="7FB46A77" w14:textId="77777777" w:rsidR="00870A60" w:rsidRPr="005F0B98" w:rsidRDefault="00870A60" w:rsidP="00870A60">
            <w:pPr>
              <w:pStyle w:val="TAL"/>
            </w:pPr>
          </w:p>
        </w:tc>
      </w:tr>
      <w:tr w:rsidR="00870A60" w:rsidRPr="005F0B98" w14:paraId="1FEF3CAD" w14:textId="77777777" w:rsidTr="00870A60">
        <w:tc>
          <w:tcPr>
            <w:tcW w:w="4535" w:type="dxa"/>
          </w:tcPr>
          <w:p w14:paraId="1456E067" w14:textId="77777777" w:rsidR="00870A60" w:rsidRPr="005F0B98" w:rsidRDefault="00870A60" w:rsidP="00870A60">
            <w:pPr>
              <w:pStyle w:val="TAL"/>
              <w:ind w:firstLine="200"/>
            </w:pPr>
            <w:r w:rsidRPr="005F0B98">
              <w:t xml:space="preserve">  cellSelectionInfo-v1430</w:t>
            </w:r>
          </w:p>
        </w:tc>
        <w:tc>
          <w:tcPr>
            <w:tcW w:w="2267" w:type="dxa"/>
          </w:tcPr>
          <w:p w14:paraId="63EB988C" w14:textId="77777777" w:rsidR="00870A60" w:rsidRPr="005F0B98" w:rsidRDefault="00870A60" w:rsidP="00870A60">
            <w:pPr>
              <w:pStyle w:val="TAL"/>
            </w:pPr>
            <w:r w:rsidRPr="005F0B98">
              <w:t>Not Present</w:t>
            </w:r>
          </w:p>
        </w:tc>
        <w:tc>
          <w:tcPr>
            <w:tcW w:w="1946" w:type="dxa"/>
          </w:tcPr>
          <w:p w14:paraId="6048177D" w14:textId="77777777" w:rsidR="00870A60" w:rsidRPr="005F0B98" w:rsidRDefault="00870A60" w:rsidP="00870A60">
            <w:pPr>
              <w:pStyle w:val="TAL"/>
            </w:pPr>
          </w:p>
        </w:tc>
        <w:tc>
          <w:tcPr>
            <w:tcW w:w="1620" w:type="dxa"/>
          </w:tcPr>
          <w:p w14:paraId="48B9EE13" w14:textId="77777777" w:rsidR="00870A60" w:rsidRPr="005F0B98" w:rsidRDefault="00870A60" w:rsidP="00870A60">
            <w:pPr>
              <w:pStyle w:val="TAL"/>
            </w:pPr>
          </w:p>
        </w:tc>
      </w:tr>
      <w:tr w:rsidR="00870A60" w:rsidRPr="005F0B98" w14:paraId="3915BA04" w14:textId="77777777" w:rsidTr="00870A60">
        <w:tc>
          <w:tcPr>
            <w:tcW w:w="4535" w:type="dxa"/>
          </w:tcPr>
          <w:p w14:paraId="37F7704C" w14:textId="77777777" w:rsidR="00870A60" w:rsidRPr="005F0B98" w:rsidRDefault="00870A60" w:rsidP="00870A60">
            <w:pPr>
              <w:pStyle w:val="TAL"/>
            </w:pPr>
            <w:r w:rsidRPr="005F0B98">
              <w:t xml:space="preserve">      nonCriticalExtension SEQUENCE {</w:t>
            </w:r>
          </w:p>
        </w:tc>
        <w:tc>
          <w:tcPr>
            <w:tcW w:w="2267" w:type="dxa"/>
          </w:tcPr>
          <w:p w14:paraId="2A9BD6F9" w14:textId="77777777" w:rsidR="00870A60" w:rsidRPr="005F0B98" w:rsidRDefault="00870A60" w:rsidP="00870A60">
            <w:pPr>
              <w:pStyle w:val="TAL"/>
            </w:pPr>
          </w:p>
        </w:tc>
        <w:tc>
          <w:tcPr>
            <w:tcW w:w="1946" w:type="dxa"/>
          </w:tcPr>
          <w:p w14:paraId="3792CD3F" w14:textId="679F4A05" w:rsidR="00870A60" w:rsidRPr="005F0B98" w:rsidRDefault="00870A60" w:rsidP="00870A60">
            <w:pPr>
              <w:pStyle w:val="TAL"/>
            </w:pPr>
            <w:r w:rsidRPr="00CA630D">
              <w:t>SystemInformationBlockType1-NB-v1450</w:t>
            </w:r>
          </w:p>
        </w:tc>
        <w:tc>
          <w:tcPr>
            <w:tcW w:w="1620" w:type="dxa"/>
          </w:tcPr>
          <w:p w14:paraId="15D8CBF9" w14:textId="77777777" w:rsidR="00870A60" w:rsidRPr="005F0B98" w:rsidRDefault="00870A60" w:rsidP="00870A60">
            <w:pPr>
              <w:pStyle w:val="TAL"/>
            </w:pPr>
          </w:p>
        </w:tc>
      </w:tr>
      <w:tr w:rsidR="00870A60" w:rsidRPr="005F0B98" w14:paraId="3791D667" w14:textId="77777777" w:rsidTr="00870A60">
        <w:tc>
          <w:tcPr>
            <w:tcW w:w="4535" w:type="dxa"/>
          </w:tcPr>
          <w:p w14:paraId="118E0BE4" w14:textId="77777777" w:rsidR="00870A60" w:rsidRPr="005F0B98" w:rsidRDefault="00870A60" w:rsidP="00870A60">
            <w:pPr>
              <w:pStyle w:val="TAL"/>
            </w:pPr>
            <w:r w:rsidRPr="005F0B98">
              <w:t xml:space="preserve">        nrs-CRS-PowerOffset-v1450</w:t>
            </w:r>
          </w:p>
        </w:tc>
        <w:tc>
          <w:tcPr>
            <w:tcW w:w="2267" w:type="dxa"/>
          </w:tcPr>
          <w:p w14:paraId="116AD48A" w14:textId="77777777" w:rsidR="00870A60" w:rsidRPr="005F0B98" w:rsidRDefault="00870A60" w:rsidP="00870A60">
            <w:pPr>
              <w:pStyle w:val="TAL"/>
            </w:pPr>
            <w:r w:rsidRPr="005F0B98">
              <w:t>Not Present</w:t>
            </w:r>
          </w:p>
        </w:tc>
        <w:tc>
          <w:tcPr>
            <w:tcW w:w="1946" w:type="dxa"/>
          </w:tcPr>
          <w:p w14:paraId="4A687A23" w14:textId="77777777" w:rsidR="00870A60" w:rsidRPr="005F0B98" w:rsidRDefault="00870A60" w:rsidP="00870A60">
            <w:pPr>
              <w:pStyle w:val="TAL"/>
            </w:pPr>
          </w:p>
        </w:tc>
        <w:tc>
          <w:tcPr>
            <w:tcW w:w="1620" w:type="dxa"/>
          </w:tcPr>
          <w:p w14:paraId="25227FE9" w14:textId="77777777" w:rsidR="00870A60" w:rsidRPr="005F0B98" w:rsidRDefault="00870A60" w:rsidP="00870A60">
            <w:pPr>
              <w:pStyle w:val="TAL"/>
            </w:pPr>
          </w:p>
        </w:tc>
      </w:tr>
      <w:tr w:rsidR="00870A60" w:rsidRPr="005F0B98" w14:paraId="3AE92606" w14:textId="77777777" w:rsidTr="00870A60">
        <w:tc>
          <w:tcPr>
            <w:tcW w:w="4535" w:type="dxa"/>
          </w:tcPr>
          <w:p w14:paraId="70DAEF34" w14:textId="77777777" w:rsidR="00870A60" w:rsidRPr="005F0B98" w:rsidRDefault="00870A60" w:rsidP="00870A60">
            <w:pPr>
              <w:pStyle w:val="TAL"/>
            </w:pPr>
            <w:r w:rsidRPr="005F0B98">
              <w:t xml:space="preserve">        nonCriticalExtension SEQUENCE {</w:t>
            </w:r>
          </w:p>
        </w:tc>
        <w:tc>
          <w:tcPr>
            <w:tcW w:w="2267" w:type="dxa"/>
          </w:tcPr>
          <w:p w14:paraId="1A178A2A" w14:textId="77777777" w:rsidR="00870A60" w:rsidRPr="005F0B98" w:rsidRDefault="00870A60" w:rsidP="00870A60">
            <w:pPr>
              <w:pStyle w:val="TAL"/>
            </w:pPr>
          </w:p>
        </w:tc>
        <w:tc>
          <w:tcPr>
            <w:tcW w:w="1946" w:type="dxa"/>
          </w:tcPr>
          <w:p w14:paraId="141C32DF" w14:textId="64E78EAF" w:rsidR="00870A60" w:rsidRPr="005F0B98" w:rsidRDefault="00870A60" w:rsidP="00870A60">
            <w:pPr>
              <w:pStyle w:val="TAL"/>
            </w:pPr>
            <w:r w:rsidRPr="00CA630D">
              <w:t>SystemInformationBlockType1-NB-v1530</w:t>
            </w:r>
          </w:p>
        </w:tc>
        <w:tc>
          <w:tcPr>
            <w:tcW w:w="1620" w:type="dxa"/>
          </w:tcPr>
          <w:p w14:paraId="18D83EAD" w14:textId="77777777" w:rsidR="00870A60" w:rsidRPr="005F0B98" w:rsidRDefault="00870A60" w:rsidP="00870A60">
            <w:pPr>
              <w:pStyle w:val="TAL"/>
            </w:pPr>
          </w:p>
        </w:tc>
      </w:tr>
      <w:tr w:rsidR="00870A60" w:rsidRPr="005F0B98" w14:paraId="7862451A" w14:textId="77777777" w:rsidTr="00870A60">
        <w:tc>
          <w:tcPr>
            <w:tcW w:w="4535" w:type="dxa"/>
          </w:tcPr>
          <w:p w14:paraId="5AF12872" w14:textId="3DA29F30" w:rsidR="00870A60" w:rsidRPr="005F0B98" w:rsidRDefault="00870A60" w:rsidP="00870A60">
            <w:pPr>
              <w:pStyle w:val="TAL"/>
            </w:pPr>
            <w:r w:rsidRPr="00CA630D">
              <w:t xml:space="preserve">           tdd-Parameters-r15</w:t>
            </w:r>
          </w:p>
        </w:tc>
        <w:tc>
          <w:tcPr>
            <w:tcW w:w="2267" w:type="dxa"/>
          </w:tcPr>
          <w:p w14:paraId="70A98497" w14:textId="22C1CF67" w:rsidR="00870A60" w:rsidRPr="005F0B98" w:rsidRDefault="00870A60" w:rsidP="00870A60">
            <w:pPr>
              <w:pStyle w:val="TAL"/>
            </w:pPr>
            <w:r w:rsidRPr="00CA630D">
              <w:t>Not Present</w:t>
            </w:r>
          </w:p>
        </w:tc>
        <w:tc>
          <w:tcPr>
            <w:tcW w:w="1946" w:type="dxa"/>
          </w:tcPr>
          <w:p w14:paraId="32507EBB" w14:textId="77777777" w:rsidR="00870A60" w:rsidRPr="00CA630D" w:rsidRDefault="00870A60" w:rsidP="00870A60">
            <w:pPr>
              <w:pStyle w:val="TAL"/>
            </w:pPr>
          </w:p>
        </w:tc>
        <w:tc>
          <w:tcPr>
            <w:tcW w:w="1620" w:type="dxa"/>
          </w:tcPr>
          <w:p w14:paraId="551A98BC" w14:textId="77777777" w:rsidR="00870A60" w:rsidRPr="005F0B98" w:rsidRDefault="00870A60" w:rsidP="00870A60">
            <w:pPr>
              <w:pStyle w:val="TAL"/>
            </w:pPr>
          </w:p>
        </w:tc>
      </w:tr>
      <w:tr w:rsidR="00870A60" w:rsidRPr="005F0B98" w14:paraId="1D2A5839" w14:textId="77777777" w:rsidTr="00870A60">
        <w:tc>
          <w:tcPr>
            <w:tcW w:w="4535" w:type="dxa"/>
          </w:tcPr>
          <w:p w14:paraId="1D649058" w14:textId="1C30CEE3" w:rsidR="00870A60" w:rsidRPr="005F0B98" w:rsidRDefault="00870A60" w:rsidP="00870A60">
            <w:pPr>
              <w:pStyle w:val="TAL"/>
            </w:pPr>
            <w:r w:rsidRPr="005F0B98">
              <w:t xml:space="preserve">          tdd-Parameters-r15 SEQUENCE {</w:t>
            </w:r>
          </w:p>
        </w:tc>
        <w:tc>
          <w:tcPr>
            <w:tcW w:w="2267" w:type="dxa"/>
          </w:tcPr>
          <w:p w14:paraId="3602437B" w14:textId="77777777" w:rsidR="00870A60" w:rsidRPr="005F0B98" w:rsidRDefault="00870A60" w:rsidP="00870A60">
            <w:pPr>
              <w:pStyle w:val="TAL"/>
            </w:pPr>
          </w:p>
        </w:tc>
        <w:tc>
          <w:tcPr>
            <w:tcW w:w="1946" w:type="dxa"/>
          </w:tcPr>
          <w:p w14:paraId="0FE3926A" w14:textId="77777777" w:rsidR="00870A60" w:rsidRPr="005F0B98" w:rsidRDefault="00870A60" w:rsidP="00870A60">
            <w:pPr>
              <w:pStyle w:val="TAL"/>
            </w:pPr>
          </w:p>
        </w:tc>
        <w:tc>
          <w:tcPr>
            <w:tcW w:w="1620" w:type="dxa"/>
          </w:tcPr>
          <w:p w14:paraId="28749FFC" w14:textId="544C9F2D" w:rsidR="00870A60" w:rsidRPr="005F0B98" w:rsidRDefault="00870A60" w:rsidP="00870A60">
            <w:pPr>
              <w:pStyle w:val="TAL"/>
            </w:pPr>
            <w:r w:rsidRPr="00870A60">
              <w:t>TDD</w:t>
            </w:r>
          </w:p>
        </w:tc>
      </w:tr>
      <w:tr w:rsidR="00870A60" w:rsidRPr="005F0B98" w14:paraId="4F1F67DB" w14:textId="77777777" w:rsidTr="00870A60">
        <w:tc>
          <w:tcPr>
            <w:tcW w:w="4535" w:type="dxa"/>
          </w:tcPr>
          <w:p w14:paraId="7C8735BB" w14:textId="177DA35F" w:rsidR="00870A60" w:rsidRPr="005F0B98" w:rsidRDefault="00870A60" w:rsidP="00870A60">
            <w:pPr>
              <w:pStyle w:val="TAL"/>
            </w:pPr>
            <w:r w:rsidRPr="005F0B98">
              <w:t xml:space="preserve">            tdd-Config-r15 SEQUENCE {</w:t>
            </w:r>
          </w:p>
        </w:tc>
        <w:tc>
          <w:tcPr>
            <w:tcW w:w="2267" w:type="dxa"/>
          </w:tcPr>
          <w:p w14:paraId="6A253B85" w14:textId="77777777" w:rsidR="00870A60" w:rsidRPr="005F0B98" w:rsidRDefault="00870A60" w:rsidP="00870A60">
            <w:pPr>
              <w:pStyle w:val="TAL"/>
            </w:pPr>
          </w:p>
        </w:tc>
        <w:tc>
          <w:tcPr>
            <w:tcW w:w="1946" w:type="dxa"/>
          </w:tcPr>
          <w:p w14:paraId="31694F6F" w14:textId="77777777" w:rsidR="00870A60" w:rsidRPr="005F0B98" w:rsidRDefault="00870A60" w:rsidP="00870A60">
            <w:pPr>
              <w:pStyle w:val="TAL"/>
            </w:pPr>
          </w:p>
        </w:tc>
        <w:tc>
          <w:tcPr>
            <w:tcW w:w="1620" w:type="dxa"/>
          </w:tcPr>
          <w:p w14:paraId="3019214E" w14:textId="77777777" w:rsidR="00870A60" w:rsidRPr="005F0B98" w:rsidRDefault="00870A60" w:rsidP="00870A60">
            <w:pPr>
              <w:pStyle w:val="TAL"/>
            </w:pPr>
          </w:p>
        </w:tc>
      </w:tr>
      <w:tr w:rsidR="00870A60" w:rsidRPr="005F0B98" w14:paraId="5EE05F11" w14:textId="77777777" w:rsidTr="00870A60">
        <w:tc>
          <w:tcPr>
            <w:tcW w:w="4535" w:type="dxa"/>
          </w:tcPr>
          <w:p w14:paraId="02E01115" w14:textId="49F1433C" w:rsidR="00870A60" w:rsidRPr="005F0B98" w:rsidRDefault="00870A60" w:rsidP="00870A60">
            <w:pPr>
              <w:pStyle w:val="TAL"/>
            </w:pPr>
            <w:r w:rsidRPr="005F0B98">
              <w:t xml:space="preserve">              subframeAssignment-r15</w:t>
            </w:r>
          </w:p>
        </w:tc>
        <w:tc>
          <w:tcPr>
            <w:tcW w:w="2267" w:type="dxa"/>
          </w:tcPr>
          <w:p w14:paraId="68FC01E8" w14:textId="77777777" w:rsidR="00870A60" w:rsidRPr="005F0B98" w:rsidRDefault="00870A60" w:rsidP="00870A60">
            <w:pPr>
              <w:pStyle w:val="TAL"/>
            </w:pPr>
            <w:r w:rsidRPr="005F0B98">
              <w:t>sa1</w:t>
            </w:r>
          </w:p>
        </w:tc>
        <w:tc>
          <w:tcPr>
            <w:tcW w:w="1946" w:type="dxa"/>
          </w:tcPr>
          <w:p w14:paraId="26E212BA" w14:textId="77777777" w:rsidR="00870A60" w:rsidRPr="005F0B98" w:rsidRDefault="00870A60" w:rsidP="00870A60">
            <w:pPr>
              <w:pStyle w:val="TAL"/>
            </w:pPr>
          </w:p>
        </w:tc>
        <w:tc>
          <w:tcPr>
            <w:tcW w:w="1620" w:type="dxa"/>
          </w:tcPr>
          <w:p w14:paraId="49F53433" w14:textId="77777777" w:rsidR="00870A60" w:rsidRPr="005F0B98" w:rsidRDefault="00870A60" w:rsidP="00870A60">
            <w:pPr>
              <w:pStyle w:val="TAL"/>
            </w:pPr>
          </w:p>
        </w:tc>
      </w:tr>
      <w:tr w:rsidR="00870A60" w:rsidRPr="005F0B98" w14:paraId="43A48E25" w14:textId="77777777" w:rsidTr="00870A60">
        <w:tc>
          <w:tcPr>
            <w:tcW w:w="4535" w:type="dxa"/>
          </w:tcPr>
          <w:p w14:paraId="60AC0782" w14:textId="47AD38D3" w:rsidR="00870A60" w:rsidRPr="005F0B98" w:rsidRDefault="00870A60" w:rsidP="00870A60">
            <w:pPr>
              <w:pStyle w:val="TAL"/>
            </w:pPr>
            <w:r w:rsidRPr="005F0B98">
              <w:t xml:space="preserve">              specialSubframePatterns-r15</w:t>
            </w:r>
          </w:p>
        </w:tc>
        <w:tc>
          <w:tcPr>
            <w:tcW w:w="2267" w:type="dxa"/>
          </w:tcPr>
          <w:p w14:paraId="42A8FB7D" w14:textId="77777777" w:rsidR="00870A60" w:rsidRPr="005F0B98" w:rsidRDefault="00870A60" w:rsidP="00870A60">
            <w:pPr>
              <w:pStyle w:val="TAL"/>
            </w:pPr>
            <w:r w:rsidRPr="005F0B98">
              <w:t>ssp6</w:t>
            </w:r>
          </w:p>
        </w:tc>
        <w:tc>
          <w:tcPr>
            <w:tcW w:w="1946" w:type="dxa"/>
          </w:tcPr>
          <w:p w14:paraId="67C4CE83" w14:textId="77777777" w:rsidR="00870A60" w:rsidRPr="005F0B98" w:rsidRDefault="00870A60" w:rsidP="00870A60">
            <w:pPr>
              <w:pStyle w:val="TAL"/>
            </w:pPr>
          </w:p>
        </w:tc>
        <w:tc>
          <w:tcPr>
            <w:tcW w:w="1620" w:type="dxa"/>
          </w:tcPr>
          <w:p w14:paraId="04336B35" w14:textId="77777777" w:rsidR="00870A60" w:rsidRPr="005F0B98" w:rsidRDefault="00870A60" w:rsidP="00870A60">
            <w:pPr>
              <w:pStyle w:val="TAL"/>
            </w:pPr>
          </w:p>
        </w:tc>
      </w:tr>
      <w:tr w:rsidR="00870A60" w:rsidRPr="005F0B98" w14:paraId="21079120" w14:textId="77777777" w:rsidTr="00870A60">
        <w:tc>
          <w:tcPr>
            <w:tcW w:w="4535" w:type="dxa"/>
          </w:tcPr>
          <w:p w14:paraId="1AEDFCA2" w14:textId="5B69E34C" w:rsidR="00870A60" w:rsidRPr="005F0B98" w:rsidRDefault="00870A60" w:rsidP="00870A60">
            <w:pPr>
              <w:pStyle w:val="TAL"/>
            </w:pPr>
            <w:r w:rsidRPr="005F0B98">
              <w:t xml:space="preserve">            }</w:t>
            </w:r>
          </w:p>
        </w:tc>
        <w:tc>
          <w:tcPr>
            <w:tcW w:w="2267" w:type="dxa"/>
          </w:tcPr>
          <w:p w14:paraId="37018880" w14:textId="77777777" w:rsidR="00870A60" w:rsidRPr="005F0B98" w:rsidRDefault="00870A60" w:rsidP="00870A60">
            <w:pPr>
              <w:pStyle w:val="TAL"/>
            </w:pPr>
          </w:p>
        </w:tc>
        <w:tc>
          <w:tcPr>
            <w:tcW w:w="1946" w:type="dxa"/>
          </w:tcPr>
          <w:p w14:paraId="50DE7270" w14:textId="77777777" w:rsidR="00870A60" w:rsidRPr="005F0B98" w:rsidRDefault="00870A60" w:rsidP="00870A60">
            <w:pPr>
              <w:pStyle w:val="TAL"/>
            </w:pPr>
          </w:p>
        </w:tc>
        <w:tc>
          <w:tcPr>
            <w:tcW w:w="1620" w:type="dxa"/>
          </w:tcPr>
          <w:p w14:paraId="00D907A9" w14:textId="77777777" w:rsidR="00870A60" w:rsidRPr="005F0B98" w:rsidRDefault="00870A60" w:rsidP="00870A60">
            <w:pPr>
              <w:pStyle w:val="TAL"/>
            </w:pPr>
          </w:p>
        </w:tc>
      </w:tr>
      <w:tr w:rsidR="00870A60" w:rsidRPr="005F0B98" w14:paraId="62767388" w14:textId="77777777" w:rsidTr="00870A60">
        <w:tc>
          <w:tcPr>
            <w:tcW w:w="4535" w:type="dxa"/>
          </w:tcPr>
          <w:p w14:paraId="3A572AFB" w14:textId="0841C2FD" w:rsidR="00870A60" w:rsidRPr="005F0B98" w:rsidRDefault="00870A60" w:rsidP="00870A60">
            <w:pPr>
              <w:pStyle w:val="TAL"/>
            </w:pPr>
            <w:r w:rsidRPr="005F0B98">
              <w:t xml:space="preserve">            tdd-SI-CarrierInfo-r15</w:t>
            </w:r>
          </w:p>
        </w:tc>
        <w:tc>
          <w:tcPr>
            <w:tcW w:w="2267" w:type="dxa"/>
          </w:tcPr>
          <w:p w14:paraId="3D18A08F" w14:textId="77777777" w:rsidR="00870A60" w:rsidRPr="005F0B98" w:rsidRDefault="00870A60" w:rsidP="00870A60">
            <w:pPr>
              <w:pStyle w:val="TAL"/>
            </w:pPr>
            <w:r w:rsidRPr="005F0B98">
              <w:t>anchor</w:t>
            </w:r>
          </w:p>
        </w:tc>
        <w:tc>
          <w:tcPr>
            <w:tcW w:w="1946" w:type="dxa"/>
          </w:tcPr>
          <w:p w14:paraId="74D4671C" w14:textId="77777777" w:rsidR="00870A60" w:rsidRPr="005F0B98" w:rsidRDefault="00870A60" w:rsidP="00870A60">
            <w:pPr>
              <w:pStyle w:val="TAL"/>
            </w:pPr>
          </w:p>
        </w:tc>
        <w:tc>
          <w:tcPr>
            <w:tcW w:w="1620" w:type="dxa"/>
          </w:tcPr>
          <w:p w14:paraId="1384A339" w14:textId="77777777" w:rsidR="00870A60" w:rsidRPr="005F0B98" w:rsidRDefault="00870A60" w:rsidP="00870A60">
            <w:pPr>
              <w:pStyle w:val="TAL"/>
            </w:pPr>
          </w:p>
        </w:tc>
      </w:tr>
      <w:tr w:rsidR="00870A60" w:rsidRPr="005F0B98" w14:paraId="4D867F56" w14:textId="77777777" w:rsidTr="00870A60">
        <w:tc>
          <w:tcPr>
            <w:tcW w:w="4535" w:type="dxa"/>
          </w:tcPr>
          <w:p w14:paraId="753B2097" w14:textId="5DE2185C" w:rsidR="00870A60" w:rsidRPr="005F0B98" w:rsidRDefault="00870A60" w:rsidP="00870A60">
            <w:pPr>
              <w:pStyle w:val="TAL"/>
            </w:pPr>
            <w:r w:rsidRPr="005F0B98">
              <w:t xml:space="preserve">            tdd-SI-SubframesBitmap-r15</w:t>
            </w:r>
          </w:p>
        </w:tc>
        <w:tc>
          <w:tcPr>
            <w:tcW w:w="2267" w:type="dxa"/>
          </w:tcPr>
          <w:p w14:paraId="785E282E" w14:textId="77777777" w:rsidR="00870A60" w:rsidRPr="005F0B98" w:rsidRDefault="00870A60" w:rsidP="00870A60">
            <w:pPr>
              <w:pStyle w:val="TAL"/>
            </w:pPr>
            <w:r w:rsidRPr="005F0B98">
              <w:t>Not Present</w:t>
            </w:r>
          </w:p>
        </w:tc>
        <w:tc>
          <w:tcPr>
            <w:tcW w:w="1946" w:type="dxa"/>
          </w:tcPr>
          <w:p w14:paraId="4F385922" w14:textId="77777777" w:rsidR="00870A60" w:rsidRPr="005F0B98" w:rsidRDefault="00870A60" w:rsidP="00870A60">
            <w:pPr>
              <w:pStyle w:val="TAL"/>
            </w:pPr>
          </w:p>
        </w:tc>
        <w:tc>
          <w:tcPr>
            <w:tcW w:w="1620" w:type="dxa"/>
          </w:tcPr>
          <w:p w14:paraId="3FC040E6" w14:textId="77777777" w:rsidR="00870A60" w:rsidRPr="005F0B98" w:rsidRDefault="00870A60" w:rsidP="00870A60">
            <w:pPr>
              <w:pStyle w:val="TAL"/>
            </w:pPr>
          </w:p>
        </w:tc>
      </w:tr>
      <w:tr w:rsidR="00870A60" w:rsidRPr="005F0B98" w14:paraId="4517BF35" w14:textId="77777777" w:rsidTr="00870A60">
        <w:tc>
          <w:tcPr>
            <w:tcW w:w="4535" w:type="dxa"/>
          </w:tcPr>
          <w:p w14:paraId="3BCFE088" w14:textId="45CD60F5" w:rsidR="00870A60" w:rsidRPr="005F0B98" w:rsidRDefault="00870A60" w:rsidP="00870A60">
            <w:pPr>
              <w:pStyle w:val="TAL"/>
            </w:pPr>
            <w:r w:rsidRPr="005F0B98">
              <w:t xml:space="preserve">          }</w:t>
            </w:r>
          </w:p>
        </w:tc>
        <w:tc>
          <w:tcPr>
            <w:tcW w:w="2267" w:type="dxa"/>
          </w:tcPr>
          <w:p w14:paraId="30E59687" w14:textId="77777777" w:rsidR="00870A60" w:rsidRPr="005F0B98" w:rsidRDefault="00870A60" w:rsidP="00870A60">
            <w:pPr>
              <w:pStyle w:val="TAL"/>
            </w:pPr>
          </w:p>
        </w:tc>
        <w:tc>
          <w:tcPr>
            <w:tcW w:w="1946" w:type="dxa"/>
          </w:tcPr>
          <w:p w14:paraId="72CC79B4" w14:textId="77777777" w:rsidR="00870A60" w:rsidRPr="005F0B98" w:rsidRDefault="00870A60" w:rsidP="00870A60">
            <w:pPr>
              <w:pStyle w:val="TAL"/>
            </w:pPr>
          </w:p>
        </w:tc>
        <w:tc>
          <w:tcPr>
            <w:tcW w:w="1620" w:type="dxa"/>
          </w:tcPr>
          <w:p w14:paraId="2965E53B" w14:textId="77777777" w:rsidR="00870A60" w:rsidRPr="005F0B98" w:rsidRDefault="00870A60" w:rsidP="00870A60">
            <w:pPr>
              <w:pStyle w:val="TAL"/>
            </w:pPr>
          </w:p>
        </w:tc>
      </w:tr>
      <w:tr w:rsidR="00870A60" w:rsidRPr="005F0B98" w14:paraId="15458799" w14:textId="77777777" w:rsidTr="00870A60">
        <w:tc>
          <w:tcPr>
            <w:tcW w:w="4535" w:type="dxa"/>
          </w:tcPr>
          <w:p w14:paraId="3B0F25A0" w14:textId="77777777" w:rsidR="00870A60" w:rsidRPr="005F0B98" w:rsidRDefault="00870A60" w:rsidP="00870A60">
            <w:pPr>
              <w:pStyle w:val="TAL"/>
            </w:pPr>
            <w:r w:rsidRPr="005F0B98">
              <w:t xml:space="preserve">          schedulingInfoList-v1530</w:t>
            </w:r>
          </w:p>
        </w:tc>
        <w:tc>
          <w:tcPr>
            <w:tcW w:w="2267" w:type="dxa"/>
          </w:tcPr>
          <w:p w14:paraId="4F234F01" w14:textId="77777777" w:rsidR="00870A60" w:rsidRPr="005F0B98" w:rsidRDefault="00870A60" w:rsidP="00870A60">
            <w:pPr>
              <w:pStyle w:val="TAL"/>
            </w:pPr>
            <w:r w:rsidRPr="005F0B98">
              <w:t>Not Present</w:t>
            </w:r>
          </w:p>
        </w:tc>
        <w:tc>
          <w:tcPr>
            <w:tcW w:w="1946" w:type="dxa"/>
          </w:tcPr>
          <w:p w14:paraId="189AB813" w14:textId="77777777" w:rsidR="00870A60" w:rsidRPr="005F0B98" w:rsidRDefault="00870A60" w:rsidP="00870A60">
            <w:pPr>
              <w:pStyle w:val="TAL"/>
            </w:pPr>
          </w:p>
        </w:tc>
        <w:tc>
          <w:tcPr>
            <w:tcW w:w="1620" w:type="dxa"/>
          </w:tcPr>
          <w:p w14:paraId="02947B29" w14:textId="77777777" w:rsidR="00870A60" w:rsidRPr="005F0B98" w:rsidRDefault="00870A60" w:rsidP="00870A60">
            <w:pPr>
              <w:pStyle w:val="TAL"/>
            </w:pPr>
          </w:p>
        </w:tc>
      </w:tr>
      <w:tr w:rsidR="00870A60" w:rsidRPr="005F0B98" w14:paraId="09DF9CF6" w14:textId="77777777" w:rsidTr="00870A60">
        <w:tc>
          <w:tcPr>
            <w:tcW w:w="4535" w:type="dxa"/>
          </w:tcPr>
          <w:p w14:paraId="377BEF17" w14:textId="35CA47CC" w:rsidR="00870A60" w:rsidRPr="005F0B98" w:rsidRDefault="00870A60" w:rsidP="00870A60">
            <w:pPr>
              <w:pStyle w:val="TAL"/>
            </w:pPr>
            <w:r w:rsidRPr="00CA630D">
              <w:t xml:space="preserve">          schedulingInfoList-v1530 SEQUENCE (SIZE (1..maxSI-Message-NB-r13)) OF SchedulingInfo-NB-v1530 {</w:t>
            </w:r>
          </w:p>
        </w:tc>
        <w:tc>
          <w:tcPr>
            <w:tcW w:w="2267" w:type="dxa"/>
          </w:tcPr>
          <w:p w14:paraId="2890039F" w14:textId="2C311CBA" w:rsidR="00870A60" w:rsidRPr="005F0B98" w:rsidRDefault="00870A60" w:rsidP="00870A60">
            <w:pPr>
              <w:pStyle w:val="TAL"/>
            </w:pPr>
            <w:r w:rsidRPr="00CA630D">
              <w:t>Actual number of entries depends on system information combination in clause 8.1.4.3.1.1</w:t>
            </w:r>
          </w:p>
        </w:tc>
        <w:tc>
          <w:tcPr>
            <w:tcW w:w="1946" w:type="dxa"/>
          </w:tcPr>
          <w:p w14:paraId="37E7C26E" w14:textId="7327C736" w:rsidR="00870A60" w:rsidRPr="005F0B98" w:rsidRDefault="00870A60" w:rsidP="00870A60">
            <w:pPr>
              <w:pStyle w:val="TAL"/>
            </w:pPr>
            <w:r w:rsidRPr="00CA630D">
              <w:t>Includes the same number of entries, and listed in the same order, as in schedulingInfoList-r13</w:t>
            </w:r>
          </w:p>
        </w:tc>
        <w:tc>
          <w:tcPr>
            <w:tcW w:w="1620" w:type="dxa"/>
          </w:tcPr>
          <w:p w14:paraId="511ABD5E" w14:textId="581252EF" w:rsidR="00870A60" w:rsidRPr="005F0B98" w:rsidRDefault="00870A60" w:rsidP="00870A60">
            <w:pPr>
              <w:pStyle w:val="TAL"/>
            </w:pPr>
            <w:r w:rsidRPr="00CA630D">
              <w:t>SibType&gt;22</w:t>
            </w:r>
          </w:p>
        </w:tc>
      </w:tr>
      <w:tr w:rsidR="00870A60" w:rsidRPr="005F0B98" w14:paraId="753BE67F" w14:textId="77777777" w:rsidTr="00870A60">
        <w:tc>
          <w:tcPr>
            <w:tcW w:w="4535" w:type="dxa"/>
          </w:tcPr>
          <w:p w14:paraId="53874B25" w14:textId="52047F74" w:rsidR="00870A60" w:rsidRPr="005F0B98" w:rsidRDefault="00870A60" w:rsidP="00870A60">
            <w:pPr>
              <w:pStyle w:val="TAL"/>
            </w:pPr>
            <w:r w:rsidRPr="00CA630D">
              <w:t xml:space="preserve">            SchedulingInfo-NB-v1530[x]</w:t>
            </w:r>
          </w:p>
        </w:tc>
        <w:tc>
          <w:tcPr>
            <w:tcW w:w="2267" w:type="dxa"/>
          </w:tcPr>
          <w:p w14:paraId="085AAC3A" w14:textId="119A5CCF" w:rsidR="00870A60" w:rsidRPr="005F0B98" w:rsidRDefault="00870A60" w:rsidP="00870A60">
            <w:pPr>
              <w:pStyle w:val="TAL"/>
            </w:pPr>
            <w:r w:rsidRPr="00CA630D">
              <w:t>See clause 8.1.4.3.1.2</w:t>
            </w:r>
          </w:p>
        </w:tc>
        <w:tc>
          <w:tcPr>
            <w:tcW w:w="1946" w:type="dxa"/>
          </w:tcPr>
          <w:p w14:paraId="198DE21F" w14:textId="69E7389B" w:rsidR="00870A60" w:rsidRPr="005F0B98" w:rsidRDefault="00870A60" w:rsidP="00870A60">
            <w:pPr>
              <w:pStyle w:val="TAL"/>
            </w:pPr>
            <w:r w:rsidRPr="00CA630D">
              <w:t>entry x (x denotes the index of the entry)</w:t>
            </w:r>
          </w:p>
        </w:tc>
        <w:tc>
          <w:tcPr>
            <w:tcW w:w="1620" w:type="dxa"/>
          </w:tcPr>
          <w:p w14:paraId="732889D0" w14:textId="77777777" w:rsidR="00870A60" w:rsidRPr="005F0B98" w:rsidRDefault="00870A60" w:rsidP="00870A60">
            <w:pPr>
              <w:pStyle w:val="TAL"/>
            </w:pPr>
          </w:p>
        </w:tc>
      </w:tr>
      <w:tr w:rsidR="00870A60" w:rsidRPr="005F0B98" w14:paraId="7228D7ED" w14:textId="77777777" w:rsidTr="00870A60">
        <w:tc>
          <w:tcPr>
            <w:tcW w:w="4535" w:type="dxa"/>
          </w:tcPr>
          <w:p w14:paraId="7469E24D" w14:textId="6673701E" w:rsidR="00870A60" w:rsidRPr="005F0B98" w:rsidRDefault="00870A60" w:rsidP="00870A60">
            <w:pPr>
              <w:pStyle w:val="TAL"/>
            </w:pPr>
            <w:r w:rsidRPr="00CA630D">
              <w:t xml:space="preserve">          }</w:t>
            </w:r>
          </w:p>
        </w:tc>
        <w:tc>
          <w:tcPr>
            <w:tcW w:w="2267" w:type="dxa"/>
          </w:tcPr>
          <w:p w14:paraId="1D1B8AED" w14:textId="77777777" w:rsidR="00870A60" w:rsidRPr="005F0B98" w:rsidRDefault="00870A60" w:rsidP="00870A60">
            <w:pPr>
              <w:pStyle w:val="TAL"/>
            </w:pPr>
          </w:p>
        </w:tc>
        <w:tc>
          <w:tcPr>
            <w:tcW w:w="1946" w:type="dxa"/>
          </w:tcPr>
          <w:p w14:paraId="44AD6FC1" w14:textId="77777777" w:rsidR="00870A60" w:rsidRPr="005F0B98" w:rsidRDefault="00870A60" w:rsidP="00870A60">
            <w:pPr>
              <w:pStyle w:val="TAL"/>
            </w:pPr>
          </w:p>
        </w:tc>
        <w:tc>
          <w:tcPr>
            <w:tcW w:w="1620" w:type="dxa"/>
          </w:tcPr>
          <w:p w14:paraId="4CA507CB" w14:textId="77777777" w:rsidR="00870A60" w:rsidRPr="005F0B98" w:rsidRDefault="00870A60" w:rsidP="00870A60">
            <w:pPr>
              <w:pStyle w:val="TAL"/>
            </w:pPr>
          </w:p>
        </w:tc>
      </w:tr>
      <w:tr w:rsidR="00870A60" w:rsidRPr="005F0B98" w14:paraId="0439BF92" w14:textId="77777777" w:rsidTr="00870A60">
        <w:tc>
          <w:tcPr>
            <w:tcW w:w="4535" w:type="dxa"/>
          </w:tcPr>
          <w:p w14:paraId="36EE0002" w14:textId="75A1189F" w:rsidR="00870A60" w:rsidRPr="005F0B98" w:rsidRDefault="00870A60" w:rsidP="00870A60">
            <w:pPr>
              <w:pStyle w:val="TAL"/>
            </w:pPr>
            <w:r w:rsidRPr="00CA630D">
              <w:t xml:space="preserve">          nonCriticalExtension</w:t>
            </w:r>
          </w:p>
        </w:tc>
        <w:tc>
          <w:tcPr>
            <w:tcW w:w="2267" w:type="dxa"/>
          </w:tcPr>
          <w:p w14:paraId="638324C4" w14:textId="403A70EA" w:rsidR="00870A60" w:rsidRPr="005F0B98" w:rsidRDefault="00870A60" w:rsidP="00870A60">
            <w:pPr>
              <w:pStyle w:val="TAL"/>
            </w:pPr>
            <w:r w:rsidRPr="00CA630D">
              <w:t>Not Present</w:t>
            </w:r>
          </w:p>
        </w:tc>
        <w:tc>
          <w:tcPr>
            <w:tcW w:w="1946" w:type="dxa"/>
          </w:tcPr>
          <w:p w14:paraId="39265D74" w14:textId="77777777" w:rsidR="00870A60" w:rsidRPr="005F0B98" w:rsidRDefault="00870A60" w:rsidP="00870A60">
            <w:pPr>
              <w:pStyle w:val="TAL"/>
            </w:pPr>
          </w:p>
        </w:tc>
        <w:tc>
          <w:tcPr>
            <w:tcW w:w="1620" w:type="dxa"/>
          </w:tcPr>
          <w:p w14:paraId="0FDBF459" w14:textId="77777777" w:rsidR="00870A60" w:rsidRPr="005F0B98" w:rsidRDefault="00870A60" w:rsidP="00870A60">
            <w:pPr>
              <w:pStyle w:val="TAL"/>
            </w:pPr>
          </w:p>
        </w:tc>
      </w:tr>
      <w:tr w:rsidR="00870A60" w:rsidRPr="005F0B98" w14:paraId="0D6D02ED" w14:textId="77777777" w:rsidTr="00870A60">
        <w:tc>
          <w:tcPr>
            <w:tcW w:w="4535" w:type="dxa"/>
          </w:tcPr>
          <w:p w14:paraId="276FB8CD" w14:textId="44B82395" w:rsidR="00870A60" w:rsidRPr="005F0B98" w:rsidRDefault="00870A60" w:rsidP="00870A60">
            <w:pPr>
              <w:pStyle w:val="TAL"/>
            </w:pPr>
            <w:r w:rsidRPr="005F0B98">
              <w:t xml:space="preserve">          nonCriticalExtension SEQUENCE {</w:t>
            </w:r>
          </w:p>
        </w:tc>
        <w:tc>
          <w:tcPr>
            <w:tcW w:w="2267" w:type="dxa"/>
          </w:tcPr>
          <w:p w14:paraId="04114E25" w14:textId="730D612E" w:rsidR="00870A60" w:rsidRPr="005F0B98" w:rsidRDefault="00870A60" w:rsidP="00870A60">
            <w:pPr>
              <w:pStyle w:val="TAL"/>
            </w:pPr>
          </w:p>
        </w:tc>
        <w:tc>
          <w:tcPr>
            <w:tcW w:w="1946" w:type="dxa"/>
          </w:tcPr>
          <w:p w14:paraId="26EF815D" w14:textId="41E175D4" w:rsidR="00870A60" w:rsidRPr="005F0B98" w:rsidRDefault="00870A60" w:rsidP="00870A60">
            <w:pPr>
              <w:pStyle w:val="TAL"/>
            </w:pPr>
            <w:r w:rsidRPr="00870A60">
              <w:t>SystemInformationBlockType1-NB-v1610</w:t>
            </w:r>
          </w:p>
        </w:tc>
        <w:tc>
          <w:tcPr>
            <w:tcW w:w="1620" w:type="dxa"/>
          </w:tcPr>
          <w:p w14:paraId="4D428ECC" w14:textId="1644B67A" w:rsidR="00870A60" w:rsidRPr="005F0B98" w:rsidRDefault="00870A60" w:rsidP="00870A60">
            <w:pPr>
              <w:pStyle w:val="TAL"/>
            </w:pPr>
            <w:r w:rsidRPr="00870A60">
              <w:t>NTN</w:t>
            </w:r>
          </w:p>
        </w:tc>
      </w:tr>
      <w:tr w:rsidR="00870A60" w:rsidRPr="005F0B98" w14:paraId="4921802B" w14:textId="77777777" w:rsidTr="00870A60">
        <w:tc>
          <w:tcPr>
            <w:tcW w:w="4535" w:type="dxa"/>
          </w:tcPr>
          <w:p w14:paraId="774DEFD1" w14:textId="7F9B26B4" w:rsidR="00870A60" w:rsidRPr="005F0B98" w:rsidRDefault="00870A60" w:rsidP="00870A60">
            <w:pPr>
              <w:pStyle w:val="TAL"/>
            </w:pPr>
            <w:r w:rsidRPr="00E409F3">
              <w:t xml:space="preserve">            cellAccessRelatedInfo-5GC-r16</w:t>
            </w:r>
          </w:p>
        </w:tc>
        <w:tc>
          <w:tcPr>
            <w:tcW w:w="2267" w:type="dxa"/>
          </w:tcPr>
          <w:p w14:paraId="03F60AE8" w14:textId="7E28D261" w:rsidR="00870A60" w:rsidRPr="005F0B98" w:rsidRDefault="00870A60" w:rsidP="00870A60">
            <w:pPr>
              <w:pStyle w:val="TAL"/>
            </w:pPr>
            <w:r w:rsidRPr="00E409F3">
              <w:t>Not Present</w:t>
            </w:r>
          </w:p>
        </w:tc>
        <w:tc>
          <w:tcPr>
            <w:tcW w:w="1946" w:type="dxa"/>
          </w:tcPr>
          <w:p w14:paraId="110D2201" w14:textId="77777777" w:rsidR="00870A60" w:rsidRPr="005F0B98" w:rsidRDefault="00870A60" w:rsidP="00870A60">
            <w:pPr>
              <w:pStyle w:val="TAL"/>
            </w:pPr>
          </w:p>
        </w:tc>
        <w:tc>
          <w:tcPr>
            <w:tcW w:w="1620" w:type="dxa"/>
          </w:tcPr>
          <w:p w14:paraId="3FDE2AEC" w14:textId="77777777" w:rsidR="00870A60" w:rsidRPr="005F0B98" w:rsidRDefault="00870A60" w:rsidP="00870A60">
            <w:pPr>
              <w:pStyle w:val="TAL"/>
            </w:pPr>
          </w:p>
        </w:tc>
      </w:tr>
      <w:tr w:rsidR="00870A60" w:rsidRPr="005F0B98" w14:paraId="4A5FEA98" w14:textId="77777777" w:rsidTr="00870A60">
        <w:tc>
          <w:tcPr>
            <w:tcW w:w="4535" w:type="dxa"/>
          </w:tcPr>
          <w:p w14:paraId="4B7325E5" w14:textId="04F722C7" w:rsidR="00870A60" w:rsidRPr="005F0B98" w:rsidRDefault="00870A60" w:rsidP="00870A60">
            <w:pPr>
              <w:pStyle w:val="TAL"/>
            </w:pPr>
            <w:r w:rsidRPr="00E833E6">
              <w:t xml:space="preserve">            nonCriticalExtension SEQUENCE {</w:t>
            </w:r>
          </w:p>
        </w:tc>
        <w:tc>
          <w:tcPr>
            <w:tcW w:w="2267" w:type="dxa"/>
          </w:tcPr>
          <w:p w14:paraId="1B819D15" w14:textId="77777777" w:rsidR="00870A60" w:rsidRPr="005F0B98" w:rsidRDefault="00870A60" w:rsidP="00870A60">
            <w:pPr>
              <w:pStyle w:val="TAL"/>
            </w:pPr>
          </w:p>
        </w:tc>
        <w:tc>
          <w:tcPr>
            <w:tcW w:w="1946" w:type="dxa"/>
          </w:tcPr>
          <w:p w14:paraId="5673EEC4" w14:textId="37292125" w:rsidR="00870A60" w:rsidRPr="005F0B98" w:rsidRDefault="00870A60" w:rsidP="00870A60">
            <w:pPr>
              <w:pStyle w:val="TAL"/>
            </w:pPr>
            <w:r w:rsidRPr="00870A60">
              <w:t>SystemInformationBlockType1-NB-v1700</w:t>
            </w:r>
          </w:p>
        </w:tc>
        <w:tc>
          <w:tcPr>
            <w:tcW w:w="1620" w:type="dxa"/>
          </w:tcPr>
          <w:p w14:paraId="389BC1A0" w14:textId="63561B2B" w:rsidR="00870A60" w:rsidRPr="005F0B98" w:rsidRDefault="00870A60" w:rsidP="00870A60">
            <w:pPr>
              <w:pStyle w:val="TAL"/>
            </w:pPr>
          </w:p>
        </w:tc>
      </w:tr>
      <w:tr w:rsidR="00870A60" w:rsidRPr="005F0B98" w14:paraId="5B4573D0" w14:textId="77777777" w:rsidTr="00870A60">
        <w:tc>
          <w:tcPr>
            <w:tcW w:w="4535" w:type="dxa"/>
          </w:tcPr>
          <w:p w14:paraId="4B0B0FDC" w14:textId="04051D25" w:rsidR="00870A60" w:rsidRPr="005F0B98" w:rsidRDefault="00870A60" w:rsidP="00870A60">
            <w:pPr>
              <w:pStyle w:val="TAL"/>
            </w:pPr>
            <w:r w:rsidRPr="00E833E6">
              <w:t xml:space="preserve">              cellAccessRelatedInfo-NTN-r17 SEQUENCE {</w:t>
            </w:r>
          </w:p>
        </w:tc>
        <w:tc>
          <w:tcPr>
            <w:tcW w:w="2267" w:type="dxa"/>
          </w:tcPr>
          <w:p w14:paraId="026C3F5F" w14:textId="77777777" w:rsidR="00870A60" w:rsidRPr="005F0B98" w:rsidRDefault="00870A60" w:rsidP="00870A60">
            <w:pPr>
              <w:pStyle w:val="TAL"/>
            </w:pPr>
          </w:p>
        </w:tc>
        <w:tc>
          <w:tcPr>
            <w:tcW w:w="1946" w:type="dxa"/>
          </w:tcPr>
          <w:p w14:paraId="0DC7C7D4" w14:textId="77777777" w:rsidR="00870A60" w:rsidRPr="005F0B98" w:rsidRDefault="00870A60" w:rsidP="00870A60">
            <w:pPr>
              <w:pStyle w:val="TAL"/>
            </w:pPr>
          </w:p>
        </w:tc>
        <w:tc>
          <w:tcPr>
            <w:tcW w:w="1620" w:type="dxa"/>
          </w:tcPr>
          <w:p w14:paraId="4449B8DB" w14:textId="77777777" w:rsidR="00870A60" w:rsidRPr="005F0B98" w:rsidRDefault="00870A60" w:rsidP="00870A60">
            <w:pPr>
              <w:pStyle w:val="TAL"/>
            </w:pPr>
          </w:p>
        </w:tc>
      </w:tr>
      <w:tr w:rsidR="00870A60" w:rsidRPr="005F0B98" w14:paraId="3AC2769D" w14:textId="77777777" w:rsidTr="00870A60">
        <w:tc>
          <w:tcPr>
            <w:tcW w:w="4535" w:type="dxa"/>
          </w:tcPr>
          <w:p w14:paraId="1A5B5ADD" w14:textId="533BC0F3" w:rsidR="00870A60" w:rsidRPr="005F0B98" w:rsidRDefault="00870A60" w:rsidP="00870A60">
            <w:pPr>
              <w:pStyle w:val="TAL"/>
            </w:pPr>
            <w:r w:rsidRPr="00E833E6">
              <w:t xml:space="preserve">                cellBarred-NTN-r17</w:t>
            </w:r>
          </w:p>
        </w:tc>
        <w:tc>
          <w:tcPr>
            <w:tcW w:w="2267" w:type="dxa"/>
          </w:tcPr>
          <w:p w14:paraId="3DB983D6" w14:textId="36660012" w:rsidR="00870A60" w:rsidRPr="005F0B98" w:rsidRDefault="00870A60" w:rsidP="00870A60">
            <w:pPr>
              <w:pStyle w:val="TAL"/>
            </w:pPr>
            <w:r w:rsidRPr="00E833E6">
              <w:rPr>
                <w:lang w:eastAsia="zh-CN"/>
              </w:rPr>
              <w:t>notBarred</w:t>
            </w:r>
          </w:p>
        </w:tc>
        <w:tc>
          <w:tcPr>
            <w:tcW w:w="1946" w:type="dxa"/>
          </w:tcPr>
          <w:p w14:paraId="11038163" w14:textId="77777777" w:rsidR="00870A60" w:rsidRPr="005F0B98" w:rsidRDefault="00870A60" w:rsidP="00870A60">
            <w:pPr>
              <w:pStyle w:val="TAL"/>
            </w:pPr>
          </w:p>
        </w:tc>
        <w:tc>
          <w:tcPr>
            <w:tcW w:w="1620" w:type="dxa"/>
          </w:tcPr>
          <w:p w14:paraId="4E8761DF" w14:textId="77777777" w:rsidR="00870A60" w:rsidRPr="005F0B98" w:rsidRDefault="00870A60" w:rsidP="00870A60">
            <w:pPr>
              <w:pStyle w:val="TAL"/>
            </w:pPr>
          </w:p>
        </w:tc>
      </w:tr>
      <w:tr w:rsidR="00870A60" w:rsidRPr="005F0B98" w14:paraId="5B5E4C94" w14:textId="77777777" w:rsidTr="00870A60">
        <w:tc>
          <w:tcPr>
            <w:tcW w:w="4535" w:type="dxa"/>
          </w:tcPr>
          <w:p w14:paraId="4967A5DE" w14:textId="06569551" w:rsidR="00870A60" w:rsidRPr="00E833E6" w:rsidRDefault="00870A60" w:rsidP="00870A60">
            <w:pPr>
              <w:pStyle w:val="TAL"/>
            </w:pPr>
            <w:r w:rsidRPr="00D9543B">
              <w:rPr>
                <w:rFonts w:eastAsia="SimSun"/>
                <w:lang w:eastAsia="zh-CN"/>
              </w:rPr>
              <w:t xml:space="preserve">                plmn-IdentityList-v1700</w:t>
            </w:r>
          </w:p>
        </w:tc>
        <w:tc>
          <w:tcPr>
            <w:tcW w:w="2267" w:type="dxa"/>
          </w:tcPr>
          <w:p w14:paraId="28530DD7" w14:textId="65B989F8" w:rsidR="00870A60" w:rsidRPr="00E833E6" w:rsidRDefault="00870A60" w:rsidP="00870A60">
            <w:pPr>
              <w:pStyle w:val="TAL"/>
              <w:rPr>
                <w:lang w:eastAsia="zh-CN"/>
              </w:rPr>
            </w:pPr>
            <w:r w:rsidRPr="000F08C0">
              <w:rPr>
                <w:lang w:eastAsia="zh-CN"/>
              </w:rPr>
              <w:t>Not present</w:t>
            </w:r>
          </w:p>
        </w:tc>
        <w:tc>
          <w:tcPr>
            <w:tcW w:w="1946" w:type="dxa"/>
          </w:tcPr>
          <w:p w14:paraId="1546C2EE" w14:textId="77777777" w:rsidR="00870A60" w:rsidRPr="005F0B98" w:rsidRDefault="00870A60" w:rsidP="00870A60">
            <w:pPr>
              <w:pStyle w:val="TAL"/>
            </w:pPr>
          </w:p>
        </w:tc>
        <w:tc>
          <w:tcPr>
            <w:tcW w:w="1620" w:type="dxa"/>
          </w:tcPr>
          <w:p w14:paraId="56B0E56C" w14:textId="77777777" w:rsidR="00870A60" w:rsidRPr="005F0B98" w:rsidRDefault="00870A60" w:rsidP="00870A60">
            <w:pPr>
              <w:pStyle w:val="TAL"/>
            </w:pPr>
          </w:p>
        </w:tc>
      </w:tr>
      <w:tr w:rsidR="00870A60" w:rsidRPr="005F0B98" w14:paraId="008F6F19" w14:textId="77777777" w:rsidTr="00870A60">
        <w:tc>
          <w:tcPr>
            <w:tcW w:w="4535" w:type="dxa"/>
          </w:tcPr>
          <w:p w14:paraId="6741D0ED" w14:textId="021D8B8F" w:rsidR="00870A60" w:rsidRPr="005F0B98" w:rsidRDefault="00870A60" w:rsidP="00870A60">
            <w:pPr>
              <w:pStyle w:val="TAL"/>
            </w:pPr>
            <w:r w:rsidRPr="00E833E6">
              <w:t xml:space="preserve">              }</w:t>
            </w:r>
          </w:p>
        </w:tc>
        <w:tc>
          <w:tcPr>
            <w:tcW w:w="2267" w:type="dxa"/>
          </w:tcPr>
          <w:p w14:paraId="62F8F8F3" w14:textId="77777777" w:rsidR="00870A60" w:rsidRPr="005F0B98" w:rsidRDefault="00870A60" w:rsidP="00870A60">
            <w:pPr>
              <w:pStyle w:val="TAL"/>
            </w:pPr>
          </w:p>
        </w:tc>
        <w:tc>
          <w:tcPr>
            <w:tcW w:w="1946" w:type="dxa"/>
          </w:tcPr>
          <w:p w14:paraId="04736EDA" w14:textId="77777777" w:rsidR="00870A60" w:rsidRPr="005F0B98" w:rsidRDefault="00870A60" w:rsidP="00870A60">
            <w:pPr>
              <w:pStyle w:val="TAL"/>
            </w:pPr>
          </w:p>
        </w:tc>
        <w:tc>
          <w:tcPr>
            <w:tcW w:w="1620" w:type="dxa"/>
          </w:tcPr>
          <w:p w14:paraId="5B705C3D" w14:textId="77777777" w:rsidR="00870A60" w:rsidRPr="005F0B98" w:rsidRDefault="00870A60" w:rsidP="00870A60">
            <w:pPr>
              <w:pStyle w:val="TAL"/>
            </w:pPr>
          </w:p>
        </w:tc>
      </w:tr>
      <w:tr w:rsidR="00870A60" w:rsidRPr="005F0B98" w14:paraId="5ACC6875" w14:textId="77777777" w:rsidTr="00870A60">
        <w:tc>
          <w:tcPr>
            <w:tcW w:w="4535" w:type="dxa"/>
          </w:tcPr>
          <w:p w14:paraId="5E1DC234" w14:textId="73676DD9" w:rsidR="00870A60" w:rsidRPr="005F0B98" w:rsidRDefault="00870A60" w:rsidP="00870A60">
            <w:pPr>
              <w:pStyle w:val="TAL"/>
            </w:pPr>
            <w:r w:rsidRPr="00E833E6">
              <w:rPr>
                <w:lang w:eastAsia="zh-CN"/>
              </w:rPr>
              <w:t xml:space="preserve">              </w:t>
            </w:r>
            <w:r w:rsidRPr="00E833E6">
              <w:t>nonCriticalExtension</w:t>
            </w:r>
          </w:p>
        </w:tc>
        <w:tc>
          <w:tcPr>
            <w:tcW w:w="2267" w:type="dxa"/>
          </w:tcPr>
          <w:p w14:paraId="36B0349C" w14:textId="3403D53D" w:rsidR="00870A60" w:rsidRPr="005F0B98" w:rsidRDefault="00870A60" w:rsidP="00870A60">
            <w:pPr>
              <w:pStyle w:val="TAL"/>
            </w:pPr>
            <w:r w:rsidRPr="00E833E6">
              <w:t>Not Present</w:t>
            </w:r>
          </w:p>
        </w:tc>
        <w:tc>
          <w:tcPr>
            <w:tcW w:w="1946" w:type="dxa"/>
          </w:tcPr>
          <w:p w14:paraId="20DF17D8" w14:textId="77777777" w:rsidR="00870A60" w:rsidRPr="005F0B98" w:rsidRDefault="00870A60" w:rsidP="00870A60">
            <w:pPr>
              <w:pStyle w:val="TAL"/>
            </w:pPr>
          </w:p>
        </w:tc>
        <w:tc>
          <w:tcPr>
            <w:tcW w:w="1620" w:type="dxa"/>
          </w:tcPr>
          <w:p w14:paraId="29A284C6" w14:textId="77777777" w:rsidR="00870A60" w:rsidRPr="005F0B98" w:rsidRDefault="00870A60" w:rsidP="00870A60">
            <w:pPr>
              <w:pStyle w:val="TAL"/>
            </w:pPr>
          </w:p>
        </w:tc>
      </w:tr>
      <w:tr w:rsidR="00870A60" w:rsidRPr="005F0B98" w14:paraId="46286DF7" w14:textId="77777777" w:rsidTr="00870A60">
        <w:tc>
          <w:tcPr>
            <w:tcW w:w="4535" w:type="dxa"/>
          </w:tcPr>
          <w:p w14:paraId="6B01D86B" w14:textId="12186645" w:rsidR="00870A60" w:rsidRPr="005F0B98" w:rsidRDefault="00870A60" w:rsidP="00870A60">
            <w:pPr>
              <w:pStyle w:val="TAL"/>
            </w:pPr>
            <w:r w:rsidRPr="00E833E6">
              <w:rPr>
                <w:lang w:eastAsia="zh-CN"/>
              </w:rPr>
              <w:t xml:space="preserve">            }</w:t>
            </w:r>
          </w:p>
        </w:tc>
        <w:tc>
          <w:tcPr>
            <w:tcW w:w="2267" w:type="dxa"/>
          </w:tcPr>
          <w:p w14:paraId="40D86B45" w14:textId="77777777" w:rsidR="00870A60" w:rsidRPr="005F0B98" w:rsidRDefault="00870A60" w:rsidP="00870A60">
            <w:pPr>
              <w:pStyle w:val="TAL"/>
            </w:pPr>
          </w:p>
        </w:tc>
        <w:tc>
          <w:tcPr>
            <w:tcW w:w="1946" w:type="dxa"/>
          </w:tcPr>
          <w:p w14:paraId="49980D35" w14:textId="77777777" w:rsidR="00870A60" w:rsidRPr="005F0B98" w:rsidRDefault="00870A60" w:rsidP="00870A60">
            <w:pPr>
              <w:pStyle w:val="TAL"/>
            </w:pPr>
          </w:p>
        </w:tc>
        <w:tc>
          <w:tcPr>
            <w:tcW w:w="1620" w:type="dxa"/>
          </w:tcPr>
          <w:p w14:paraId="693F8D9B" w14:textId="77777777" w:rsidR="00870A60" w:rsidRPr="005F0B98" w:rsidRDefault="00870A60" w:rsidP="00870A60">
            <w:pPr>
              <w:pStyle w:val="TAL"/>
            </w:pPr>
          </w:p>
        </w:tc>
      </w:tr>
      <w:tr w:rsidR="00870A60" w:rsidRPr="005F0B98" w14:paraId="13BDF615" w14:textId="77777777" w:rsidTr="00870A60">
        <w:tc>
          <w:tcPr>
            <w:tcW w:w="4535" w:type="dxa"/>
          </w:tcPr>
          <w:p w14:paraId="7C0B199A" w14:textId="4D182820" w:rsidR="00870A60" w:rsidRPr="005F0B98" w:rsidRDefault="00870A60" w:rsidP="00870A60">
            <w:pPr>
              <w:pStyle w:val="TAL"/>
            </w:pPr>
            <w:r w:rsidRPr="00E833E6">
              <w:rPr>
                <w:lang w:eastAsia="zh-CN"/>
              </w:rPr>
              <w:t xml:space="preserve">          }</w:t>
            </w:r>
          </w:p>
        </w:tc>
        <w:tc>
          <w:tcPr>
            <w:tcW w:w="2267" w:type="dxa"/>
          </w:tcPr>
          <w:p w14:paraId="50E22207" w14:textId="77777777" w:rsidR="00870A60" w:rsidRPr="005F0B98" w:rsidRDefault="00870A60" w:rsidP="00870A60">
            <w:pPr>
              <w:pStyle w:val="TAL"/>
            </w:pPr>
          </w:p>
        </w:tc>
        <w:tc>
          <w:tcPr>
            <w:tcW w:w="1946" w:type="dxa"/>
          </w:tcPr>
          <w:p w14:paraId="0E4054C4" w14:textId="77777777" w:rsidR="00870A60" w:rsidRPr="005F0B98" w:rsidRDefault="00870A60" w:rsidP="00870A60">
            <w:pPr>
              <w:pStyle w:val="TAL"/>
            </w:pPr>
          </w:p>
        </w:tc>
        <w:tc>
          <w:tcPr>
            <w:tcW w:w="1620" w:type="dxa"/>
          </w:tcPr>
          <w:p w14:paraId="55009E19" w14:textId="77777777" w:rsidR="00870A60" w:rsidRPr="005F0B98" w:rsidRDefault="00870A60" w:rsidP="00870A60">
            <w:pPr>
              <w:pStyle w:val="TAL"/>
            </w:pPr>
          </w:p>
        </w:tc>
      </w:tr>
      <w:tr w:rsidR="00870A60" w:rsidRPr="005F0B98" w14:paraId="03CC5CEE" w14:textId="77777777" w:rsidTr="00870A60">
        <w:tc>
          <w:tcPr>
            <w:tcW w:w="4535" w:type="dxa"/>
          </w:tcPr>
          <w:p w14:paraId="54E51017" w14:textId="32C84345" w:rsidR="00870A60" w:rsidRPr="005F0B98" w:rsidRDefault="00870A60" w:rsidP="00870A60">
            <w:pPr>
              <w:pStyle w:val="TAL"/>
            </w:pPr>
            <w:r w:rsidRPr="00E833E6">
              <w:rPr>
                <w:lang w:eastAsia="zh-CN"/>
              </w:rPr>
              <w:t xml:space="preserve">        }</w:t>
            </w:r>
          </w:p>
        </w:tc>
        <w:tc>
          <w:tcPr>
            <w:tcW w:w="2267" w:type="dxa"/>
          </w:tcPr>
          <w:p w14:paraId="72A723C2" w14:textId="77777777" w:rsidR="00870A60" w:rsidRPr="005F0B98" w:rsidRDefault="00870A60" w:rsidP="00870A60">
            <w:pPr>
              <w:pStyle w:val="TAL"/>
            </w:pPr>
          </w:p>
        </w:tc>
        <w:tc>
          <w:tcPr>
            <w:tcW w:w="1946" w:type="dxa"/>
          </w:tcPr>
          <w:p w14:paraId="1113CEC7" w14:textId="77777777" w:rsidR="00870A60" w:rsidRPr="005F0B98" w:rsidRDefault="00870A60" w:rsidP="00870A60">
            <w:pPr>
              <w:pStyle w:val="TAL"/>
            </w:pPr>
          </w:p>
        </w:tc>
        <w:tc>
          <w:tcPr>
            <w:tcW w:w="1620" w:type="dxa"/>
          </w:tcPr>
          <w:p w14:paraId="3FF0612A" w14:textId="77777777" w:rsidR="00870A60" w:rsidRPr="005F0B98" w:rsidRDefault="00870A60" w:rsidP="00870A60">
            <w:pPr>
              <w:pStyle w:val="TAL"/>
            </w:pPr>
          </w:p>
        </w:tc>
      </w:tr>
      <w:tr w:rsidR="00870A60" w:rsidRPr="005F0B98" w14:paraId="0C109CC2" w14:textId="77777777" w:rsidTr="00870A60">
        <w:tc>
          <w:tcPr>
            <w:tcW w:w="4535" w:type="dxa"/>
          </w:tcPr>
          <w:p w14:paraId="2A15F745" w14:textId="6739D5D5" w:rsidR="00870A60" w:rsidRPr="005F0B98" w:rsidRDefault="00870A60" w:rsidP="00870A60">
            <w:pPr>
              <w:pStyle w:val="TAL"/>
            </w:pPr>
            <w:r w:rsidRPr="005F0B98">
              <w:t xml:space="preserve">      }</w:t>
            </w:r>
          </w:p>
        </w:tc>
        <w:tc>
          <w:tcPr>
            <w:tcW w:w="2267" w:type="dxa"/>
          </w:tcPr>
          <w:p w14:paraId="27BBDC3F" w14:textId="77777777" w:rsidR="00870A60" w:rsidRPr="005F0B98" w:rsidRDefault="00870A60" w:rsidP="00870A60">
            <w:pPr>
              <w:pStyle w:val="TAL"/>
            </w:pPr>
          </w:p>
        </w:tc>
        <w:tc>
          <w:tcPr>
            <w:tcW w:w="1946" w:type="dxa"/>
          </w:tcPr>
          <w:p w14:paraId="6CFD2FFB" w14:textId="77777777" w:rsidR="00870A60" w:rsidRPr="005F0B98" w:rsidRDefault="00870A60" w:rsidP="00870A60">
            <w:pPr>
              <w:pStyle w:val="TAL"/>
            </w:pPr>
          </w:p>
        </w:tc>
        <w:tc>
          <w:tcPr>
            <w:tcW w:w="1620" w:type="dxa"/>
          </w:tcPr>
          <w:p w14:paraId="48269AE2" w14:textId="77777777" w:rsidR="00870A60" w:rsidRPr="005F0B98" w:rsidRDefault="00870A60" w:rsidP="00870A60">
            <w:pPr>
              <w:pStyle w:val="TAL"/>
            </w:pPr>
          </w:p>
        </w:tc>
      </w:tr>
      <w:tr w:rsidR="00870A60" w:rsidRPr="005F0B98" w14:paraId="205CAF7A" w14:textId="77777777" w:rsidTr="00870A60">
        <w:tc>
          <w:tcPr>
            <w:tcW w:w="4535" w:type="dxa"/>
          </w:tcPr>
          <w:p w14:paraId="745A6AFB" w14:textId="77777777" w:rsidR="00870A60" w:rsidRPr="005F0B98" w:rsidRDefault="00870A60" w:rsidP="00870A60">
            <w:pPr>
              <w:pStyle w:val="TAL"/>
            </w:pPr>
            <w:r w:rsidRPr="005F0B98">
              <w:t xml:space="preserve">    }</w:t>
            </w:r>
          </w:p>
        </w:tc>
        <w:tc>
          <w:tcPr>
            <w:tcW w:w="2267" w:type="dxa"/>
          </w:tcPr>
          <w:p w14:paraId="4BC71B57" w14:textId="77777777" w:rsidR="00870A60" w:rsidRPr="005F0B98" w:rsidRDefault="00870A60" w:rsidP="00870A60">
            <w:pPr>
              <w:pStyle w:val="TAL"/>
            </w:pPr>
          </w:p>
        </w:tc>
        <w:tc>
          <w:tcPr>
            <w:tcW w:w="1946" w:type="dxa"/>
          </w:tcPr>
          <w:p w14:paraId="3070B1B2" w14:textId="77777777" w:rsidR="00870A60" w:rsidRPr="005F0B98" w:rsidRDefault="00870A60" w:rsidP="00870A60">
            <w:pPr>
              <w:pStyle w:val="TAL"/>
            </w:pPr>
          </w:p>
        </w:tc>
        <w:tc>
          <w:tcPr>
            <w:tcW w:w="1620" w:type="dxa"/>
          </w:tcPr>
          <w:p w14:paraId="6E5DD260" w14:textId="77777777" w:rsidR="00870A60" w:rsidRPr="005F0B98" w:rsidRDefault="00870A60" w:rsidP="00870A60">
            <w:pPr>
              <w:pStyle w:val="TAL"/>
            </w:pPr>
          </w:p>
        </w:tc>
      </w:tr>
      <w:tr w:rsidR="00870A60" w:rsidRPr="005F0B98" w14:paraId="2D46F4C4" w14:textId="77777777" w:rsidTr="00870A60">
        <w:tc>
          <w:tcPr>
            <w:tcW w:w="4535" w:type="dxa"/>
          </w:tcPr>
          <w:p w14:paraId="1EC4A5E0" w14:textId="77777777" w:rsidR="00870A60" w:rsidRPr="005F0B98" w:rsidRDefault="00870A60" w:rsidP="00870A60">
            <w:pPr>
              <w:pStyle w:val="TAL"/>
            </w:pPr>
            <w:r w:rsidRPr="005F0B98">
              <w:t xml:space="preserve">  }</w:t>
            </w:r>
          </w:p>
        </w:tc>
        <w:tc>
          <w:tcPr>
            <w:tcW w:w="2267" w:type="dxa"/>
          </w:tcPr>
          <w:p w14:paraId="791C51F2" w14:textId="77777777" w:rsidR="00870A60" w:rsidRPr="005F0B98" w:rsidRDefault="00870A60" w:rsidP="00870A60">
            <w:pPr>
              <w:pStyle w:val="TAL"/>
            </w:pPr>
          </w:p>
        </w:tc>
        <w:tc>
          <w:tcPr>
            <w:tcW w:w="1946" w:type="dxa"/>
          </w:tcPr>
          <w:p w14:paraId="4E80AD5F" w14:textId="77777777" w:rsidR="00870A60" w:rsidRPr="005F0B98" w:rsidRDefault="00870A60" w:rsidP="00870A60">
            <w:pPr>
              <w:pStyle w:val="TAL"/>
            </w:pPr>
          </w:p>
        </w:tc>
        <w:tc>
          <w:tcPr>
            <w:tcW w:w="1620" w:type="dxa"/>
          </w:tcPr>
          <w:p w14:paraId="3987E41D" w14:textId="77777777" w:rsidR="00870A60" w:rsidRPr="005F0B98" w:rsidRDefault="00870A60" w:rsidP="00870A60">
            <w:pPr>
              <w:pStyle w:val="TAL"/>
            </w:pPr>
          </w:p>
        </w:tc>
      </w:tr>
      <w:tr w:rsidR="00870A60" w:rsidRPr="002B3813" w14:paraId="302BF0DE" w14:textId="77777777" w:rsidTr="00870A60">
        <w:tc>
          <w:tcPr>
            <w:tcW w:w="4535" w:type="dxa"/>
          </w:tcPr>
          <w:p w14:paraId="1628E0F1" w14:textId="77777777" w:rsidR="00870A60" w:rsidRPr="002B3813" w:rsidRDefault="00870A60" w:rsidP="00870A60">
            <w:pPr>
              <w:pStyle w:val="TAL"/>
              <w:rPr>
                <w:lang w:eastAsia="en-US"/>
              </w:rPr>
            </w:pPr>
            <w:r w:rsidRPr="002B3813">
              <w:rPr>
                <w:lang w:eastAsia="en-US"/>
              </w:rPr>
              <w:t>}</w:t>
            </w:r>
          </w:p>
        </w:tc>
        <w:tc>
          <w:tcPr>
            <w:tcW w:w="2267" w:type="dxa"/>
          </w:tcPr>
          <w:p w14:paraId="394A39F2" w14:textId="77777777" w:rsidR="00870A60" w:rsidRPr="002B3813" w:rsidRDefault="00870A60" w:rsidP="00870A60">
            <w:pPr>
              <w:pStyle w:val="TAL"/>
              <w:rPr>
                <w:lang w:eastAsia="en-US"/>
              </w:rPr>
            </w:pPr>
          </w:p>
        </w:tc>
        <w:tc>
          <w:tcPr>
            <w:tcW w:w="1946" w:type="dxa"/>
          </w:tcPr>
          <w:p w14:paraId="6F9DBBD3" w14:textId="77777777" w:rsidR="00870A60" w:rsidRPr="002B3813" w:rsidRDefault="00870A60" w:rsidP="00870A60">
            <w:pPr>
              <w:pStyle w:val="TAL"/>
              <w:rPr>
                <w:lang w:eastAsia="en-US"/>
              </w:rPr>
            </w:pPr>
          </w:p>
        </w:tc>
        <w:tc>
          <w:tcPr>
            <w:tcW w:w="1620" w:type="dxa"/>
          </w:tcPr>
          <w:p w14:paraId="113B6F5D" w14:textId="77777777" w:rsidR="00870A60" w:rsidRPr="002B3813" w:rsidRDefault="00870A60" w:rsidP="00870A6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r w:rsidRPr="002B3813">
              <w:rPr>
                <w:lang w:eastAsia="en-US"/>
              </w:rPr>
              <w:t>Inband_Same</w:t>
            </w:r>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r w:rsidRPr="002B3813">
              <w:rPr>
                <w:lang w:eastAsia="en-US"/>
              </w:rPr>
              <w:t>Guardband</w:t>
            </w:r>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r w:rsidRPr="002B3813">
              <w:rPr>
                <w:lang w:eastAsia="en-US"/>
              </w:rPr>
              <w:t>Signaling</w:t>
            </w:r>
          </w:p>
        </w:tc>
        <w:tc>
          <w:tcPr>
            <w:tcW w:w="7229" w:type="dxa"/>
            <w:gridSpan w:val="2"/>
          </w:tcPr>
          <w:p w14:paraId="223206A6" w14:textId="77777777" w:rsidR="0027444E" w:rsidRPr="002B3813" w:rsidRDefault="0027444E" w:rsidP="0027444E">
            <w:pPr>
              <w:pStyle w:val="TAL"/>
              <w:rPr>
                <w:lang w:eastAsia="en-US"/>
              </w:rPr>
            </w:pPr>
            <w:r w:rsidRPr="002B3813">
              <w:rPr>
                <w:lang w:eastAsia="en-US"/>
              </w:rPr>
              <w:t>For Signaling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r w:rsidR="00870A60" w:rsidRPr="00CA630D" w14:paraId="4F4F65CF" w14:textId="77777777" w:rsidTr="00617AB0">
        <w:trPr>
          <w:gridBefore w:val="1"/>
          <w:wBefore w:w="33" w:type="dxa"/>
          <w:jc w:val="center"/>
        </w:trPr>
        <w:tc>
          <w:tcPr>
            <w:tcW w:w="2277" w:type="dxa"/>
            <w:gridSpan w:val="2"/>
          </w:tcPr>
          <w:p w14:paraId="477CC5BD" w14:textId="77777777" w:rsidR="00870A60" w:rsidRPr="00CA630D" w:rsidRDefault="00870A60" w:rsidP="00617AB0">
            <w:pPr>
              <w:pStyle w:val="TAL"/>
            </w:pPr>
            <w:r w:rsidRPr="00CA630D">
              <w:t>SibType&gt;22</w:t>
            </w:r>
          </w:p>
        </w:tc>
        <w:tc>
          <w:tcPr>
            <w:tcW w:w="7229" w:type="dxa"/>
            <w:gridSpan w:val="2"/>
          </w:tcPr>
          <w:p w14:paraId="18BABF73" w14:textId="77777777" w:rsidR="00870A60" w:rsidRPr="00CA630D" w:rsidRDefault="00870A60" w:rsidP="00617AB0">
            <w:pPr>
              <w:pStyle w:val="TAL"/>
            </w:pPr>
            <w:r w:rsidRPr="00CA630D">
              <w:t>When the system information combination in use (see clause 8.1.4.3.1) includes at least one SIB with index exceeding 22 (i.e. 23 or more)</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7F6A91">
        <w:tc>
          <w:tcPr>
            <w:tcW w:w="3969" w:type="dxa"/>
            <w:tcBorders>
              <w:bottom w:val="nil"/>
            </w:tcBorders>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7F6A91">
        <w:tc>
          <w:tcPr>
            <w:tcW w:w="3969" w:type="dxa"/>
            <w:tcBorders>
              <w:top w:val="nil"/>
            </w:tcBorders>
          </w:tcPr>
          <w:p w14:paraId="58E909A0" w14:textId="7C8DF54D" w:rsidR="001174B7" w:rsidRPr="002B3813" w:rsidRDefault="001174B7" w:rsidP="00E20166">
            <w:pPr>
              <w:pStyle w:val="TAL"/>
              <w:rPr>
                <w:lang w:eastAsia="en-US"/>
              </w:rPr>
            </w:pP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6D089237" w:rsidR="00FC45E9" w:rsidRPr="002B3813" w:rsidRDefault="00FC45E9" w:rsidP="00FC45E9">
            <w:pPr>
              <w:pStyle w:val="TAL"/>
              <w:rPr>
                <w:lang w:eastAsia="en-US"/>
              </w:rPr>
            </w:pPr>
            <w:r w:rsidRPr="002B3813">
              <w:rPr>
                <w:lang w:eastAsia="en-US"/>
              </w:rPr>
              <w:t xml:space="preserve">  multiBandInfoList-r13</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5BACDDF" w:rsidR="001120D1" w:rsidRPr="002B3813" w:rsidRDefault="001120D1" w:rsidP="00D83390">
            <w:pPr>
              <w:pStyle w:val="TAL"/>
              <w:rPr>
                <w:lang w:eastAsia="en-US"/>
              </w:rPr>
            </w:pPr>
            <w:r w:rsidRPr="002B3813">
              <w:rPr>
                <w:lang w:eastAsia="en-US"/>
              </w:rPr>
              <w:t xml:space="preserve">  intraFreq</w:t>
            </w:r>
            <w:r w:rsidR="00E80C65">
              <w:t>Excluded</w:t>
            </w:r>
            <w:r w:rsidRPr="002B3813">
              <w:rPr>
                <w:lang w:eastAsia="en-US"/>
              </w:rPr>
              <w:t>CellList SEQUENCE-r13 (SIZE (1..max</w:t>
            </w:r>
            <w:r w:rsidR="00E80C65">
              <w:t>Excluded</w:t>
            </w:r>
            <w:r w:rsidRPr="002B3813">
              <w:rPr>
                <w:lang w:eastAsia="en-US"/>
              </w:rPr>
              <w:t>Cell))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2911B82A"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 xml:space="preserve">listed cell list configuration is tested. When </w:t>
            </w:r>
            <w:r w:rsidR="00E80C65">
              <w:t>exclude-</w:t>
            </w:r>
            <w:r w:rsidRPr="002B3813">
              <w:rPr>
                <w:lang w:eastAsia="en-US"/>
              </w:rPr>
              <w:t>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27D2DC35"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17402481" w:rsidR="001120D1" w:rsidRPr="002B3813" w:rsidRDefault="001120D1" w:rsidP="00D83390">
            <w:pPr>
              <w:pStyle w:val="TAL"/>
              <w:rPr>
                <w:lang w:eastAsia="en-US"/>
              </w:rPr>
            </w:pPr>
            <w:r w:rsidRPr="002B3813">
              <w:rPr>
                <w:lang w:eastAsia="en-US"/>
              </w:rPr>
              <w:t xml:space="preserve">    interFreq</w:t>
            </w:r>
            <w:r w:rsidR="00E80C65">
              <w:t>Excluded</w:t>
            </w:r>
            <w:r w:rsidRPr="002B3813">
              <w:rPr>
                <w:lang w:eastAsia="en-US"/>
              </w:rPr>
              <w:t>CellList-r13[</w:t>
            </w:r>
            <w:r w:rsidRPr="002B3813">
              <w:rPr>
                <w:i/>
                <w:lang w:eastAsia="en-US"/>
              </w:rPr>
              <w:t>n</w:t>
            </w:r>
            <w:r w:rsidRPr="002B3813">
              <w:rPr>
                <w:lang w:eastAsia="en-US"/>
              </w:rPr>
              <w:t>] SEQUENCE (SIZE (1..max</w:t>
            </w:r>
            <w:r w:rsidR="00E80C65">
              <w:t>Excluded</w:t>
            </w:r>
            <w:r w:rsidRPr="002B3813">
              <w:rPr>
                <w:lang w:eastAsia="en-US"/>
              </w:rPr>
              <w:t>Cell))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12C52C14"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3729B802"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r w:rsidR="000F08C0" w:rsidRPr="000F08C0">
        <w:t xml:space="preserve"> </w:t>
      </w:r>
      <w:r w:rsidR="000F08C0" w:rsidRPr="007B6618">
        <w:rPr>
          <w:i/>
          <w:iCs/>
        </w:rPr>
        <w:t>SystemInformationBlockType31-NB</w:t>
      </w:r>
      <w:r w:rsidR="000F08C0" w:rsidRPr="000F08C0">
        <w:t xml:space="preserve"> is only signalled in an NTN cell.</w:t>
      </w:r>
    </w:p>
    <w:p w14:paraId="0A9FF6CE" w14:textId="77777777" w:rsidR="00CA1883" w:rsidRPr="00E833E6" w:rsidRDefault="00CA1883" w:rsidP="00CA1883">
      <w:pPr>
        <w:pStyle w:val="TH"/>
        <w:rPr>
          <w:lang w:eastAsia="zh-CN"/>
        </w:rPr>
      </w:pPr>
      <w:r w:rsidRPr="00E833E6">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BC2D87">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226" w:name="_Hlk111219187"/>
            <w:r w:rsidRPr="00E833E6">
              <w:rPr>
                <w:b w:val="0"/>
              </w:rPr>
              <w:t>Derivation Path: TS 36.331 [17], clause 6.7.3.1</w:t>
            </w:r>
          </w:p>
        </w:tc>
      </w:tr>
      <w:tr w:rsidR="00CA1883" w:rsidRPr="00E833E6" w14:paraId="3F8CE81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BC2D87">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324BBDBB" w:rsidR="00CA1883" w:rsidRPr="00E833E6" w:rsidRDefault="00CA1883" w:rsidP="003771E1">
            <w:pPr>
              <w:pStyle w:val="TAL"/>
              <w:rPr>
                <w:lang w:eastAsia="zh-CN"/>
              </w:rPr>
            </w:pPr>
          </w:p>
        </w:tc>
      </w:tr>
      <w:tr w:rsidR="00CA1883" w:rsidRPr="00E833E6" w14:paraId="023FDFE4" w14:textId="77777777" w:rsidTr="00BC2D87">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BC2D87">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5D752410" w:rsidR="00CA1883" w:rsidRPr="00E833E6" w:rsidRDefault="00D2072D" w:rsidP="003771E1">
            <w:pPr>
              <w:pStyle w:val="TAL"/>
            </w:pPr>
            <w:r w:rsidRPr="00D2072D">
              <w:t>GSO</w:t>
            </w:r>
          </w:p>
        </w:tc>
      </w:tr>
      <w:tr w:rsidR="00CA1883" w:rsidRPr="00E833E6" w14:paraId="145BA4FA" w14:textId="77777777" w:rsidTr="00BC2D87">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1EBA846E" w:rsidR="00CA1883" w:rsidRPr="00E833E6" w:rsidRDefault="00CA1883" w:rsidP="003771E1">
            <w:pPr>
              <w:pStyle w:val="TAL"/>
              <w:rPr>
                <w:lang w:eastAsia="zh-CN"/>
              </w:rPr>
            </w:pPr>
            <w:r w:rsidRPr="00E833E6">
              <w:rPr>
                <w:lang w:eastAsia="zh-CN"/>
              </w:rPr>
              <w:t>-</w:t>
            </w:r>
            <w:r w:rsidR="00D2072D" w:rsidRPr="00D2072D">
              <w:rPr>
                <w:lang w:eastAsia="zh-CN"/>
              </w:rPr>
              <w:t>26044672</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BC2D87">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4772D19" w:rsidR="00CA1883" w:rsidRPr="00E833E6" w:rsidRDefault="00D2072D" w:rsidP="003771E1">
            <w:pPr>
              <w:pStyle w:val="TAL"/>
              <w:rPr>
                <w:lang w:eastAsia="zh-CN"/>
              </w:rPr>
            </w:pPr>
            <w:r w:rsidRPr="00D2072D">
              <w:rPr>
                <w:lang w:eastAsia="zh-CN"/>
              </w:rPr>
              <w:t>19284189</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BC2D87">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1B0A20AE" w:rsidR="00CA1883" w:rsidRPr="00E833E6" w:rsidRDefault="00CA1883" w:rsidP="003771E1">
            <w:pPr>
              <w:pStyle w:val="TAL"/>
              <w:rPr>
                <w:lang w:eastAsia="zh-CN"/>
              </w:rPr>
            </w:pPr>
            <w:r w:rsidRPr="00E833E6">
              <w:rPr>
                <w:lang w:eastAsia="zh-CN"/>
              </w:rPr>
              <w:t>-</w:t>
            </w:r>
            <w:r w:rsidR="00D2072D" w:rsidRPr="00D2072D">
              <w:rPr>
                <w:lang w:eastAsia="zh-CN"/>
              </w:rPr>
              <w:t>1364331</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BC2D87">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6E946BC7"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BC2D87">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4EF7B6D1"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BC2D87">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102D3DC8"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BC2D87">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BC2D87" w:rsidRPr="00E833E6" w14:paraId="30C70C47" w14:textId="77777777" w:rsidTr="00BC2D87">
        <w:tc>
          <w:tcPr>
            <w:tcW w:w="4535" w:type="dxa"/>
            <w:tcBorders>
              <w:top w:val="single" w:sz="4" w:space="0" w:color="auto"/>
              <w:left w:val="single" w:sz="4" w:space="0" w:color="auto"/>
              <w:bottom w:val="single" w:sz="4" w:space="0" w:color="auto"/>
              <w:right w:val="single" w:sz="4" w:space="0" w:color="auto"/>
            </w:tcBorders>
          </w:tcPr>
          <w:p w14:paraId="0546EE9A" w14:textId="7B0605DB" w:rsidR="00BC2D87" w:rsidRPr="00E833E6" w:rsidRDefault="00BC2D87" w:rsidP="00BC2D87">
            <w:pPr>
              <w:pStyle w:val="TAL"/>
            </w:pPr>
            <w:r w:rsidRPr="002E361B">
              <w:rPr>
                <w:rFonts w:hint="eastAsia"/>
                <w:lang w:eastAsia="zh-CN"/>
              </w:rPr>
              <w:t xml:space="preserve"> </w:t>
            </w:r>
            <w:r w:rsidRPr="002E361B">
              <w:rPr>
                <w:lang w:eastAsia="zh-CN"/>
              </w:rPr>
              <w:t xml:space="preserve">     orbitalParameters </w:t>
            </w:r>
            <w:r w:rsidRPr="002E361B">
              <w:t>SEQUENCE {</w:t>
            </w:r>
          </w:p>
        </w:tc>
        <w:tc>
          <w:tcPr>
            <w:tcW w:w="2267" w:type="dxa"/>
            <w:tcBorders>
              <w:top w:val="single" w:sz="4" w:space="0" w:color="auto"/>
              <w:left w:val="single" w:sz="4" w:space="0" w:color="auto"/>
              <w:bottom w:val="single" w:sz="4" w:space="0" w:color="auto"/>
              <w:right w:val="single" w:sz="4" w:space="0" w:color="auto"/>
            </w:tcBorders>
          </w:tcPr>
          <w:p w14:paraId="0D3C3C86"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EAAB75"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C08BFB" w14:textId="311B8CE2" w:rsidR="00BC2D87" w:rsidRPr="00E833E6" w:rsidRDefault="00BC2D87" w:rsidP="00BC2D87">
            <w:pPr>
              <w:pStyle w:val="TAL"/>
            </w:pPr>
            <w:r w:rsidRPr="002E361B">
              <w:rPr>
                <w:rFonts w:hint="eastAsia"/>
                <w:lang w:eastAsia="zh-CN"/>
              </w:rPr>
              <w:t>N</w:t>
            </w:r>
            <w:r w:rsidRPr="002E361B">
              <w:rPr>
                <w:lang w:eastAsia="zh-CN"/>
              </w:rPr>
              <w:t>GSO</w:t>
            </w:r>
          </w:p>
        </w:tc>
      </w:tr>
      <w:tr w:rsidR="00BC2D87" w:rsidRPr="00E833E6" w14:paraId="1A5F56C8" w14:textId="77777777" w:rsidTr="00BC2D87">
        <w:tc>
          <w:tcPr>
            <w:tcW w:w="4535" w:type="dxa"/>
            <w:tcBorders>
              <w:top w:val="single" w:sz="4" w:space="0" w:color="auto"/>
              <w:left w:val="single" w:sz="4" w:space="0" w:color="auto"/>
              <w:bottom w:val="single" w:sz="4" w:space="0" w:color="auto"/>
              <w:right w:val="single" w:sz="4" w:space="0" w:color="auto"/>
            </w:tcBorders>
          </w:tcPr>
          <w:p w14:paraId="22E56A91" w14:textId="08F88A5A" w:rsidR="00BC2D87" w:rsidRPr="00E833E6" w:rsidRDefault="00BC2D87" w:rsidP="00BC2D87">
            <w:pPr>
              <w:pStyle w:val="TAL"/>
            </w:pPr>
            <w:r w:rsidRPr="002E361B">
              <w:rPr>
                <w:rFonts w:hint="eastAsia"/>
                <w:lang w:eastAsia="zh-CN"/>
              </w:rPr>
              <w:t xml:space="preserve"> </w:t>
            </w:r>
            <w:r w:rsidRPr="002E361B">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635FCD0" w14:textId="41E066C7"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030A3F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0FCE05" w14:textId="77777777" w:rsidR="00BC2D87" w:rsidRPr="00E833E6" w:rsidRDefault="00BC2D87" w:rsidP="00BC2D87">
            <w:pPr>
              <w:pStyle w:val="TAL"/>
            </w:pPr>
          </w:p>
        </w:tc>
      </w:tr>
      <w:tr w:rsidR="00BC2D87" w:rsidRPr="00E833E6" w14:paraId="18EB9C8D" w14:textId="77777777" w:rsidTr="00BC2D87">
        <w:tc>
          <w:tcPr>
            <w:tcW w:w="4535" w:type="dxa"/>
            <w:tcBorders>
              <w:top w:val="single" w:sz="4" w:space="0" w:color="auto"/>
              <w:left w:val="single" w:sz="4" w:space="0" w:color="auto"/>
              <w:bottom w:val="single" w:sz="4" w:space="0" w:color="auto"/>
              <w:right w:val="single" w:sz="4" w:space="0" w:color="auto"/>
            </w:tcBorders>
          </w:tcPr>
          <w:p w14:paraId="2D565C55" w14:textId="58D3B017" w:rsidR="00BC2D87" w:rsidRPr="00E833E6" w:rsidRDefault="00BC2D87" w:rsidP="00BC2D87">
            <w:pPr>
              <w:pStyle w:val="TAL"/>
            </w:pPr>
            <w:r w:rsidRPr="002E361B">
              <w:rPr>
                <w:rFonts w:hint="eastAsia"/>
                <w:lang w:eastAsia="zh-CN"/>
              </w:rPr>
              <w:t xml:space="preserve"> </w:t>
            </w:r>
            <w:r w:rsidRPr="002E361B">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520E665" w14:textId="4C174D5A"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A338F6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112CAB" w14:textId="77777777" w:rsidR="00BC2D87" w:rsidRPr="00E833E6" w:rsidRDefault="00BC2D87" w:rsidP="00BC2D87">
            <w:pPr>
              <w:pStyle w:val="TAL"/>
            </w:pPr>
          </w:p>
        </w:tc>
      </w:tr>
      <w:tr w:rsidR="00BC2D87" w:rsidRPr="00E833E6" w14:paraId="2B241151" w14:textId="77777777" w:rsidTr="00BC2D87">
        <w:tc>
          <w:tcPr>
            <w:tcW w:w="4535" w:type="dxa"/>
            <w:tcBorders>
              <w:top w:val="single" w:sz="4" w:space="0" w:color="auto"/>
              <w:left w:val="single" w:sz="4" w:space="0" w:color="auto"/>
              <w:bottom w:val="single" w:sz="4" w:space="0" w:color="auto"/>
              <w:right w:val="single" w:sz="4" w:space="0" w:color="auto"/>
            </w:tcBorders>
          </w:tcPr>
          <w:p w14:paraId="2E3C5F6A" w14:textId="34FF5E39" w:rsidR="00BC2D87" w:rsidRPr="00E833E6" w:rsidRDefault="00BC2D87" w:rsidP="00BC2D87">
            <w:pPr>
              <w:pStyle w:val="TAL"/>
            </w:pPr>
            <w:r w:rsidRPr="002E361B">
              <w:rPr>
                <w:rFonts w:hint="eastAsia"/>
                <w:lang w:eastAsia="zh-CN"/>
              </w:rPr>
              <w:t xml:space="preserve"> </w:t>
            </w:r>
            <w:r w:rsidRPr="002E361B">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D2533E2" w14:textId="43CE7318"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7443ECA"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29B57C" w14:textId="77777777" w:rsidR="00BC2D87" w:rsidRPr="00E833E6" w:rsidRDefault="00BC2D87" w:rsidP="00BC2D87">
            <w:pPr>
              <w:pStyle w:val="TAL"/>
            </w:pPr>
          </w:p>
        </w:tc>
      </w:tr>
      <w:tr w:rsidR="00BC2D87" w:rsidRPr="00E833E6" w14:paraId="344D2DFF" w14:textId="77777777" w:rsidTr="00BC2D87">
        <w:tc>
          <w:tcPr>
            <w:tcW w:w="4535" w:type="dxa"/>
            <w:tcBorders>
              <w:top w:val="single" w:sz="4" w:space="0" w:color="auto"/>
              <w:left w:val="single" w:sz="4" w:space="0" w:color="auto"/>
              <w:bottom w:val="single" w:sz="4" w:space="0" w:color="auto"/>
              <w:right w:val="single" w:sz="4" w:space="0" w:color="auto"/>
            </w:tcBorders>
          </w:tcPr>
          <w:p w14:paraId="5A58313F" w14:textId="62223702" w:rsidR="00BC2D87" w:rsidRPr="00E833E6" w:rsidRDefault="00BC2D87" w:rsidP="00BC2D87">
            <w:pPr>
              <w:pStyle w:val="TAL"/>
            </w:pPr>
            <w:r w:rsidRPr="002E361B">
              <w:rPr>
                <w:rFonts w:hint="eastAsia"/>
                <w:lang w:eastAsia="zh-CN"/>
              </w:rPr>
              <w:t xml:space="preserve"> </w:t>
            </w:r>
            <w:r w:rsidRPr="002E361B">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4661C13" w14:textId="55A53904"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C4FC4B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3B7D91" w14:textId="77777777" w:rsidR="00BC2D87" w:rsidRPr="00E833E6" w:rsidRDefault="00BC2D87" w:rsidP="00BC2D87">
            <w:pPr>
              <w:pStyle w:val="TAL"/>
            </w:pPr>
          </w:p>
        </w:tc>
      </w:tr>
      <w:tr w:rsidR="00BC2D87" w:rsidRPr="00E833E6" w14:paraId="32C9E966" w14:textId="77777777" w:rsidTr="00BC2D87">
        <w:tc>
          <w:tcPr>
            <w:tcW w:w="4535" w:type="dxa"/>
            <w:tcBorders>
              <w:top w:val="single" w:sz="4" w:space="0" w:color="auto"/>
              <w:left w:val="single" w:sz="4" w:space="0" w:color="auto"/>
              <w:bottom w:val="single" w:sz="4" w:space="0" w:color="auto"/>
              <w:right w:val="single" w:sz="4" w:space="0" w:color="auto"/>
            </w:tcBorders>
          </w:tcPr>
          <w:p w14:paraId="3EE52B42" w14:textId="3E8940DE" w:rsidR="00BC2D87" w:rsidRPr="00E833E6" w:rsidRDefault="00BC2D87" w:rsidP="00BC2D87">
            <w:pPr>
              <w:pStyle w:val="TAL"/>
            </w:pPr>
            <w:r w:rsidRPr="002E361B">
              <w:rPr>
                <w:rFonts w:hint="eastAsia"/>
                <w:lang w:eastAsia="zh-CN"/>
              </w:rPr>
              <w:t xml:space="preserve"> </w:t>
            </w:r>
            <w:r w:rsidRPr="002E361B">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78B964E8" w14:textId="328A6C80"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B6101A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886650" w14:textId="77777777" w:rsidR="00BC2D87" w:rsidRPr="00E833E6" w:rsidRDefault="00BC2D87" w:rsidP="00BC2D87">
            <w:pPr>
              <w:pStyle w:val="TAL"/>
            </w:pPr>
          </w:p>
        </w:tc>
      </w:tr>
      <w:tr w:rsidR="00BC2D87" w:rsidRPr="00E833E6" w14:paraId="1656B0AB" w14:textId="77777777" w:rsidTr="00BC2D87">
        <w:tc>
          <w:tcPr>
            <w:tcW w:w="4535" w:type="dxa"/>
            <w:tcBorders>
              <w:top w:val="single" w:sz="4" w:space="0" w:color="auto"/>
              <w:left w:val="single" w:sz="4" w:space="0" w:color="auto"/>
              <w:bottom w:val="single" w:sz="4" w:space="0" w:color="auto"/>
              <w:right w:val="single" w:sz="4" w:space="0" w:color="auto"/>
            </w:tcBorders>
          </w:tcPr>
          <w:p w14:paraId="67D298F4" w14:textId="03713AE7" w:rsidR="00BC2D87" w:rsidRPr="00E833E6" w:rsidRDefault="00BC2D87" w:rsidP="00BC2D87">
            <w:pPr>
              <w:pStyle w:val="TAL"/>
            </w:pPr>
            <w:r w:rsidRPr="002E361B">
              <w:rPr>
                <w:rFonts w:hint="eastAsia"/>
                <w:lang w:eastAsia="zh-CN"/>
              </w:rPr>
              <w:t xml:space="preserve"> </w:t>
            </w:r>
            <w:r w:rsidRPr="002E361B">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1542B477" w14:textId="29ED5F93"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B11FB5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33435" w14:textId="77777777" w:rsidR="00BC2D87" w:rsidRPr="00E833E6" w:rsidRDefault="00BC2D87" w:rsidP="00BC2D87">
            <w:pPr>
              <w:pStyle w:val="TAL"/>
            </w:pPr>
          </w:p>
        </w:tc>
      </w:tr>
      <w:tr w:rsidR="00BC2D87" w:rsidRPr="00E833E6" w14:paraId="469BE5A0" w14:textId="77777777" w:rsidTr="00BC2D87">
        <w:tc>
          <w:tcPr>
            <w:tcW w:w="4535" w:type="dxa"/>
            <w:tcBorders>
              <w:top w:val="single" w:sz="4" w:space="0" w:color="auto"/>
              <w:left w:val="single" w:sz="4" w:space="0" w:color="auto"/>
              <w:bottom w:val="single" w:sz="4" w:space="0" w:color="auto"/>
              <w:right w:val="single" w:sz="4" w:space="0" w:color="auto"/>
            </w:tcBorders>
          </w:tcPr>
          <w:p w14:paraId="27B05DD6" w14:textId="127851F6" w:rsidR="00BC2D87" w:rsidRPr="00E833E6" w:rsidRDefault="00BC2D87" w:rsidP="00BC2D87">
            <w:pPr>
              <w:pStyle w:val="TAL"/>
            </w:pPr>
            <w:r w:rsidRPr="002E361B">
              <w:rPr>
                <w:rFonts w:hint="eastAsia"/>
                <w:lang w:eastAsia="zh-CN"/>
              </w:rPr>
              <w:t xml:space="preserve"> </w:t>
            </w:r>
            <w:r w:rsidRPr="002E361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0CACDD"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50771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F6BC1F" w14:textId="77777777" w:rsidR="00BC2D87" w:rsidRPr="00E833E6" w:rsidRDefault="00BC2D87" w:rsidP="00BC2D87">
            <w:pPr>
              <w:pStyle w:val="TAL"/>
            </w:pPr>
          </w:p>
        </w:tc>
      </w:tr>
      <w:tr w:rsidR="00BC2D87" w:rsidRPr="00E833E6" w14:paraId="33B66DBD" w14:textId="77777777" w:rsidTr="00BC2D87">
        <w:tc>
          <w:tcPr>
            <w:tcW w:w="4535" w:type="dxa"/>
            <w:tcBorders>
              <w:top w:val="single" w:sz="4" w:space="0" w:color="auto"/>
              <w:left w:val="single" w:sz="4" w:space="0" w:color="auto"/>
              <w:bottom w:val="single" w:sz="4" w:space="0" w:color="auto"/>
              <w:right w:val="single" w:sz="4" w:space="0" w:color="auto"/>
            </w:tcBorders>
          </w:tcPr>
          <w:p w14:paraId="557970DE"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BC2D87" w:rsidRPr="00E833E6" w:rsidRDefault="00BC2D87" w:rsidP="00BC2D87">
            <w:pPr>
              <w:pStyle w:val="TAL"/>
            </w:pPr>
          </w:p>
        </w:tc>
      </w:tr>
      <w:tr w:rsidR="00BC2D87" w:rsidRPr="00E833E6" w14:paraId="0525C352" w14:textId="77777777" w:rsidTr="00BC2D87">
        <w:tc>
          <w:tcPr>
            <w:tcW w:w="4535" w:type="dxa"/>
            <w:tcBorders>
              <w:top w:val="single" w:sz="4" w:space="0" w:color="auto"/>
              <w:left w:val="single" w:sz="4" w:space="0" w:color="auto"/>
              <w:bottom w:val="single" w:sz="4" w:space="0" w:color="auto"/>
              <w:right w:val="single" w:sz="4" w:space="0" w:color="auto"/>
            </w:tcBorders>
          </w:tcPr>
          <w:p w14:paraId="789CC14D" w14:textId="77777777" w:rsidR="00BC2D87" w:rsidRPr="00E833E6" w:rsidRDefault="00BC2D87" w:rsidP="00BC2D8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BC2D87" w:rsidRPr="00E833E6" w:rsidRDefault="00BC2D87" w:rsidP="00BC2D87">
            <w:pPr>
              <w:pStyle w:val="TAL"/>
            </w:pPr>
          </w:p>
        </w:tc>
      </w:tr>
      <w:tr w:rsidR="00BC2D87" w:rsidRPr="00E833E6" w14:paraId="3A710317" w14:textId="77777777" w:rsidTr="00BC2D87">
        <w:tc>
          <w:tcPr>
            <w:tcW w:w="4535" w:type="dxa"/>
            <w:tcBorders>
              <w:top w:val="single" w:sz="4" w:space="0" w:color="auto"/>
              <w:left w:val="single" w:sz="4" w:space="0" w:color="auto"/>
              <w:bottom w:val="nil"/>
              <w:right w:val="single" w:sz="4" w:space="0" w:color="auto"/>
            </w:tcBorders>
          </w:tcPr>
          <w:p w14:paraId="07416E5F" w14:textId="7F10B0E1" w:rsidR="00BC2D87" w:rsidRPr="00E833E6" w:rsidRDefault="00BC2D87" w:rsidP="00BC2D87">
            <w:pPr>
              <w:pStyle w:val="TAL"/>
            </w:pPr>
            <w:r w:rsidRPr="002E361B">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433F858" w14:textId="3E5EB1E8" w:rsidR="00BC2D87" w:rsidRPr="00E833E6" w:rsidRDefault="00BC2D87" w:rsidP="00BC2D87">
            <w:pPr>
              <w:pStyle w:val="TAL"/>
            </w:pPr>
            <w:r w:rsidRPr="002E361B">
              <w:rPr>
                <w:lang w:eastAsia="zh-CN"/>
              </w:rPr>
              <w:t>7850100</w:t>
            </w:r>
          </w:p>
        </w:tc>
        <w:tc>
          <w:tcPr>
            <w:tcW w:w="1700" w:type="dxa"/>
            <w:tcBorders>
              <w:top w:val="single" w:sz="4" w:space="0" w:color="auto"/>
              <w:left w:val="single" w:sz="4" w:space="0" w:color="auto"/>
              <w:bottom w:val="single" w:sz="4" w:space="0" w:color="auto"/>
              <w:right w:val="single" w:sz="4" w:space="0" w:color="auto"/>
            </w:tcBorders>
          </w:tcPr>
          <w:p w14:paraId="08CB2CE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640CE" w14:textId="51DBE906" w:rsidR="00BC2D87" w:rsidRPr="00E833E6" w:rsidRDefault="00BC2D87" w:rsidP="00BC2D87">
            <w:pPr>
              <w:pStyle w:val="TAL"/>
            </w:pPr>
            <w:r w:rsidRPr="00C1792B">
              <w:rPr>
                <w:lang w:eastAsia="zh-CN"/>
              </w:rPr>
              <w:t>GSO</w:t>
            </w:r>
          </w:p>
        </w:tc>
      </w:tr>
      <w:tr w:rsidR="00BC2D87" w:rsidRPr="00E833E6" w14:paraId="03A5A1F5" w14:textId="77777777" w:rsidTr="00BC2D87">
        <w:tc>
          <w:tcPr>
            <w:tcW w:w="4535" w:type="dxa"/>
            <w:tcBorders>
              <w:top w:val="nil"/>
              <w:left w:val="single" w:sz="4" w:space="0" w:color="auto"/>
              <w:bottom w:val="single" w:sz="4" w:space="0" w:color="auto"/>
              <w:right w:val="single" w:sz="4" w:space="0" w:color="auto"/>
            </w:tcBorders>
          </w:tcPr>
          <w:p w14:paraId="3CDD469A"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FEA5724" w14:textId="7C87598D"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1DC7B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35D79" w14:textId="6F837646" w:rsidR="00BC2D87" w:rsidRPr="00E833E6" w:rsidRDefault="00BC2D87" w:rsidP="00BC2D87">
            <w:pPr>
              <w:pStyle w:val="TAL"/>
            </w:pPr>
            <w:r w:rsidRPr="00C1792B">
              <w:rPr>
                <w:lang w:eastAsia="zh-CN"/>
              </w:rPr>
              <w:t>NGSO</w:t>
            </w:r>
          </w:p>
        </w:tc>
      </w:tr>
      <w:tr w:rsidR="00BC2D87" w:rsidRPr="00E833E6" w14:paraId="06491798" w14:textId="77777777" w:rsidTr="00BC2D87">
        <w:tc>
          <w:tcPr>
            <w:tcW w:w="4535" w:type="dxa"/>
            <w:tcBorders>
              <w:top w:val="single" w:sz="4" w:space="0" w:color="auto"/>
              <w:left w:val="single" w:sz="4" w:space="0" w:color="auto"/>
              <w:bottom w:val="nil"/>
              <w:right w:val="single" w:sz="4" w:space="0" w:color="auto"/>
            </w:tcBorders>
          </w:tcPr>
          <w:p w14:paraId="734DE526" w14:textId="215D459B" w:rsidR="00BC2D87" w:rsidRPr="00E833E6" w:rsidRDefault="00BC2D87" w:rsidP="00BC2D87">
            <w:pPr>
              <w:pStyle w:val="TAL"/>
            </w:pPr>
            <w:r w:rsidRPr="002E361B">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0E5CEA0E" w14:textId="12440DA0" w:rsidR="00BC2D87" w:rsidRPr="00E833E6" w:rsidRDefault="00BC2D87" w:rsidP="00BC2D87">
            <w:pPr>
              <w:pStyle w:val="TAL"/>
            </w:pPr>
            <w:r w:rsidRPr="00C1792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BC95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7050A" w14:textId="57CB5D15" w:rsidR="00BC2D87" w:rsidRPr="00E833E6" w:rsidRDefault="00BC2D87" w:rsidP="00BC2D87">
            <w:pPr>
              <w:pStyle w:val="TAL"/>
            </w:pPr>
            <w:r w:rsidRPr="00C1792B">
              <w:rPr>
                <w:lang w:eastAsia="zh-CN"/>
              </w:rPr>
              <w:t>GSO</w:t>
            </w:r>
          </w:p>
        </w:tc>
      </w:tr>
      <w:tr w:rsidR="00BC2D87" w:rsidRPr="00E833E6" w14:paraId="5609D1FE" w14:textId="77777777" w:rsidTr="00BC2D87">
        <w:tc>
          <w:tcPr>
            <w:tcW w:w="4535" w:type="dxa"/>
            <w:tcBorders>
              <w:top w:val="nil"/>
              <w:left w:val="single" w:sz="4" w:space="0" w:color="auto"/>
              <w:bottom w:val="single" w:sz="4" w:space="0" w:color="auto"/>
              <w:right w:val="single" w:sz="4" w:space="0" w:color="auto"/>
            </w:tcBorders>
          </w:tcPr>
          <w:p w14:paraId="3CBEEAE7"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3467F28" w14:textId="2FBEE40B" w:rsidR="00BC2D87" w:rsidRPr="00E833E6" w:rsidRDefault="00BC2D87" w:rsidP="00BC2D87">
            <w:pPr>
              <w:pStyle w:val="TAL"/>
            </w:pPr>
            <w:r w:rsidRPr="00617AB0">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288CFD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A2854" w14:textId="493F45AC" w:rsidR="00BC2D87" w:rsidRPr="00E833E6" w:rsidRDefault="00BC2D87" w:rsidP="00BC2D87">
            <w:pPr>
              <w:pStyle w:val="TAL"/>
            </w:pPr>
            <w:r w:rsidRPr="00C1792B">
              <w:rPr>
                <w:lang w:eastAsia="zh-CN"/>
              </w:rPr>
              <w:t>NGSO</w:t>
            </w:r>
          </w:p>
        </w:tc>
      </w:tr>
      <w:tr w:rsidR="00BC2D87" w:rsidRPr="00E833E6" w14:paraId="36E8D285" w14:textId="77777777" w:rsidTr="00BC2D87">
        <w:tc>
          <w:tcPr>
            <w:tcW w:w="4535" w:type="dxa"/>
            <w:tcBorders>
              <w:top w:val="single" w:sz="4" w:space="0" w:color="auto"/>
              <w:left w:val="single" w:sz="4" w:space="0" w:color="auto"/>
              <w:bottom w:val="nil"/>
              <w:right w:val="single" w:sz="4" w:space="0" w:color="auto"/>
            </w:tcBorders>
          </w:tcPr>
          <w:p w14:paraId="67240AF5" w14:textId="1B60C2DC" w:rsidR="00BC2D87" w:rsidRPr="00E833E6" w:rsidRDefault="00BC2D87" w:rsidP="00BC2D87">
            <w:pPr>
              <w:pStyle w:val="TAL"/>
            </w:pPr>
            <w:r w:rsidRPr="002E361B">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C55994" w14:textId="6A20308F" w:rsidR="00BC2D87" w:rsidRPr="00E833E6" w:rsidRDefault="00BC2D87" w:rsidP="00BC2D87">
            <w:pPr>
              <w:pStyle w:val="TAL"/>
            </w:pPr>
            <w:r w:rsidRPr="002E361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0A774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8ECA04" w14:textId="6FF3D874" w:rsidR="00BC2D87" w:rsidRPr="00E833E6" w:rsidRDefault="00BC2D87" w:rsidP="00BC2D87">
            <w:pPr>
              <w:pStyle w:val="TAL"/>
            </w:pPr>
            <w:r w:rsidRPr="00C1792B">
              <w:rPr>
                <w:lang w:eastAsia="zh-CN"/>
              </w:rPr>
              <w:t>GSO</w:t>
            </w:r>
          </w:p>
        </w:tc>
      </w:tr>
      <w:tr w:rsidR="00BC2D87" w:rsidRPr="00E833E6" w14:paraId="3BDD3AF6" w14:textId="77777777" w:rsidTr="00BC2D87">
        <w:tc>
          <w:tcPr>
            <w:tcW w:w="4535" w:type="dxa"/>
            <w:tcBorders>
              <w:top w:val="nil"/>
              <w:left w:val="single" w:sz="4" w:space="0" w:color="auto"/>
              <w:bottom w:val="single" w:sz="4" w:space="0" w:color="auto"/>
              <w:right w:val="single" w:sz="4" w:space="0" w:color="auto"/>
            </w:tcBorders>
          </w:tcPr>
          <w:p w14:paraId="38188FBC"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214EEAFA" w14:textId="78C3D9AA"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B993DD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E5D304" w14:textId="0C8254F5" w:rsidR="00BC2D87" w:rsidRPr="00E833E6" w:rsidRDefault="00BC2D87" w:rsidP="00BC2D87">
            <w:pPr>
              <w:pStyle w:val="TAL"/>
            </w:pPr>
            <w:r w:rsidRPr="00C1792B">
              <w:rPr>
                <w:lang w:eastAsia="zh-CN"/>
              </w:rPr>
              <w:t>NGSO</w:t>
            </w:r>
          </w:p>
        </w:tc>
      </w:tr>
      <w:tr w:rsidR="00BC2D87" w:rsidRPr="00E833E6" w14:paraId="6ACBC047" w14:textId="77777777" w:rsidTr="00BC2D87">
        <w:tc>
          <w:tcPr>
            <w:tcW w:w="4535" w:type="dxa"/>
            <w:tcBorders>
              <w:top w:val="single" w:sz="4" w:space="0" w:color="auto"/>
              <w:left w:val="single" w:sz="4" w:space="0" w:color="auto"/>
              <w:bottom w:val="single" w:sz="4" w:space="0" w:color="auto"/>
              <w:right w:val="single" w:sz="4" w:space="0" w:color="auto"/>
            </w:tcBorders>
          </w:tcPr>
          <w:p w14:paraId="4DD7B7AF"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BC2D87" w:rsidRPr="00E833E6" w:rsidRDefault="00BC2D87" w:rsidP="00BC2D87">
            <w:pPr>
              <w:pStyle w:val="TAL"/>
            </w:pPr>
          </w:p>
        </w:tc>
      </w:tr>
      <w:tr w:rsidR="00BC2D87" w:rsidRPr="00E833E6" w14:paraId="36FD508E" w14:textId="77777777" w:rsidTr="00BC2D87">
        <w:tc>
          <w:tcPr>
            <w:tcW w:w="4535" w:type="dxa"/>
            <w:tcBorders>
              <w:top w:val="single" w:sz="4" w:space="0" w:color="auto"/>
              <w:left w:val="single" w:sz="4" w:space="0" w:color="auto"/>
              <w:bottom w:val="single" w:sz="4" w:space="0" w:color="auto"/>
              <w:right w:val="single" w:sz="4" w:space="0" w:color="auto"/>
            </w:tcBorders>
          </w:tcPr>
          <w:p w14:paraId="259C4E6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BC2D87" w:rsidRPr="00E833E6" w:rsidRDefault="00BC2D87" w:rsidP="00BC2D8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BC2D87" w:rsidRPr="00E833E6" w:rsidRDefault="00BC2D87" w:rsidP="00BC2D87">
            <w:pPr>
              <w:pStyle w:val="TAL"/>
            </w:pPr>
          </w:p>
        </w:tc>
      </w:tr>
      <w:tr w:rsidR="00BC2D87" w:rsidRPr="00E833E6" w14:paraId="304FED61" w14:textId="77777777" w:rsidTr="00BC2D87">
        <w:tc>
          <w:tcPr>
            <w:tcW w:w="4535" w:type="dxa"/>
            <w:tcBorders>
              <w:top w:val="single" w:sz="4" w:space="0" w:color="auto"/>
              <w:left w:val="single" w:sz="4" w:space="0" w:color="auto"/>
              <w:bottom w:val="single" w:sz="4" w:space="0" w:color="auto"/>
              <w:right w:val="single" w:sz="4" w:space="0" w:color="auto"/>
            </w:tcBorders>
          </w:tcPr>
          <w:p w14:paraId="2F08322D"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B8206E0" w:rsidR="00BC2D87" w:rsidRPr="00E833E6" w:rsidRDefault="00BC2D87" w:rsidP="00BC2D87">
            <w:pPr>
              <w:pStyle w:val="TAL"/>
            </w:pPr>
            <w:r w:rsidRPr="00BC2D87">
              <w:t>GSO</w:t>
            </w:r>
          </w:p>
        </w:tc>
      </w:tr>
      <w:tr w:rsidR="008C0594" w:rsidRPr="00E833E6" w14:paraId="2AFF24FC" w14:textId="77777777" w:rsidTr="00BC2D87">
        <w:tc>
          <w:tcPr>
            <w:tcW w:w="4535" w:type="dxa"/>
            <w:tcBorders>
              <w:top w:val="single" w:sz="4" w:space="0" w:color="auto"/>
              <w:left w:val="single" w:sz="4" w:space="0" w:color="auto"/>
              <w:bottom w:val="single" w:sz="4" w:space="0" w:color="auto"/>
              <w:right w:val="single" w:sz="4" w:space="0" w:color="auto"/>
            </w:tcBorders>
          </w:tcPr>
          <w:p w14:paraId="3EFA0225" w14:textId="1105A302" w:rsidR="008C0594" w:rsidRPr="00E833E6" w:rsidRDefault="008C0594" w:rsidP="008C0594">
            <w:pPr>
              <w:pStyle w:val="TAL"/>
              <w:rPr>
                <w:lang w:eastAsia="zh-CN"/>
              </w:rPr>
            </w:pPr>
            <w:r w:rsidRPr="002E361B">
              <w:rPr>
                <w:rFonts w:hint="eastAsia"/>
                <w:lang w:eastAsia="zh-CN"/>
              </w:rPr>
              <w:t xml:space="preserve"> </w:t>
            </w:r>
            <w:r w:rsidRPr="002E361B">
              <w:rPr>
                <w:lang w:eastAsia="zh-CN"/>
              </w:rPr>
              <w:t xml:space="preserve">   </w:t>
            </w:r>
            <w:r w:rsidRPr="00C1792B">
              <w:t xml:space="preserve">epochTime-r17 </w:t>
            </w:r>
            <w:r w:rsidRPr="00617AB0">
              <w:t>SEQUENCE {</w:t>
            </w:r>
          </w:p>
        </w:tc>
        <w:tc>
          <w:tcPr>
            <w:tcW w:w="2267" w:type="dxa"/>
            <w:tcBorders>
              <w:top w:val="single" w:sz="4" w:space="0" w:color="auto"/>
              <w:left w:val="single" w:sz="4" w:space="0" w:color="auto"/>
              <w:bottom w:val="single" w:sz="4" w:space="0" w:color="auto"/>
              <w:right w:val="single" w:sz="4" w:space="0" w:color="auto"/>
            </w:tcBorders>
          </w:tcPr>
          <w:p w14:paraId="18312414"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41D68D"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D0BD68" w14:textId="204B46B7" w:rsidR="008C0594" w:rsidRPr="00BC2D87" w:rsidRDefault="008C0594" w:rsidP="008C0594">
            <w:pPr>
              <w:pStyle w:val="TAL"/>
            </w:pPr>
            <w:r w:rsidRPr="00C1792B">
              <w:rPr>
                <w:lang w:eastAsia="zh-CN"/>
              </w:rPr>
              <w:t>NGSO</w:t>
            </w:r>
          </w:p>
        </w:tc>
      </w:tr>
      <w:tr w:rsidR="008C0594" w:rsidRPr="00E833E6" w14:paraId="1F24C627" w14:textId="77777777" w:rsidTr="00BC2D87">
        <w:tc>
          <w:tcPr>
            <w:tcW w:w="4535" w:type="dxa"/>
            <w:tcBorders>
              <w:top w:val="single" w:sz="4" w:space="0" w:color="auto"/>
              <w:left w:val="single" w:sz="4" w:space="0" w:color="auto"/>
              <w:bottom w:val="single" w:sz="4" w:space="0" w:color="auto"/>
              <w:right w:val="single" w:sz="4" w:space="0" w:color="auto"/>
            </w:tcBorders>
          </w:tcPr>
          <w:p w14:paraId="18C8AC52" w14:textId="02E4A84C" w:rsidR="008C0594" w:rsidRPr="00E833E6" w:rsidRDefault="008C0594" w:rsidP="008C0594">
            <w:pPr>
              <w:pStyle w:val="TAL"/>
              <w:rPr>
                <w:lang w:eastAsia="zh-CN"/>
              </w:rPr>
            </w:pPr>
            <w:r w:rsidRPr="00C1792B">
              <w:rPr>
                <w:lang w:eastAsia="zh-CN"/>
              </w:rPr>
              <w:t xml:space="preserve">      startSFN-r17</w:t>
            </w:r>
          </w:p>
        </w:tc>
        <w:tc>
          <w:tcPr>
            <w:tcW w:w="2267" w:type="dxa"/>
            <w:tcBorders>
              <w:top w:val="single" w:sz="4" w:space="0" w:color="auto"/>
              <w:left w:val="single" w:sz="4" w:space="0" w:color="auto"/>
              <w:bottom w:val="single" w:sz="4" w:space="0" w:color="auto"/>
              <w:right w:val="single" w:sz="4" w:space="0" w:color="auto"/>
            </w:tcBorders>
          </w:tcPr>
          <w:p w14:paraId="65878F84" w14:textId="19192438" w:rsidR="008C0594" w:rsidRPr="00E833E6" w:rsidRDefault="008C0594" w:rsidP="008C0594">
            <w:pPr>
              <w:pStyle w:val="TAL"/>
              <w:rPr>
                <w:lang w:eastAsia="zh-CN"/>
              </w:rPr>
            </w:pPr>
            <w:r w:rsidRPr="00C1792B">
              <w:rPr>
                <w:lang w:eastAsia="zh-CN"/>
              </w:rPr>
              <w:t>SFN of PCell</w:t>
            </w:r>
          </w:p>
        </w:tc>
        <w:tc>
          <w:tcPr>
            <w:tcW w:w="1700" w:type="dxa"/>
            <w:tcBorders>
              <w:top w:val="single" w:sz="4" w:space="0" w:color="auto"/>
              <w:left w:val="single" w:sz="4" w:space="0" w:color="auto"/>
              <w:bottom w:val="single" w:sz="4" w:space="0" w:color="auto"/>
              <w:right w:val="single" w:sz="4" w:space="0" w:color="auto"/>
            </w:tcBorders>
          </w:tcPr>
          <w:p w14:paraId="1C99B0F8"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6D0CA" w14:textId="77777777" w:rsidR="008C0594" w:rsidRPr="00BC2D87" w:rsidRDefault="008C0594" w:rsidP="008C0594">
            <w:pPr>
              <w:pStyle w:val="TAL"/>
            </w:pPr>
          </w:p>
        </w:tc>
      </w:tr>
      <w:tr w:rsidR="008C0594" w:rsidRPr="00E833E6" w14:paraId="26C2A6AF" w14:textId="77777777" w:rsidTr="00BC2D87">
        <w:tc>
          <w:tcPr>
            <w:tcW w:w="4535" w:type="dxa"/>
            <w:tcBorders>
              <w:top w:val="single" w:sz="4" w:space="0" w:color="auto"/>
              <w:left w:val="single" w:sz="4" w:space="0" w:color="auto"/>
              <w:bottom w:val="single" w:sz="4" w:space="0" w:color="auto"/>
              <w:right w:val="single" w:sz="4" w:space="0" w:color="auto"/>
            </w:tcBorders>
          </w:tcPr>
          <w:p w14:paraId="0EF28D79" w14:textId="748F47CE" w:rsidR="008C0594" w:rsidRPr="00E833E6" w:rsidRDefault="008C0594" w:rsidP="008C0594">
            <w:pPr>
              <w:pStyle w:val="TAL"/>
              <w:rPr>
                <w:lang w:eastAsia="zh-CN"/>
              </w:rPr>
            </w:pPr>
            <w:r w:rsidRPr="00C1792B">
              <w:rPr>
                <w:lang w:eastAsia="zh-CN"/>
              </w:rPr>
              <w:t xml:space="preserve">      startSubFrame-r17</w:t>
            </w:r>
          </w:p>
        </w:tc>
        <w:tc>
          <w:tcPr>
            <w:tcW w:w="2267" w:type="dxa"/>
            <w:tcBorders>
              <w:top w:val="single" w:sz="4" w:space="0" w:color="auto"/>
              <w:left w:val="single" w:sz="4" w:space="0" w:color="auto"/>
              <w:bottom w:val="single" w:sz="4" w:space="0" w:color="auto"/>
              <w:right w:val="single" w:sz="4" w:space="0" w:color="auto"/>
            </w:tcBorders>
          </w:tcPr>
          <w:p w14:paraId="0A2A06A5" w14:textId="37C29FA9" w:rsidR="008C0594" w:rsidRPr="00E833E6" w:rsidRDefault="008C0594" w:rsidP="008C0594">
            <w:pPr>
              <w:pStyle w:val="TAL"/>
              <w:rPr>
                <w:lang w:eastAsia="zh-CN"/>
              </w:rPr>
            </w:pPr>
            <w:r w:rsidRPr="002E361B">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94D9773"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B7D067" w14:textId="77777777" w:rsidR="008C0594" w:rsidRPr="00BC2D87" w:rsidRDefault="008C0594" w:rsidP="008C0594">
            <w:pPr>
              <w:pStyle w:val="TAL"/>
            </w:pPr>
          </w:p>
        </w:tc>
      </w:tr>
      <w:tr w:rsidR="008C0594" w:rsidRPr="00E833E6" w14:paraId="090ADBCC" w14:textId="77777777" w:rsidTr="00BC2D87">
        <w:tc>
          <w:tcPr>
            <w:tcW w:w="4535" w:type="dxa"/>
            <w:tcBorders>
              <w:top w:val="single" w:sz="4" w:space="0" w:color="auto"/>
              <w:left w:val="single" w:sz="4" w:space="0" w:color="auto"/>
              <w:bottom w:val="single" w:sz="4" w:space="0" w:color="auto"/>
              <w:right w:val="single" w:sz="4" w:space="0" w:color="auto"/>
            </w:tcBorders>
          </w:tcPr>
          <w:p w14:paraId="2DB331E5" w14:textId="4073F554" w:rsidR="008C0594" w:rsidRPr="00E833E6" w:rsidRDefault="008C0594" w:rsidP="008C0594">
            <w:pPr>
              <w:pStyle w:val="TAL"/>
              <w:rPr>
                <w:lang w:eastAsia="zh-CN"/>
              </w:rPr>
            </w:pPr>
            <w:r w:rsidRPr="00C1792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8DE35A"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57C046"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780956" w14:textId="77777777" w:rsidR="008C0594" w:rsidRPr="00BC2D87" w:rsidRDefault="008C0594" w:rsidP="008C0594">
            <w:pPr>
              <w:pStyle w:val="TAL"/>
            </w:pPr>
          </w:p>
        </w:tc>
      </w:tr>
      <w:tr w:rsidR="00BC2D87" w:rsidRPr="00E833E6" w14:paraId="5F7C2BA7" w14:textId="77777777" w:rsidTr="00BC2D87">
        <w:tc>
          <w:tcPr>
            <w:tcW w:w="4535" w:type="dxa"/>
            <w:tcBorders>
              <w:top w:val="single" w:sz="4" w:space="0" w:color="auto"/>
              <w:left w:val="single" w:sz="4" w:space="0" w:color="auto"/>
              <w:bottom w:val="single" w:sz="4" w:space="0" w:color="auto"/>
              <w:right w:val="single" w:sz="4" w:space="0" w:color="auto"/>
            </w:tcBorders>
          </w:tcPr>
          <w:p w14:paraId="05525FF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BC2D87" w:rsidRPr="00E833E6" w:rsidRDefault="00BC2D87" w:rsidP="00BC2D8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77777777" w:rsidR="00BC2D87" w:rsidRPr="00E833E6" w:rsidRDefault="00BC2D87" w:rsidP="00BC2D87">
            <w:pPr>
              <w:pStyle w:val="TAL"/>
            </w:pPr>
          </w:p>
        </w:tc>
      </w:tr>
      <w:tr w:rsidR="00BC2D87" w:rsidRPr="00E833E6" w14:paraId="11F4442A" w14:textId="77777777" w:rsidTr="00BC2D87">
        <w:tc>
          <w:tcPr>
            <w:tcW w:w="4535" w:type="dxa"/>
            <w:tcBorders>
              <w:top w:val="single" w:sz="4" w:space="0" w:color="auto"/>
              <w:left w:val="single" w:sz="4" w:space="0" w:color="auto"/>
              <w:bottom w:val="single" w:sz="4" w:space="0" w:color="auto"/>
              <w:right w:val="single" w:sz="4" w:space="0" w:color="auto"/>
            </w:tcBorders>
          </w:tcPr>
          <w:p w14:paraId="39A3819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BC2D87" w:rsidRPr="00E833E6" w:rsidRDefault="00BC2D87" w:rsidP="00BC2D87">
            <w:pPr>
              <w:pStyle w:val="TAL"/>
            </w:pPr>
          </w:p>
        </w:tc>
      </w:tr>
      <w:tr w:rsidR="00BC2D87" w:rsidRPr="00E833E6" w14:paraId="60C92476" w14:textId="77777777" w:rsidTr="00BC2D87">
        <w:tc>
          <w:tcPr>
            <w:tcW w:w="4535" w:type="dxa"/>
            <w:tcBorders>
              <w:top w:val="single" w:sz="4" w:space="0" w:color="auto"/>
              <w:left w:val="single" w:sz="4" w:space="0" w:color="auto"/>
              <w:bottom w:val="single" w:sz="4" w:space="0" w:color="auto"/>
              <w:right w:val="single" w:sz="4" w:space="0" w:color="auto"/>
            </w:tcBorders>
          </w:tcPr>
          <w:p w14:paraId="62E7C9B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BC2D87" w:rsidRPr="00E833E6" w:rsidRDefault="00BC2D87" w:rsidP="00BC2D87">
            <w:pPr>
              <w:pStyle w:val="TAL"/>
            </w:pPr>
          </w:p>
        </w:tc>
      </w:tr>
      <w:tr w:rsidR="00BC2D87" w:rsidRPr="00E833E6" w14:paraId="230A7093" w14:textId="77777777" w:rsidTr="00BC2D87">
        <w:tc>
          <w:tcPr>
            <w:tcW w:w="4535" w:type="dxa"/>
            <w:tcBorders>
              <w:top w:val="single" w:sz="4" w:space="0" w:color="auto"/>
              <w:left w:val="single" w:sz="4" w:space="0" w:color="auto"/>
              <w:bottom w:val="single" w:sz="4" w:space="0" w:color="auto"/>
              <w:right w:val="single" w:sz="4" w:space="0" w:color="auto"/>
            </w:tcBorders>
          </w:tcPr>
          <w:p w14:paraId="1F88B955"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BC2D87" w:rsidRPr="00E833E6" w:rsidRDefault="00BC2D87" w:rsidP="00BC2D8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BC2D87" w:rsidRPr="00E833E6" w:rsidRDefault="00BC2D87" w:rsidP="00BC2D87">
            <w:pPr>
              <w:pStyle w:val="TAL"/>
            </w:pPr>
          </w:p>
        </w:tc>
      </w:tr>
      <w:tr w:rsidR="00BC2D87" w:rsidRPr="00E833E6" w14:paraId="542CF48C" w14:textId="77777777" w:rsidTr="00BC2D87">
        <w:tc>
          <w:tcPr>
            <w:tcW w:w="4535" w:type="dxa"/>
            <w:tcBorders>
              <w:top w:val="single" w:sz="4" w:space="0" w:color="auto"/>
              <w:left w:val="single" w:sz="4" w:space="0" w:color="auto"/>
              <w:bottom w:val="single" w:sz="4" w:space="0" w:color="auto"/>
              <w:right w:val="single" w:sz="4" w:space="0" w:color="auto"/>
            </w:tcBorders>
          </w:tcPr>
          <w:p w14:paraId="628D8A92" w14:textId="77777777" w:rsidR="00BC2D87" w:rsidRPr="00E833E6" w:rsidRDefault="00BC2D87" w:rsidP="00BC2D8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BC2D87" w:rsidRPr="00E833E6" w:rsidRDefault="00BC2D87" w:rsidP="00BC2D87">
            <w:pPr>
              <w:pStyle w:val="TAL"/>
            </w:pPr>
          </w:p>
        </w:tc>
      </w:tr>
      <w:bookmarkEnd w:id="226"/>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8C0594" w:rsidRPr="002E361B" w14:paraId="67201DEA"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420C18D9" w14:textId="77777777" w:rsidR="008C0594" w:rsidRPr="002E361B" w:rsidRDefault="008C0594" w:rsidP="00617AB0">
            <w:pPr>
              <w:pStyle w:val="TAL"/>
              <w:rPr>
                <w:lang w:eastAsia="zh-CN"/>
              </w:rPr>
            </w:pPr>
            <w:r w:rsidRPr="002E361B">
              <w:rPr>
                <w:rFonts w:hint="eastAsia"/>
                <w:lang w:eastAsia="zh-CN"/>
              </w:rPr>
              <w:t>G</w:t>
            </w:r>
            <w:r w:rsidRPr="002E361B">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6522122C" w14:textId="77777777" w:rsidR="008C0594" w:rsidRPr="002E361B" w:rsidRDefault="008C0594" w:rsidP="00617AB0">
            <w:pPr>
              <w:pStyle w:val="TAL"/>
              <w:tabs>
                <w:tab w:val="left" w:pos="3582"/>
              </w:tabs>
            </w:pPr>
            <w:r w:rsidRPr="002E361B">
              <w:t>Geosynchronous Orbit scenario</w:t>
            </w:r>
          </w:p>
        </w:tc>
      </w:tr>
      <w:tr w:rsidR="008C0594" w:rsidRPr="002E361B" w14:paraId="26158AFB"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5628847B" w14:textId="77777777" w:rsidR="008C0594" w:rsidRPr="002E361B" w:rsidRDefault="008C0594" w:rsidP="00617AB0">
            <w:pPr>
              <w:pStyle w:val="TAL"/>
              <w:rPr>
                <w:lang w:eastAsia="zh-CN"/>
              </w:rPr>
            </w:pPr>
            <w:r w:rsidRPr="002E361B">
              <w:rPr>
                <w:rFonts w:hint="eastAsia"/>
                <w:lang w:eastAsia="zh-CN"/>
              </w:rPr>
              <w:t>N</w:t>
            </w:r>
            <w:r w:rsidRPr="002E361B">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B6F40CB" w14:textId="77777777" w:rsidR="008C0594" w:rsidRPr="002E361B" w:rsidRDefault="008C0594" w:rsidP="00617AB0">
            <w:pPr>
              <w:pStyle w:val="TAL"/>
              <w:tabs>
                <w:tab w:val="left" w:pos="3582"/>
              </w:tabs>
            </w:pPr>
            <w:r w:rsidRPr="002E361B">
              <w:rPr>
                <w:rFonts w:hint="eastAsia"/>
              </w:rPr>
              <w:t>N</w:t>
            </w:r>
            <w:r w:rsidRPr="002E361B">
              <w:t>on-geosynchronous Orbit scenario</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68825F59"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r w:rsidR="007B6618" w:rsidRPr="005A6F7F">
        <w:t xml:space="preserve"> </w:t>
      </w:r>
      <w:r w:rsidR="007B6618" w:rsidRPr="005A6F7F">
        <w:rPr>
          <w:i/>
          <w:iCs/>
        </w:rPr>
        <w:t>SystemInformationBlockType32-NB</w:t>
      </w:r>
      <w:r w:rsidR="007B6618" w:rsidRPr="005A6F7F">
        <w:t xml:space="preserve"> is only signalled in a NTN cell.</w:t>
      </w:r>
    </w:p>
    <w:p w14:paraId="0C089E38" w14:textId="77777777" w:rsidR="00CA1883" w:rsidRPr="00E833E6" w:rsidRDefault="00CA1883" w:rsidP="00CA1883">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7" w:name="_Toc446340340"/>
      <w:r w:rsidRPr="002B3813">
        <w:t>8.1.5.1</w:t>
      </w:r>
      <w:r w:rsidRPr="002B3813">
        <w:tab/>
        <w:t>NB-IoT UE test states</w:t>
      </w:r>
      <w:bookmarkEnd w:id="227"/>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8" w:name="_MON_1537584427"/>
    <w:bookmarkEnd w:id="228"/>
    <w:p w14:paraId="4CACDA9F" w14:textId="77777777" w:rsidR="006A0CC6" w:rsidRPr="002B3813" w:rsidRDefault="00FF79BF" w:rsidP="006A0CC6">
      <w:pPr>
        <w:pStyle w:val="TH"/>
      </w:pPr>
      <w:r w:rsidRPr="002B3813">
        <w:object w:dxaOrig="9641" w:dyaOrig="4562" w14:anchorId="55096A65">
          <v:shape id="_x0000_i1033" type="#_x0000_t75" style="width:482pt;height:228pt" o:ole="">
            <v:imagedata r:id="rId15" o:title=""/>
          </v:shape>
          <o:OLEObject Type="Embed" ProgID="Word.Document.8" ShapeID="_x0000_i1033" DrawAspect="Content" ObjectID="_1742926680"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9" w:name="_Toc446340341"/>
      <w:r w:rsidRPr="002B3813">
        <w:t>8.1.5.2</w:t>
      </w:r>
      <w:r w:rsidRPr="002B3813">
        <w:tab/>
        <w:t xml:space="preserve">NB-IoT UE </w:t>
      </w:r>
      <w:r w:rsidR="00FF79BF" w:rsidRPr="002B3813">
        <w:t xml:space="preserve">Attach, </w:t>
      </w:r>
      <w:r w:rsidRPr="002B3813">
        <w:t>Connected mode (State 2-NB)</w:t>
      </w:r>
      <w:bookmarkEnd w:id="229"/>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30" w:name="_Toc446340342"/>
      <w:r w:rsidRPr="002B3813">
        <w:t>8.1.5.2.1</w:t>
      </w:r>
      <w:r w:rsidRPr="002B3813">
        <w:tab/>
        <w:t>Initial conditions</w:t>
      </w:r>
      <w:bookmarkEnd w:id="230"/>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1" w:name="_Toc446340343"/>
      <w:r w:rsidRPr="002B3813">
        <w:t>8.1.5.2.2</w:t>
      </w:r>
      <w:r w:rsidRPr="002B3813">
        <w:tab/>
        <w:t>Definition of system information messages</w:t>
      </w:r>
      <w:bookmarkEnd w:id="231"/>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2" w:name="_Toc446340344"/>
      <w:r w:rsidRPr="002B3813">
        <w:t>8.1.5.2.3</w:t>
      </w:r>
      <w:r w:rsidRPr="002B3813">
        <w:tab/>
        <w:t>Procedure</w:t>
      </w:r>
      <w:bookmarkEnd w:id="232"/>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3" w:name="_Toc446340345"/>
      <w:r w:rsidRPr="002B3813">
        <w:t>8.1.5.2.4</w:t>
      </w:r>
      <w:r w:rsidRPr="002B3813">
        <w:tab/>
        <w:t>Specific message contents</w:t>
      </w:r>
      <w:bookmarkEnd w:id="233"/>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4" w:name="_Toc446340392"/>
      <w:r w:rsidRPr="002B3813">
        <w:t>8.1.5.3.1</w:t>
      </w:r>
      <w:r w:rsidRPr="002B3813">
        <w:tab/>
        <w:t>Initial conditions</w:t>
      </w:r>
      <w:bookmarkEnd w:id="234"/>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5" w:name="_Toc446340393"/>
      <w:r w:rsidRPr="002B3813">
        <w:t>8.1.5.3.2</w:t>
      </w:r>
      <w:r w:rsidRPr="002B3813">
        <w:tab/>
        <w:t>Definition of system information messages</w:t>
      </w:r>
      <w:bookmarkEnd w:id="235"/>
    </w:p>
    <w:p w14:paraId="58FE0B5E" w14:textId="77777777" w:rsidR="00DC26EE" w:rsidRPr="002B3813" w:rsidRDefault="008F76D6" w:rsidP="00DC26EE">
      <w:r w:rsidRPr="002B3813">
        <w:t>The same default system information messages are used as in clause 8.1.5.2.2.</w:t>
      </w:r>
      <w:bookmarkStart w:id="236" w:name="_Toc446340394"/>
    </w:p>
    <w:p w14:paraId="2506F416" w14:textId="77777777" w:rsidR="00276E96" w:rsidRPr="002B3813" w:rsidRDefault="00276E96" w:rsidP="00276E96">
      <w:pPr>
        <w:pStyle w:val="Heading5"/>
      </w:pPr>
      <w:r w:rsidRPr="002B3813">
        <w:t>8.1.5.3.3</w:t>
      </w:r>
      <w:r w:rsidRPr="002B3813">
        <w:tab/>
        <w:t>Procedure</w:t>
      </w:r>
      <w:bookmarkEnd w:id="236"/>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7" w:name="_Toc462677820"/>
      <w:bookmarkStart w:id="238" w:name="_Toc446340523"/>
      <w:bookmarkStart w:id="239" w:name="_Toc446340676"/>
      <w:r w:rsidRPr="002B3813">
        <w:rPr>
          <w:bCs/>
        </w:rPr>
        <w:t>8.1.5A</w:t>
      </w:r>
      <w:r w:rsidRPr="002B3813">
        <w:rPr>
          <w:bCs/>
        </w:rPr>
        <w:tab/>
        <w:t>Other generic procedures</w:t>
      </w:r>
      <w:bookmarkEnd w:id="237"/>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40" w:name="OLE_LINK111"/>
            <w:bookmarkStart w:id="241" w:name="OLE_LINK112"/>
            <w:r w:rsidR="000D5BA0" w:rsidRPr="002B3813">
              <w:rPr>
                <w:lang w:eastAsia="en-US"/>
              </w:rPr>
              <w:t xml:space="preserve">the </w:t>
            </w:r>
            <w:bookmarkStart w:id="242" w:name="OLE_LINK131"/>
            <w:bookmarkStart w:id="243" w:name="OLE_LINK132"/>
            <w:r w:rsidR="000D5BA0" w:rsidRPr="002B3813">
              <w:rPr>
                <w:lang w:eastAsia="en-US"/>
              </w:rPr>
              <w:t>UE is configured or not to establish PDN upon establishing RRC connection</w:t>
            </w:r>
            <w:bookmarkEnd w:id="242"/>
            <w:bookmarkEnd w:id="243"/>
            <w:r w:rsidR="000D5BA0" w:rsidRPr="002B3813">
              <w:rPr>
                <w:lang w:eastAsia="en-US"/>
              </w:rPr>
              <w:t xml:space="preserve"> and whether UE has pending data to transmit</w:t>
            </w:r>
            <w:bookmarkEnd w:id="240"/>
            <w:bookmarkEnd w:id="241"/>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4" w:name="OLE_LINK120"/>
            <w:bookmarkStart w:id="245" w:name="OLE_LINK121"/>
            <w:r w:rsidRPr="002B381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6" w:name="OLE_LINK124"/>
            <w:bookmarkStart w:id="247" w:name="OLE_LINK125"/>
            <w:r w:rsidR="000D5BA0" w:rsidRPr="002B3813">
              <w:rPr>
                <w:lang w:eastAsia="en-US"/>
              </w:rPr>
              <w:t>ESM DATA TRANSPORT</w:t>
            </w:r>
            <w:bookmarkEnd w:id="246"/>
            <w:bookmarkEnd w:id="247"/>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8"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9" w:name="_Toc469998635"/>
      <w:bookmarkEnd w:id="248"/>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9"/>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50" w:name="_Toc469998636"/>
      <w:r w:rsidRPr="002B3813">
        <w:t>8.1.5A.9.4</w:t>
      </w:r>
      <w:r w:rsidRPr="002B3813">
        <w:tab/>
        <w:t>Specific message contents</w:t>
      </w:r>
      <w:bookmarkEnd w:id="250"/>
    </w:p>
    <w:p w14:paraId="49186CA9" w14:textId="77777777" w:rsidR="008C0594" w:rsidRDefault="00AD35CE" w:rsidP="008C0594">
      <w:r w:rsidRPr="002B3813">
        <w:t>All specific message contents shall be referred to clause 4.6, 4.7 and 8.1.6.</w:t>
      </w:r>
    </w:p>
    <w:p w14:paraId="490D7539" w14:textId="77777777" w:rsidR="008C0594" w:rsidRDefault="008C0594" w:rsidP="007B6618">
      <w:pPr>
        <w:pStyle w:val="Heading3"/>
      </w:pPr>
      <w:r>
        <w:t>8.1.5B</w:t>
      </w:r>
      <w:r>
        <w:tab/>
        <w:t>Common test environment for Vertical UEs</w:t>
      </w:r>
    </w:p>
    <w:p w14:paraId="2456DFC7" w14:textId="77777777" w:rsidR="008C0594" w:rsidRDefault="008C0594" w:rsidP="007B6618">
      <w:pPr>
        <w:pStyle w:val="Heading4"/>
      </w:pPr>
      <w:r>
        <w:t>8.1.5B.1</w:t>
      </w:r>
      <w:r>
        <w:tab/>
        <w:t>NB-IoT NTN</w:t>
      </w:r>
    </w:p>
    <w:p w14:paraId="33D3A77E" w14:textId="77777777" w:rsidR="008C0594" w:rsidRDefault="008C0594" w:rsidP="008C0594">
      <w:r>
        <w:t>This clause defines the test environment which applies to all test cases executed for NB-IoT NTN UEs, unless otherwise specified.</w:t>
      </w:r>
    </w:p>
    <w:p w14:paraId="59CD4A37" w14:textId="77777777" w:rsidR="008C0594" w:rsidRDefault="008C0594" w:rsidP="008C0594">
      <w:pPr>
        <w:pStyle w:val="B1"/>
      </w:pPr>
      <w:r>
        <w:t>-</w:t>
      </w:r>
      <w:r>
        <w:tab/>
        <w:t>NB-IoT NTN UE Test frequencies specified in Table 8.3.2.3.1-1 is used.</w:t>
      </w:r>
    </w:p>
    <w:p w14:paraId="33A4F7B9" w14:textId="77777777" w:rsidR="008C0594" w:rsidRDefault="008C0594" w:rsidP="008C0594">
      <w:pPr>
        <w:pStyle w:val="B1"/>
      </w:pPr>
      <w:r>
        <w:t>-</w:t>
      </w:r>
      <w:r>
        <w:tab/>
        <w:t>NB-IoT NTN UE Test configure following IEs with condition NTN of MasterInformationBlock-NB in Table 8.1.4.3.2-1, SystemInformationBlockType1-NB in Table 8.1.4.3.2-3, SystemInformationBlockType31-NB in Table 8.1.4.3.3-10 and RadioResourceConfigCommonSIB-NB-DEFAULT in Table 8.1.6.3-9.</w:t>
      </w:r>
    </w:p>
    <w:p w14:paraId="57C27BBF" w14:textId="5AC04295" w:rsidR="00AD35CE" w:rsidRPr="002B3813" w:rsidRDefault="008C0594" w:rsidP="008C0594">
      <w:pPr>
        <w:pStyle w:val="B1"/>
      </w:pPr>
      <w:r>
        <w:t>-</w:t>
      </w:r>
      <w:r>
        <w:tab/>
        <w:t>NB-IoT NTN UE uses Combination 8 for single cell scenario and Combination 9 for intra-frequency multi cell scenario.</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8"/>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1"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1"/>
    </w:p>
    <w:p w14:paraId="5CFB97F5" w14:textId="77777777" w:rsidR="0075276A" w:rsidRPr="002B3813" w:rsidRDefault="0075276A" w:rsidP="0075276A">
      <w:pPr>
        <w:pStyle w:val="Heading4"/>
      </w:pPr>
      <w:bookmarkStart w:id="252" w:name="_Toc446340529"/>
      <w:r w:rsidRPr="002B3813">
        <w:t>–</w:t>
      </w:r>
      <w:r w:rsidRPr="002B3813">
        <w:tab/>
      </w:r>
      <w:r w:rsidRPr="002B3813">
        <w:rPr>
          <w:i/>
        </w:rPr>
        <w:t>DLInformationTransfer</w:t>
      </w:r>
      <w:bookmarkEnd w:id="252"/>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3" w:name="_Toc446340538"/>
      <w:r w:rsidRPr="002B3813">
        <w:t>–</w:t>
      </w:r>
      <w:r w:rsidRPr="002B3813">
        <w:tab/>
      </w:r>
      <w:r w:rsidRPr="002B3813">
        <w:rPr>
          <w:i/>
        </w:rPr>
        <w:t>Paging</w:t>
      </w:r>
      <w:bookmarkEnd w:id="253"/>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4" w:name="_Toc446340539"/>
      <w:r w:rsidRPr="002B3813">
        <w:t>–</w:t>
      </w:r>
      <w:r w:rsidRPr="002B3813">
        <w:tab/>
      </w:r>
      <w:r w:rsidRPr="002B3813">
        <w:rPr>
          <w:i/>
        </w:rPr>
        <w:t>RRCConnectionReconfiguration</w:t>
      </w:r>
      <w:bookmarkEnd w:id="254"/>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5" w:name="_Toc446340540"/>
      <w:r w:rsidRPr="002B3813">
        <w:t>–</w:t>
      </w:r>
      <w:r w:rsidRPr="002B3813">
        <w:tab/>
      </w:r>
      <w:r w:rsidRPr="002B3813">
        <w:rPr>
          <w:i/>
        </w:rPr>
        <w:t>RRCConnectionReconfigurationComplete</w:t>
      </w:r>
      <w:bookmarkEnd w:id="255"/>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6" w:name="_Toc446340541"/>
      <w:r w:rsidRPr="002B3813">
        <w:t>–</w:t>
      </w:r>
      <w:r w:rsidRPr="002B3813">
        <w:tab/>
      </w:r>
      <w:r w:rsidRPr="002B3813">
        <w:rPr>
          <w:i/>
        </w:rPr>
        <w:t>RRCConnectionReestablishment</w:t>
      </w:r>
      <w:bookmarkEnd w:id="256"/>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7"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7"/>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8" w:name="_Toc446340544"/>
      <w:r w:rsidRPr="002B3813">
        <w:t>–</w:t>
      </w:r>
      <w:r w:rsidRPr="002B3813">
        <w:tab/>
      </w:r>
      <w:r w:rsidRPr="002B3813">
        <w:rPr>
          <w:i/>
        </w:rPr>
        <w:t>RRCConnectionReestablishmentRequest</w:t>
      </w:r>
      <w:bookmarkEnd w:id="258"/>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9" w:name="_Toc446340545"/>
      <w:r w:rsidRPr="002B3813">
        <w:t>–</w:t>
      </w:r>
      <w:r w:rsidRPr="002B3813">
        <w:tab/>
      </w:r>
      <w:r w:rsidRPr="002B3813">
        <w:rPr>
          <w:i/>
        </w:rPr>
        <w:t>RRCConnectionReject</w:t>
      </w:r>
      <w:bookmarkEnd w:id="259"/>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60" w:name="_Toc446340546"/>
      <w:r w:rsidRPr="002B3813">
        <w:t>–</w:t>
      </w:r>
      <w:r w:rsidRPr="002B3813">
        <w:tab/>
      </w:r>
      <w:r w:rsidRPr="002B3813">
        <w:rPr>
          <w:i/>
        </w:rPr>
        <w:t>RRCConnectionRelease</w:t>
      </w:r>
      <w:bookmarkEnd w:id="260"/>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1" w:name="_Toc446340547"/>
      <w:r w:rsidRPr="002B3813">
        <w:t>–</w:t>
      </w:r>
      <w:r w:rsidRPr="002B3813">
        <w:tab/>
      </w:r>
      <w:r w:rsidRPr="002B3813">
        <w:rPr>
          <w:i/>
        </w:rPr>
        <w:t>RRCConnectionRequest</w:t>
      </w:r>
      <w:bookmarkEnd w:id="261"/>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2" w:name="_Toc446340548"/>
      <w:r w:rsidRPr="002B3813">
        <w:t>–</w:t>
      </w:r>
      <w:r w:rsidRPr="002B3813">
        <w:tab/>
      </w:r>
      <w:r w:rsidRPr="002B3813">
        <w:rPr>
          <w:i/>
        </w:rPr>
        <w:t>RRCConnectionSetup</w:t>
      </w:r>
      <w:bookmarkEnd w:id="262"/>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3" w:name="_Toc446340549"/>
      <w:r w:rsidRPr="002B3813">
        <w:t>–</w:t>
      </w:r>
      <w:r w:rsidRPr="002B3813">
        <w:tab/>
      </w:r>
      <w:r w:rsidRPr="002B3813">
        <w:rPr>
          <w:i/>
        </w:rPr>
        <w:t>RRCConnectionSetupComplete</w:t>
      </w:r>
      <w:bookmarkEnd w:id="263"/>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4" w:name="_Toc446340554"/>
      <w:r w:rsidRPr="00405D0C">
        <w:rPr>
          <w:rFonts w:ascii="Arial" w:hAnsi="Arial"/>
          <w:sz w:val="24"/>
          <w:lang w:eastAsia="x-none"/>
        </w:rPr>
        <w:t>–</w:t>
      </w:r>
      <w:r w:rsidRPr="00405D0C">
        <w:rPr>
          <w:rFonts w:ascii="Arial" w:hAnsi="Arial"/>
          <w:sz w:val="24"/>
          <w:lang w:eastAsia="x-none"/>
        </w:rPr>
        <w:tab/>
      </w:r>
      <w:bookmarkStart w:id="265" w:name="OLE_LINK13"/>
      <w:r w:rsidRPr="00405D0C">
        <w:rPr>
          <w:rFonts w:ascii="Arial" w:hAnsi="Arial"/>
          <w:i/>
          <w:sz w:val="24"/>
          <w:lang w:eastAsia="x-none"/>
        </w:rPr>
        <w:t>SCPTMConfiguration-NB</w:t>
      </w:r>
      <w:bookmarkEnd w:id="265"/>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6" w:name="OLE_LINK89"/>
      <w:bookmarkStart w:id="267" w:name="OLE_LINK90"/>
      <w:r w:rsidRPr="00405D0C">
        <w:rPr>
          <w:rFonts w:ascii="Arial" w:hAnsi="Arial"/>
          <w:b/>
          <w:i/>
          <w:lang w:eastAsia="x-none"/>
        </w:rPr>
        <w:t>SCPTMConfiguration-NB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8" w:name="OLE_LINK83"/>
            <w:bookmarkStart w:id="269"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8"/>
      <w:bookmarkEnd w:id="269"/>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4"/>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70" w:name="_Toc446340555"/>
      <w:r w:rsidRPr="002B3813">
        <w:t>–</w:t>
      </w:r>
      <w:r w:rsidRPr="002B3813">
        <w:tab/>
      </w:r>
      <w:r w:rsidRPr="002B3813">
        <w:rPr>
          <w:i/>
        </w:rPr>
        <w:t>UECapabilityInformation</w:t>
      </w:r>
      <w:bookmarkEnd w:id="270"/>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1" w:name="_Toc446340559"/>
      <w:r w:rsidRPr="002B3813">
        <w:t>–</w:t>
      </w:r>
      <w:r w:rsidRPr="002B3813">
        <w:tab/>
      </w:r>
      <w:r w:rsidRPr="002B3813">
        <w:rPr>
          <w:i/>
        </w:rPr>
        <w:t>ULInformationTransfer</w:t>
      </w:r>
      <w:bookmarkEnd w:id="271"/>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2" w:name="_Toc446340561"/>
      <w:r w:rsidRPr="002B3813">
        <w:t>8.1.6.2</w:t>
      </w:r>
      <w:r w:rsidRPr="002B3813">
        <w:tab/>
        <w:t>NB-IoT System information blocks</w:t>
      </w:r>
      <w:bookmarkEnd w:id="272"/>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3" w:name="_Toc446340562"/>
      <w:r w:rsidRPr="002B3813">
        <w:t>8.1.6.3</w:t>
      </w:r>
      <w:r w:rsidRPr="002B3813">
        <w:tab/>
        <w:t>NB-IoT Radio resource control information elements</w:t>
      </w:r>
      <w:bookmarkEnd w:id="273"/>
    </w:p>
    <w:p w14:paraId="28F69947" w14:textId="77777777" w:rsidR="0075276A" w:rsidRPr="002B3813" w:rsidRDefault="0075276A" w:rsidP="0075276A">
      <w:pPr>
        <w:pStyle w:val="Heading4"/>
      </w:pPr>
      <w:bookmarkStart w:id="274" w:name="_Toc446340563"/>
      <w:r w:rsidRPr="002B3813">
        <w:t>–</w:t>
      </w:r>
      <w:r w:rsidRPr="002B3813">
        <w:tab/>
        <w:t>BCCH-Config-NB-DEFAULT</w:t>
      </w:r>
      <w:bookmarkEnd w:id="274"/>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5" w:name="_Toc446340577"/>
      <w:r w:rsidRPr="002B3813">
        <w:t>–</w:t>
      </w:r>
      <w:r w:rsidRPr="002B3813">
        <w:tab/>
        <w:t>PCCH-Config-NB-DEFAULT</w:t>
      </w:r>
      <w:bookmarkEnd w:id="275"/>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6" w:name="_Toc446340579"/>
      <w:r w:rsidRPr="002B3813">
        <w:t>–</w:t>
      </w:r>
      <w:r w:rsidRPr="002B3813">
        <w:tab/>
        <w:t>NPDCCH-ConfigDedicated-NB-DEFAULT</w:t>
      </w:r>
      <w:bookmarkEnd w:id="276"/>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7" w:name="_Toc446340584"/>
      <w:r w:rsidRPr="002B3813">
        <w:t>–</w:t>
      </w:r>
      <w:r w:rsidRPr="002B3813">
        <w:tab/>
        <w:t>NPRACH-ConfigSIB-NB-DEFAULT</w:t>
      </w:r>
      <w:bookmarkEnd w:id="277"/>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8" w:name="_Toc446340591"/>
      <w:r w:rsidRPr="002B3813">
        <w:t>–</w:t>
      </w:r>
      <w:r w:rsidRPr="002B3813">
        <w:tab/>
        <w:t>NPUSCH-ConfigCommon-NB-DEFAULT</w:t>
      </w:r>
      <w:bookmarkEnd w:id="278"/>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9" w:name="_Toc446340592"/>
      <w:r w:rsidRPr="002B3813">
        <w:t>–</w:t>
      </w:r>
      <w:r w:rsidRPr="002B3813">
        <w:tab/>
        <w:t>NPUSCH-ConfigDedicated-NB-DEFAULT</w:t>
      </w:r>
      <w:bookmarkEnd w:id="279"/>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80" w:name="_Toc446340595"/>
      <w:r w:rsidRPr="002B3813">
        <w:t>–</w:t>
      </w:r>
      <w:r w:rsidRPr="002B3813">
        <w:tab/>
        <w:t>RACH-ConfigCommon-NB-DEFAULT</w:t>
      </w:r>
      <w:bookmarkEnd w:id="280"/>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1" w:name="_Toc446340599"/>
      <w:r w:rsidRPr="002B3813">
        <w:t>–</w:t>
      </w:r>
      <w:r w:rsidRPr="002B3813">
        <w:tab/>
        <w:t>RadioResourceConfigCommonSIB-NB-DEFAULT</w:t>
      </w:r>
      <w:bookmarkEnd w:id="281"/>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gridCol w:w="9"/>
      </w:tblGrid>
      <w:tr w:rsidR="0075276A" w:rsidRPr="002B3813" w14:paraId="55496B00" w14:textId="77777777" w:rsidTr="007F6A91">
        <w:trPr>
          <w:gridAfter w:val="1"/>
          <w:wAfter w:w="9" w:type="dxa"/>
        </w:trPr>
        <w:tc>
          <w:tcPr>
            <w:tcW w:w="9781" w:type="dxa"/>
            <w:gridSpan w:val="5"/>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7F6A91">
        <w:tblPrEx>
          <w:tblCellMar>
            <w:left w:w="108" w:type="dxa"/>
            <w:right w:w="108" w:type="dxa"/>
          </w:tblCellMar>
        </w:tblPrEx>
        <w:trPr>
          <w:gridAfter w:val="1"/>
          <w:wAfter w:w="9" w:type="dxa"/>
        </w:trPr>
        <w:tc>
          <w:tcPr>
            <w:tcW w:w="4537" w:type="dxa"/>
            <w:gridSpan w:val="2"/>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tcPr>
          <w:p w14:paraId="614BCA87" w14:textId="77777777" w:rsidR="0075276A" w:rsidRPr="002B3813" w:rsidRDefault="0075276A" w:rsidP="003C19DA">
            <w:pPr>
              <w:pStyle w:val="TAH"/>
              <w:rPr>
                <w:lang w:eastAsia="en-US"/>
              </w:rPr>
            </w:pPr>
            <w:r w:rsidRPr="002B3813">
              <w:rPr>
                <w:lang w:eastAsia="en-US"/>
              </w:rPr>
              <w:t>Comment</w:t>
            </w:r>
          </w:p>
        </w:tc>
        <w:tc>
          <w:tcPr>
            <w:tcW w:w="1275" w:type="dxa"/>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7F6A91">
        <w:tblPrEx>
          <w:tblCellMar>
            <w:left w:w="108" w:type="dxa"/>
            <w:right w:w="108" w:type="dxa"/>
          </w:tblCellMar>
        </w:tblPrEx>
        <w:trPr>
          <w:gridAfter w:val="1"/>
          <w:wAfter w:w="9" w:type="dxa"/>
        </w:trPr>
        <w:tc>
          <w:tcPr>
            <w:tcW w:w="4537" w:type="dxa"/>
            <w:gridSpan w:val="2"/>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tcPr>
          <w:p w14:paraId="0D76022C" w14:textId="77777777" w:rsidR="0075276A" w:rsidRPr="002B3813" w:rsidRDefault="0075276A" w:rsidP="003C19DA">
            <w:pPr>
              <w:pStyle w:val="TAL"/>
              <w:rPr>
                <w:lang w:eastAsia="en-US"/>
              </w:rPr>
            </w:pPr>
          </w:p>
        </w:tc>
        <w:tc>
          <w:tcPr>
            <w:tcW w:w="1275" w:type="dxa"/>
          </w:tcPr>
          <w:p w14:paraId="033E0AB6" w14:textId="77777777" w:rsidR="0075276A" w:rsidRPr="002B3813" w:rsidRDefault="0075276A" w:rsidP="003C19DA">
            <w:pPr>
              <w:pStyle w:val="TAL"/>
              <w:rPr>
                <w:lang w:eastAsia="en-US"/>
              </w:rPr>
            </w:pPr>
          </w:p>
        </w:tc>
      </w:tr>
      <w:tr w:rsidR="0075276A" w:rsidRPr="002B3813" w14:paraId="5BD029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tcPr>
          <w:p w14:paraId="07569A2A" w14:textId="77777777" w:rsidR="0075276A" w:rsidRPr="002B3813" w:rsidRDefault="0075276A" w:rsidP="003C19DA">
            <w:pPr>
              <w:pStyle w:val="TAL"/>
              <w:rPr>
                <w:lang w:eastAsia="en-US"/>
              </w:rPr>
            </w:pPr>
          </w:p>
        </w:tc>
        <w:tc>
          <w:tcPr>
            <w:tcW w:w="1275" w:type="dxa"/>
          </w:tcPr>
          <w:p w14:paraId="2064F322" w14:textId="77777777" w:rsidR="0075276A" w:rsidRPr="002B3813" w:rsidRDefault="0075276A" w:rsidP="003C19DA">
            <w:pPr>
              <w:pStyle w:val="TAL"/>
              <w:rPr>
                <w:lang w:eastAsia="en-US"/>
              </w:rPr>
            </w:pPr>
          </w:p>
        </w:tc>
      </w:tr>
      <w:tr w:rsidR="0075276A" w:rsidRPr="002B3813" w14:paraId="1D8E2F6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tcPr>
          <w:p w14:paraId="193367FE" w14:textId="77777777" w:rsidR="0075276A" w:rsidRPr="002B3813" w:rsidRDefault="0075276A" w:rsidP="003C19DA">
            <w:pPr>
              <w:pStyle w:val="TAL"/>
              <w:rPr>
                <w:lang w:eastAsia="en-US"/>
              </w:rPr>
            </w:pPr>
          </w:p>
        </w:tc>
        <w:tc>
          <w:tcPr>
            <w:tcW w:w="1275" w:type="dxa"/>
          </w:tcPr>
          <w:p w14:paraId="64294021" w14:textId="77777777" w:rsidR="0075276A" w:rsidRPr="002B3813" w:rsidRDefault="0075276A" w:rsidP="003C19DA">
            <w:pPr>
              <w:pStyle w:val="TAL"/>
              <w:rPr>
                <w:lang w:eastAsia="en-US"/>
              </w:rPr>
            </w:pPr>
          </w:p>
        </w:tc>
      </w:tr>
      <w:tr w:rsidR="0075276A" w:rsidRPr="002B3813" w14:paraId="3E659CB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tcPr>
          <w:p w14:paraId="3185E70E" w14:textId="77777777" w:rsidR="0075276A" w:rsidRPr="002B3813" w:rsidRDefault="0075276A" w:rsidP="003C19DA">
            <w:pPr>
              <w:pStyle w:val="TAL"/>
              <w:rPr>
                <w:lang w:eastAsia="en-US"/>
              </w:rPr>
            </w:pPr>
          </w:p>
        </w:tc>
        <w:tc>
          <w:tcPr>
            <w:tcW w:w="1275" w:type="dxa"/>
          </w:tcPr>
          <w:p w14:paraId="78FDDF1F" w14:textId="77777777" w:rsidR="0075276A" w:rsidRPr="002B3813" w:rsidRDefault="0075276A" w:rsidP="003C19DA">
            <w:pPr>
              <w:pStyle w:val="TAL"/>
              <w:rPr>
                <w:lang w:eastAsia="en-US"/>
              </w:rPr>
            </w:pPr>
          </w:p>
        </w:tc>
      </w:tr>
      <w:tr w:rsidR="0075276A" w:rsidRPr="002B3813" w14:paraId="279CF59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tcPr>
          <w:p w14:paraId="3E9B21DF" w14:textId="77777777" w:rsidR="0075276A" w:rsidRPr="002B3813" w:rsidRDefault="0075276A" w:rsidP="003C19DA">
            <w:pPr>
              <w:pStyle w:val="TAL"/>
              <w:rPr>
                <w:lang w:eastAsia="en-US"/>
              </w:rPr>
            </w:pPr>
          </w:p>
        </w:tc>
        <w:tc>
          <w:tcPr>
            <w:tcW w:w="1275" w:type="dxa"/>
          </w:tcPr>
          <w:p w14:paraId="606F4452" w14:textId="77777777" w:rsidR="0075276A" w:rsidRPr="002B3813" w:rsidRDefault="0075276A" w:rsidP="003C19DA">
            <w:pPr>
              <w:pStyle w:val="TAL"/>
              <w:rPr>
                <w:lang w:eastAsia="en-US"/>
              </w:rPr>
            </w:pPr>
          </w:p>
        </w:tc>
      </w:tr>
      <w:tr w:rsidR="0075276A" w:rsidRPr="002B3813" w14:paraId="48205BA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tcPr>
          <w:p w14:paraId="11A38ADB" w14:textId="77777777" w:rsidR="0075276A" w:rsidRPr="002B3813" w:rsidRDefault="0075276A" w:rsidP="003C19DA">
            <w:pPr>
              <w:pStyle w:val="TAL"/>
              <w:rPr>
                <w:lang w:eastAsia="en-US"/>
              </w:rPr>
            </w:pPr>
          </w:p>
        </w:tc>
        <w:tc>
          <w:tcPr>
            <w:tcW w:w="1275" w:type="dxa"/>
          </w:tcPr>
          <w:p w14:paraId="4A12A3BD" w14:textId="77777777" w:rsidR="0075276A" w:rsidRPr="002B3813" w:rsidRDefault="0075276A" w:rsidP="003C19DA">
            <w:pPr>
              <w:pStyle w:val="TAL"/>
              <w:rPr>
                <w:lang w:eastAsia="en-US"/>
              </w:rPr>
            </w:pPr>
          </w:p>
        </w:tc>
      </w:tr>
      <w:tr w:rsidR="0075276A" w:rsidRPr="002B3813" w14:paraId="5B78A1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tcPr>
          <w:p w14:paraId="34BE47D0" w14:textId="77777777" w:rsidR="0075276A" w:rsidRPr="002B3813" w:rsidRDefault="0075276A" w:rsidP="003C19DA">
            <w:pPr>
              <w:pStyle w:val="TAL"/>
              <w:rPr>
                <w:lang w:eastAsia="en-US"/>
              </w:rPr>
            </w:pPr>
          </w:p>
        </w:tc>
        <w:tc>
          <w:tcPr>
            <w:tcW w:w="1275" w:type="dxa"/>
          </w:tcPr>
          <w:p w14:paraId="02D5B475" w14:textId="77777777" w:rsidR="0075276A" w:rsidRPr="002B3813" w:rsidRDefault="0075276A" w:rsidP="003C19DA">
            <w:pPr>
              <w:pStyle w:val="TAL"/>
              <w:rPr>
                <w:lang w:eastAsia="en-US"/>
              </w:rPr>
            </w:pPr>
          </w:p>
        </w:tc>
      </w:tr>
      <w:tr w:rsidR="0075276A" w:rsidRPr="002B3813" w14:paraId="24D346F1"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tcPr>
          <w:p w14:paraId="3B358F73" w14:textId="77777777" w:rsidR="0075276A" w:rsidRPr="002B3813" w:rsidRDefault="0075276A" w:rsidP="003C19DA">
            <w:pPr>
              <w:pStyle w:val="TAL"/>
              <w:rPr>
                <w:lang w:eastAsia="en-US"/>
              </w:rPr>
            </w:pPr>
          </w:p>
        </w:tc>
        <w:tc>
          <w:tcPr>
            <w:tcW w:w="1275" w:type="dxa"/>
          </w:tcPr>
          <w:p w14:paraId="10CD08B2" w14:textId="77777777" w:rsidR="0075276A" w:rsidRPr="002B3813" w:rsidRDefault="0075276A" w:rsidP="003C19DA">
            <w:pPr>
              <w:pStyle w:val="TAL"/>
              <w:rPr>
                <w:lang w:eastAsia="en-US"/>
              </w:rPr>
            </w:pPr>
          </w:p>
        </w:tc>
      </w:tr>
      <w:tr w:rsidR="0075276A" w:rsidRPr="002B3813" w14:paraId="4403FF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tcPr>
          <w:p w14:paraId="0F90C110" w14:textId="77777777" w:rsidR="0075276A" w:rsidRPr="002B3813" w:rsidRDefault="0075276A" w:rsidP="003C19DA">
            <w:pPr>
              <w:pStyle w:val="TAL"/>
              <w:rPr>
                <w:lang w:eastAsia="en-US"/>
              </w:rPr>
            </w:pPr>
          </w:p>
        </w:tc>
        <w:tc>
          <w:tcPr>
            <w:tcW w:w="1275" w:type="dxa"/>
          </w:tcPr>
          <w:p w14:paraId="3F4B3A2F" w14:textId="77777777" w:rsidR="0075276A" w:rsidRPr="002B3813" w:rsidRDefault="0075276A" w:rsidP="003C19DA">
            <w:pPr>
              <w:pStyle w:val="TAL"/>
              <w:rPr>
                <w:lang w:eastAsia="en-US"/>
              </w:rPr>
            </w:pPr>
          </w:p>
        </w:tc>
      </w:tr>
      <w:tr w:rsidR="004524D8" w:rsidRPr="002B3813" w14:paraId="22F07D8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tcPr>
          <w:p w14:paraId="467F264D" w14:textId="77777777" w:rsidR="004524D8" w:rsidRPr="002B3813" w:rsidRDefault="004524D8" w:rsidP="00F22AEE">
            <w:pPr>
              <w:pStyle w:val="TAL"/>
              <w:rPr>
                <w:lang w:eastAsia="en-US"/>
              </w:rPr>
            </w:pPr>
          </w:p>
        </w:tc>
        <w:tc>
          <w:tcPr>
            <w:tcW w:w="1275" w:type="dxa"/>
          </w:tcPr>
          <w:p w14:paraId="16ED26A6" w14:textId="77777777" w:rsidR="004524D8" w:rsidRPr="002B3813" w:rsidRDefault="004524D8" w:rsidP="00F22AEE">
            <w:pPr>
              <w:pStyle w:val="TAL"/>
              <w:rPr>
                <w:lang w:eastAsia="en-US"/>
              </w:rPr>
            </w:pPr>
          </w:p>
        </w:tc>
      </w:tr>
      <w:tr w:rsidR="00D9543B" w:rsidRPr="002B3813" w14:paraId="11B02A2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FF82246" w14:textId="026D4222" w:rsidR="00D9543B" w:rsidRPr="002B3813" w:rsidRDefault="00D9543B" w:rsidP="00D9543B">
            <w:pPr>
              <w:pStyle w:val="TAL"/>
              <w:rPr>
                <w:rFonts w:eastAsia="SimSun"/>
                <w:lang w:eastAsia="zh-CN"/>
              </w:rPr>
            </w:pPr>
            <w:r w:rsidRPr="00E409F3">
              <w:t xml:space="preserve">  nprach-Config-v1450</w:t>
            </w:r>
          </w:p>
        </w:tc>
        <w:tc>
          <w:tcPr>
            <w:tcW w:w="2268" w:type="dxa"/>
          </w:tcPr>
          <w:p w14:paraId="2D47AB6D" w14:textId="348EB412" w:rsidR="00D9543B" w:rsidRPr="002B3813" w:rsidRDefault="00D9543B" w:rsidP="00D9543B">
            <w:pPr>
              <w:pStyle w:val="TAL"/>
              <w:rPr>
                <w:rFonts w:eastAsia="SimSun"/>
                <w:lang w:eastAsia="zh-CN"/>
              </w:rPr>
            </w:pPr>
            <w:r w:rsidRPr="00E409F3">
              <w:rPr>
                <w:rFonts w:eastAsia="SimSun"/>
                <w:lang w:eastAsia="zh-CN"/>
              </w:rPr>
              <w:t>Not present</w:t>
            </w:r>
          </w:p>
        </w:tc>
        <w:tc>
          <w:tcPr>
            <w:tcW w:w="1701" w:type="dxa"/>
          </w:tcPr>
          <w:p w14:paraId="31883FD4" w14:textId="77777777" w:rsidR="00D9543B" w:rsidRPr="002B3813" w:rsidRDefault="00D9543B" w:rsidP="00D9543B">
            <w:pPr>
              <w:pStyle w:val="TAL"/>
              <w:rPr>
                <w:lang w:eastAsia="en-US"/>
              </w:rPr>
            </w:pPr>
          </w:p>
        </w:tc>
        <w:tc>
          <w:tcPr>
            <w:tcW w:w="1275" w:type="dxa"/>
          </w:tcPr>
          <w:p w14:paraId="53056994" w14:textId="77777777" w:rsidR="00D9543B" w:rsidRPr="002B3813" w:rsidRDefault="00D9543B" w:rsidP="00D9543B">
            <w:pPr>
              <w:pStyle w:val="TAL"/>
              <w:rPr>
                <w:lang w:eastAsia="en-US"/>
              </w:rPr>
            </w:pPr>
          </w:p>
        </w:tc>
      </w:tr>
      <w:tr w:rsidR="00D9543B" w:rsidRPr="005F0B98" w14:paraId="0DBB584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F0B9779" w14:textId="77777777" w:rsidR="00D9543B" w:rsidRPr="005F0B98" w:rsidRDefault="00D9543B" w:rsidP="00D9543B">
            <w:pPr>
              <w:pStyle w:val="TAL"/>
              <w:rPr>
                <w:lang w:eastAsia="zh-CN"/>
              </w:rPr>
            </w:pPr>
            <w:r w:rsidRPr="005F0B98">
              <w:rPr>
                <w:lang w:eastAsia="zh-CN"/>
              </w:rPr>
              <w:t xml:space="preserve">  </w:t>
            </w:r>
            <w:r w:rsidRPr="005F0B98">
              <w:t>nprach-Config-v1530</w:t>
            </w:r>
          </w:p>
        </w:tc>
        <w:tc>
          <w:tcPr>
            <w:tcW w:w="2268" w:type="dxa"/>
          </w:tcPr>
          <w:p w14:paraId="7ABF0672" w14:textId="77777777" w:rsidR="00D9543B" w:rsidRPr="005F0B98" w:rsidRDefault="00D9543B" w:rsidP="00D9543B">
            <w:pPr>
              <w:pStyle w:val="TAL"/>
              <w:rPr>
                <w:lang w:eastAsia="zh-CN"/>
              </w:rPr>
            </w:pPr>
            <w:r w:rsidRPr="005F0B98">
              <w:rPr>
                <w:lang w:eastAsia="zh-CN"/>
              </w:rPr>
              <w:t>NPRACH-ConfigSIB-NB-v1530</w:t>
            </w:r>
            <w:r w:rsidRPr="005F0B98">
              <w:t>-DEFAULT</w:t>
            </w:r>
          </w:p>
        </w:tc>
        <w:tc>
          <w:tcPr>
            <w:tcW w:w="1701" w:type="dxa"/>
          </w:tcPr>
          <w:p w14:paraId="0D674F9C" w14:textId="77777777" w:rsidR="00D9543B" w:rsidRPr="005F0B98" w:rsidRDefault="00D9543B" w:rsidP="00D9543B">
            <w:pPr>
              <w:pStyle w:val="TAL"/>
            </w:pPr>
          </w:p>
        </w:tc>
        <w:tc>
          <w:tcPr>
            <w:tcW w:w="1284" w:type="dxa"/>
            <w:gridSpan w:val="2"/>
          </w:tcPr>
          <w:p w14:paraId="4F65C174" w14:textId="77777777" w:rsidR="00D9543B" w:rsidRPr="005F0B98" w:rsidRDefault="00D9543B" w:rsidP="00D9543B">
            <w:pPr>
              <w:pStyle w:val="TAL"/>
            </w:pPr>
            <w:r w:rsidRPr="005F0B98">
              <w:t>TDD</w:t>
            </w:r>
          </w:p>
        </w:tc>
      </w:tr>
      <w:tr w:rsidR="00D9543B" w:rsidRPr="005F0B98" w14:paraId="15629127"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99FD0E1" w14:textId="769A1BEA" w:rsidR="00D9543B" w:rsidRPr="005F0B98" w:rsidRDefault="00D9543B" w:rsidP="00D9543B">
            <w:pPr>
              <w:pStyle w:val="TAL"/>
              <w:rPr>
                <w:lang w:eastAsia="zh-CN"/>
              </w:rPr>
            </w:pPr>
            <w:r w:rsidRPr="00E409F3">
              <w:t xml:space="preserve">  dl-Gap-v1530</w:t>
            </w:r>
          </w:p>
        </w:tc>
        <w:tc>
          <w:tcPr>
            <w:tcW w:w="2268" w:type="dxa"/>
          </w:tcPr>
          <w:p w14:paraId="531CFD3C" w14:textId="112DC6E3" w:rsidR="00D9543B" w:rsidRPr="005F0B98" w:rsidRDefault="00D9543B" w:rsidP="00D9543B">
            <w:pPr>
              <w:pStyle w:val="TAL"/>
              <w:rPr>
                <w:lang w:eastAsia="zh-CN"/>
              </w:rPr>
            </w:pPr>
            <w:r w:rsidRPr="00E409F3">
              <w:rPr>
                <w:rFonts w:eastAsia="SimSun"/>
                <w:lang w:eastAsia="zh-CN"/>
              </w:rPr>
              <w:t>Not present</w:t>
            </w:r>
          </w:p>
        </w:tc>
        <w:tc>
          <w:tcPr>
            <w:tcW w:w="1701" w:type="dxa"/>
          </w:tcPr>
          <w:p w14:paraId="1A2BDB2A" w14:textId="77777777" w:rsidR="00D9543B" w:rsidRPr="005F0B98" w:rsidRDefault="00D9543B" w:rsidP="00D9543B">
            <w:pPr>
              <w:pStyle w:val="TAL"/>
            </w:pPr>
          </w:p>
        </w:tc>
        <w:tc>
          <w:tcPr>
            <w:tcW w:w="1284" w:type="dxa"/>
            <w:gridSpan w:val="2"/>
          </w:tcPr>
          <w:p w14:paraId="1F83911C" w14:textId="77777777" w:rsidR="00D9543B" w:rsidRPr="005F0B98" w:rsidRDefault="00D9543B" w:rsidP="00D9543B">
            <w:pPr>
              <w:pStyle w:val="TAL"/>
            </w:pPr>
          </w:p>
        </w:tc>
      </w:tr>
      <w:tr w:rsidR="00D9543B" w:rsidRPr="005F0B98" w14:paraId="2D150D3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0463943" w14:textId="2433B514" w:rsidR="00D9543B" w:rsidRPr="005F0B98" w:rsidRDefault="00D9543B" w:rsidP="00D9543B">
            <w:pPr>
              <w:pStyle w:val="TAL"/>
              <w:rPr>
                <w:lang w:eastAsia="zh-CN"/>
              </w:rPr>
            </w:pPr>
            <w:r w:rsidRPr="00E409F3">
              <w:t xml:space="preserve">  wus-Config-v1530</w:t>
            </w:r>
          </w:p>
        </w:tc>
        <w:tc>
          <w:tcPr>
            <w:tcW w:w="2268" w:type="dxa"/>
          </w:tcPr>
          <w:p w14:paraId="310FAC49" w14:textId="6EB68619" w:rsidR="00D9543B" w:rsidRPr="005F0B98" w:rsidRDefault="00D9543B" w:rsidP="00D9543B">
            <w:pPr>
              <w:pStyle w:val="TAL"/>
              <w:rPr>
                <w:lang w:eastAsia="zh-CN"/>
              </w:rPr>
            </w:pPr>
            <w:r w:rsidRPr="00E409F3">
              <w:rPr>
                <w:rFonts w:eastAsia="SimSun"/>
                <w:lang w:eastAsia="zh-CN"/>
              </w:rPr>
              <w:t>Not present</w:t>
            </w:r>
          </w:p>
        </w:tc>
        <w:tc>
          <w:tcPr>
            <w:tcW w:w="1701" w:type="dxa"/>
          </w:tcPr>
          <w:p w14:paraId="41514A68" w14:textId="77777777" w:rsidR="00D9543B" w:rsidRPr="005F0B98" w:rsidRDefault="00D9543B" w:rsidP="00D9543B">
            <w:pPr>
              <w:pStyle w:val="TAL"/>
            </w:pPr>
          </w:p>
        </w:tc>
        <w:tc>
          <w:tcPr>
            <w:tcW w:w="1284" w:type="dxa"/>
            <w:gridSpan w:val="2"/>
          </w:tcPr>
          <w:p w14:paraId="66A0421C" w14:textId="77777777" w:rsidR="00D9543B" w:rsidRPr="005F0B98" w:rsidRDefault="00D9543B" w:rsidP="00D9543B">
            <w:pPr>
              <w:pStyle w:val="TAL"/>
            </w:pPr>
          </w:p>
        </w:tc>
      </w:tr>
      <w:tr w:rsidR="00D9543B" w:rsidRPr="005F0B98" w14:paraId="53274F5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378804" w14:textId="77777777" w:rsidR="00D9543B" w:rsidRPr="005F0B98" w:rsidRDefault="00D9543B" w:rsidP="00D9543B">
            <w:pPr>
              <w:pStyle w:val="TAL"/>
              <w:rPr>
                <w:lang w:eastAsia="zh-CN"/>
              </w:rPr>
            </w:pPr>
            <w:r w:rsidRPr="005F0B98">
              <w:rPr>
                <w:lang w:eastAsia="zh-CN"/>
              </w:rPr>
              <w:t xml:space="preserve">  nprach-Config-v1550</w:t>
            </w:r>
          </w:p>
        </w:tc>
        <w:tc>
          <w:tcPr>
            <w:tcW w:w="2268" w:type="dxa"/>
          </w:tcPr>
          <w:p w14:paraId="5869FFEE" w14:textId="77777777" w:rsidR="00D9543B" w:rsidRPr="005F0B98" w:rsidRDefault="00D9543B" w:rsidP="00D9543B">
            <w:pPr>
              <w:pStyle w:val="TAL"/>
              <w:rPr>
                <w:lang w:eastAsia="zh-CN"/>
              </w:rPr>
            </w:pPr>
            <w:r w:rsidRPr="005F0B98">
              <w:rPr>
                <w:lang w:eastAsia="zh-CN"/>
              </w:rPr>
              <w:t>NPRACH-ConfigSIB-NB-v1550</w:t>
            </w:r>
            <w:r w:rsidRPr="005F0B98">
              <w:t>-DEFAULT</w:t>
            </w:r>
          </w:p>
        </w:tc>
        <w:tc>
          <w:tcPr>
            <w:tcW w:w="1701" w:type="dxa"/>
          </w:tcPr>
          <w:p w14:paraId="758C3EAD" w14:textId="77777777" w:rsidR="00D9543B" w:rsidRPr="005F0B98" w:rsidRDefault="00D9543B" w:rsidP="00D9543B">
            <w:pPr>
              <w:pStyle w:val="TAL"/>
            </w:pPr>
          </w:p>
        </w:tc>
        <w:tc>
          <w:tcPr>
            <w:tcW w:w="1284" w:type="dxa"/>
            <w:gridSpan w:val="2"/>
          </w:tcPr>
          <w:p w14:paraId="204D5E4C" w14:textId="77777777" w:rsidR="00D9543B" w:rsidRPr="005F0B98" w:rsidRDefault="00D9543B" w:rsidP="00D9543B">
            <w:pPr>
              <w:pStyle w:val="TAL"/>
            </w:pPr>
            <w:r w:rsidRPr="005F0B98">
              <w:t>TDD</w:t>
            </w:r>
          </w:p>
        </w:tc>
      </w:tr>
      <w:tr w:rsidR="00D9543B" w:rsidRPr="005F0B98" w14:paraId="494B49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61D4F72" w14:textId="3DC910CF" w:rsidR="00D9543B" w:rsidRPr="005F0B98" w:rsidRDefault="00D9543B" w:rsidP="00D9543B">
            <w:pPr>
              <w:pStyle w:val="TAL"/>
              <w:rPr>
                <w:lang w:eastAsia="zh-CN"/>
              </w:rPr>
            </w:pPr>
            <w:r w:rsidRPr="00E409F3">
              <w:t>gwus-Config-r16</w:t>
            </w:r>
          </w:p>
        </w:tc>
        <w:tc>
          <w:tcPr>
            <w:tcW w:w="2268" w:type="dxa"/>
          </w:tcPr>
          <w:p w14:paraId="5D7DBB3D" w14:textId="6596981C" w:rsidR="00D9543B" w:rsidRPr="005F0B98" w:rsidRDefault="00D9543B" w:rsidP="00D9543B">
            <w:pPr>
              <w:pStyle w:val="TAL"/>
              <w:rPr>
                <w:lang w:eastAsia="zh-CN"/>
              </w:rPr>
            </w:pPr>
            <w:r w:rsidRPr="00E409F3">
              <w:rPr>
                <w:rFonts w:eastAsia="SimSun"/>
                <w:lang w:eastAsia="zh-CN"/>
              </w:rPr>
              <w:t>Not present</w:t>
            </w:r>
          </w:p>
        </w:tc>
        <w:tc>
          <w:tcPr>
            <w:tcW w:w="1701" w:type="dxa"/>
          </w:tcPr>
          <w:p w14:paraId="3B850E45" w14:textId="77777777" w:rsidR="00D9543B" w:rsidRPr="005F0B98" w:rsidRDefault="00D9543B" w:rsidP="00D9543B">
            <w:pPr>
              <w:pStyle w:val="TAL"/>
            </w:pPr>
          </w:p>
        </w:tc>
        <w:tc>
          <w:tcPr>
            <w:tcW w:w="1284" w:type="dxa"/>
            <w:gridSpan w:val="2"/>
          </w:tcPr>
          <w:p w14:paraId="7A81313F" w14:textId="77777777" w:rsidR="00D9543B" w:rsidRPr="005F0B98" w:rsidRDefault="00D9543B" w:rsidP="00D9543B">
            <w:pPr>
              <w:pStyle w:val="TAL"/>
            </w:pPr>
          </w:p>
        </w:tc>
      </w:tr>
      <w:tr w:rsidR="00D9543B" w:rsidRPr="005F0B98" w14:paraId="40F70D5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222388F" w14:textId="5D564BE0" w:rsidR="00D9543B" w:rsidRPr="005F0B98" w:rsidRDefault="00D9543B" w:rsidP="00D9543B">
            <w:pPr>
              <w:pStyle w:val="TAL"/>
              <w:rPr>
                <w:lang w:eastAsia="zh-CN"/>
              </w:rPr>
            </w:pPr>
            <w:r w:rsidRPr="00E409F3">
              <w:t>nrs-NonAnchorConfig-r16</w:t>
            </w:r>
          </w:p>
        </w:tc>
        <w:tc>
          <w:tcPr>
            <w:tcW w:w="2268" w:type="dxa"/>
          </w:tcPr>
          <w:p w14:paraId="05E09501" w14:textId="52A9CB2F" w:rsidR="00D9543B" w:rsidRPr="005F0B98" w:rsidRDefault="00D9543B" w:rsidP="00D9543B">
            <w:pPr>
              <w:pStyle w:val="TAL"/>
              <w:rPr>
                <w:lang w:eastAsia="zh-CN"/>
              </w:rPr>
            </w:pPr>
            <w:r w:rsidRPr="00E409F3">
              <w:rPr>
                <w:rFonts w:eastAsia="SimSun"/>
                <w:lang w:eastAsia="zh-CN"/>
              </w:rPr>
              <w:t>Not present</w:t>
            </w:r>
          </w:p>
        </w:tc>
        <w:tc>
          <w:tcPr>
            <w:tcW w:w="1701" w:type="dxa"/>
          </w:tcPr>
          <w:p w14:paraId="13C0ECAE" w14:textId="77777777" w:rsidR="00D9543B" w:rsidRPr="005F0B98" w:rsidRDefault="00D9543B" w:rsidP="00D9543B">
            <w:pPr>
              <w:pStyle w:val="TAL"/>
            </w:pPr>
          </w:p>
        </w:tc>
        <w:tc>
          <w:tcPr>
            <w:tcW w:w="1284" w:type="dxa"/>
            <w:gridSpan w:val="2"/>
          </w:tcPr>
          <w:p w14:paraId="6B449438" w14:textId="77777777" w:rsidR="00D9543B" w:rsidRPr="005F0B98" w:rsidRDefault="00D9543B" w:rsidP="00D9543B">
            <w:pPr>
              <w:pStyle w:val="TAL"/>
            </w:pPr>
          </w:p>
        </w:tc>
      </w:tr>
      <w:tr w:rsidR="00D9543B" w:rsidRPr="005F0B98" w14:paraId="2B0CEA9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17912C" w14:textId="56E498BF" w:rsidR="00D9543B" w:rsidRPr="005F0B98" w:rsidRDefault="00D9543B" w:rsidP="00D9543B">
            <w:pPr>
              <w:pStyle w:val="TAL"/>
              <w:rPr>
                <w:lang w:eastAsia="zh-CN"/>
              </w:rPr>
            </w:pPr>
            <w:r w:rsidRPr="00E409F3">
              <w:t>ue-SpecificDRX-CycleMin-r16</w:t>
            </w:r>
          </w:p>
        </w:tc>
        <w:tc>
          <w:tcPr>
            <w:tcW w:w="2268" w:type="dxa"/>
          </w:tcPr>
          <w:p w14:paraId="19294710" w14:textId="1AC4CCF4" w:rsidR="00D9543B" w:rsidRPr="005F0B98" w:rsidRDefault="00D9543B" w:rsidP="00D9543B">
            <w:pPr>
              <w:pStyle w:val="TAL"/>
              <w:rPr>
                <w:lang w:eastAsia="zh-CN"/>
              </w:rPr>
            </w:pPr>
            <w:r w:rsidRPr="00E409F3">
              <w:rPr>
                <w:rFonts w:eastAsia="SimSun"/>
                <w:lang w:eastAsia="zh-CN"/>
              </w:rPr>
              <w:t>Not present</w:t>
            </w:r>
          </w:p>
        </w:tc>
        <w:tc>
          <w:tcPr>
            <w:tcW w:w="1701" w:type="dxa"/>
          </w:tcPr>
          <w:p w14:paraId="5F97F0E0" w14:textId="77777777" w:rsidR="00D9543B" w:rsidRPr="005F0B98" w:rsidRDefault="00D9543B" w:rsidP="00D9543B">
            <w:pPr>
              <w:pStyle w:val="TAL"/>
            </w:pPr>
          </w:p>
        </w:tc>
        <w:tc>
          <w:tcPr>
            <w:tcW w:w="1284" w:type="dxa"/>
            <w:gridSpan w:val="2"/>
          </w:tcPr>
          <w:p w14:paraId="6300A6D3" w14:textId="77777777" w:rsidR="00D9543B" w:rsidRPr="005F0B98" w:rsidRDefault="00D9543B" w:rsidP="00D9543B">
            <w:pPr>
              <w:pStyle w:val="TAL"/>
            </w:pPr>
          </w:p>
        </w:tc>
      </w:tr>
      <w:tr w:rsidR="00D9543B" w:rsidRPr="005F0B98" w14:paraId="25313EBD"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7B1D21" w14:textId="0AF75FE5" w:rsidR="00D9543B" w:rsidRPr="005F0B98" w:rsidRDefault="00D9543B" w:rsidP="00D9543B">
            <w:pPr>
              <w:pStyle w:val="TAL"/>
              <w:rPr>
                <w:lang w:eastAsia="zh-CN"/>
              </w:rPr>
            </w:pPr>
            <w:r w:rsidRPr="00E409F3">
              <w:t xml:space="preserve">  ntn-ConfigCommon-r17</w:t>
            </w:r>
          </w:p>
        </w:tc>
        <w:tc>
          <w:tcPr>
            <w:tcW w:w="2268" w:type="dxa"/>
          </w:tcPr>
          <w:p w14:paraId="041972CD" w14:textId="4F2690F5" w:rsidR="00D9543B" w:rsidRPr="005F0B98" w:rsidRDefault="00D9543B" w:rsidP="00D9543B">
            <w:pPr>
              <w:pStyle w:val="TAL"/>
              <w:rPr>
                <w:lang w:eastAsia="zh-CN"/>
              </w:rPr>
            </w:pPr>
            <w:r w:rsidRPr="00E409F3">
              <w:t>Not present</w:t>
            </w:r>
          </w:p>
        </w:tc>
        <w:tc>
          <w:tcPr>
            <w:tcW w:w="1701" w:type="dxa"/>
          </w:tcPr>
          <w:p w14:paraId="5F55E708" w14:textId="77777777" w:rsidR="00D9543B" w:rsidRPr="005F0B98" w:rsidRDefault="00D9543B" w:rsidP="00D9543B">
            <w:pPr>
              <w:pStyle w:val="TAL"/>
            </w:pPr>
          </w:p>
        </w:tc>
        <w:tc>
          <w:tcPr>
            <w:tcW w:w="1284" w:type="dxa"/>
            <w:gridSpan w:val="2"/>
          </w:tcPr>
          <w:p w14:paraId="7D8CFF76" w14:textId="77777777" w:rsidR="00D9543B" w:rsidRPr="005F0B98" w:rsidRDefault="00D9543B" w:rsidP="00D9543B">
            <w:pPr>
              <w:pStyle w:val="TAL"/>
            </w:pPr>
          </w:p>
        </w:tc>
      </w:tr>
      <w:tr w:rsidR="00D9543B" w:rsidRPr="005F0B98" w14:paraId="601B87A8"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18CB39" w14:textId="1593ECC2" w:rsidR="00D9543B" w:rsidRPr="005F0B98" w:rsidRDefault="00D9543B" w:rsidP="00D9543B">
            <w:pPr>
              <w:pStyle w:val="TAL"/>
              <w:rPr>
                <w:lang w:eastAsia="zh-CN"/>
              </w:rPr>
            </w:pPr>
            <w:r w:rsidRPr="00E409F3">
              <w:t xml:space="preserve">  ntn-ConfigCommon-r17 SEQUENCE {</w:t>
            </w:r>
          </w:p>
        </w:tc>
        <w:tc>
          <w:tcPr>
            <w:tcW w:w="2268" w:type="dxa"/>
          </w:tcPr>
          <w:p w14:paraId="61392172" w14:textId="77777777" w:rsidR="00D9543B" w:rsidRPr="005F0B98" w:rsidRDefault="00D9543B" w:rsidP="00D9543B">
            <w:pPr>
              <w:pStyle w:val="TAL"/>
              <w:rPr>
                <w:lang w:eastAsia="zh-CN"/>
              </w:rPr>
            </w:pPr>
          </w:p>
        </w:tc>
        <w:tc>
          <w:tcPr>
            <w:tcW w:w="1701" w:type="dxa"/>
          </w:tcPr>
          <w:p w14:paraId="67C50726" w14:textId="77777777" w:rsidR="00D9543B" w:rsidRPr="005F0B98" w:rsidRDefault="00D9543B" w:rsidP="00D9543B">
            <w:pPr>
              <w:pStyle w:val="TAL"/>
            </w:pPr>
          </w:p>
        </w:tc>
        <w:tc>
          <w:tcPr>
            <w:tcW w:w="1284" w:type="dxa"/>
            <w:gridSpan w:val="2"/>
          </w:tcPr>
          <w:p w14:paraId="0CB03CDC" w14:textId="66EE9B93" w:rsidR="00D9543B" w:rsidRPr="005F0B98" w:rsidRDefault="00D9543B" w:rsidP="00D9543B">
            <w:pPr>
              <w:pStyle w:val="TAL"/>
            </w:pPr>
            <w:r w:rsidRPr="00E409F3">
              <w:t>NTN</w:t>
            </w:r>
          </w:p>
        </w:tc>
      </w:tr>
      <w:tr w:rsidR="00D9543B" w:rsidRPr="005F0B98" w14:paraId="4ABD3DF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65FF3CB" w14:textId="6AD35315" w:rsidR="00D9543B" w:rsidRPr="005F0B98" w:rsidRDefault="00D9543B" w:rsidP="00D9543B">
            <w:pPr>
              <w:pStyle w:val="TAL"/>
              <w:rPr>
                <w:lang w:eastAsia="zh-CN"/>
              </w:rPr>
            </w:pPr>
            <w:r w:rsidRPr="00E409F3">
              <w:t xml:space="preserve">    ta-Report-r17</w:t>
            </w:r>
          </w:p>
        </w:tc>
        <w:tc>
          <w:tcPr>
            <w:tcW w:w="2268" w:type="dxa"/>
          </w:tcPr>
          <w:p w14:paraId="3A1893C7" w14:textId="4827300F" w:rsidR="00D9543B" w:rsidRPr="005F0B98" w:rsidRDefault="00D9543B" w:rsidP="00D9543B">
            <w:pPr>
              <w:pStyle w:val="TAL"/>
              <w:rPr>
                <w:lang w:eastAsia="zh-CN"/>
              </w:rPr>
            </w:pPr>
            <w:r w:rsidRPr="00E409F3">
              <w:t>enabled</w:t>
            </w:r>
          </w:p>
        </w:tc>
        <w:tc>
          <w:tcPr>
            <w:tcW w:w="1701" w:type="dxa"/>
          </w:tcPr>
          <w:p w14:paraId="5BEA1BBF" w14:textId="77777777" w:rsidR="00D9543B" w:rsidRPr="005F0B98" w:rsidRDefault="00D9543B" w:rsidP="00D9543B">
            <w:pPr>
              <w:pStyle w:val="TAL"/>
            </w:pPr>
          </w:p>
        </w:tc>
        <w:tc>
          <w:tcPr>
            <w:tcW w:w="1284" w:type="dxa"/>
            <w:gridSpan w:val="2"/>
          </w:tcPr>
          <w:p w14:paraId="3F376227" w14:textId="77777777" w:rsidR="00D9543B" w:rsidRPr="005F0B98" w:rsidRDefault="00D9543B" w:rsidP="00D9543B">
            <w:pPr>
              <w:pStyle w:val="TAL"/>
            </w:pPr>
          </w:p>
        </w:tc>
      </w:tr>
      <w:tr w:rsidR="00D9543B" w:rsidRPr="005F0B98" w14:paraId="3C67915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24F1F4" w14:textId="226B8ACA" w:rsidR="00D9543B" w:rsidRPr="005F0B98" w:rsidRDefault="00D9543B" w:rsidP="00D9543B">
            <w:pPr>
              <w:pStyle w:val="TAL"/>
              <w:rPr>
                <w:lang w:eastAsia="zh-CN"/>
              </w:rPr>
            </w:pPr>
            <w:r w:rsidRPr="00E409F3">
              <w:t xml:space="preserve">    t318-r17</w:t>
            </w:r>
          </w:p>
        </w:tc>
        <w:tc>
          <w:tcPr>
            <w:tcW w:w="2268" w:type="dxa"/>
          </w:tcPr>
          <w:p w14:paraId="1762C55B" w14:textId="12B82AF9" w:rsidR="00D9543B" w:rsidRPr="005F0B98" w:rsidRDefault="00D9543B" w:rsidP="00D9543B">
            <w:pPr>
              <w:pStyle w:val="TAL"/>
              <w:rPr>
                <w:lang w:eastAsia="zh-CN"/>
              </w:rPr>
            </w:pPr>
            <w:r w:rsidRPr="00E409F3">
              <w:t>ms8000</w:t>
            </w:r>
          </w:p>
        </w:tc>
        <w:tc>
          <w:tcPr>
            <w:tcW w:w="1701" w:type="dxa"/>
          </w:tcPr>
          <w:p w14:paraId="4339F1E0" w14:textId="77777777" w:rsidR="00D9543B" w:rsidRPr="005F0B98" w:rsidRDefault="00D9543B" w:rsidP="00D9543B">
            <w:pPr>
              <w:pStyle w:val="TAL"/>
            </w:pPr>
          </w:p>
        </w:tc>
        <w:tc>
          <w:tcPr>
            <w:tcW w:w="1284" w:type="dxa"/>
            <w:gridSpan w:val="2"/>
          </w:tcPr>
          <w:p w14:paraId="2100F299" w14:textId="77777777" w:rsidR="00D9543B" w:rsidRPr="005F0B98" w:rsidRDefault="00D9543B" w:rsidP="00D9543B">
            <w:pPr>
              <w:pStyle w:val="TAL"/>
            </w:pPr>
          </w:p>
        </w:tc>
      </w:tr>
      <w:tr w:rsidR="00D9543B" w:rsidRPr="005F0B98" w14:paraId="5DAC988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02A474B" w14:textId="3E553FCA" w:rsidR="00D9543B" w:rsidRPr="005F0B98" w:rsidRDefault="00D9543B" w:rsidP="00D9543B">
            <w:pPr>
              <w:pStyle w:val="TAL"/>
              <w:rPr>
                <w:lang w:eastAsia="zh-CN"/>
              </w:rPr>
            </w:pPr>
            <w:r w:rsidRPr="00E409F3">
              <w:t xml:space="preserve">    nprach-TxDurationFmt01-r17</w:t>
            </w:r>
          </w:p>
        </w:tc>
        <w:tc>
          <w:tcPr>
            <w:tcW w:w="2268" w:type="dxa"/>
          </w:tcPr>
          <w:p w14:paraId="50FDFAA9" w14:textId="677CFE19" w:rsidR="00D9543B" w:rsidRPr="005F0B98" w:rsidRDefault="00D9543B" w:rsidP="00D9543B">
            <w:pPr>
              <w:pStyle w:val="TAL"/>
              <w:rPr>
                <w:lang w:eastAsia="zh-CN"/>
              </w:rPr>
            </w:pPr>
            <w:r w:rsidRPr="00E409F3">
              <w:t>Not present</w:t>
            </w:r>
          </w:p>
        </w:tc>
        <w:tc>
          <w:tcPr>
            <w:tcW w:w="1701" w:type="dxa"/>
          </w:tcPr>
          <w:p w14:paraId="3A860D3F" w14:textId="77777777" w:rsidR="00D9543B" w:rsidRPr="005F0B98" w:rsidRDefault="00D9543B" w:rsidP="00D9543B">
            <w:pPr>
              <w:pStyle w:val="TAL"/>
            </w:pPr>
          </w:p>
        </w:tc>
        <w:tc>
          <w:tcPr>
            <w:tcW w:w="1284" w:type="dxa"/>
            <w:gridSpan w:val="2"/>
          </w:tcPr>
          <w:p w14:paraId="43B6FA49" w14:textId="77777777" w:rsidR="00D9543B" w:rsidRPr="005F0B98" w:rsidRDefault="00D9543B" w:rsidP="00D9543B">
            <w:pPr>
              <w:pStyle w:val="TAL"/>
            </w:pPr>
          </w:p>
        </w:tc>
      </w:tr>
      <w:tr w:rsidR="00D9543B" w:rsidRPr="005F0B98" w14:paraId="0B6C759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77537DD" w14:textId="412CFD7E" w:rsidR="00D9543B" w:rsidRPr="005F0B98" w:rsidRDefault="00D9543B" w:rsidP="00D9543B">
            <w:pPr>
              <w:pStyle w:val="TAL"/>
              <w:rPr>
                <w:lang w:eastAsia="zh-CN"/>
              </w:rPr>
            </w:pPr>
            <w:r w:rsidRPr="00E409F3">
              <w:t xml:space="preserve">    nprach-TxDurationFmt01-r17 SEQUENCE {</w:t>
            </w:r>
          </w:p>
        </w:tc>
        <w:tc>
          <w:tcPr>
            <w:tcW w:w="2268" w:type="dxa"/>
          </w:tcPr>
          <w:p w14:paraId="66ED02C8" w14:textId="77777777" w:rsidR="00D9543B" w:rsidRPr="005F0B98" w:rsidRDefault="00D9543B" w:rsidP="00D9543B">
            <w:pPr>
              <w:pStyle w:val="TAL"/>
              <w:rPr>
                <w:lang w:eastAsia="zh-CN"/>
              </w:rPr>
            </w:pPr>
          </w:p>
        </w:tc>
        <w:tc>
          <w:tcPr>
            <w:tcW w:w="1701" w:type="dxa"/>
          </w:tcPr>
          <w:p w14:paraId="2D90A945" w14:textId="77777777" w:rsidR="00D9543B" w:rsidRPr="005F0B98" w:rsidRDefault="00D9543B" w:rsidP="00D9543B">
            <w:pPr>
              <w:pStyle w:val="TAL"/>
            </w:pPr>
          </w:p>
        </w:tc>
        <w:tc>
          <w:tcPr>
            <w:tcW w:w="1284" w:type="dxa"/>
            <w:gridSpan w:val="2"/>
          </w:tcPr>
          <w:p w14:paraId="21BA8426" w14:textId="7605A0A3" w:rsidR="00D9543B" w:rsidRPr="005F0B98" w:rsidRDefault="00D9543B" w:rsidP="00D9543B">
            <w:pPr>
              <w:pStyle w:val="TAL"/>
            </w:pPr>
            <w:r w:rsidRPr="00E409F3">
              <w:t>NGSO</w:t>
            </w:r>
          </w:p>
        </w:tc>
      </w:tr>
      <w:tr w:rsidR="00D9543B" w:rsidRPr="005F0B98" w14:paraId="025341B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C944EFC" w14:textId="50F09390" w:rsidR="00D9543B" w:rsidRPr="005F0B98" w:rsidRDefault="00D9543B" w:rsidP="00D9543B">
            <w:pPr>
              <w:pStyle w:val="TAL"/>
              <w:rPr>
                <w:lang w:eastAsia="zh-CN"/>
              </w:rPr>
            </w:pPr>
            <w:r w:rsidRPr="00E409F3">
              <w:t xml:space="preserve">      nprach-TxDurationFmt01-r17</w:t>
            </w:r>
          </w:p>
        </w:tc>
        <w:tc>
          <w:tcPr>
            <w:tcW w:w="2268" w:type="dxa"/>
          </w:tcPr>
          <w:p w14:paraId="10A7006D" w14:textId="3859C904" w:rsidR="00D9543B" w:rsidRPr="005F0B98" w:rsidRDefault="00D9543B" w:rsidP="00D9543B">
            <w:pPr>
              <w:pStyle w:val="TAL"/>
              <w:rPr>
                <w:lang w:eastAsia="zh-CN"/>
              </w:rPr>
            </w:pPr>
            <w:r w:rsidRPr="00E409F3">
              <w:rPr>
                <w:lang w:eastAsia="zh-CN"/>
              </w:rPr>
              <w:t>v32dot4</w:t>
            </w:r>
          </w:p>
        </w:tc>
        <w:tc>
          <w:tcPr>
            <w:tcW w:w="1701" w:type="dxa"/>
          </w:tcPr>
          <w:p w14:paraId="71C81835" w14:textId="77777777" w:rsidR="00D9543B" w:rsidRPr="005F0B98" w:rsidRDefault="00D9543B" w:rsidP="00D9543B">
            <w:pPr>
              <w:pStyle w:val="TAL"/>
            </w:pPr>
          </w:p>
        </w:tc>
        <w:tc>
          <w:tcPr>
            <w:tcW w:w="1284" w:type="dxa"/>
            <w:gridSpan w:val="2"/>
          </w:tcPr>
          <w:p w14:paraId="24559574" w14:textId="77777777" w:rsidR="00D9543B" w:rsidRPr="005F0B98" w:rsidRDefault="00D9543B" w:rsidP="00D9543B">
            <w:pPr>
              <w:pStyle w:val="TAL"/>
            </w:pPr>
          </w:p>
        </w:tc>
      </w:tr>
      <w:tr w:rsidR="00D9543B" w:rsidRPr="005F0B98" w14:paraId="42EDA5F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16208CA" w14:textId="67815FCA" w:rsidR="00D9543B" w:rsidRPr="005F0B98" w:rsidRDefault="00D9543B" w:rsidP="00D9543B">
            <w:pPr>
              <w:pStyle w:val="TAL"/>
              <w:rPr>
                <w:lang w:eastAsia="zh-CN"/>
              </w:rPr>
            </w:pPr>
            <w:r w:rsidRPr="00E409F3">
              <w:t xml:space="preserve">    }</w:t>
            </w:r>
          </w:p>
        </w:tc>
        <w:tc>
          <w:tcPr>
            <w:tcW w:w="2268" w:type="dxa"/>
          </w:tcPr>
          <w:p w14:paraId="58F82664" w14:textId="77777777" w:rsidR="00D9543B" w:rsidRPr="005F0B98" w:rsidRDefault="00D9543B" w:rsidP="00D9543B">
            <w:pPr>
              <w:pStyle w:val="TAL"/>
              <w:rPr>
                <w:lang w:eastAsia="zh-CN"/>
              </w:rPr>
            </w:pPr>
          </w:p>
        </w:tc>
        <w:tc>
          <w:tcPr>
            <w:tcW w:w="1701" w:type="dxa"/>
          </w:tcPr>
          <w:p w14:paraId="42E5B1A8" w14:textId="77777777" w:rsidR="00D9543B" w:rsidRPr="005F0B98" w:rsidRDefault="00D9543B" w:rsidP="00D9543B">
            <w:pPr>
              <w:pStyle w:val="TAL"/>
            </w:pPr>
          </w:p>
        </w:tc>
        <w:tc>
          <w:tcPr>
            <w:tcW w:w="1284" w:type="dxa"/>
            <w:gridSpan w:val="2"/>
          </w:tcPr>
          <w:p w14:paraId="00DD4005" w14:textId="77777777" w:rsidR="00D9543B" w:rsidRPr="005F0B98" w:rsidRDefault="00D9543B" w:rsidP="00D9543B">
            <w:pPr>
              <w:pStyle w:val="TAL"/>
            </w:pPr>
          </w:p>
        </w:tc>
      </w:tr>
      <w:tr w:rsidR="00D9543B" w:rsidRPr="005F0B98" w14:paraId="61AA39C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24EE7CAE" w14:textId="6944B135" w:rsidR="00D9543B" w:rsidRPr="005F0B98" w:rsidRDefault="00D9543B" w:rsidP="00D9543B">
            <w:pPr>
              <w:pStyle w:val="TAL"/>
              <w:rPr>
                <w:lang w:eastAsia="zh-CN"/>
              </w:rPr>
            </w:pPr>
            <w:r w:rsidRPr="00E409F3">
              <w:t xml:space="preserve">    nprach-TxDurationFmt2-r17</w:t>
            </w:r>
          </w:p>
        </w:tc>
        <w:tc>
          <w:tcPr>
            <w:tcW w:w="2268" w:type="dxa"/>
          </w:tcPr>
          <w:p w14:paraId="6C31E4BE" w14:textId="0B4F1C84" w:rsidR="00D9543B" w:rsidRPr="005F0B98" w:rsidRDefault="00D9543B" w:rsidP="00D9543B">
            <w:pPr>
              <w:pStyle w:val="TAL"/>
              <w:rPr>
                <w:lang w:eastAsia="zh-CN"/>
              </w:rPr>
            </w:pPr>
            <w:r w:rsidRPr="00E409F3">
              <w:t>Not present</w:t>
            </w:r>
          </w:p>
        </w:tc>
        <w:tc>
          <w:tcPr>
            <w:tcW w:w="1701" w:type="dxa"/>
          </w:tcPr>
          <w:p w14:paraId="51213C71" w14:textId="77777777" w:rsidR="00D9543B" w:rsidRPr="005F0B98" w:rsidRDefault="00D9543B" w:rsidP="00D9543B">
            <w:pPr>
              <w:pStyle w:val="TAL"/>
            </w:pPr>
          </w:p>
        </w:tc>
        <w:tc>
          <w:tcPr>
            <w:tcW w:w="1284" w:type="dxa"/>
            <w:gridSpan w:val="2"/>
          </w:tcPr>
          <w:p w14:paraId="031898CA" w14:textId="77777777" w:rsidR="00D9543B" w:rsidRPr="005F0B98" w:rsidRDefault="00D9543B" w:rsidP="00D9543B">
            <w:pPr>
              <w:pStyle w:val="TAL"/>
            </w:pPr>
          </w:p>
        </w:tc>
      </w:tr>
      <w:tr w:rsidR="00D9543B" w:rsidRPr="005F0B98" w14:paraId="1985C49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309EEA1" w14:textId="7505BAC2" w:rsidR="00D9543B" w:rsidRPr="005F0B98" w:rsidRDefault="00D9543B" w:rsidP="00D9543B">
            <w:pPr>
              <w:pStyle w:val="TAL"/>
              <w:rPr>
                <w:lang w:eastAsia="zh-CN"/>
              </w:rPr>
            </w:pPr>
            <w:r w:rsidRPr="00E409F3">
              <w:t xml:space="preserve">    nprach-TxDurationFmt2-r17 SEQUENCE {</w:t>
            </w:r>
          </w:p>
        </w:tc>
        <w:tc>
          <w:tcPr>
            <w:tcW w:w="2268" w:type="dxa"/>
          </w:tcPr>
          <w:p w14:paraId="2F144C83" w14:textId="77777777" w:rsidR="00D9543B" w:rsidRPr="005F0B98" w:rsidRDefault="00D9543B" w:rsidP="00D9543B">
            <w:pPr>
              <w:pStyle w:val="TAL"/>
              <w:rPr>
                <w:lang w:eastAsia="zh-CN"/>
              </w:rPr>
            </w:pPr>
          </w:p>
        </w:tc>
        <w:tc>
          <w:tcPr>
            <w:tcW w:w="1701" w:type="dxa"/>
          </w:tcPr>
          <w:p w14:paraId="38C81602" w14:textId="77777777" w:rsidR="00D9543B" w:rsidRPr="005F0B98" w:rsidRDefault="00D9543B" w:rsidP="00D9543B">
            <w:pPr>
              <w:pStyle w:val="TAL"/>
            </w:pPr>
          </w:p>
        </w:tc>
        <w:tc>
          <w:tcPr>
            <w:tcW w:w="1284" w:type="dxa"/>
            <w:gridSpan w:val="2"/>
          </w:tcPr>
          <w:p w14:paraId="6F012217" w14:textId="77DA9743" w:rsidR="00D9543B" w:rsidRPr="005F0B98" w:rsidRDefault="00D9543B" w:rsidP="00D9543B">
            <w:pPr>
              <w:pStyle w:val="TAL"/>
            </w:pPr>
            <w:r w:rsidRPr="00E409F3">
              <w:t>NGSO</w:t>
            </w:r>
          </w:p>
        </w:tc>
      </w:tr>
      <w:tr w:rsidR="00D9543B" w:rsidRPr="005F0B98" w14:paraId="7FD9317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ECD7B5B" w14:textId="17E9F009" w:rsidR="00D9543B" w:rsidRPr="005F0B98" w:rsidRDefault="00D9543B" w:rsidP="00D9543B">
            <w:pPr>
              <w:pStyle w:val="TAL"/>
              <w:rPr>
                <w:lang w:eastAsia="zh-CN"/>
              </w:rPr>
            </w:pPr>
            <w:r w:rsidRPr="00E409F3">
              <w:t xml:space="preserve">      nprach-TxDurationFmt2-r17</w:t>
            </w:r>
          </w:p>
        </w:tc>
        <w:tc>
          <w:tcPr>
            <w:tcW w:w="2268" w:type="dxa"/>
          </w:tcPr>
          <w:p w14:paraId="7C021232" w14:textId="04AA4524" w:rsidR="00D9543B" w:rsidRPr="005F0B98" w:rsidRDefault="00D9543B" w:rsidP="00D9543B">
            <w:pPr>
              <w:pStyle w:val="TAL"/>
              <w:rPr>
                <w:lang w:eastAsia="zh-CN"/>
              </w:rPr>
            </w:pPr>
            <w:r w:rsidRPr="00E409F3">
              <w:t>v8dot6</w:t>
            </w:r>
          </w:p>
        </w:tc>
        <w:tc>
          <w:tcPr>
            <w:tcW w:w="1701" w:type="dxa"/>
          </w:tcPr>
          <w:p w14:paraId="7680F495" w14:textId="77777777" w:rsidR="00D9543B" w:rsidRPr="005F0B98" w:rsidRDefault="00D9543B" w:rsidP="00D9543B">
            <w:pPr>
              <w:pStyle w:val="TAL"/>
            </w:pPr>
          </w:p>
        </w:tc>
        <w:tc>
          <w:tcPr>
            <w:tcW w:w="1284" w:type="dxa"/>
            <w:gridSpan w:val="2"/>
          </w:tcPr>
          <w:p w14:paraId="4C33F209" w14:textId="77777777" w:rsidR="00D9543B" w:rsidRPr="005F0B98" w:rsidRDefault="00D9543B" w:rsidP="00D9543B">
            <w:pPr>
              <w:pStyle w:val="TAL"/>
            </w:pPr>
          </w:p>
        </w:tc>
      </w:tr>
      <w:tr w:rsidR="00D9543B" w:rsidRPr="005F0B98" w14:paraId="49CD865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AF48D50" w14:textId="132B2E94" w:rsidR="00D9543B" w:rsidRPr="005F0B98" w:rsidRDefault="00D9543B" w:rsidP="00D9543B">
            <w:pPr>
              <w:pStyle w:val="TAL"/>
              <w:rPr>
                <w:lang w:eastAsia="zh-CN"/>
              </w:rPr>
            </w:pPr>
            <w:r w:rsidRPr="00E409F3">
              <w:t xml:space="preserve">    }</w:t>
            </w:r>
          </w:p>
        </w:tc>
        <w:tc>
          <w:tcPr>
            <w:tcW w:w="2268" w:type="dxa"/>
          </w:tcPr>
          <w:p w14:paraId="62DDED95" w14:textId="77777777" w:rsidR="00D9543B" w:rsidRPr="005F0B98" w:rsidRDefault="00D9543B" w:rsidP="00D9543B">
            <w:pPr>
              <w:pStyle w:val="TAL"/>
              <w:rPr>
                <w:lang w:eastAsia="zh-CN"/>
              </w:rPr>
            </w:pPr>
          </w:p>
        </w:tc>
        <w:tc>
          <w:tcPr>
            <w:tcW w:w="1701" w:type="dxa"/>
          </w:tcPr>
          <w:p w14:paraId="76F05DD1" w14:textId="77777777" w:rsidR="00D9543B" w:rsidRPr="005F0B98" w:rsidRDefault="00D9543B" w:rsidP="00D9543B">
            <w:pPr>
              <w:pStyle w:val="TAL"/>
            </w:pPr>
          </w:p>
        </w:tc>
        <w:tc>
          <w:tcPr>
            <w:tcW w:w="1284" w:type="dxa"/>
            <w:gridSpan w:val="2"/>
          </w:tcPr>
          <w:p w14:paraId="7E4C2251" w14:textId="77777777" w:rsidR="00D9543B" w:rsidRPr="005F0B98" w:rsidRDefault="00D9543B" w:rsidP="00D9543B">
            <w:pPr>
              <w:pStyle w:val="TAL"/>
            </w:pPr>
          </w:p>
        </w:tc>
      </w:tr>
      <w:tr w:rsidR="00D9543B" w:rsidRPr="005F0B98" w14:paraId="1DCF99B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9A871F" w14:textId="7AA69597" w:rsidR="00D9543B" w:rsidRPr="005F0B98" w:rsidRDefault="00D9543B" w:rsidP="00D9543B">
            <w:pPr>
              <w:pStyle w:val="TAL"/>
              <w:rPr>
                <w:lang w:eastAsia="zh-CN"/>
              </w:rPr>
            </w:pPr>
            <w:r w:rsidRPr="00E409F3">
              <w:t xml:space="preserve">    npusch-TxDuration-r17</w:t>
            </w:r>
          </w:p>
        </w:tc>
        <w:tc>
          <w:tcPr>
            <w:tcW w:w="2268" w:type="dxa"/>
          </w:tcPr>
          <w:p w14:paraId="523E9A36" w14:textId="63C5BA0A" w:rsidR="00D9543B" w:rsidRPr="005F0B98" w:rsidRDefault="00D9543B" w:rsidP="00D9543B">
            <w:pPr>
              <w:pStyle w:val="TAL"/>
              <w:rPr>
                <w:lang w:eastAsia="zh-CN"/>
              </w:rPr>
            </w:pPr>
            <w:r w:rsidRPr="00E409F3">
              <w:t>Not present</w:t>
            </w:r>
          </w:p>
        </w:tc>
        <w:tc>
          <w:tcPr>
            <w:tcW w:w="1701" w:type="dxa"/>
          </w:tcPr>
          <w:p w14:paraId="46AEDD50" w14:textId="77777777" w:rsidR="00D9543B" w:rsidRPr="005F0B98" w:rsidRDefault="00D9543B" w:rsidP="00D9543B">
            <w:pPr>
              <w:pStyle w:val="TAL"/>
            </w:pPr>
          </w:p>
        </w:tc>
        <w:tc>
          <w:tcPr>
            <w:tcW w:w="1284" w:type="dxa"/>
            <w:gridSpan w:val="2"/>
          </w:tcPr>
          <w:p w14:paraId="3D6D1BC8" w14:textId="77777777" w:rsidR="00D9543B" w:rsidRPr="005F0B98" w:rsidRDefault="00D9543B" w:rsidP="00D9543B">
            <w:pPr>
              <w:pStyle w:val="TAL"/>
            </w:pPr>
          </w:p>
        </w:tc>
      </w:tr>
      <w:tr w:rsidR="00D9543B" w:rsidRPr="005F0B98" w14:paraId="633CCB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3E50F1C3" w14:textId="337EF8F6" w:rsidR="00D9543B" w:rsidRPr="005F0B98" w:rsidRDefault="00D9543B" w:rsidP="00D9543B">
            <w:pPr>
              <w:pStyle w:val="TAL"/>
              <w:rPr>
                <w:lang w:eastAsia="zh-CN"/>
              </w:rPr>
            </w:pPr>
            <w:r w:rsidRPr="00E409F3">
              <w:t xml:space="preserve">    npusch-TxDuration-r17 SEQUENCE {</w:t>
            </w:r>
          </w:p>
        </w:tc>
        <w:tc>
          <w:tcPr>
            <w:tcW w:w="2268" w:type="dxa"/>
          </w:tcPr>
          <w:p w14:paraId="4257889A" w14:textId="77777777" w:rsidR="00D9543B" w:rsidRPr="005F0B98" w:rsidRDefault="00D9543B" w:rsidP="00D9543B">
            <w:pPr>
              <w:pStyle w:val="TAL"/>
              <w:rPr>
                <w:lang w:eastAsia="zh-CN"/>
              </w:rPr>
            </w:pPr>
          </w:p>
        </w:tc>
        <w:tc>
          <w:tcPr>
            <w:tcW w:w="1701" w:type="dxa"/>
          </w:tcPr>
          <w:p w14:paraId="33204FB7" w14:textId="77777777" w:rsidR="00D9543B" w:rsidRPr="005F0B98" w:rsidRDefault="00D9543B" w:rsidP="00D9543B">
            <w:pPr>
              <w:pStyle w:val="TAL"/>
            </w:pPr>
          </w:p>
        </w:tc>
        <w:tc>
          <w:tcPr>
            <w:tcW w:w="1284" w:type="dxa"/>
            <w:gridSpan w:val="2"/>
          </w:tcPr>
          <w:p w14:paraId="799EFC2A" w14:textId="2921BB5A" w:rsidR="00D9543B" w:rsidRPr="005F0B98" w:rsidRDefault="00D9543B" w:rsidP="00D9543B">
            <w:pPr>
              <w:pStyle w:val="TAL"/>
            </w:pPr>
            <w:r w:rsidRPr="00E409F3">
              <w:t>NGSO</w:t>
            </w:r>
          </w:p>
        </w:tc>
      </w:tr>
      <w:tr w:rsidR="00D9543B" w:rsidRPr="005F0B98" w14:paraId="46995BD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55402B" w14:textId="0E1D3833" w:rsidR="00D9543B" w:rsidRPr="005F0B98" w:rsidRDefault="00D9543B" w:rsidP="00D9543B">
            <w:pPr>
              <w:pStyle w:val="TAL"/>
              <w:rPr>
                <w:lang w:eastAsia="zh-CN"/>
              </w:rPr>
            </w:pPr>
            <w:r w:rsidRPr="00E409F3">
              <w:t xml:space="preserve">      npusch-TxDuration-r17</w:t>
            </w:r>
          </w:p>
        </w:tc>
        <w:tc>
          <w:tcPr>
            <w:tcW w:w="2268" w:type="dxa"/>
          </w:tcPr>
          <w:p w14:paraId="548B58CF" w14:textId="1201C177" w:rsidR="00D9543B" w:rsidRPr="005F0B98" w:rsidRDefault="00D9543B" w:rsidP="00D9543B">
            <w:pPr>
              <w:pStyle w:val="TAL"/>
              <w:rPr>
                <w:lang w:eastAsia="zh-CN"/>
              </w:rPr>
            </w:pPr>
            <w:r w:rsidRPr="00E409F3">
              <w:t>ms128</w:t>
            </w:r>
          </w:p>
        </w:tc>
        <w:tc>
          <w:tcPr>
            <w:tcW w:w="1701" w:type="dxa"/>
          </w:tcPr>
          <w:p w14:paraId="00DAD6F8" w14:textId="77777777" w:rsidR="00D9543B" w:rsidRPr="005F0B98" w:rsidRDefault="00D9543B" w:rsidP="00D9543B">
            <w:pPr>
              <w:pStyle w:val="TAL"/>
            </w:pPr>
          </w:p>
        </w:tc>
        <w:tc>
          <w:tcPr>
            <w:tcW w:w="1284" w:type="dxa"/>
            <w:gridSpan w:val="2"/>
          </w:tcPr>
          <w:p w14:paraId="66758C6F" w14:textId="77777777" w:rsidR="00D9543B" w:rsidRPr="005F0B98" w:rsidRDefault="00D9543B" w:rsidP="00D9543B">
            <w:pPr>
              <w:pStyle w:val="TAL"/>
            </w:pPr>
          </w:p>
        </w:tc>
      </w:tr>
      <w:tr w:rsidR="00D9543B" w:rsidRPr="005F0B98" w14:paraId="08D43BB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A00051D" w14:textId="6867A9E6" w:rsidR="00D9543B" w:rsidRPr="005F0B98" w:rsidRDefault="00D9543B" w:rsidP="00D9543B">
            <w:pPr>
              <w:pStyle w:val="TAL"/>
              <w:rPr>
                <w:lang w:eastAsia="zh-CN"/>
              </w:rPr>
            </w:pPr>
            <w:r w:rsidRPr="00E409F3">
              <w:t xml:space="preserve">    }</w:t>
            </w:r>
          </w:p>
        </w:tc>
        <w:tc>
          <w:tcPr>
            <w:tcW w:w="2268" w:type="dxa"/>
          </w:tcPr>
          <w:p w14:paraId="1DD12685" w14:textId="77777777" w:rsidR="00D9543B" w:rsidRPr="005F0B98" w:rsidRDefault="00D9543B" w:rsidP="00D9543B">
            <w:pPr>
              <w:pStyle w:val="TAL"/>
              <w:rPr>
                <w:lang w:eastAsia="zh-CN"/>
              </w:rPr>
            </w:pPr>
          </w:p>
        </w:tc>
        <w:tc>
          <w:tcPr>
            <w:tcW w:w="1701" w:type="dxa"/>
          </w:tcPr>
          <w:p w14:paraId="7BBF6EE4" w14:textId="77777777" w:rsidR="00D9543B" w:rsidRPr="005F0B98" w:rsidRDefault="00D9543B" w:rsidP="00D9543B">
            <w:pPr>
              <w:pStyle w:val="TAL"/>
            </w:pPr>
          </w:p>
        </w:tc>
        <w:tc>
          <w:tcPr>
            <w:tcW w:w="1284" w:type="dxa"/>
            <w:gridSpan w:val="2"/>
          </w:tcPr>
          <w:p w14:paraId="7A0E11F7" w14:textId="77777777" w:rsidR="00D9543B" w:rsidRPr="005F0B98" w:rsidRDefault="00D9543B" w:rsidP="00D9543B">
            <w:pPr>
              <w:pStyle w:val="TAL"/>
            </w:pPr>
          </w:p>
        </w:tc>
      </w:tr>
      <w:tr w:rsidR="00D9543B" w:rsidRPr="005F0B98" w14:paraId="018D721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0E14A8" w14:textId="20CE8C10" w:rsidR="00D9543B" w:rsidRPr="00E409F3" w:rsidRDefault="00D9543B" w:rsidP="00D9543B">
            <w:pPr>
              <w:pStyle w:val="TAL"/>
            </w:pPr>
            <w:r w:rsidRPr="00E409F3">
              <w:t xml:space="preserve">  }</w:t>
            </w:r>
          </w:p>
        </w:tc>
        <w:tc>
          <w:tcPr>
            <w:tcW w:w="2268" w:type="dxa"/>
          </w:tcPr>
          <w:p w14:paraId="223B4DDF" w14:textId="77777777" w:rsidR="00D9543B" w:rsidRPr="005F0B98" w:rsidRDefault="00D9543B" w:rsidP="00D9543B">
            <w:pPr>
              <w:pStyle w:val="TAL"/>
              <w:rPr>
                <w:lang w:eastAsia="zh-CN"/>
              </w:rPr>
            </w:pPr>
          </w:p>
        </w:tc>
        <w:tc>
          <w:tcPr>
            <w:tcW w:w="1701" w:type="dxa"/>
          </w:tcPr>
          <w:p w14:paraId="58271982" w14:textId="77777777" w:rsidR="00D9543B" w:rsidRPr="005F0B98" w:rsidRDefault="00D9543B" w:rsidP="00D9543B">
            <w:pPr>
              <w:pStyle w:val="TAL"/>
            </w:pPr>
          </w:p>
        </w:tc>
        <w:tc>
          <w:tcPr>
            <w:tcW w:w="1284" w:type="dxa"/>
            <w:gridSpan w:val="2"/>
          </w:tcPr>
          <w:p w14:paraId="6F0A8496" w14:textId="77777777" w:rsidR="00D9543B" w:rsidRPr="005F0B98" w:rsidRDefault="00D9543B" w:rsidP="00D9543B">
            <w:pPr>
              <w:pStyle w:val="TAL"/>
            </w:pPr>
          </w:p>
        </w:tc>
      </w:tr>
      <w:tr w:rsidR="00D9543B" w:rsidRPr="002B3813" w14:paraId="45F76F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261CA71C" w14:textId="77777777" w:rsidR="00D9543B" w:rsidRPr="002B3813" w:rsidRDefault="00D9543B" w:rsidP="00D9543B">
            <w:pPr>
              <w:pStyle w:val="TAL"/>
              <w:rPr>
                <w:lang w:eastAsia="en-US"/>
              </w:rPr>
            </w:pPr>
            <w:r w:rsidRPr="002B3813">
              <w:rPr>
                <w:lang w:eastAsia="en-US"/>
              </w:rPr>
              <w:t>}</w:t>
            </w:r>
          </w:p>
        </w:tc>
        <w:tc>
          <w:tcPr>
            <w:tcW w:w="2268" w:type="dxa"/>
          </w:tcPr>
          <w:p w14:paraId="3443AE78" w14:textId="77777777" w:rsidR="00D9543B" w:rsidRPr="002B3813" w:rsidRDefault="00D9543B" w:rsidP="00D9543B">
            <w:pPr>
              <w:pStyle w:val="TAL"/>
              <w:rPr>
                <w:lang w:eastAsia="en-US"/>
              </w:rPr>
            </w:pPr>
          </w:p>
        </w:tc>
        <w:tc>
          <w:tcPr>
            <w:tcW w:w="1701" w:type="dxa"/>
          </w:tcPr>
          <w:p w14:paraId="23890E82" w14:textId="77777777" w:rsidR="00D9543B" w:rsidRPr="002B3813" w:rsidRDefault="00D9543B" w:rsidP="00D9543B">
            <w:pPr>
              <w:pStyle w:val="TAL"/>
              <w:rPr>
                <w:lang w:eastAsia="en-US"/>
              </w:rPr>
            </w:pPr>
          </w:p>
        </w:tc>
        <w:tc>
          <w:tcPr>
            <w:tcW w:w="1275" w:type="dxa"/>
          </w:tcPr>
          <w:p w14:paraId="5BFE4DB1" w14:textId="77777777" w:rsidR="00D9543B" w:rsidRPr="002B3813" w:rsidRDefault="00D9543B" w:rsidP="00D9543B">
            <w:pPr>
              <w:pStyle w:val="TAL"/>
              <w:rPr>
                <w:lang w:eastAsia="en-US"/>
              </w:rPr>
            </w:pPr>
          </w:p>
        </w:tc>
      </w:tr>
    </w:tbl>
    <w:p w14:paraId="120309ED" w14:textId="77777777" w:rsidR="00D9543B" w:rsidRPr="00E409F3" w:rsidRDefault="00D9543B" w:rsidP="00D9543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E409F3" w14:paraId="375DDD70" w14:textId="77777777" w:rsidTr="00693209">
        <w:trPr>
          <w:jc w:val="center"/>
        </w:trPr>
        <w:tc>
          <w:tcPr>
            <w:tcW w:w="1738" w:type="dxa"/>
          </w:tcPr>
          <w:p w14:paraId="19A08771" w14:textId="77777777" w:rsidR="00D9543B" w:rsidRPr="00E409F3" w:rsidRDefault="00D9543B" w:rsidP="00693209">
            <w:pPr>
              <w:pStyle w:val="TAH"/>
              <w:keepNext w:val="0"/>
              <w:keepLines w:val="0"/>
            </w:pPr>
            <w:r w:rsidRPr="00E409F3">
              <w:t>Condition</w:t>
            </w:r>
          </w:p>
        </w:tc>
        <w:tc>
          <w:tcPr>
            <w:tcW w:w="7229" w:type="dxa"/>
          </w:tcPr>
          <w:p w14:paraId="3E78B253" w14:textId="77777777" w:rsidR="00D9543B" w:rsidRPr="00E409F3" w:rsidRDefault="00D9543B" w:rsidP="00693209">
            <w:pPr>
              <w:pStyle w:val="TAH"/>
              <w:keepNext w:val="0"/>
              <w:keepLines w:val="0"/>
            </w:pPr>
            <w:r w:rsidRPr="00E409F3">
              <w:t>Explanation</w:t>
            </w:r>
          </w:p>
        </w:tc>
      </w:tr>
      <w:tr w:rsidR="00D9543B" w:rsidRPr="00E409F3" w14:paraId="73412287" w14:textId="77777777" w:rsidTr="00693209">
        <w:trPr>
          <w:jc w:val="center"/>
        </w:trPr>
        <w:tc>
          <w:tcPr>
            <w:tcW w:w="1738" w:type="dxa"/>
          </w:tcPr>
          <w:p w14:paraId="2704EFE0" w14:textId="77777777" w:rsidR="00D9543B" w:rsidRPr="00E409F3" w:rsidRDefault="00D9543B" w:rsidP="00693209">
            <w:pPr>
              <w:pStyle w:val="TAR"/>
              <w:jc w:val="left"/>
              <w:rPr>
                <w:lang w:eastAsia="zh-CN"/>
              </w:rPr>
            </w:pPr>
            <w:r w:rsidRPr="00E409F3">
              <w:rPr>
                <w:lang w:eastAsia="zh-CN"/>
              </w:rPr>
              <w:t>NTN</w:t>
            </w:r>
          </w:p>
        </w:tc>
        <w:tc>
          <w:tcPr>
            <w:tcW w:w="7229" w:type="dxa"/>
          </w:tcPr>
          <w:p w14:paraId="03732438" w14:textId="77777777" w:rsidR="00D9543B" w:rsidRPr="00E409F3" w:rsidRDefault="00D9543B" w:rsidP="00693209">
            <w:pPr>
              <w:pStyle w:val="TAR"/>
              <w:jc w:val="left"/>
            </w:pPr>
            <w:r w:rsidRPr="00E409F3">
              <w:t>Non-Terrestrial Networks test environment</w:t>
            </w:r>
          </w:p>
        </w:tc>
      </w:tr>
      <w:tr w:rsidR="00D9543B" w:rsidRPr="00D272E3" w14:paraId="5DD40D4C" w14:textId="77777777" w:rsidTr="00693209">
        <w:trPr>
          <w:jc w:val="center"/>
        </w:trPr>
        <w:tc>
          <w:tcPr>
            <w:tcW w:w="1738" w:type="dxa"/>
          </w:tcPr>
          <w:p w14:paraId="24D67900" w14:textId="77777777" w:rsidR="00D9543B" w:rsidRPr="00E409F3" w:rsidRDefault="00D9543B" w:rsidP="00693209">
            <w:pPr>
              <w:pStyle w:val="TAR"/>
              <w:jc w:val="left"/>
              <w:rPr>
                <w:lang w:eastAsia="zh-CN"/>
              </w:rPr>
            </w:pPr>
            <w:r w:rsidRPr="00E409F3">
              <w:rPr>
                <w:rFonts w:hint="eastAsia"/>
                <w:lang w:eastAsia="zh-CN"/>
              </w:rPr>
              <w:t>N</w:t>
            </w:r>
            <w:r w:rsidRPr="00E409F3">
              <w:rPr>
                <w:lang w:eastAsia="zh-CN"/>
              </w:rPr>
              <w:t>GSO</w:t>
            </w:r>
          </w:p>
        </w:tc>
        <w:tc>
          <w:tcPr>
            <w:tcW w:w="7229" w:type="dxa"/>
          </w:tcPr>
          <w:p w14:paraId="52ECB477" w14:textId="77777777" w:rsidR="00D9543B" w:rsidRPr="00E409F3" w:rsidRDefault="00D9543B" w:rsidP="00693209">
            <w:pPr>
              <w:pStyle w:val="TAR"/>
              <w:jc w:val="left"/>
            </w:pPr>
            <w:r w:rsidRPr="007F6A91">
              <w:t>Non-Geo-Stationary Orbit</w:t>
            </w:r>
            <w:r w:rsidRPr="00E409F3">
              <w:t xml:space="preserve"> test environment</w:t>
            </w: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2" w:name="_Toc446340600"/>
      <w:r w:rsidRPr="002B3813">
        <w:t>–</w:t>
      </w:r>
      <w:r w:rsidRPr="002B3813">
        <w:tab/>
        <w:t>RadioResourceConfigDedicated-NB-SRB</w:t>
      </w:r>
      <w:bookmarkEnd w:id="282"/>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3" w:name="_Toc446340602"/>
      <w:r w:rsidRPr="002B3813">
        <w:t>–</w:t>
      </w:r>
      <w:r w:rsidRPr="002B3813">
        <w:tab/>
        <w:t>RadioResourceConfigDedicated-NB-DRB(n)</w:t>
      </w:r>
      <w:bookmarkEnd w:id="283"/>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4" w:name="_Toc446340604"/>
      <w:r w:rsidRPr="002B3813">
        <w:t>-</w:t>
      </w:r>
      <w:r w:rsidRPr="002B3813">
        <w:tab/>
        <w:t>RadioResourceConfigDedicated-NB-DRB-ADD(bid)</w:t>
      </w:r>
      <w:bookmarkEnd w:id="284"/>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5" w:name="_Toc446340606"/>
      <w:r w:rsidRPr="002B3813">
        <w:t>-</w:t>
      </w:r>
      <w:r w:rsidRPr="002B3813">
        <w:tab/>
        <w:t>RadioResourceConfigDedicated-NB-DRB-REL(bid)</w:t>
      </w:r>
      <w:bookmarkEnd w:id="285"/>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6" w:name="_Toc446340613"/>
      <w:r w:rsidRPr="002B3813">
        <w:t>–</w:t>
      </w:r>
      <w:r w:rsidRPr="002B3813">
        <w:tab/>
        <w:t>RLC-Config-NB-SRB-RECONFIG</w:t>
      </w:r>
      <w:bookmarkEnd w:id="286"/>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7" w:name="_Toc446340621"/>
      <w:r w:rsidRPr="002B3813">
        <w:t>–</w:t>
      </w:r>
      <w:r w:rsidRPr="002B3813">
        <w:tab/>
      </w:r>
      <w:r w:rsidRPr="002B3813">
        <w:rPr>
          <w:snapToGrid w:val="0"/>
        </w:rPr>
        <w:t>SRB-ToAddModList-NB</w:t>
      </w:r>
      <w:r w:rsidRPr="002B3813">
        <w:t>-RECONFIG</w:t>
      </w:r>
      <w:bookmarkEnd w:id="287"/>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8" w:name="_Toc446340624"/>
      <w:r w:rsidRPr="002B3813">
        <w:t>–</w:t>
      </w:r>
      <w:r w:rsidRPr="002B3813">
        <w:tab/>
        <w:t>UplinkPowerControlCommon-NB-DEFAULT</w:t>
      </w:r>
      <w:bookmarkEnd w:id="288"/>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9" w:name="_Toc446340627"/>
      <w:r w:rsidRPr="002B3813">
        <w:t>–</w:t>
      </w:r>
      <w:r w:rsidRPr="002B3813">
        <w:tab/>
        <w:t>UplinkPowerControlDedicated-NB-DEFAULT</w:t>
      </w:r>
      <w:bookmarkEnd w:id="289"/>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90" w:name="_Toc446340632"/>
      <w:r w:rsidRPr="002B3813">
        <w:t>-</w:t>
      </w:r>
      <w:r w:rsidRPr="002B3813">
        <w:tab/>
        <w:t>RadioResourceConfigDedicated-NB-DRB-Mod</w:t>
      </w:r>
      <w:bookmarkEnd w:id="290"/>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1"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2" w:name="OLE_LINK438"/>
            <w:bookmarkStart w:id="293" w:name="OLE_LINK439"/>
            <w:r w:rsidRPr="005F0B98">
              <w:t>tdd-Parameters-r15</w:t>
            </w:r>
            <w:bookmarkEnd w:id="292"/>
            <w:bookmarkEnd w:id="293"/>
            <w:r w:rsidRPr="005F0B98">
              <w:t xml:space="preserve"> SEQUENCE</w:t>
            </w:r>
            <w:bookmarkStart w:id="294" w:name="OLE_LINK378"/>
            <w:bookmarkStart w:id="295" w:name="OLE_LINK379"/>
            <w:r w:rsidRPr="005F0B98">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6" w:name="OLE_LINK539"/>
            <w:bookmarkStart w:id="297" w:name="OLE_LINK540"/>
            <w:r w:rsidRPr="005F0B98">
              <w:t>nprach-ParametersListTDD-r15</w:t>
            </w:r>
            <w:bookmarkEnd w:id="296"/>
            <w:bookmarkEnd w:id="29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8" w:name="OLE_LINK516"/>
            <w:bookmarkStart w:id="299" w:name="OLE_LINK517"/>
            <w:r w:rsidRPr="005F0B98">
              <w:t>1 entr</w:t>
            </w:r>
            <w:bookmarkEnd w:id="298"/>
            <w:bookmarkEnd w:id="29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00" w:name="OLE_LINK537"/>
            <w:bookmarkStart w:id="30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2" w:name="OLE_LINK448"/>
            <w:bookmarkStart w:id="303" w:name="OLE_LINK449"/>
            <w:bookmarkEnd w:id="300"/>
            <w:bookmarkEnd w:id="301"/>
            <w:r w:rsidRPr="005F0B98">
              <w:t xml:space="preserve">      </w:t>
            </w:r>
            <w:bookmarkEnd w:id="302"/>
            <w:bookmarkEnd w:id="303"/>
            <w:r w:rsidRPr="005F0B98">
              <w:t xml:space="preserve">  nprach-Parameters-r15</w:t>
            </w:r>
            <w:bookmarkStart w:id="304" w:name="OLE_LINK450"/>
            <w:bookmarkStart w:id="305" w:name="OLE_LINK451"/>
            <w:r w:rsidRPr="005F0B98">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6" w:name="OLE_LINK456"/>
            <w:bookmarkStart w:id="307" w:name="OLE_LINK457"/>
            <w:bookmarkStart w:id="308" w:name="OLE_LINK458"/>
            <w:r w:rsidRPr="005F0B98">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9" w:name="OLE_LINK559"/>
            <w:bookmarkStart w:id="31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9"/>
      <w:bookmarkEnd w:id="310"/>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1" w:name="_Toc446340672"/>
      <w:r w:rsidRPr="002B3813">
        <w:t>8.1.6.5</w:t>
      </w:r>
      <w:r w:rsidRPr="002B3813">
        <w:tab/>
        <w:t>NB-IoT Other information elements</w:t>
      </w:r>
      <w:bookmarkEnd w:id="311"/>
    </w:p>
    <w:p w14:paraId="554BB1D3" w14:textId="77777777" w:rsidR="0075276A" w:rsidRPr="002B3813" w:rsidRDefault="0075276A" w:rsidP="0075276A">
      <w:pPr>
        <w:pStyle w:val="Heading4"/>
      </w:pPr>
      <w:bookmarkStart w:id="312" w:name="_Toc446340673"/>
      <w:r w:rsidRPr="002B3813">
        <w:t>–</w:t>
      </w:r>
      <w:r w:rsidRPr="002B3813">
        <w:tab/>
      </w:r>
      <w:smartTag w:uri="urn:schemas-microsoft-com:office:smarttags" w:element="stockticker">
        <w:r w:rsidRPr="002B3813">
          <w:t>RRC</w:t>
        </w:r>
      </w:smartTag>
      <w:r w:rsidRPr="002B3813">
        <w:t>-TransactionIdentifier-DL</w:t>
      </w:r>
      <w:bookmarkEnd w:id="312"/>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3" w:name="_Toc446340674"/>
      <w:r w:rsidRPr="002B3813">
        <w:t>–</w:t>
      </w:r>
      <w:r w:rsidRPr="002B3813">
        <w:tab/>
      </w:r>
      <w:smartTag w:uri="urn:schemas-microsoft-com:office:smarttags" w:element="stockticker">
        <w:r w:rsidRPr="002B3813">
          <w:t>RRC</w:t>
        </w:r>
      </w:smartTag>
      <w:r w:rsidRPr="002B3813">
        <w:t>-TransactionIdentifier-UL</w:t>
      </w:r>
      <w:bookmarkEnd w:id="313"/>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9"/>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4" w:name="_Toc446340734"/>
      <w:r w:rsidRPr="002B3813">
        <w:t>8.1.7A</w:t>
      </w:r>
      <w:r w:rsidRPr="002B3813">
        <w:tab/>
        <w:t>NB-IoT Default TC message and information element contents</w:t>
      </w:r>
      <w:bookmarkEnd w:id="31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5" w:name="_Toc446340779"/>
      <w:r w:rsidRPr="002B3813">
        <w:t>8.1.8</w:t>
      </w:r>
      <w:r w:rsidRPr="002B3813">
        <w:tab/>
        <w:t>NB-IoT Reference radio bearer configurations</w:t>
      </w:r>
      <w:bookmarkEnd w:id="315"/>
    </w:p>
    <w:p w14:paraId="64F534E1" w14:textId="77777777" w:rsidR="008F363B" w:rsidRPr="002B3813" w:rsidRDefault="008F363B" w:rsidP="008F363B">
      <w:pPr>
        <w:pStyle w:val="Heading4"/>
      </w:pPr>
      <w:bookmarkStart w:id="316" w:name="_Toc446340780"/>
      <w:r w:rsidRPr="002B3813">
        <w:t>8.1.8.1</w:t>
      </w:r>
      <w:r w:rsidRPr="002B3813">
        <w:tab/>
        <w:t>General</w:t>
      </w:r>
      <w:bookmarkEnd w:id="316"/>
    </w:p>
    <w:p w14:paraId="2DFA8923" w14:textId="77777777" w:rsidR="008F363B" w:rsidRPr="002B3813" w:rsidRDefault="008F363B" w:rsidP="008F363B">
      <w:pPr>
        <w:pStyle w:val="Heading4"/>
      </w:pPr>
      <w:bookmarkStart w:id="317" w:name="_Toc446340781"/>
      <w:r w:rsidRPr="002B3813">
        <w:t>8.1.8.2</w:t>
      </w:r>
      <w:r w:rsidRPr="002B3813">
        <w:tab/>
        <w:t>NB-IoT SRB and DRB parameters and combinations</w:t>
      </w:r>
      <w:bookmarkEnd w:id="317"/>
    </w:p>
    <w:p w14:paraId="7F6BBEAE" w14:textId="77777777" w:rsidR="008F363B" w:rsidRPr="002B3813" w:rsidRDefault="008F363B" w:rsidP="008F363B">
      <w:pPr>
        <w:pStyle w:val="Heading5"/>
      </w:pPr>
      <w:bookmarkStart w:id="318" w:name="_Toc446340782"/>
      <w:r w:rsidRPr="002B3813">
        <w:t>8.1.8.2.1</w:t>
      </w:r>
      <w:r w:rsidRPr="002B3813">
        <w:tab/>
        <w:t>NB-IoT SRB and DRB parameters</w:t>
      </w:r>
      <w:bookmarkEnd w:id="318"/>
    </w:p>
    <w:p w14:paraId="637F178A" w14:textId="77777777" w:rsidR="008F363B" w:rsidRPr="002B3813" w:rsidRDefault="008F363B" w:rsidP="008F363B">
      <w:pPr>
        <w:pStyle w:val="H6"/>
      </w:pPr>
      <w:bookmarkStart w:id="319" w:name="_Toc446340783"/>
      <w:r w:rsidRPr="002B3813">
        <w:t>8.1.8.2.1.1</w:t>
      </w:r>
      <w:r w:rsidRPr="002B3813">
        <w:tab/>
        <w:t>NB-IoT SRB configurations</w:t>
      </w:r>
      <w:bookmarkEnd w:id="319"/>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20" w:name="_Toc446340784"/>
      <w:r w:rsidRPr="002B3813">
        <w:t>8.1.8.2.1.2</w:t>
      </w:r>
      <w:r w:rsidRPr="002B3813">
        <w:tab/>
        <w:t>NB-IoT DRB PDCP configurations</w:t>
      </w:r>
      <w:bookmarkEnd w:id="32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1" w:name="_Toc446340785"/>
      <w:r w:rsidRPr="002B3813">
        <w:t>8.1.8.2.1.3</w:t>
      </w:r>
      <w:r w:rsidRPr="002B3813">
        <w:tab/>
        <w:t>NB-IoT DRB RLC configurations</w:t>
      </w:r>
      <w:bookmarkEnd w:id="32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2" w:name="_Toc446340786"/>
      <w:r w:rsidRPr="002B3813">
        <w:t>8.1.8.2.1.4</w:t>
      </w:r>
      <w:r w:rsidRPr="002B3813">
        <w:tab/>
        <w:t>NB-IoT DRB Logical Channel configurations</w:t>
      </w:r>
      <w:bookmarkEnd w:id="322"/>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3" w:name="_Toc446340787"/>
      <w:r w:rsidRPr="002B3813">
        <w:t>8.1.8.2.1.5</w:t>
      </w:r>
      <w:r w:rsidRPr="002B3813">
        <w:tab/>
        <w:t>NB-IoT MAC configurations</w:t>
      </w:r>
      <w:bookmarkEnd w:id="323"/>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4" w:name="_Toc446340788"/>
      <w:r w:rsidRPr="002B3813">
        <w:t>8.1.8.2.1.6</w:t>
      </w:r>
      <w:r w:rsidRPr="002B3813">
        <w:tab/>
        <w:t>NB-IoT Physical Layer configurations</w:t>
      </w:r>
      <w:bookmarkEnd w:id="324"/>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5" w:name="_Toc446340789"/>
      <w:r w:rsidRPr="002B3813">
        <w:t>8.1.8.2.1.7</w:t>
      </w:r>
      <w:r w:rsidRPr="002B3813">
        <w:tab/>
        <w:t>NB-IoT DRB configurations</w:t>
      </w:r>
      <w:bookmarkEnd w:id="325"/>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4610BD27" w14:textId="77777777" w:rsidR="003A6F78" w:rsidRDefault="007F780D" w:rsidP="003A6F78">
      <w:pPr>
        <w:pStyle w:val="B1"/>
      </w:pPr>
      <w:r w:rsidRPr="002B3813">
        <w:t xml:space="preserve">For Band 31 </w:t>
      </w:r>
      <w:r w:rsidR="00EA067F">
        <w:t xml:space="preserve">in-band testing, </w:t>
      </w:r>
      <w:r w:rsidRPr="002B3813">
        <w:t>the E-UTRA channel bandwidth to be tested is 5 MHz.</w:t>
      </w:r>
    </w:p>
    <w:p w14:paraId="73A9FC9C" w14:textId="0B356979" w:rsidR="007F780D" w:rsidRPr="002B3813" w:rsidRDefault="003A6F78" w:rsidP="003A6F78">
      <w:pPr>
        <w:pStyle w:val="B1"/>
      </w:pPr>
      <w:r>
        <w:t>NB-IoT NTN in-band and guard-band signalling testing for Band 255 and Band 256 is not supported in this version as per TS 36.102 [74] clause 5.4B.2.</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3"/>
        <w:gridCol w:w="843"/>
        <w:gridCol w:w="113"/>
        <w:gridCol w:w="113"/>
        <w:gridCol w:w="910"/>
        <w:gridCol w:w="113"/>
        <w:gridCol w:w="113"/>
        <w:gridCol w:w="781"/>
        <w:gridCol w:w="113"/>
        <w:gridCol w:w="113"/>
        <w:gridCol w:w="731"/>
        <w:gridCol w:w="113"/>
        <w:gridCol w:w="113"/>
        <w:gridCol w:w="707"/>
        <w:gridCol w:w="113"/>
        <w:gridCol w:w="113"/>
        <w:gridCol w:w="705"/>
        <w:gridCol w:w="113"/>
        <w:gridCol w:w="113"/>
        <w:gridCol w:w="702"/>
        <w:gridCol w:w="113"/>
        <w:gridCol w:w="113"/>
        <w:gridCol w:w="701"/>
        <w:gridCol w:w="113"/>
        <w:gridCol w:w="113"/>
      </w:tblGrid>
      <w:tr w:rsidR="00D944AD" w:rsidRPr="002B3813" w14:paraId="78D9AA8B" w14:textId="77777777" w:rsidTr="00D944AD">
        <w:trPr>
          <w:gridAfter w:val="2"/>
          <w:wAfter w:w="226" w:type="dxa"/>
          <w:jc w:val="center"/>
        </w:trPr>
        <w:tc>
          <w:tcPr>
            <w:tcW w:w="1069" w:type="dxa"/>
            <w:gridSpan w:val="3"/>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3"/>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6"/>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6"/>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6"/>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2"/>
          <w:wAfter w:w="226"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3"/>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3"/>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3"/>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3"/>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3"/>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3"/>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3"/>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3"/>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3"/>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3"/>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3"/>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3"/>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3"/>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3"/>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3"/>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3"/>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3"/>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3"/>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3"/>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3"/>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3"/>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3"/>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3"/>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3"/>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3"/>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3"/>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3"/>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3"/>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3"/>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3"/>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3"/>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3"/>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3"/>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3"/>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3"/>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3"/>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3"/>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3"/>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3"/>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3"/>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3"/>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3"/>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3"/>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2"/>
          <w:wAfter w:w="226" w:type="dxa"/>
          <w:jc w:val="center"/>
        </w:trPr>
        <w:tc>
          <w:tcPr>
            <w:tcW w:w="1069" w:type="dxa"/>
            <w:gridSpan w:val="3"/>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3"/>
          </w:tcPr>
          <w:p w14:paraId="3644042F" w14:textId="77777777" w:rsidR="001C6294" w:rsidRPr="00D45B24" w:rsidRDefault="001C6294" w:rsidP="0008674E">
            <w:pPr>
              <w:pStyle w:val="TAC"/>
              <w:rPr>
                <w:lang w:eastAsia="zh-CN"/>
              </w:rPr>
            </w:pPr>
          </w:p>
        </w:tc>
        <w:tc>
          <w:tcPr>
            <w:tcW w:w="1007" w:type="dxa"/>
            <w:gridSpan w:val="3"/>
          </w:tcPr>
          <w:p w14:paraId="6A615743" w14:textId="77777777" w:rsidR="001C6294" w:rsidRPr="00D45B24" w:rsidRDefault="001C6294" w:rsidP="0008674E">
            <w:pPr>
              <w:pStyle w:val="TAC"/>
              <w:rPr>
                <w:lang w:eastAsia="en-US"/>
              </w:rPr>
            </w:pPr>
          </w:p>
        </w:tc>
        <w:tc>
          <w:tcPr>
            <w:tcW w:w="957" w:type="dxa"/>
            <w:gridSpan w:val="3"/>
          </w:tcPr>
          <w:p w14:paraId="335D9D87" w14:textId="77777777" w:rsidR="001C6294" w:rsidRPr="00D45B24" w:rsidRDefault="001C6294" w:rsidP="0008674E">
            <w:pPr>
              <w:pStyle w:val="TAC"/>
              <w:rPr>
                <w:lang w:eastAsia="en-US"/>
              </w:rPr>
            </w:pPr>
          </w:p>
        </w:tc>
        <w:tc>
          <w:tcPr>
            <w:tcW w:w="933" w:type="dxa"/>
            <w:gridSpan w:val="3"/>
          </w:tcPr>
          <w:p w14:paraId="29710502" w14:textId="77777777" w:rsidR="001C6294" w:rsidRPr="00D45B24" w:rsidRDefault="001C6294" w:rsidP="0008674E">
            <w:pPr>
              <w:pStyle w:val="TAC"/>
              <w:rPr>
                <w:lang w:eastAsia="en-US"/>
              </w:rPr>
            </w:pPr>
          </w:p>
        </w:tc>
        <w:tc>
          <w:tcPr>
            <w:tcW w:w="931" w:type="dxa"/>
            <w:gridSpan w:val="3"/>
          </w:tcPr>
          <w:p w14:paraId="6FD9E3B5" w14:textId="77777777" w:rsidR="001C6294" w:rsidRPr="00D45B24" w:rsidRDefault="001C6294" w:rsidP="0008674E">
            <w:pPr>
              <w:pStyle w:val="TAC"/>
              <w:rPr>
                <w:lang w:eastAsia="en-US"/>
              </w:rPr>
            </w:pPr>
          </w:p>
        </w:tc>
        <w:tc>
          <w:tcPr>
            <w:tcW w:w="928" w:type="dxa"/>
            <w:gridSpan w:val="3"/>
          </w:tcPr>
          <w:p w14:paraId="1501899F" w14:textId="77777777" w:rsidR="001C6294" w:rsidRPr="00D97BE5" w:rsidRDefault="001C6294" w:rsidP="0008674E">
            <w:pPr>
              <w:pStyle w:val="TAC"/>
              <w:rPr>
                <w:lang w:eastAsia="en-US"/>
              </w:rPr>
            </w:pPr>
          </w:p>
        </w:tc>
        <w:tc>
          <w:tcPr>
            <w:tcW w:w="927" w:type="dxa"/>
            <w:gridSpan w:val="3"/>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2"/>
          <w:wAfter w:w="226" w:type="dxa"/>
          <w:jc w:val="center"/>
        </w:trPr>
        <w:tc>
          <w:tcPr>
            <w:tcW w:w="1069" w:type="dxa"/>
            <w:gridSpan w:val="3"/>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3"/>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3"/>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3"/>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3"/>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3"/>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3"/>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3"/>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2"/>
          <w:wAfter w:w="226" w:type="dxa"/>
          <w:jc w:val="center"/>
        </w:trPr>
        <w:tc>
          <w:tcPr>
            <w:tcW w:w="1069" w:type="dxa"/>
            <w:gridSpan w:val="3"/>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3"/>
          </w:tcPr>
          <w:p w14:paraId="1446C6DC" w14:textId="77777777" w:rsidR="00625AAA" w:rsidRPr="00625AAA" w:rsidRDefault="00625AAA" w:rsidP="0008674E">
            <w:pPr>
              <w:pStyle w:val="TAC"/>
              <w:rPr>
                <w:rFonts w:eastAsia="SimSun"/>
                <w:lang w:eastAsia="zh-CN"/>
              </w:rPr>
            </w:pPr>
          </w:p>
        </w:tc>
        <w:tc>
          <w:tcPr>
            <w:tcW w:w="1007" w:type="dxa"/>
            <w:gridSpan w:val="3"/>
          </w:tcPr>
          <w:p w14:paraId="7A47AF46" w14:textId="77777777" w:rsidR="00625AAA" w:rsidRPr="00625AAA" w:rsidRDefault="00625AAA" w:rsidP="0008674E">
            <w:pPr>
              <w:pStyle w:val="TAC"/>
              <w:rPr>
                <w:rFonts w:eastAsia="SimSun"/>
                <w:lang w:eastAsia="en-US"/>
              </w:rPr>
            </w:pPr>
          </w:p>
        </w:tc>
        <w:tc>
          <w:tcPr>
            <w:tcW w:w="957" w:type="dxa"/>
            <w:gridSpan w:val="3"/>
          </w:tcPr>
          <w:p w14:paraId="2B1C09F7" w14:textId="77777777" w:rsidR="00625AAA" w:rsidRPr="00625AAA" w:rsidRDefault="00625AAA" w:rsidP="0008674E">
            <w:pPr>
              <w:pStyle w:val="TAC"/>
              <w:rPr>
                <w:rFonts w:eastAsia="SimSun"/>
                <w:lang w:eastAsia="en-US"/>
              </w:rPr>
            </w:pPr>
          </w:p>
        </w:tc>
        <w:tc>
          <w:tcPr>
            <w:tcW w:w="933" w:type="dxa"/>
            <w:gridSpan w:val="3"/>
          </w:tcPr>
          <w:p w14:paraId="6DB7142E" w14:textId="77777777" w:rsidR="00625AAA" w:rsidRPr="00625AAA" w:rsidRDefault="00625AAA" w:rsidP="0008674E">
            <w:pPr>
              <w:pStyle w:val="TAC"/>
              <w:rPr>
                <w:rFonts w:eastAsia="SimSun"/>
                <w:lang w:eastAsia="en-US"/>
              </w:rPr>
            </w:pPr>
          </w:p>
        </w:tc>
        <w:tc>
          <w:tcPr>
            <w:tcW w:w="931" w:type="dxa"/>
            <w:gridSpan w:val="3"/>
          </w:tcPr>
          <w:p w14:paraId="238E258B" w14:textId="77777777" w:rsidR="00625AAA" w:rsidRPr="00625AAA" w:rsidRDefault="00625AAA" w:rsidP="0008674E">
            <w:pPr>
              <w:pStyle w:val="TAC"/>
              <w:rPr>
                <w:rFonts w:eastAsia="SimSun"/>
                <w:lang w:eastAsia="en-US"/>
              </w:rPr>
            </w:pPr>
          </w:p>
        </w:tc>
        <w:tc>
          <w:tcPr>
            <w:tcW w:w="928" w:type="dxa"/>
            <w:gridSpan w:val="3"/>
          </w:tcPr>
          <w:p w14:paraId="1F4310A7" w14:textId="77777777" w:rsidR="00625AAA" w:rsidRPr="00625AAA" w:rsidRDefault="00625AAA" w:rsidP="0008674E">
            <w:pPr>
              <w:pStyle w:val="TAC"/>
              <w:rPr>
                <w:rFonts w:eastAsia="SimSun"/>
                <w:lang w:eastAsia="en-US"/>
              </w:rPr>
            </w:pPr>
          </w:p>
        </w:tc>
        <w:tc>
          <w:tcPr>
            <w:tcW w:w="927" w:type="dxa"/>
            <w:gridSpan w:val="3"/>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2"/>
          <w:wAfter w:w="226" w:type="dxa"/>
          <w:jc w:val="center"/>
        </w:trPr>
        <w:tc>
          <w:tcPr>
            <w:tcW w:w="1069" w:type="dxa"/>
            <w:gridSpan w:val="3"/>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3"/>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3"/>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3"/>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3"/>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3"/>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3"/>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3"/>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3"/>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3"/>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3"/>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3"/>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3"/>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3"/>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B0A08" w14:paraId="26FAC8F2" w14:textId="77777777" w:rsidTr="004C7D34">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20DF4CE" w14:textId="77777777" w:rsidR="00DB0A08" w:rsidRDefault="00DB0A08" w:rsidP="004C7D34">
            <w:pPr>
              <w:pStyle w:val="TAC"/>
              <w:rPr>
                <w:lang w:eastAsia="zh-CN"/>
              </w:rPr>
            </w:pPr>
            <w:r>
              <w:rPr>
                <w:lang w:eastAsia="zh-CN"/>
              </w:rPr>
              <w:t>103</w:t>
            </w:r>
          </w:p>
        </w:tc>
        <w:tc>
          <w:tcPr>
            <w:tcW w:w="1136" w:type="dxa"/>
            <w:gridSpan w:val="3"/>
            <w:tcBorders>
              <w:top w:val="single" w:sz="4" w:space="0" w:color="auto"/>
              <w:left w:val="single" w:sz="4" w:space="0" w:color="auto"/>
              <w:bottom w:val="single" w:sz="4" w:space="0" w:color="auto"/>
              <w:right w:val="single" w:sz="4" w:space="0" w:color="auto"/>
            </w:tcBorders>
          </w:tcPr>
          <w:p w14:paraId="0C753A70" w14:textId="77777777" w:rsidR="00DB0A08" w:rsidRDefault="00DB0A08" w:rsidP="004C7D34">
            <w:pPr>
              <w:pStyle w:val="TAC"/>
              <w:rPr>
                <w:rFonts w:eastAsia="SimSun"/>
                <w:lang w:eastAsia="zh-CN"/>
              </w:rPr>
            </w:pPr>
            <w:r>
              <w:rPr>
                <w:rFonts w:eastAsia="SimSun"/>
                <w:lang w:eastAsia="zh-CN"/>
              </w:rPr>
              <w:t>1</w:t>
            </w:r>
          </w:p>
        </w:tc>
        <w:tc>
          <w:tcPr>
            <w:tcW w:w="1007" w:type="dxa"/>
            <w:gridSpan w:val="3"/>
            <w:tcBorders>
              <w:top w:val="single" w:sz="4" w:space="0" w:color="auto"/>
              <w:left w:val="single" w:sz="4" w:space="0" w:color="auto"/>
              <w:bottom w:val="single" w:sz="4" w:space="0" w:color="auto"/>
              <w:right w:val="single" w:sz="4" w:space="0" w:color="auto"/>
            </w:tcBorders>
          </w:tcPr>
          <w:p w14:paraId="084F85A0" w14:textId="77777777" w:rsidR="00DB0A08" w:rsidRDefault="00DB0A08" w:rsidP="004C7D34">
            <w:pPr>
              <w:pStyle w:val="TAC"/>
              <w:rPr>
                <w:rFonts w:eastAsia="SimSun"/>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6DC601AC" w14:textId="77777777" w:rsidR="00DB0A08" w:rsidRDefault="00DB0A08" w:rsidP="004C7D34">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603B0650" w14:textId="77777777" w:rsidR="00DB0A08" w:rsidRDefault="00DB0A08" w:rsidP="004C7D34">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36E1B61" w14:textId="77777777" w:rsidR="00DB0A08" w:rsidRDefault="00DB0A08" w:rsidP="004C7D34">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421D3CCB" w14:textId="77777777" w:rsidR="00DB0A08" w:rsidRDefault="00DB0A08" w:rsidP="004C7D34">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6B20871" w14:textId="77777777" w:rsidR="00DB0A08" w:rsidRDefault="00DB0A08" w:rsidP="004C7D34">
            <w:pPr>
              <w:pStyle w:val="TAC"/>
              <w:rPr>
                <w:rFonts w:eastAsia="SimSun"/>
              </w:rPr>
            </w:pPr>
            <w:r>
              <w:rPr>
                <w:rFonts w:eastAsia="SimSun"/>
              </w:rPr>
              <w:t>Low</w:t>
            </w:r>
          </w:p>
        </w:tc>
      </w:tr>
      <w:tr w:rsidR="003A6F78" w14:paraId="0260061B"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BD8467B" w14:textId="77777777" w:rsidR="003A6F78" w:rsidRDefault="003A6F78" w:rsidP="002F4DB8">
            <w:pPr>
              <w:pStyle w:val="TAC"/>
              <w:rPr>
                <w:lang w:val="en-US" w:eastAsia="zh-CN"/>
              </w:rPr>
            </w:pPr>
            <w:r>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6314DCF6" w14:textId="77777777" w:rsidR="003A6F78" w:rsidRDefault="003A6F78" w:rsidP="002F4DB8">
            <w:pPr>
              <w:pStyle w:val="TAC"/>
              <w:rPr>
                <w:rFonts w:eastAsia="SimSun"/>
                <w:lang w:val="en-US"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26DA202" w14:textId="77777777" w:rsidR="003A6F78" w:rsidRDefault="003A6F78" w:rsidP="002F4DB8">
            <w:pPr>
              <w:pStyle w:val="TAC"/>
              <w:rPr>
                <w:rFonts w:eastAsia="SimSun"/>
              </w:rPr>
            </w:pPr>
          </w:p>
        </w:tc>
        <w:tc>
          <w:tcPr>
            <w:tcW w:w="957" w:type="dxa"/>
            <w:gridSpan w:val="3"/>
            <w:tcBorders>
              <w:top w:val="single" w:sz="4" w:space="0" w:color="auto"/>
              <w:left w:val="single" w:sz="4" w:space="0" w:color="auto"/>
              <w:bottom w:val="single" w:sz="4" w:space="0" w:color="auto"/>
              <w:right w:val="single" w:sz="4" w:space="0" w:color="auto"/>
            </w:tcBorders>
          </w:tcPr>
          <w:p w14:paraId="32ECFBFF" w14:textId="77777777" w:rsidR="003A6F78" w:rsidRDefault="003A6F78" w:rsidP="002F4DB8">
            <w:pPr>
              <w:pStyle w:val="TAC"/>
              <w:rPr>
                <w:rFonts w:eastAsia="SimSun"/>
              </w:rPr>
            </w:pPr>
          </w:p>
        </w:tc>
        <w:tc>
          <w:tcPr>
            <w:tcW w:w="933" w:type="dxa"/>
            <w:gridSpan w:val="3"/>
            <w:tcBorders>
              <w:top w:val="single" w:sz="4" w:space="0" w:color="auto"/>
              <w:left w:val="single" w:sz="4" w:space="0" w:color="auto"/>
              <w:bottom w:val="single" w:sz="4" w:space="0" w:color="auto"/>
              <w:right w:val="single" w:sz="4" w:space="0" w:color="auto"/>
            </w:tcBorders>
          </w:tcPr>
          <w:p w14:paraId="488C343C" w14:textId="77777777" w:rsidR="003A6F78" w:rsidRDefault="003A6F78" w:rsidP="002F4DB8">
            <w:pPr>
              <w:pStyle w:val="TAC"/>
              <w:rPr>
                <w:rFonts w:eastAsia="SimSun"/>
              </w:rPr>
            </w:pPr>
          </w:p>
        </w:tc>
        <w:tc>
          <w:tcPr>
            <w:tcW w:w="931" w:type="dxa"/>
            <w:gridSpan w:val="3"/>
            <w:tcBorders>
              <w:top w:val="single" w:sz="4" w:space="0" w:color="auto"/>
              <w:left w:val="single" w:sz="4" w:space="0" w:color="auto"/>
              <w:bottom w:val="single" w:sz="4" w:space="0" w:color="auto"/>
              <w:right w:val="single" w:sz="4" w:space="0" w:color="auto"/>
            </w:tcBorders>
          </w:tcPr>
          <w:p w14:paraId="45BCD064" w14:textId="77777777" w:rsidR="003A6F78" w:rsidRDefault="003A6F78" w:rsidP="002F4DB8">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7936A0F" w14:textId="77777777" w:rsidR="003A6F78" w:rsidRDefault="003A6F78" w:rsidP="002F4DB8">
            <w:pPr>
              <w:pStyle w:val="TAC"/>
              <w:rPr>
                <w:rFonts w:eastAsia="SimSun"/>
              </w:rPr>
            </w:pPr>
          </w:p>
        </w:tc>
        <w:tc>
          <w:tcPr>
            <w:tcW w:w="927" w:type="dxa"/>
            <w:gridSpan w:val="3"/>
            <w:tcBorders>
              <w:top w:val="single" w:sz="4" w:space="0" w:color="auto"/>
              <w:left w:val="single" w:sz="4" w:space="0" w:color="auto"/>
              <w:bottom w:val="single" w:sz="4" w:space="0" w:color="auto"/>
              <w:right w:val="single" w:sz="4" w:space="0" w:color="auto"/>
            </w:tcBorders>
          </w:tcPr>
          <w:p w14:paraId="6D58CA91" w14:textId="77777777" w:rsidR="003A6F78" w:rsidRDefault="003A6F78" w:rsidP="002F4DB8">
            <w:pPr>
              <w:pStyle w:val="TAC"/>
              <w:rPr>
                <w:rFonts w:eastAsia="SimSun"/>
              </w:rPr>
            </w:pPr>
          </w:p>
        </w:tc>
      </w:tr>
      <w:tr w:rsidR="003A6F78" w14:paraId="04D98B4F"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8D6DCCD" w14:textId="77777777" w:rsidR="003A6F78" w:rsidRDefault="003A6F78" w:rsidP="002F4DB8">
            <w:pPr>
              <w:pStyle w:val="TAC"/>
              <w:rPr>
                <w:lang w:val="en-US" w:eastAsia="zh-CN"/>
              </w:rPr>
            </w:pPr>
            <w:r>
              <w:rPr>
                <w:lang w:val="en-US" w:eastAsia="zh-CN"/>
              </w:rPr>
              <w:t>255</w:t>
            </w:r>
          </w:p>
        </w:tc>
        <w:tc>
          <w:tcPr>
            <w:tcW w:w="1136" w:type="dxa"/>
            <w:gridSpan w:val="3"/>
            <w:tcBorders>
              <w:top w:val="single" w:sz="4" w:space="0" w:color="auto"/>
              <w:left w:val="single" w:sz="4" w:space="0" w:color="auto"/>
              <w:bottom w:val="single" w:sz="4" w:space="0" w:color="auto"/>
              <w:right w:val="single" w:sz="4" w:space="0" w:color="auto"/>
            </w:tcBorders>
          </w:tcPr>
          <w:p w14:paraId="25E177A6" w14:textId="77777777" w:rsidR="003A6F78" w:rsidRDefault="003A6F78" w:rsidP="002F4DB8">
            <w:pPr>
              <w:pStyle w:val="TAC"/>
              <w:rPr>
                <w:rFonts w:eastAsia="SimSun"/>
                <w:lang w:val="en-US" w:eastAsia="zh-CN"/>
              </w:rPr>
            </w:pPr>
            <w:r>
              <w:rPr>
                <w:rFonts w:eastAsia="SimSun"/>
                <w:lang w:val="en-US" w:eastAsia="zh-CN"/>
              </w:rPr>
              <w:t>34</w:t>
            </w:r>
          </w:p>
        </w:tc>
        <w:tc>
          <w:tcPr>
            <w:tcW w:w="1007" w:type="dxa"/>
            <w:gridSpan w:val="3"/>
            <w:tcBorders>
              <w:top w:val="single" w:sz="4" w:space="0" w:color="auto"/>
              <w:left w:val="single" w:sz="4" w:space="0" w:color="auto"/>
              <w:bottom w:val="single" w:sz="4" w:space="0" w:color="auto"/>
              <w:right w:val="single" w:sz="4" w:space="0" w:color="auto"/>
            </w:tcBorders>
          </w:tcPr>
          <w:p w14:paraId="55B7D73F" w14:textId="77777777" w:rsidR="003A6F78" w:rsidRDefault="003A6F78" w:rsidP="002F4DB8">
            <w:pPr>
              <w:pStyle w:val="TAC"/>
              <w:rPr>
                <w:rFonts w:eastAsia="SimSun"/>
                <w:lang w:val="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08C971B8" w14:textId="77777777" w:rsidR="003A6F78" w:rsidRDefault="003A6F78" w:rsidP="002F4DB8">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331C4D8D" w14:textId="77777777" w:rsidR="003A6F78" w:rsidRDefault="003A6F78" w:rsidP="002F4DB8">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FD7EC6B" w14:textId="77777777" w:rsidR="003A6F78" w:rsidRDefault="003A6F78" w:rsidP="002F4DB8">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7995A8AC" w14:textId="77777777" w:rsidR="003A6F78" w:rsidRDefault="003A6F78" w:rsidP="002F4DB8">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D74CC96" w14:textId="77777777" w:rsidR="003A6F78" w:rsidRDefault="003A6F78" w:rsidP="002F4DB8">
            <w:pPr>
              <w:pStyle w:val="TAC"/>
              <w:rPr>
                <w:rFonts w:eastAsia="SimSun"/>
              </w:rPr>
            </w:pPr>
            <w:r>
              <w:rPr>
                <w:rFonts w:eastAsia="SimSun"/>
              </w:rPr>
              <w:t>Low</w:t>
            </w:r>
          </w:p>
        </w:tc>
      </w:tr>
      <w:tr w:rsidR="003A6F78" w14:paraId="2CD81720"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8C21012" w14:textId="77777777" w:rsidR="003A6F78" w:rsidRDefault="003A6F78" w:rsidP="002F4DB8">
            <w:pPr>
              <w:pStyle w:val="TAC"/>
              <w:rPr>
                <w:lang w:val="en-US" w:eastAsia="zh-CN"/>
              </w:rPr>
            </w:pPr>
            <w:r>
              <w:rPr>
                <w:lang w:val="en-US" w:eastAsia="zh-CN"/>
              </w:rPr>
              <w:t>256</w:t>
            </w:r>
          </w:p>
        </w:tc>
        <w:tc>
          <w:tcPr>
            <w:tcW w:w="1136" w:type="dxa"/>
            <w:gridSpan w:val="3"/>
            <w:tcBorders>
              <w:top w:val="single" w:sz="4" w:space="0" w:color="auto"/>
              <w:left w:val="single" w:sz="4" w:space="0" w:color="auto"/>
              <w:bottom w:val="single" w:sz="4" w:space="0" w:color="auto"/>
              <w:right w:val="single" w:sz="4" w:space="0" w:color="auto"/>
            </w:tcBorders>
          </w:tcPr>
          <w:p w14:paraId="37EF491F" w14:textId="77777777" w:rsidR="003A6F78" w:rsidRDefault="003A6F78" w:rsidP="002F4DB8">
            <w:pPr>
              <w:pStyle w:val="TAC"/>
              <w:rPr>
                <w:rFonts w:eastAsia="SimSun"/>
                <w:lang w:val="en-US" w:eastAsia="zh-CN"/>
              </w:rPr>
            </w:pPr>
            <w:r>
              <w:rPr>
                <w:rFonts w:eastAsia="SimSun"/>
                <w:lang w:val="en-US" w:eastAsia="zh-CN"/>
              </w:rPr>
              <w:t>30</w:t>
            </w:r>
          </w:p>
        </w:tc>
        <w:tc>
          <w:tcPr>
            <w:tcW w:w="1007" w:type="dxa"/>
            <w:gridSpan w:val="3"/>
            <w:tcBorders>
              <w:top w:val="single" w:sz="4" w:space="0" w:color="auto"/>
              <w:left w:val="single" w:sz="4" w:space="0" w:color="auto"/>
              <w:bottom w:val="single" w:sz="4" w:space="0" w:color="auto"/>
              <w:right w:val="single" w:sz="4" w:space="0" w:color="auto"/>
            </w:tcBorders>
          </w:tcPr>
          <w:p w14:paraId="71D50825" w14:textId="77777777" w:rsidR="003A6F78" w:rsidRDefault="003A6F78" w:rsidP="002F4DB8">
            <w:pPr>
              <w:pStyle w:val="TAC"/>
              <w:rPr>
                <w:rFonts w:eastAsia="SimSun"/>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14A66423" w14:textId="77777777" w:rsidR="003A6F78" w:rsidRDefault="003A6F78" w:rsidP="002F4DB8">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4E5C4D62" w14:textId="77777777" w:rsidR="003A6F78" w:rsidRDefault="003A6F78" w:rsidP="002F4DB8">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46118B0F" w14:textId="77777777" w:rsidR="003A6F78" w:rsidRDefault="003A6F78" w:rsidP="002F4DB8">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2A108BDA" w14:textId="77777777" w:rsidR="003A6F78" w:rsidRDefault="003A6F78" w:rsidP="002F4DB8">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57D1F606" w14:textId="77777777" w:rsidR="003A6F78" w:rsidRDefault="003A6F78" w:rsidP="002F4DB8">
            <w:pPr>
              <w:pStyle w:val="TAC"/>
              <w:rPr>
                <w:rFonts w:eastAsia="SimSun"/>
              </w:rPr>
            </w:pPr>
            <w:r>
              <w:rPr>
                <w:rFonts w:eastAsia="SimSun"/>
              </w:rPr>
              <w:t>Low</w:t>
            </w:r>
          </w:p>
        </w:tc>
      </w:tr>
      <w:tr w:rsidR="00D944AD" w:rsidRPr="002B3813" w14:paraId="6448A85E" w14:textId="77777777" w:rsidTr="00D944AD">
        <w:trPr>
          <w:gridAfter w:val="2"/>
          <w:wAfter w:w="226" w:type="dxa"/>
          <w:jc w:val="center"/>
        </w:trPr>
        <w:tc>
          <w:tcPr>
            <w:tcW w:w="7888" w:type="dxa"/>
            <w:gridSpan w:val="24"/>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386192">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7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4637" w14:textId="77777777" w:rsidR="009D20DB" w:rsidRDefault="009D20DB">
      <w:r>
        <w:separator/>
      </w:r>
    </w:p>
  </w:endnote>
  <w:endnote w:type="continuationSeparator" w:id="0">
    <w:p w14:paraId="27FBEEE1" w14:textId="77777777" w:rsidR="009D20DB" w:rsidRDefault="009D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D7AF" w14:textId="77777777" w:rsidR="009D20DB" w:rsidRDefault="009D20DB">
      <w:r>
        <w:separator/>
      </w:r>
    </w:p>
  </w:footnote>
  <w:footnote w:type="continuationSeparator" w:id="0">
    <w:p w14:paraId="3FB25B95" w14:textId="77777777" w:rsidR="009D20DB" w:rsidRDefault="009D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2B6349CF"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326" w:name="_Hlk114851952"/>
    <w:r>
      <w:rPr>
        <w:rFonts w:ascii="Arial" w:hAnsi="Arial" w:cs="Arial"/>
        <w:b/>
        <w:bCs/>
        <w:noProof/>
        <w:sz w:val="18"/>
        <w:szCs w:val="18"/>
        <w:lang w:val="en-US"/>
      </w:rPr>
      <w:t>3GPP TS 36.508 V1</w:t>
    </w:r>
    <w:r w:rsidR="001C4775">
      <w:rPr>
        <w:rFonts w:ascii="Arial" w:hAnsi="Arial" w:cs="Arial"/>
        <w:b/>
        <w:bCs/>
        <w:noProof/>
        <w:sz w:val="18"/>
        <w:szCs w:val="18"/>
        <w:lang w:val="en-US"/>
      </w:rPr>
      <w:t>8</w:t>
    </w:r>
    <w:r>
      <w:rPr>
        <w:rFonts w:ascii="Arial" w:hAnsi="Arial" w:cs="Arial"/>
        <w:b/>
        <w:bCs/>
        <w:noProof/>
        <w:sz w:val="18"/>
        <w:szCs w:val="18"/>
        <w:lang w:val="en-US"/>
      </w:rPr>
      <w:t>.</w:t>
    </w:r>
    <w:r w:rsidR="001C4775">
      <w:rPr>
        <w:rFonts w:ascii="Arial" w:hAnsi="Arial" w:cs="Arial"/>
        <w:b/>
        <w:bCs/>
        <w:noProof/>
        <w:sz w:val="18"/>
        <w:szCs w:val="18"/>
        <w:lang w:val="en-US"/>
      </w:rPr>
      <w:t>0</w:t>
    </w:r>
    <w:r>
      <w:rPr>
        <w:rFonts w:ascii="Arial" w:hAnsi="Arial" w:cs="Arial"/>
        <w:b/>
        <w:bCs/>
        <w:noProof/>
        <w:sz w:val="18"/>
        <w:szCs w:val="18"/>
        <w:lang w:val="en-US"/>
      </w:rPr>
      <w:t>.0 (202</w:t>
    </w:r>
    <w:r w:rsidR="00E56413">
      <w:rPr>
        <w:rFonts w:ascii="Arial" w:hAnsi="Arial" w:cs="Arial"/>
        <w:b/>
        <w:bCs/>
        <w:noProof/>
        <w:sz w:val="18"/>
        <w:szCs w:val="18"/>
        <w:lang w:val="en-US"/>
      </w:rPr>
      <w:t>3</w:t>
    </w:r>
    <w:r>
      <w:rPr>
        <w:rFonts w:ascii="Arial" w:hAnsi="Arial" w:cs="Arial"/>
        <w:b/>
        <w:bCs/>
        <w:noProof/>
        <w:sz w:val="18"/>
        <w:szCs w:val="18"/>
        <w:lang w:val="en-US"/>
      </w:rPr>
      <w:t>-</w:t>
    </w:r>
    <w:r w:rsidR="00E56413">
      <w:rPr>
        <w:rFonts w:ascii="Arial" w:hAnsi="Arial" w:cs="Arial"/>
        <w:b/>
        <w:bCs/>
        <w:noProof/>
        <w:sz w:val="18"/>
        <w:szCs w:val="18"/>
        <w:lang w:val="en-US"/>
      </w:rPr>
      <w:t>03</w:t>
    </w:r>
    <w:r>
      <w:rPr>
        <w:rFonts w:ascii="Arial" w:hAnsi="Arial" w:cs="Arial"/>
        <w:b/>
        <w:bCs/>
        <w:noProof/>
        <w:sz w:val="18"/>
        <w:szCs w:val="18"/>
        <w:lang w:val="en-US"/>
      </w:rPr>
      <w:t>)</w:t>
    </w:r>
  </w:p>
  <w:p w14:paraId="647B7D13" w14:textId="357AA5D5" w:rsidR="002D0A34" w:rsidRPr="00FB7ADD" w:rsidRDefault="00A22A51" w:rsidP="002D0A34">
    <w:pPr>
      <w:framePr w:wrap="around" w:vAnchor="text" w:hAnchor="margin" w:y="1"/>
      <w:spacing w:after="0"/>
      <w:rPr>
        <w:rFonts w:ascii="Arial" w:hAnsi="Arial" w:cs="Arial"/>
        <w:b/>
        <w:bCs/>
        <w:noProof/>
        <w:sz w:val="18"/>
        <w:szCs w:val="18"/>
        <w:lang w:val="en-US"/>
      </w:rPr>
    </w:pPr>
    <w:bookmarkStart w:id="327" w:name="_Hlk95374999"/>
    <w:bookmarkEnd w:id="326"/>
    <w:r>
      <w:rPr>
        <w:rFonts w:ascii="Arial" w:hAnsi="Arial" w:cs="Arial"/>
        <w:b/>
        <w:bCs/>
        <w:noProof/>
        <w:sz w:val="18"/>
        <w:szCs w:val="18"/>
        <w:lang w:val="en-US"/>
      </w:rPr>
      <w:t>Release 1</w:t>
    </w:r>
    <w:r w:rsidR="001C4775">
      <w:rPr>
        <w:rFonts w:ascii="Arial" w:hAnsi="Arial" w:cs="Arial"/>
        <w:b/>
        <w:bCs/>
        <w:noProof/>
        <w:sz w:val="18"/>
        <w:szCs w:val="18"/>
        <w:lang w:val="en-US"/>
      </w:rPr>
      <w:t>8</w:t>
    </w:r>
  </w:p>
  <w:bookmarkEnd w:id="327"/>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A6F78"/>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3199"/>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6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F46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F46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F46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F4667"/>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4F4667"/>
    <w:pPr>
      <w:ind w:left="1701" w:hanging="1701"/>
      <w:outlineLvl w:val="4"/>
    </w:pPr>
    <w:rPr>
      <w:sz w:val="22"/>
    </w:rPr>
  </w:style>
  <w:style w:type="paragraph" w:styleId="Heading6">
    <w:name w:val="heading 6"/>
    <w:aliases w:val="T1,Header 6"/>
    <w:basedOn w:val="H6"/>
    <w:next w:val="Normal"/>
    <w:link w:val="Heading6Char"/>
    <w:qFormat/>
    <w:rsid w:val="004F4667"/>
    <w:pPr>
      <w:outlineLvl w:val="5"/>
    </w:pPr>
  </w:style>
  <w:style w:type="paragraph" w:styleId="Heading7">
    <w:name w:val="heading 7"/>
    <w:basedOn w:val="H6"/>
    <w:next w:val="Normal"/>
    <w:link w:val="Heading7Char"/>
    <w:qFormat/>
    <w:rsid w:val="004F4667"/>
    <w:pPr>
      <w:outlineLvl w:val="6"/>
    </w:pPr>
  </w:style>
  <w:style w:type="paragraph" w:styleId="Heading8">
    <w:name w:val="heading 8"/>
    <w:basedOn w:val="Heading1"/>
    <w:next w:val="Normal"/>
    <w:link w:val="Heading8Char"/>
    <w:qFormat/>
    <w:rsid w:val="004F4667"/>
    <w:pPr>
      <w:ind w:left="0" w:firstLine="0"/>
      <w:outlineLvl w:val="7"/>
    </w:pPr>
  </w:style>
  <w:style w:type="paragraph" w:styleId="Heading9">
    <w:name w:val="heading 9"/>
    <w:basedOn w:val="Heading8"/>
    <w:next w:val="Normal"/>
    <w:link w:val="Heading9Char"/>
    <w:qFormat/>
    <w:rsid w:val="004F4667"/>
    <w:pPr>
      <w:outlineLvl w:val="8"/>
    </w:pPr>
  </w:style>
  <w:style w:type="character" w:default="1" w:styleId="DefaultParagraphFont">
    <w:name w:val="Default Paragraph Font"/>
    <w:semiHidden/>
    <w:rsid w:val="004F46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667"/>
  </w:style>
  <w:style w:type="paragraph" w:customStyle="1" w:styleId="H6">
    <w:name w:val="H6"/>
    <w:basedOn w:val="Heading5"/>
    <w:next w:val="Normal"/>
    <w:link w:val="H6Char"/>
    <w:rsid w:val="004F4667"/>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4F4667"/>
  </w:style>
  <w:style w:type="paragraph" w:styleId="List3">
    <w:name w:val="List 3"/>
    <w:basedOn w:val="List2"/>
    <w:rsid w:val="004F4667"/>
    <w:pPr>
      <w:ind w:left="1135"/>
    </w:pPr>
  </w:style>
  <w:style w:type="paragraph" w:styleId="List2">
    <w:name w:val="List 2"/>
    <w:basedOn w:val="List"/>
    <w:link w:val="List2Char"/>
    <w:rsid w:val="004F4667"/>
    <w:pPr>
      <w:ind w:left="851"/>
    </w:pPr>
  </w:style>
  <w:style w:type="paragraph" w:styleId="List">
    <w:name w:val="List"/>
    <w:basedOn w:val="Normal"/>
    <w:rsid w:val="004F4667"/>
    <w:pPr>
      <w:ind w:left="568" w:hanging="284"/>
    </w:pPr>
  </w:style>
  <w:style w:type="paragraph" w:customStyle="1" w:styleId="B4">
    <w:name w:val="B4"/>
    <w:basedOn w:val="List4"/>
    <w:rsid w:val="004F4667"/>
  </w:style>
  <w:style w:type="paragraph" w:styleId="List4">
    <w:name w:val="List 4"/>
    <w:basedOn w:val="List3"/>
    <w:rsid w:val="004F4667"/>
    <w:pPr>
      <w:ind w:left="1418"/>
    </w:pPr>
  </w:style>
  <w:style w:type="paragraph" w:customStyle="1" w:styleId="B5">
    <w:name w:val="B5"/>
    <w:basedOn w:val="List5"/>
    <w:rsid w:val="004F4667"/>
  </w:style>
  <w:style w:type="paragraph" w:styleId="List5">
    <w:name w:val="List 5"/>
    <w:basedOn w:val="List4"/>
    <w:rsid w:val="004F4667"/>
    <w:pPr>
      <w:ind w:left="1702"/>
    </w:pPr>
  </w:style>
  <w:style w:type="paragraph" w:styleId="Header">
    <w:name w:val="header"/>
    <w:link w:val="HeaderChar"/>
    <w:rsid w:val="004F466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4F4667"/>
    <w:rPr>
      <w:b/>
      <w:position w:val="6"/>
      <w:sz w:val="16"/>
    </w:rPr>
  </w:style>
  <w:style w:type="paragraph" w:styleId="FootnoteText">
    <w:name w:val="footnote text"/>
    <w:basedOn w:val="Normal"/>
    <w:link w:val="FootnoteTextChar"/>
    <w:semiHidden/>
    <w:rsid w:val="004F4667"/>
    <w:pPr>
      <w:keepLines/>
      <w:spacing w:after="0"/>
      <w:ind w:left="454" w:hanging="454"/>
    </w:pPr>
    <w:rPr>
      <w:sz w:val="16"/>
    </w:rPr>
  </w:style>
  <w:style w:type="paragraph" w:styleId="TOC8">
    <w:name w:val="toc 8"/>
    <w:basedOn w:val="TOC1"/>
    <w:rsid w:val="004F4667"/>
    <w:pPr>
      <w:spacing w:before="180"/>
      <w:ind w:left="2693" w:hanging="2693"/>
    </w:pPr>
    <w:rPr>
      <w:b/>
    </w:rPr>
  </w:style>
  <w:style w:type="paragraph" w:styleId="TOC1">
    <w:name w:val="toc 1"/>
    <w:rsid w:val="004F46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F4667"/>
    <w:pPr>
      <w:keepLines/>
      <w:tabs>
        <w:tab w:val="center" w:pos="4536"/>
        <w:tab w:val="right" w:pos="9072"/>
      </w:tabs>
    </w:pPr>
    <w:rPr>
      <w:noProof/>
    </w:rPr>
  </w:style>
  <w:style w:type="character" w:customStyle="1" w:styleId="ZGSM">
    <w:name w:val="ZGSM"/>
    <w:rsid w:val="004F4667"/>
  </w:style>
  <w:style w:type="paragraph" w:styleId="Index1">
    <w:name w:val="index 1"/>
    <w:basedOn w:val="Normal"/>
    <w:semiHidden/>
    <w:rsid w:val="004F4667"/>
    <w:pPr>
      <w:keepLines/>
      <w:spacing w:after="0"/>
    </w:pPr>
  </w:style>
  <w:style w:type="paragraph" w:customStyle="1" w:styleId="ZD">
    <w:name w:val="ZD"/>
    <w:rsid w:val="004F46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F4667"/>
    <w:pPr>
      <w:ind w:left="1701" w:hanging="1701"/>
    </w:pPr>
  </w:style>
  <w:style w:type="paragraph" w:styleId="TOC4">
    <w:name w:val="toc 4"/>
    <w:basedOn w:val="TOC3"/>
    <w:rsid w:val="004F4667"/>
    <w:pPr>
      <w:ind w:left="1418" w:hanging="1418"/>
    </w:pPr>
  </w:style>
  <w:style w:type="paragraph" w:styleId="TOC3">
    <w:name w:val="toc 3"/>
    <w:basedOn w:val="TOC2"/>
    <w:rsid w:val="004F4667"/>
    <w:pPr>
      <w:ind w:left="1134" w:hanging="1134"/>
    </w:pPr>
  </w:style>
  <w:style w:type="paragraph" w:styleId="TOC2">
    <w:name w:val="toc 2"/>
    <w:basedOn w:val="TOC1"/>
    <w:rsid w:val="004F4667"/>
    <w:pPr>
      <w:keepNext w:val="0"/>
      <w:spacing w:before="0"/>
      <w:ind w:left="851" w:hanging="851"/>
    </w:pPr>
    <w:rPr>
      <w:sz w:val="20"/>
    </w:rPr>
  </w:style>
  <w:style w:type="paragraph" w:styleId="Index2">
    <w:name w:val="index 2"/>
    <w:basedOn w:val="Index1"/>
    <w:semiHidden/>
    <w:rsid w:val="004F4667"/>
    <w:pPr>
      <w:ind w:left="284"/>
    </w:pPr>
  </w:style>
  <w:style w:type="paragraph" w:customStyle="1" w:styleId="TT">
    <w:name w:val="TT"/>
    <w:basedOn w:val="Heading1"/>
    <w:next w:val="Normal"/>
    <w:rsid w:val="004F4667"/>
    <w:pPr>
      <w:outlineLvl w:val="9"/>
    </w:pPr>
  </w:style>
  <w:style w:type="paragraph" w:customStyle="1" w:styleId="B1">
    <w:name w:val="B1"/>
    <w:basedOn w:val="List"/>
    <w:link w:val="B1Char"/>
    <w:rsid w:val="004F4667"/>
  </w:style>
  <w:style w:type="paragraph" w:styleId="Footer">
    <w:name w:val="footer"/>
    <w:basedOn w:val="Header"/>
    <w:link w:val="FooterChar"/>
    <w:rsid w:val="004F4667"/>
    <w:pPr>
      <w:jc w:val="center"/>
    </w:pPr>
    <w:rPr>
      <w:i/>
    </w:rPr>
  </w:style>
  <w:style w:type="paragraph" w:customStyle="1" w:styleId="B2">
    <w:name w:val="B2"/>
    <w:basedOn w:val="List2"/>
    <w:link w:val="B2Char"/>
    <w:rsid w:val="004F4667"/>
  </w:style>
  <w:style w:type="paragraph" w:customStyle="1" w:styleId="NF">
    <w:name w:val="NF"/>
    <w:basedOn w:val="NO"/>
    <w:rsid w:val="004F4667"/>
    <w:pPr>
      <w:keepNext/>
      <w:spacing w:after="0"/>
    </w:pPr>
    <w:rPr>
      <w:rFonts w:ascii="Arial" w:hAnsi="Arial"/>
      <w:sz w:val="18"/>
    </w:rPr>
  </w:style>
  <w:style w:type="paragraph" w:customStyle="1" w:styleId="NO">
    <w:name w:val="NO"/>
    <w:basedOn w:val="Normal"/>
    <w:link w:val="NOChar"/>
    <w:rsid w:val="004F4667"/>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4F4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4F4667"/>
    <w:pPr>
      <w:jc w:val="right"/>
    </w:pPr>
  </w:style>
  <w:style w:type="paragraph" w:customStyle="1" w:styleId="TAL">
    <w:name w:val="TAL"/>
    <w:basedOn w:val="Normal"/>
    <w:link w:val="TAL0"/>
    <w:rsid w:val="004F466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4F4667"/>
    <w:pPr>
      <w:ind w:left="851"/>
    </w:pPr>
  </w:style>
  <w:style w:type="paragraph" w:styleId="ListNumber">
    <w:name w:val="List Number"/>
    <w:basedOn w:val="List"/>
    <w:rsid w:val="004F4667"/>
  </w:style>
  <w:style w:type="paragraph" w:customStyle="1" w:styleId="TAH">
    <w:name w:val="TAH"/>
    <w:basedOn w:val="TAC"/>
    <w:link w:val="TAHCar"/>
    <w:rsid w:val="004F4667"/>
    <w:rPr>
      <w:b/>
    </w:rPr>
  </w:style>
  <w:style w:type="paragraph" w:customStyle="1" w:styleId="TAC">
    <w:name w:val="TAC"/>
    <w:basedOn w:val="TAL"/>
    <w:link w:val="TACCar"/>
    <w:rsid w:val="004F4667"/>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4F46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F466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4F4667"/>
    <w:pPr>
      <w:spacing w:after="0"/>
    </w:pPr>
  </w:style>
  <w:style w:type="paragraph" w:customStyle="1" w:styleId="NW">
    <w:name w:val="NW"/>
    <w:basedOn w:val="NO"/>
    <w:rsid w:val="004F4667"/>
    <w:pPr>
      <w:spacing w:after="0"/>
    </w:pPr>
  </w:style>
  <w:style w:type="paragraph" w:customStyle="1" w:styleId="EW">
    <w:name w:val="EW"/>
    <w:basedOn w:val="EX"/>
    <w:rsid w:val="004F4667"/>
    <w:pPr>
      <w:spacing w:after="0"/>
    </w:pPr>
  </w:style>
  <w:style w:type="paragraph" w:styleId="TOC6">
    <w:name w:val="toc 6"/>
    <w:basedOn w:val="TOC5"/>
    <w:next w:val="Normal"/>
    <w:rsid w:val="004F4667"/>
    <w:pPr>
      <w:ind w:left="1985" w:hanging="1985"/>
    </w:pPr>
  </w:style>
  <w:style w:type="paragraph" w:styleId="TOC7">
    <w:name w:val="toc 7"/>
    <w:basedOn w:val="TOC6"/>
    <w:next w:val="Normal"/>
    <w:rsid w:val="004F4667"/>
    <w:pPr>
      <w:ind w:left="2268" w:hanging="2268"/>
    </w:pPr>
  </w:style>
  <w:style w:type="paragraph" w:styleId="ListBullet2">
    <w:name w:val="List Bullet 2"/>
    <w:basedOn w:val="ListBullet"/>
    <w:rsid w:val="004F4667"/>
    <w:pPr>
      <w:ind w:left="851"/>
    </w:pPr>
  </w:style>
  <w:style w:type="paragraph" w:styleId="ListBullet">
    <w:name w:val="List Bullet"/>
    <w:basedOn w:val="List"/>
    <w:rsid w:val="004F4667"/>
  </w:style>
  <w:style w:type="paragraph" w:customStyle="1" w:styleId="EditorsNote">
    <w:name w:val="Editor's Note"/>
    <w:aliases w:val="EN"/>
    <w:basedOn w:val="NO"/>
    <w:link w:val="EditorsNoteChar"/>
    <w:rsid w:val="004F466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4F4667"/>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4F46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F46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F46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F46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F466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4F46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F466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4F46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F4667"/>
    <w:pPr>
      <w:ind w:left="1135"/>
    </w:pPr>
  </w:style>
  <w:style w:type="paragraph" w:styleId="ListBullet4">
    <w:name w:val="List Bullet 4"/>
    <w:basedOn w:val="ListBullet3"/>
    <w:rsid w:val="004F4667"/>
    <w:pPr>
      <w:ind w:left="1418"/>
    </w:pPr>
  </w:style>
  <w:style w:type="paragraph" w:styleId="ListBullet5">
    <w:name w:val="List Bullet 5"/>
    <w:basedOn w:val="ListBullet4"/>
    <w:rsid w:val="004F4667"/>
    <w:pPr>
      <w:ind w:left="1702"/>
    </w:pPr>
  </w:style>
  <w:style w:type="paragraph" w:customStyle="1" w:styleId="ZTD">
    <w:name w:val="ZTD"/>
    <w:basedOn w:val="ZB"/>
    <w:rsid w:val="004F4667"/>
    <w:pPr>
      <w:framePr w:hRule="auto" w:wrap="notBeside" w:y="852"/>
    </w:pPr>
    <w:rPr>
      <w:i w:val="0"/>
      <w:sz w:val="40"/>
    </w:rPr>
  </w:style>
  <w:style w:type="paragraph" w:customStyle="1" w:styleId="ZV">
    <w:name w:val="ZV"/>
    <w:basedOn w:val="ZU"/>
    <w:rsid w:val="004F4667"/>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4F4667"/>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1</Pages>
  <Words>71480</Words>
  <Characters>407439</Characters>
  <Application>Microsoft Office Word</Application>
  <DocSecurity>0</DocSecurity>
  <Lines>3395</Lines>
  <Paragraphs>955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477964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2011</cp:lastModifiedBy>
  <cp:revision>71</cp:revision>
  <cp:lastPrinted>2008-11-20T16:42:00Z</cp:lastPrinted>
  <dcterms:created xsi:type="dcterms:W3CDTF">2021-04-11T16:58:00Z</dcterms:created>
  <dcterms:modified xsi:type="dcterms:W3CDTF">2023-04-13T19:31:00Z</dcterms:modified>
</cp:coreProperties>
</file>