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2E1C2BA1"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8E7FA5">
              <w:rPr>
                <w:lang w:val="en-US" w:eastAsia="zh-CN"/>
              </w:rPr>
              <w:t>2</w:t>
            </w:r>
            <w:r>
              <w:t>.</w:t>
            </w:r>
            <w:bookmarkEnd w:id="3"/>
            <w:r>
              <w:rPr>
                <w:rFonts w:hint="eastAsia"/>
                <w:lang w:val="en-US" w:eastAsia="zh-CN"/>
              </w:rPr>
              <w:t>0</w:t>
            </w:r>
            <w:r>
              <w:t xml:space="preserve"> </w:t>
            </w:r>
            <w:r>
              <w:rPr>
                <w:sz w:val="32"/>
              </w:rPr>
              <w:t>(</w:t>
            </w:r>
            <w:bookmarkStart w:id="4" w:name="issueDate"/>
            <w:r w:rsidR="0064686E">
              <w:rPr>
                <w:sz w:val="32"/>
              </w:rPr>
              <w:t>2023</w:t>
            </w:r>
            <w:r>
              <w:rPr>
                <w:sz w:val="32"/>
              </w:rPr>
              <w:t>-</w:t>
            </w:r>
            <w:bookmarkEnd w:id="4"/>
            <w:r w:rsidR="008E7FA5">
              <w:rPr>
                <w:sz w:val="32"/>
                <w:lang w:val="en-US" w:eastAsia="zh-CN"/>
              </w:rPr>
              <w:t>06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9506878"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68FD4F" w:rsidR="00D62336" w:rsidRDefault="00063062">
            <w:pPr>
              <w:pStyle w:val="FP"/>
              <w:jc w:val="center"/>
              <w:rPr>
                <w:sz w:val="18"/>
              </w:rPr>
            </w:pPr>
            <w:r>
              <w:rPr>
                <w:sz w:val="18"/>
              </w:rPr>
              <w:t xml:space="preserve">© </w:t>
            </w:r>
            <w:r w:rsidR="0064686E">
              <w:rPr>
                <w:sz w:val="18"/>
              </w:rPr>
              <w:t>2023</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0B5E2174" w14:textId="0D22CCA9" w:rsidR="00B43205" w:rsidRDefault="00B4320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_Toc138894129 \h </w:instrText>
      </w:r>
      <w:r>
        <w:fldChar w:fldCharType="separate"/>
      </w:r>
      <w:r>
        <w:t>8</w:t>
      </w:r>
      <w:r>
        <w:fldChar w:fldCharType="end"/>
      </w:r>
    </w:p>
    <w:p w14:paraId="353608CD" w14:textId="3E6AE143" w:rsidR="00B43205" w:rsidRDefault="00B4320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_Toc138894130 \h </w:instrText>
      </w:r>
      <w:r>
        <w:fldChar w:fldCharType="separate"/>
      </w:r>
      <w:r>
        <w:t>10</w:t>
      </w:r>
      <w:r>
        <w:fldChar w:fldCharType="end"/>
      </w:r>
    </w:p>
    <w:p w14:paraId="74FC7A02" w14:textId="50F0846B" w:rsidR="00B43205" w:rsidRDefault="00B4320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_Toc138894131 \h </w:instrText>
      </w:r>
      <w:r>
        <w:fldChar w:fldCharType="separate"/>
      </w:r>
      <w:r>
        <w:t>10</w:t>
      </w:r>
      <w:r>
        <w:fldChar w:fldCharType="end"/>
      </w:r>
    </w:p>
    <w:p w14:paraId="14E1A141" w14:textId="52C700EA" w:rsidR="00B43205" w:rsidRDefault="00B4320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_Toc138894132 \h </w:instrText>
      </w:r>
      <w:r>
        <w:fldChar w:fldCharType="separate"/>
      </w:r>
      <w:r>
        <w:t>10</w:t>
      </w:r>
      <w:r>
        <w:fldChar w:fldCharType="end"/>
      </w:r>
    </w:p>
    <w:p w14:paraId="2EF3FE46" w14:textId="4A638EEB" w:rsidR="00B43205" w:rsidRDefault="00B4320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_Toc138894133 \h </w:instrText>
      </w:r>
      <w:r>
        <w:fldChar w:fldCharType="separate"/>
      </w:r>
      <w:r>
        <w:t>10</w:t>
      </w:r>
      <w:r>
        <w:fldChar w:fldCharType="end"/>
      </w:r>
    </w:p>
    <w:p w14:paraId="616E9E17" w14:textId="6AFA1282" w:rsidR="00B43205" w:rsidRDefault="00B4320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_Toc138894134 \h </w:instrText>
      </w:r>
      <w:r>
        <w:fldChar w:fldCharType="separate"/>
      </w:r>
      <w:r>
        <w:t>13</w:t>
      </w:r>
      <w:r>
        <w:fldChar w:fldCharType="end"/>
      </w:r>
    </w:p>
    <w:p w14:paraId="6BB3D050" w14:textId="3FABD83A" w:rsidR="00B43205" w:rsidRDefault="00B4320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_Toc138894135 \h </w:instrText>
      </w:r>
      <w:r>
        <w:fldChar w:fldCharType="separate"/>
      </w:r>
      <w:r>
        <w:t>14</w:t>
      </w:r>
      <w:r>
        <w:fldChar w:fldCharType="end"/>
      </w:r>
    </w:p>
    <w:p w14:paraId="6C4B85D8" w14:textId="6CE21066" w:rsidR="00B43205" w:rsidRDefault="00B4320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_Toc138894136 \h </w:instrText>
      </w:r>
      <w:r>
        <w:fldChar w:fldCharType="separate"/>
      </w:r>
      <w:r>
        <w:t>15</w:t>
      </w:r>
      <w:r>
        <w:fldChar w:fldCharType="end"/>
      </w:r>
    </w:p>
    <w:p w14:paraId="285AA82E" w14:textId="37835A59" w:rsidR="00B43205" w:rsidRDefault="00B43205">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_Toc138894137 \h </w:instrText>
      </w:r>
      <w:r>
        <w:fldChar w:fldCharType="separate"/>
      </w:r>
      <w:r>
        <w:t>15</w:t>
      </w:r>
      <w:r>
        <w:fldChar w:fldCharType="end"/>
      </w:r>
    </w:p>
    <w:p w14:paraId="38F2B82A" w14:textId="31D9A6CA" w:rsidR="00B43205" w:rsidRDefault="00B4320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_Toc138894138 \h </w:instrText>
      </w:r>
      <w:r>
        <w:fldChar w:fldCharType="separate"/>
      </w:r>
      <w:r>
        <w:t>15</w:t>
      </w:r>
      <w:r>
        <w:fldChar w:fldCharType="end"/>
      </w:r>
    </w:p>
    <w:p w14:paraId="528FF9B9" w14:textId="642A0571" w:rsidR="00B43205" w:rsidRDefault="00B4320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_Toc138894139 \h </w:instrText>
      </w:r>
      <w:r>
        <w:fldChar w:fldCharType="separate"/>
      </w:r>
      <w:r>
        <w:t>16</w:t>
      </w:r>
      <w:r>
        <w:fldChar w:fldCharType="end"/>
      </w:r>
    </w:p>
    <w:p w14:paraId="786C1F92" w14:textId="07D6E101" w:rsidR="00B43205" w:rsidRDefault="00B4320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SAN type 1-H</w:t>
      </w:r>
      <w:r>
        <w:tab/>
      </w:r>
      <w:r>
        <w:fldChar w:fldCharType="begin"/>
      </w:r>
      <w:r>
        <w:instrText xml:space="preserve"> PAGEREF _Toc138894140 \h </w:instrText>
      </w:r>
      <w:r>
        <w:fldChar w:fldCharType="separate"/>
      </w:r>
      <w:r>
        <w:t>16</w:t>
      </w:r>
      <w:r>
        <w:fldChar w:fldCharType="end"/>
      </w:r>
    </w:p>
    <w:p w14:paraId="67041D6C" w14:textId="2A8F561B" w:rsidR="00B43205" w:rsidRDefault="00B4320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SAN type 1-O</w:t>
      </w:r>
      <w:r>
        <w:tab/>
      </w:r>
      <w:r>
        <w:fldChar w:fldCharType="begin"/>
      </w:r>
      <w:r>
        <w:instrText xml:space="preserve"> PAGEREF _Toc138894141 \h </w:instrText>
      </w:r>
      <w:r>
        <w:fldChar w:fldCharType="separate"/>
      </w:r>
      <w:r>
        <w:t>16</w:t>
      </w:r>
      <w:r>
        <w:fldChar w:fldCharType="end"/>
      </w:r>
    </w:p>
    <w:p w14:paraId="23E99BF7" w14:textId="156A9090" w:rsidR="00B43205" w:rsidRDefault="00B4320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_Toc138894142 \h </w:instrText>
      </w:r>
      <w:r>
        <w:fldChar w:fldCharType="separate"/>
      </w:r>
      <w:r>
        <w:t>17</w:t>
      </w:r>
      <w:r>
        <w:fldChar w:fldCharType="end"/>
      </w:r>
    </w:p>
    <w:p w14:paraId="54112381" w14:textId="185AA48D" w:rsidR="00B43205" w:rsidRDefault="00B43205">
      <w:pPr>
        <w:pStyle w:val="TOC2"/>
        <w:rPr>
          <w:rFonts w:asciiTheme="minorHAnsi" w:eastAsiaTheme="minorEastAsia" w:hAnsiTheme="minorHAnsi" w:cstheme="minorBidi"/>
          <w:sz w:val="22"/>
          <w:szCs w:val="22"/>
        </w:rPr>
      </w:pPr>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_Toc138894143 \h </w:instrText>
      </w:r>
      <w:r>
        <w:fldChar w:fldCharType="separate"/>
      </w:r>
      <w:r>
        <w:t>17</w:t>
      </w:r>
      <w:r>
        <w:fldChar w:fldCharType="end"/>
      </w:r>
    </w:p>
    <w:p w14:paraId="308BDE5C" w14:textId="3D6F8D96" w:rsidR="00B43205" w:rsidRDefault="00B4320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_Toc138894144 \h </w:instrText>
      </w:r>
      <w:r>
        <w:fldChar w:fldCharType="separate"/>
      </w:r>
      <w:r>
        <w:t>17</w:t>
      </w:r>
      <w:r>
        <w:fldChar w:fldCharType="end"/>
      </w:r>
    </w:p>
    <w:p w14:paraId="00DE48BE" w14:textId="534B0A69" w:rsidR="00B43205" w:rsidRDefault="00B4320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_Toc138894145 \h </w:instrText>
      </w:r>
      <w:r>
        <w:fldChar w:fldCharType="separate"/>
      </w:r>
      <w:r>
        <w:t>18</w:t>
      </w:r>
      <w:r>
        <w:fldChar w:fldCharType="end"/>
      </w:r>
    </w:p>
    <w:p w14:paraId="6A9941EA" w14:textId="328D8215" w:rsidR="00B43205" w:rsidRDefault="00B43205">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_Toc138894146 \h </w:instrText>
      </w:r>
      <w:r>
        <w:fldChar w:fldCharType="separate"/>
      </w:r>
      <w:r>
        <w:t>18</w:t>
      </w:r>
      <w:r>
        <w:fldChar w:fldCharType="end"/>
      </w:r>
    </w:p>
    <w:p w14:paraId="1482A440" w14:textId="3F4C41CE" w:rsidR="00B43205" w:rsidRDefault="00B43205">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_Toc138894147 \h </w:instrText>
      </w:r>
      <w:r>
        <w:fldChar w:fldCharType="separate"/>
      </w:r>
      <w:r>
        <w:t>18</w:t>
      </w:r>
      <w:r>
        <w:fldChar w:fldCharType="end"/>
      </w:r>
    </w:p>
    <w:p w14:paraId="72E3DBF3" w14:textId="57595C4B" w:rsidR="00B43205" w:rsidRDefault="00B43205">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_Toc138894148 \h </w:instrText>
      </w:r>
      <w:r>
        <w:fldChar w:fldCharType="separate"/>
      </w:r>
      <w:r>
        <w:t>19</w:t>
      </w:r>
      <w:r>
        <w:fldChar w:fldCharType="end"/>
      </w:r>
    </w:p>
    <w:p w14:paraId="2A79FC07" w14:textId="68240AD8" w:rsidR="00B43205" w:rsidRDefault="00B43205">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_Toc138894149 \h </w:instrText>
      </w:r>
      <w:r>
        <w:fldChar w:fldCharType="separate"/>
      </w:r>
      <w:r>
        <w:t>19</w:t>
      </w:r>
      <w:r>
        <w:fldChar w:fldCharType="end"/>
      </w:r>
    </w:p>
    <w:p w14:paraId="24C67109" w14:textId="3DAA3D50" w:rsidR="00B43205" w:rsidRDefault="00B43205">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_Toc138894150 \h </w:instrText>
      </w:r>
      <w:r>
        <w:fldChar w:fldCharType="separate"/>
      </w:r>
      <w:r>
        <w:t>19</w:t>
      </w:r>
      <w:r>
        <w:fldChar w:fldCharType="end"/>
      </w:r>
    </w:p>
    <w:p w14:paraId="6BEB2D99" w14:textId="3E0DCA24" w:rsidR="00B43205" w:rsidRDefault="00B43205">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_Toc138894151 \h </w:instrText>
      </w:r>
      <w:r>
        <w:fldChar w:fldCharType="separate"/>
      </w:r>
      <w:r>
        <w:t>19</w:t>
      </w:r>
      <w:r>
        <w:fldChar w:fldCharType="end"/>
      </w:r>
    </w:p>
    <w:p w14:paraId="384143CA" w14:textId="45897CDD" w:rsidR="00B43205" w:rsidRDefault="00B43205">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_Toc138894152 \h </w:instrText>
      </w:r>
      <w:r>
        <w:fldChar w:fldCharType="separate"/>
      </w:r>
      <w:r>
        <w:t>20</w:t>
      </w:r>
      <w:r>
        <w:fldChar w:fldCharType="end"/>
      </w:r>
    </w:p>
    <w:p w14:paraId="3AD263F1" w14:textId="2C255760" w:rsidR="00B43205" w:rsidRDefault="00B43205">
      <w:pPr>
        <w:pStyle w:val="TOC2"/>
        <w:rPr>
          <w:rFonts w:asciiTheme="minorHAnsi" w:eastAsiaTheme="minorEastAsia" w:hAnsiTheme="minorHAnsi" w:cstheme="minorBidi"/>
          <w:sz w:val="22"/>
          <w:szCs w:val="22"/>
        </w:rPr>
      </w:pPr>
      <w:r w:rsidRPr="00444F17">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_Toc138894153 \h </w:instrText>
      </w:r>
      <w:r>
        <w:fldChar w:fldCharType="separate"/>
      </w:r>
      <w:r>
        <w:t>21</w:t>
      </w:r>
      <w:r>
        <w:fldChar w:fldCharType="end"/>
      </w:r>
    </w:p>
    <w:p w14:paraId="3450D9EF" w14:textId="31EBF647" w:rsidR="00B43205" w:rsidRDefault="00B43205">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_Toc138894154 \h </w:instrText>
      </w:r>
      <w:r>
        <w:fldChar w:fldCharType="separate"/>
      </w:r>
      <w:r>
        <w:t>21</w:t>
      </w:r>
      <w:r>
        <w:fldChar w:fldCharType="end"/>
      </w:r>
    </w:p>
    <w:p w14:paraId="1CC5874F" w14:textId="6D4C2A9A" w:rsidR="00B43205" w:rsidRDefault="00B43205">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_Toc138894155 \h </w:instrText>
      </w:r>
      <w:r>
        <w:fldChar w:fldCharType="separate"/>
      </w:r>
      <w:r>
        <w:t>21</w:t>
      </w:r>
      <w:r>
        <w:fldChar w:fldCharType="end"/>
      </w:r>
    </w:p>
    <w:p w14:paraId="60E4A13D" w14:textId="34953142" w:rsidR="00B43205" w:rsidRDefault="00B43205">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_Toc138894156 \h </w:instrText>
      </w:r>
      <w:r>
        <w:fldChar w:fldCharType="separate"/>
      </w:r>
      <w:r>
        <w:t>21</w:t>
      </w:r>
      <w:r>
        <w:fldChar w:fldCharType="end"/>
      </w:r>
    </w:p>
    <w:p w14:paraId="3E0A7C33" w14:textId="3A1BB062" w:rsidR="00B43205" w:rsidRDefault="00B43205">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_Toc138894157 \h </w:instrText>
      </w:r>
      <w:r>
        <w:fldChar w:fldCharType="separate"/>
      </w:r>
      <w:r>
        <w:t>22</w:t>
      </w:r>
      <w:r>
        <w:fldChar w:fldCharType="end"/>
      </w:r>
    </w:p>
    <w:p w14:paraId="334B7E9B" w14:textId="0396A894" w:rsidR="00B43205" w:rsidRDefault="00B43205">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_Toc138894158 \h </w:instrText>
      </w:r>
      <w:r>
        <w:fldChar w:fldCharType="separate"/>
      </w:r>
      <w:r>
        <w:t>22</w:t>
      </w:r>
      <w:r>
        <w:fldChar w:fldCharType="end"/>
      </w:r>
    </w:p>
    <w:p w14:paraId="7244BE1F" w14:textId="27919070" w:rsidR="00B43205" w:rsidRDefault="00B43205">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_Toc138894159 \h </w:instrText>
      </w:r>
      <w:r>
        <w:fldChar w:fldCharType="separate"/>
      </w:r>
      <w:r>
        <w:t>22</w:t>
      </w:r>
      <w:r>
        <w:fldChar w:fldCharType="end"/>
      </w:r>
    </w:p>
    <w:p w14:paraId="523EA5D8" w14:textId="03EA8231" w:rsidR="00B43205" w:rsidRDefault="00B43205">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_Toc138894160 \h </w:instrText>
      </w:r>
      <w:r>
        <w:fldChar w:fldCharType="separate"/>
      </w:r>
      <w:r>
        <w:t>23</w:t>
      </w:r>
      <w:r>
        <w:fldChar w:fldCharType="end"/>
      </w:r>
    </w:p>
    <w:p w14:paraId="486D2F9A" w14:textId="2CA9EF38" w:rsidR="00B43205" w:rsidRDefault="00B4320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_Toc138894161 \h </w:instrText>
      </w:r>
      <w:r>
        <w:fldChar w:fldCharType="separate"/>
      </w:r>
      <w:r>
        <w:t>23</w:t>
      </w:r>
      <w:r>
        <w:fldChar w:fldCharType="end"/>
      </w:r>
    </w:p>
    <w:p w14:paraId="1FC80283" w14:textId="2055B5B1" w:rsidR="00B43205" w:rsidRDefault="00B43205">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_Toc138894162 \h </w:instrText>
      </w:r>
      <w:r>
        <w:fldChar w:fldCharType="separate"/>
      </w:r>
      <w:r>
        <w:t>23</w:t>
      </w:r>
      <w:r>
        <w:fldChar w:fldCharType="end"/>
      </w:r>
    </w:p>
    <w:p w14:paraId="57150DB7" w14:textId="4FBF70B0" w:rsidR="00B43205" w:rsidRDefault="00B43205">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_Toc138894163 \h </w:instrText>
      </w:r>
      <w:r>
        <w:fldChar w:fldCharType="separate"/>
      </w:r>
      <w:r>
        <w:t>23</w:t>
      </w:r>
      <w:r>
        <w:fldChar w:fldCharType="end"/>
      </w:r>
    </w:p>
    <w:p w14:paraId="5DBC132D" w14:textId="6188F558" w:rsidR="00B43205" w:rsidRDefault="00B43205">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_Toc138894164 \h </w:instrText>
      </w:r>
      <w:r>
        <w:fldChar w:fldCharType="separate"/>
      </w:r>
      <w:r>
        <w:t>23</w:t>
      </w:r>
      <w:r>
        <w:fldChar w:fldCharType="end"/>
      </w:r>
    </w:p>
    <w:p w14:paraId="13387C31" w14:textId="1E913AA4" w:rsidR="00B43205" w:rsidRDefault="00B43205">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_Toc138894165 \h </w:instrText>
      </w:r>
      <w:r>
        <w:fldChar w:fldCharType="separate"/>
      </w:r>
      <w:r>
        <w:t>23</w:t>
      </w:r>
      <w:r>
        <w:fldChar w:fldCharType="end"/>
      </w:r>
    </w:p>
    <w:p w14:paraId="79012B47" w14:textId="782988FF" w:rsidR="00B43205" w:rsidRDefault="00B43205">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_Toc138894166 \h </w:instrText>
      </w:r>
      <w:r>
        <w:fldChar w:fldCharType="separate"/>
      </w:r>
      <w:r>
        <w:t>23</w:t>
      </w:r>
      <w:r>
        <w:fldChar w:fldCharType="end"/>
      </w:r>
    </w:p>
    <w:p w14:paraId="3CE64DEF" w14:textId="67EBDB7F" w:rsidR="00B43205" w:rsidRDefault="00B4320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_Toc138894167 \h </w:instrText>
      </w:r>
      <w:r>
        <w:fldChar w:fldCharType="separate"/>
      </w:r>
      <w:r>
        <w:t>23</w:t>
      </w:r>
      <w:r>
        <w:fldChar w:fldCharType="end"/>
      </w:r>
    </w:p>
    <w:p w14:paraId="6A48AF80" w14:textId="0428F4D9" w:rsidR="00B43205" w:rsidRDefault="00B43205">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 xml:space="preserve">Minimum requirement for </w:t>
      </w:r>
      <w:r w:rsidRPr="00444F17">
        <w:rPr>
          <w:i/>
          <w:lang w:val="en-US" w:eastAsia="zh-CN"/>
        </w:rPr>
        <w:t>SAN</w:t>
      </w:r>
      <w:r w:rsidRPr="00444F17">
        <w:rPr>
          <w:i/>
        </w:rPr>
        <w:t xml:space="preserve"> type 1-H</w:t>
      </w:r>
      <w:r>
        <w:tab/>
      </w:r>
      <w:r>
        <w:fldChar w:fldCharType="begin"/>
      </w:r>
      <w:r>
        <w:instrText xml:space="preserve"> PAGEREF _Toc138894168 \h </w:instrText>
      </w:r>
      <w:r>
        <w:fldChar w:fldCharType="separate"/>
      </w:r>
      <w:r>
        <w:t>23</w:t>
      </w:r>
      <w:r>
        <w:fldChar w:fldCharType="end"/>
      </w:r>
    </w:p>
    <w:p w14:paraId="0181AE00" w14:textId="442DD538" w:rsidR="00B43205" w:rsidRDefault="00B43205">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_Toc138894169 \h </w:instrText>
      </w:r>
      <w:r>
        <w:fldChar w:fldCharType="separate"/>
      </w:r>
      <w:r>
        <w:t>23</w:t>
      </w:r>
      <w:r>
        <w:fldChar w:fldCharType="end"/>
      </w:r>
    </w:p>
    <w:p w14:paraId="66FCEA13" w14:textId="50DB3F4A" w:rsidR="00B43205" w:rsidRDefault="00B43205">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_Toc138894170 \h </w:instrText>
      </w:r>
      <w:r>
        <w:fldChar w:fldCharType="separate"/>
      </w:r>
      <w:r>
        <w:t>23</w:t>
      </w:r>
      <w:r>
        <w:fldChar w:fldCharType="end"/>
      </w:r>
    </w:p>
    <w:p w14:paraId="0FACBDF6" w14:textId="306C1AA8" w:rsidR="00B43205" w:rsidRDefault="00B43205">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_Toc138894171 \h </w:instrText>
      </w:r>
      <w:r>
        <w:fldChar w:fldCharType="separate"/>
      </w:r>
      <w:r>
        <w:t>23</w:t>
      </w:r>
      <w:r>
        <w:fldChar w:fldCharType="end"/>
      </w:r>
    </w:p>
    <w:p w14:paraId="71004A40" w14:textId="527C7092" w:rsidR="00B43205" w:rsidRDefault="00B4320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Minimum requirement</w:t>
      </w:r>
      <w:r>
        <w:tab/>
      </w:r>
      <w:r>
        <w:fldChar w:fldCharType="begin"/>
      </w:r>
      <w:r>
        <w:instrText xml:space="preserve"> PAGEREF _Toc138894172 \h </w:instrText>
      </w:r>
      <w:r>
        <w:fldChar w:fldCharType="separate"/>
      </w:r>
      <w:r>
        <w:t>24</w:t>
      </w:r>
      <w:r>
        <w:fldChar w:fldCharType="end"/>
      </w:r>
    </w:p>
    <w:p w14:paraId="332D68D2" w14:textId="73ADFF8A" w:rsidR="00B43205" w:rsidRDefault="00B43205">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_Toc138894173 \h </w:instrText>
      </w:r>
      <w:r>
        <w:fldChar w:fldCharType="separate"/>
      </w:r>
      <w:r>
        <w:t>24</w:t>
      </w:r>
      <w:r>
        <w:fldChar w:fldCharType="end"/>
      </w:r>
    </w:p>
    <w:p w14:paraId="701B0598" w14:textId="4987516B" w:rsidR="00B43205" w:rsidRDefault="00B43205">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_Toc138894174 \h </w:instrText>
      </w:r>
      <w:r>
        <w:fldChar w:fldCharType="separate"/>
      </w:r>
      <w:r>
        <w:t>24</w:t>
      </w:r>
      <w:r>
        <w:fldChar w:fldCharType="end"/>
      </w:r>
    </w:p>
    <w:p w14:paraId="57B29918" w14:textId="344AE735" w:rsidR="00B43205" w:rsidRDefault="00B43205">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_Toc138894175 \h </w:instrText>
      </w:r>
      <w:r>
        <w:fldChar w:fldCharType="separate"/>
      </w:r>
      <w:r>
        <w:t>24</w:t>
      </w:r>
      <w:r>
        <w:fldChar w:fldCharType="end"/>
      </w:r>
    </w:p>
    <w:p w14:paraId="79A817BD" w14:textId="5B97E8D8" w:rsidR="00B43205" w:rsidRDefault="00B43205">
      <w:pPr>
        <w:pStyle w:val="TOC4"/>
        <w:rPr>
          <w:rFonts w:asciiTheme="minorHAnsi" w:eastAsiaTheme="minorEastAsia" w:hAnsiTheme="minorHAnsi" w:cstheme="minorBidi"/>
          <w:sz w:val="22"/>
          <w:szCs w:val="22"/>
        </w:rPr>
      </w:pPr>
      <w:r w:rsidRPr="00444F17">
        <w:rPr>
          <w:rFonts w:cs="v5.0.0"/>
        </w:rPr>
        <w:t>6.5.4.1</w:t>
      </w:r>
      <w:r>
        <w:rPr>
          <w:rFonts w:asciiTheme="minorHAnsi" w:eastAsiaTheme="minorEastAsia" w:hAnsiTheme="minorHAnsi" w:cstheme="minorBidi"/>
          <w:sz w:val="22"/>
          <w:szCs w:val="22"/>
        </w:rPr>
        <w:tab/>
      </w:r>
      <w:r w:rsidRPr="00444F17">
        <w:rPr>
          <w:rFonts w:cs="v5.0.0"/>
        </w:rPr>
        <w:t>General</w:t>
      </w:r>
      <w:r>
        <w:tab/>
      </w:r>
      <w:r>
        <w:fldChar w:fldCharType="begin"/>
      </w:r>
      <w:r>
        <w:instrText xml:space="preserve"> PAGEREF _Toc138894176 \h </w:instrText>
      </w:r>
      <w:r>
        <w:fldChar w:fldCharType="separate"/>
      </w:r>
      <w:r>
        <w:t>24</w:t>
      </w:r>
      <w:r>
        <w:fldChar w:fldCharType="end"/>
      </w:r>
    </w:p>
    <w:p w14:paraId="40A3AEB0" w14:textId="2008F893" w:rsidR="00B43205" w:rsidRDefault="00B43205">
      <w:pPr>
        <w:pStyle w:val="TOC4"/>
        <w:rPr>
          <w:rFonts w:asciiTheme="minorHAnsi" w:eastAsiaTheme="minorEastAsia" w:hAnsiTheme="minorHAnsi" w:cstheme="minorBidi"/>
          <w:sz w:val="22"/>
          <w:szCs w:val="22"/>
        </w:rPr>
      </w:pPr>
      <w:r w:rsidRPr="00444F17">
        <w:rPr>
          <w:rFonts w:cs="v5.0.0"/>
        </w:rPr>
        <w:t>6.5.4.2</w:t>
      </w:r>
      <w:r>
        <w:rPr>
          <w:rFonts w:asciiTheme="minorHAnsi" w:eastAsiaTheme="minorEastAsia" w:hAnsiTheme="minorHAnsi" w:cstheme="minorBidi"/>
          <w:sz w:val="22"/>
          <w:szCs w:val="22"/>
        </w:rPr>
        <w:tab/>
      </w:r>
      <w:r w:rsidRPr="00444F17">
        <w:rPr>
          <w:rFonts w:cs="v5.0.0"/>
        </w:rPr>
        <w:t>Minimum requirements</w:t>
      </w:r>
      <w:r>
        <w:tab/>
      </w:r>
      <w:r>
        <w:fldChar w:fldCharType="begin"/>
      </w:r>
      <w:r>
        <w:instrText xml:space="preserve"> PAGEREF _Toc138894177 \h </w:instrText>
      </w:r>
      <w:r>
        <w:fldChar w:fldCharType="separate"/>
      </w:r>
      <w:r>
        <w:t>25</w:t>
      </w:r>
      <w:r>
        <w:fldChar w:fldCharType="end"/>
      </w:r>
    </w:p>
    <w:p w14:paraId="627167AF" w14:textId="5D998CC6" w:rsidR="00B43205" w:rsidRDefault="00B43205">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_Toc138894178 \h </w:instrText>
      </w:r>
      <w:r>
        <w:fldChar w:fldCharType="separate"/>
      </w:r>
      <w:r>
        <w:t>25</w:t>
      </w:r>
      <w:r>
        <w:fldChar w:fldCharType="end"/>
      </w:r>
    </w:p>
    <w:p w14:paraId="33A384EF" w14:textId="2D8C6DB0" w:rsidR="00B43205" w:rsidRDefault="00B43205">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_Toc138894179 \h </w:instrText>
      </w:r>
      <w:r>
        <w:fldChar w:fldCharType="separate"/>
      </w:r>
      <w:r>
        <w:t>25</w:t>
      </w:r>
      <w:r>
        <w:fldChar w:fldCharType="end"/>
      </w:r>
    </w:p>
    <w:p w14:paraId="232F8EEE" w14:textId="13A0DDC6" w:rsidR="00B43205" w:rsidRDefault="00B43205">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_Toc138894180 \h </w:instrText>
      </w:r>
      <w:r>
        <w:fldChar w:fldCharType="separate"/>
      </w:r>
      <w:r>
        <w:t>25</w:t>
      </w:r>
      <w:r>
        <w:fldChar w:fldCharType="end"/>
      </w:r>
    </w:p>
    <w:p w14:paraId="728B0C96" w14:textId="5E903735" w:rsidR="00B43205" w:rsidRDefault="00B43205">
      <w:pPr>
        <w:pStyle w:val="TOC4"/>
        <w:rPr>
          <w:rFonts w:asciiTheme="minorHAnsi" w:eastAsiaTheme="minorEastAsia" w:hAnsiTheme="minorHAnsi" w:cstheme="minorBidi"/>
          <w:sz w:val="22"/>
          <w:szCs w:val="22"/>
        </w:rPr>
      </w:pPr>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_Toc138894181 \h </w:instrText>
      </w:r>
      <w:r>
        <w:fldChar w:fldCharType="separate"/>
      </w:r>
      <w:r>
        <w:t>25</w:t>
      </w:r>
      <w:r>
        <w:fldChar w:fldCharType="end"/>
      </w:r>
    </w:p>
    <w:p w14:paraId="5B6EC54F" w14:textId="7781340A" w:rsidR="00B43205" w:rsidRDefault="00B43205">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_Toc138894182 \h </w:instrText>
      </w:r>
      <w:r>
        <w:fldChar w:fldCharType="separate"/>
      </w:r>
      <w:r>
        <w:t>25</w:t>
      </w:r>
      <w:r>
        <w:fldChar w:fldCharType="end"/>
      </w:r>
    </w:p>
    <w:p w14:paraId="43945A6A" w14:textId="6DDF7868" w:rsidR="00B43205" w:rsidRDefault="00B43205">
      <w:pPr>
        <w:pStyle w:val="TOC4"/>
        <w:rPr>
          <w:rFonts w:asciiTheme="minorHAnsi" w:eastAsiaTheme="minorEastAsia" w:hAnsiTheme="minorHAnsi" w:cstheme="minorBidi"/>
          <w:sz w:val="22"/>
          <w:szCs w:val="22"/>
        </w:rPr>
      </w:pPr>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_Toc138894183 \h </w:instrText>
      </w:r>
      <w:r>
        <w:fldChar w:fldCharType="separate"/>
      </w:r>
      <w:r>
        <w:t>25</w:t>
      </w:r>
      <w:r>
        <w:fldChar w:fldCharType="end"/>
      </w:r>
    </w:p>
    <w:p w14:paraId="2D5D71DF" w14:textId="3EACF31F" w:rsidR="00B43205" w:rsidRDefault="00B43205">
      <w:pPr>
        <w:pStyle w:val="TOC4"/>
        <w:rPr>
          <w:rFonts w:asciiTheme="minorHAnsi" w:eastAsiaTheme="minorEastAsia" w:hAnsiTheme="minorHAnsi" w:cstheme="minorBidi"/>
          <w:sz w:val="22"/>
          <w:szCs w:val="22"/>
        </w:rPr>
      </w:pPr>
      <w:r>
        <w:lastRenderedPageBreak/>
        <w:t>6.6.3.2</w:t>
      </w:r>
      <w:r>
        <w:rPr>
          <w:rFonts w:asciiTheme="minorHAnsi" w:eastAsiaTheme="minorEastAsia" w:hAnsiTheme="minorHAnsi" w:cstheme="minorBidi"/>
          <w:sz w:val="22"/>
          <w:szCs w:val="22"/>
        </w:rPr>
        <w:tab/>
      </w:r>
      <w:r w:rsidRPr="00444F17">
        <w:rPr>
          <w:lang w:val="en-US"/>
        </w:rPr>
        <w:t>Minimum requirement</w:t>
      </w:r>
      <w:r>
        <w:rPr>
          <w:lang w:eastAsia="zh-CN"/>
        </w:rPr>
        <w:t xml:space="preserve"> </w:t>
      </w:r>
      <w:r>
        <w:t xml:space="preserve">for </w:t>
      </w:r>
      <w:r w:rsidRPr="00444F17">
        <w:rPr>
          <w:i/>
        </w:rPr>
        <w:t>SAN type 1-H</w:t>
      </w:r>
      <w:r>
        <w:tab/>
      </w:r>
      <w:r>
        <w:fldChar w:fldCharType="begin"/>
      </w:r>
      <w:r>
        <w:instrText xml:space="preserve"> PAGEREF _Toc138894184 \h </w:instrText>
      </w:r>
      <w:r>
        <w:fldChar w:fldCharType="separate"/>
      </w:r>
      <w:r>
        <w:t>25</w:t>
      </w:r>
      <w:r>
        <w:fldChar w:fldCharType="end"/>
      </w:r>
    </w:p>
    <w:p w14:paraId="74E637EC" w14:textId="7E3769E7" w:rsidR="00B43205" w:rsidRDefault="00B43205">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_Toc138894185 \h </w:instrText>
      </w:r>
      <w:r>
        <w:fldChar w:fldCharType="separate"/>
      </w:r>
      <w:r>
        <w:t>26</w:t>
      </w:r>
      <w:r>
        <w:fldChar w:fldCharType="end"/>
      </w:r>
    </w:p>
    <w:p w14:paraId="3EFC569D" w14:textId="2A2DB94C" w:rsidR="00B43205" w:rsidRDefault="00B43205">
      <w:pPr>
        <w:pStyle w:val="TOC4"/>
        <w:rPr>
          <w:rFonts w:asciiTheme="minorHAnsi" w:eastAsiaTheme="minorEastAsia" w:hAnsiTheme="minorHAnsi" w:cstheme="minorBidi"/>
          <w:sz w:val="22"/>
          <w:szCs w:val="22"/>
        </w:rPr>
      </w:pPr>
      <w:r>
        <w:rPr>
          <w:lang w:eastAsia="zh-CN"/>
        </w:rPr>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_Toc138894186 \h </w:instrText>
      </w:r>
      <w:r>
        <w:fldChar w:fldCharType="separate"/>
      </w:r>
      <w:r>
        <w:t>26</w:t>
      </w:r>
      <w:r>
        <w:fldChar w:fldCharType="end"/>
      </w:r>
    </w:p>
    <w:p w14:paraId="7193A4DE" w14:textId="11E5D982" w:rsidR="00B43205" w:rsidRDefault="00B4320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Minimum requirements for </w:t>
      </w:r>
      <w:r w:rsidRPr="00444F17">
        <w:rPr>
          <w:i/>
        </w:rPr>
        <w:t>SAN type 1-H</w:t>
      </w:r>
      <w:r>
        <w:tab/>
      </w:r>
      <w:r>
        <w:fldChar w:fldCharType="begin"/>
      </w:r>
      <w:r>
        <w:instrText xml:space="preserve"> PAGEREF _Toc138894187 \h </w:instrText>
      </w:r>
      <w:r>
        <w:fldChar w:fldCharType="separate"/>
      </w:r>
      <w:r>
        <w:t>27</w:t>
      </w:r>
      <w:r>
        <w:fldChar w:fldCharType="end"/>
      </w:r>
    </w:p>
    <w:p w14:paraId="4828BEB3" w14:textId="0668E4C7" w:rsidR="00B43205" w:rsidRDefault="00B43205">
      <w:pPr>
        <w:pStyle w:val="TOC3"/>
        <w:rPr>
          <w:rFonts w:asciiTheme="minorHAnsi" w:eastAsiaTheme="minorEastAsia" w:hAnsiTheme="minorHAnsi" w:cstheme="minorBidi"/>
          <w:sz w:val="22"/>
          <w:szCs w:val="22"/>
        </w:rPr>
      </w:pPr>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_Toc138894188 \h </w:instrText>
      </w:r>
      <w:r>
        <w:fldChar w:fldCharType="separate"/>
      </w:r>
      <w:r>
        <w:t>27</w:t>
      </w:r>
      <w:r>
        <w:fldChar w:fldCharType="end"/>
      </w:r>
    </w:p>
    <w:p w14:paraId="5E28C226" w14:textId="53698652" w:rsidR="00B43205" w:rsidRDefault="00B43205">
      <w:pPr>
        <w:pStyle w:val="TOC4"/>
        <w:rPr>
          <w:rFonts w:asciiTheme="minorHAnsi" w:eastAsiaTheme="minorEastAsia" w:hAnsiTheme="minorHAnsi" w:cstheme="minorBidi"/>
          <w:sz w:val="22"/>
          <w:szCs w:val="22"/>
        </w:rPr>
      </w:pPr>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_Toc138894189 \h </w:instrText>
      </w:r>
      <w:r>
        <w:fldChar w:fldCharType="separate"/>
      </w:r>
      <w:r>
        <w:t>27</w:t>
      </w:r>
      <w:r>
        <w:fldChar w:fldCharType="end"/>
      </w:r>
    </w:p>
    <w:p w14:paraId="5CAD25F0" w14:textId="1CC5A556" w:rsidR="00B43205" w:rsidRDefault="00B43205">
      <w:pPr>
        <w:pStyle w:val="TOC4"/>
        <w:rPr>
          <w:rFonts w:asciiTheme="minorHAnsi" w:eastAsiaTheme="minorEastAsia" w:hAnsiTheme="minorHAnsi" w:cstheme="minorBidi"/>
          <w:sz w:val="22"/>
          <w:szCs w:val="22"/>
        </w:rPr>
      </w:pPr>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_Toc138894190 \h </w:instrText>
      </w:r>
      <w:r>
        <w:fldChar w:fldCharType="separate"/>
      </w:r>
      <w:r>
        <w:t>28</w:t>
      </w:r>
      <w:r>
        <w:fldChar w:fldCharType="end"/>
      </w:r>
    </w:p>
    <w:p w14:paraId="799544DF" w14:textId="3EC20B8B" w:rsidR="00B43205" w:rsidRDefault="00B43205">
      <w:pPr>
        <w:pStyle w:val="TOC5"/>
        <w:rPr>
          <w:rFonts w:asciiTheme="minorHAnsi" w:eastAsiaTheme="minorEastAsia" w:hAnsiTheme="minorHAnsi" w:cstheme="minorBidi"/>
          <w:sz w:val="22"/>
          <w:szCs w:val="22"/>
        </w:rPr>
      </w:pPr>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_Toc138894191 \h </w:instrText>
      </w:r>
      <w:r>
        <w:fldChar w:fldCharType="separate"/>
      </w:r>
      <w:r>
        <w:t>28</w:t>
      </w:r>
      <w:r>
        <w:fldChar w:fldCharType="end"/>
      </w:r>
    </w:p>
    <w:p w14:paraId="6E80134C" w14:textId="5DFF2247" w:rsidR="00B43205" w:rsidRDefault="00B43205">
      <w:pPr>
        <w:pStyle w:val="TOC5"/>
        <w:rPr>
          <w:rFonts w:asciiTheme="minorHAnsi" w:eastAsiaTheme="minorEastAsia" w:hAnsiTheme="minorHAnsi" w:cstheme="minorBidi"/>
          <w:sz w:val="22"/>
          <w:szCs w:val="22"/>
        </w:rPr>
      </w:pPr>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_Toc138894192 \h </w:instrText>
      </w:r>
      <w:r>
        <w:fldChar w:fldCharType="separate"/>
      </w:r>
      <w:r>
        <w:t>28</w:t>
      </w:r>
      <w:r>
        <w:fldChar w:fldCharType="end"/>
      </w:r>
    </w:p>
    <w:p w14:paraId="42714737" w14:textId="089CAA7F" w:rsidR="00B43205" w:rsidRDefault="00B43205">
      <w:pPr>
        <w:pStyle w:val="TOC5"/>
        <w:rPr>
          <w:rFonts w:asciiTheme="minorHAnsi" w:eastAsiaTheme="minorEastAsia" w:hAnsiTheme="minorHAnsi" w:cstheme="minorBidi"/>
          <w:sz w:val="22"/>
          <w:szCs w:val="22"/>
        </w:rPr>
      </w:pPr>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_Toc138894193 \h </w:instrText>
      </w:r>
      <w:r>
        <w:fldChar w:fldCharType="separate"/>
      </w:r>
      <w:r>
        <w:t>28</w:t>
      </w:r>
      <w:r>
        <w:fldChar w:fldCharType="end"/>
      </w:r>
    </w:p>
    <w:p w14:paraId="0EC5E585" w14:textId="44764E2A" w:rsidR="00B43205" w:rsidRDefault="00B43205">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_Toc138894194 \h </w:instrText>
      </w:r>
      <w:r>
        <w:fldChar w:fldCharType="separate"/>
      </w:r>
      <w:r>
        <w:t>28</w:t>
      </w:r>
      <w:r>
        <w:fldChar w:fldCharType="end"/>
      </w:r>
    </w:p>
    <w:p w14:paraId="5902DF4E" w14:textId="34C2C463" w:rsidR="00B43205" w:rsidRDefault="00B43205">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_Toc138894195 \h </w:instrText>
      </w:r>
      <w:r>
        <w:fldChar w:fldCharType="separate"/>
      </w:r>
      <w:r>
        <w:t>28</w:t>
      </w:r>
      <w:r>
        <w:fldChar w:fldCharType="end"/>
      </w:r>
    </w:p>
    <w:p w14:paraId="5E3D91D2" w14:textId="6BBF5DEF" w:rsidR="00B43205" w:rsidRDefault="00B43205">
      <w:pPr>
        <w:pStyle w:val="TOC2"/>
        <w:rPr>
          <w:rFonts w:asciiTheme="minorHAnsi" w:eastAsiaTheme="minorEastAsia" w:hAnsiTheme="minorHAnsi" w:cstheme="minorBidi"/>
          <w:sz w:val="22"/>
          <w:szCs w:val="22"/>
        </w:rPr>
      </w:pPr>
      <w:r w:rsidRPr="00444F17">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_Toc138894196 \h </w:instrText>
      </w:r>
      <w:r>
        <w:fldChar w:fldCharType="separate"/>
      </w:r>
      <w:r>
        <w:t>28</w:t>
      </w:r>
      <w:r>
        <w:fldChar w:fldCharType="end"/>
      </w:r>
    </w:p>
    <w:p w14:paraId="7B1000FF" w14:textId="13A9FDE8" w:rsidR="00B43205" w:rsidRDefault="00B43205">
      <w:pPr>
        <w:pStyle w:val="TOC2"/>
        <w:rPr>
          <w:rFonts w:asciiTheme="minorHAnsi" w:eastAsiaTheme="minorEastAsia" w:hAnsiTheme="minorHAnsi" w:cstheme="minorBidi"/>
          <w:sz w:val="22"/>
          <w:szCs w:val="22"/>
        </w:rPr>
      </w:pPr>
      <w:r w:rsidRPr="00444F17">
        <w:rPr>
          <w:lang w:val="en-US" w:eastAsia="zh-CN"/>
        </w:rPr>
        <w:t>7.2</w:t>
      </w:r>
      <w:r>
        <w:rPr>
          <w:rFonts w:asciiTheme="minorHAnsi" w:eastAsiaTheme="minorEastAsia" w:hAnsiTheme="minorHAnsi" w:cstheme="minorBidi"/>
          <w:sz w:val="22"/>
          <w:szCs w:val="22"/>
        </w:rPr>
        <w:tab/>
      </w:r>
      <w:r w:rsidRPr="00444F17">
        <w:rPr>
          <w:lang w:val="en-US" w:eastAsia="zh-CN"/>
        </w:rPr>
        <w:t>Reference sensitivity level</w:t>
      </w:r>
      <w:r>
        <w:tab/>
      </w:r>
      <w:r>
        <w:fldChar w:fldCharType="begin"/>
      </w:r>
      <w:r>
        <w:instrText xml:space="preserve"> PAGEREF _Toc138894197 \h </w:instrText>
      </w:r>
      <w:r>
        <w:fldChar w:fldCharType="separate"/>
      </w:r>
      <w:r>
        <w:t>29</w:t>
      </w:r>
      <w:r>
        <w:fldChar w:fldCharType="end"/>
      </w:r>
    </w:p>
    <w:p w14:paraId="3003436E" w14:textId="74D49577" w:rsidR="00B43205" w:rsidRDefault="00B43205">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_Toc138894198 \h </w:instrText>
      </w:r>
      <w:r>
        <w:fldChar w:fldCharType="separate"/>
      </w:r>
      <w:r>
        <w:t>29</w:t>
      </w:r>
      <w:r>
        <w:fldChar w:fldCharType="end"/>
      </w:r>
    </w:p>
    <w:p w14:paraId="083E9221" w14:textId="3685BDFE" w:rsidR="00B43205" w:rsidRDefault="00B43205">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444F17">
        <w:rPr>
          <w:i/>
        </w:rPr>
        <w:t>SAN type 1-H</w:t>
      </w:r>
      <w:r>
        <w:tab/>
      </w:r>
      <w:r>
        <w:fldChar w:fldCharType="begin"/>
      </w:r>
      <w:r>
        <w:instrText xml:space="preserve"> PAGEREF _Toc138894199 \h </w:instrText>
      </w:r>
      <w:r>
        <w:fldChar w:fldCharType="separate"/>
      </w:r>
      <w:r>
        <w:t>29</w:t>
      </w:r>
      <w:r>
        <w:fldChar w:fldCharType="end"/>
      </w:r>
    </w:p>
    <w:p w14:paraId="6378B42F" w14:textId="0AB438CE" w:rsidR="00B43205" w:rsidRDefault="00B43205">
      <w:pPr>
        <w:pStyle w:val="TOC2"/>
        <w:rPr>
          <w:rFonts w:asciiTheme="minorHAnsi" w:eastAsiaTheme="minorEastAsia" w:hAnsiTheme="minorHAnsi" w:cstheme="minorBidi"/>
          <w:sz w:val="22"/>
          <w:szCs w:val="22"/>
        </w:rPr>
      </w:pPr>
      <w:r w:rsidRPr="00444F17">
        <w:rPr>
          <w:lang w:val="en-US" w:eastAsia="zh-CN"/>
        </w:rPr>
        <w:t>7.3</w:t>
      </w:r>
      <w:r>
        <w:rPr>
          <w:rFonts w:asciiTheme="minorHAnsi" w:eastAsiaTheme="minorEastAsia" w:hAnsiTheme="minorHAnsi" w:cstheme="minorBidi"/>
          <w:sz w:val="22"/>
          <w:szCs w:val="22"/>
        </w:rPr>
        <w:tab/>
      </w:r>
      <w:r w:rsidRPr="00444F17">
        <w:rPr>
          <w:lang w:val="en-US" w:eastAsia="zh-CN"/>
        </w:rPr>
        <w:t>Dynamic range</w:t>
      </w:r>
      <w:r>
        <w:tab/>
      </w:r>
      <w:r>
        <w:fldChar w:fldCharType="begin"/>
      </w:r>
      <w:r>
        <w:instrText xml:space="preserve"> PAGEREF _Toc138894200 \h </w:instrText>
      </w:r>
      <w:r>
        <w:fldChar w:fldCharType="separate"/>
      </w:r>
      <w:r>
        <w:t>30</w:t>
      </w:r>
      <w:r>
        <w:fldChar w:fldCharType="end"/>
      </w:r>
    </w:p>
    <w:p w14:paraId="28A551C2" w14:textId="74243E6B" w:rsidR="00B43205" w:rsidRDefault="00B43205">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_Toc138894201 \h </w:instrText>
      </w:r>
      <w:r>
        <w:fldChar w:fldCharType="separate"/>
      </w:r>
      <w:r>
        <w:t>30</w:t>
      </w:r>
      <w:r>
        <w:fldChar w:fldCharType="end"/>
      </w:r>
    </w:p>
    <w:p w14:paraId="693E3B6B" w14:textId="45A4F847" w:rsidR="00B43205" w:rsidRDefault="00B43205">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444F17">
        <w:rPr>
          <w:i/>
        </w:rPr>
        <w:t>SAN type 1-H</w:t>
      </w:r>
      <w:r>
        <w:tab/>
      </w:r>
      <w:r>
        <w:fldChar w:fldCharType="begin"/>
      </w:r>
      <w:r>
        <w:instrText xml:space="preserve"> PAGEREF _Toc138894202 \h </w:instrText>
      </w:r>
      <w:r>
        <w:fldChar w:fldCharType="separate"/>
      </w:r>
      <w:r>
        <w:t>30</w:t>
      </w:r>
      <w:r>
        <w:fldChar w:fldCharType="end"/>
      </w:r>
    </w:p>
    <w:p w14:paraId="137A5DB4" w14:textId="7B0FDAF0" w:rsidR="00B43205" w:rsidRDefault="00B43205">
      <w:pPr>
        <w:pStyle w:val="TOC2"/>
        <w:rPr>
          <w:rFonts w:asciiTheme="minorHAnsi" w:eastAsiaTheme="minorEastAsia" w:hAnsiTheme="minorHAnsi" w:cstheme="minorBidi"/>
          <w:sz w:val="22"/>
          <w:szCs w:val="22"/>
        </w:rPr>
      </w:pPr>
      <w:r w:rsidRPr="00444F17">
        <w:rPr>
          <w:lang w:val="en-US" w:eastAsia="zh-CN"/>
        </w:rPr>
        <w:t>7.4</w:t>
      </w:r>
      <w:r>
        <w:rPr>
          <w:rFonts w:asciiTheme="minorHAnsi" w:eastAsiaTheme="minorEastAsia" w:hAnsiTheme="minorHAnsi" w:cstheme="minorBidi"/>
          <w:sz w:val="22"/>
          <w:szCs w:val="22"/>
        </w:rPr>
        <w:tab/>
      </w:r>
      <w:r w:rsidRPr="00444F17">
        <w:rPr>
          <w:lang w:val="en-US" w:eastAsia="zh-CN"/>
        </w:rPr>
        <w:t>In-band selectivity and blocking</w:t>
      </w:r>
      <w:r>
        <w:tab/>
      </w:r>
      <w:r>
        <w:fldChar w:fldCharType="begin"/>
      </w:r>
      <w:r>
        <w:instrText xml:space="preserve"> PAGEREF _Toc138894203 \h </w:instrText>
      </w:r>
      <w:r>
        <w:fldChar w:fldCharType="separate"/>
      </w:r>
      <w:r>
        <w:t>31</w:t>
      </w:r>
      <w:r>
        <w:fldChar w:fldCharType="end"/>
      </w:r>
    </w:p>
    <w:p w14:paraId="58697019" w14:textId="789CEC7A" w:rsidR="00B43205" w:rsidRDefault="00B43205">
      <w:pPr>
        <w:pStyle w:val="TOC3"/>
        <w:rPr>
          <w:rFonts w:asciiTheme="minorHAnsi" w:eastAsiaTheme="minorEastAsia" w:hAnsiTheme="minorHAnsi" w:cstheme="minorBidi"/>
          <w:sz w:val="22"/>
          <w:szCs w:val="22"/>
        </w:rPr>
      </w:pPr>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_Toc138894204 \h </w:instrText>
      </w:r>
      <w:r>
        <w:fldChar w:fldCharType="separate"/>
      </w:r>
      <w:r>
        <w:t>31</w:t>
      </w:r>
      <w:r>
        <w:fldChar w:fldCharType="end"/>
      </w:r>
    </w:p>
    <w:p w14:paraId="5FFE4147" w14:textId="26D9E803" w:rsidR="00B43205" w:rsidRDefault="00B43205">
      <w:pPr>
        <w:pStyle w:val="TOC4"/>
        <w:rPr>
          <w:rFonts w:asciiTheme="minorHAnsi" w:eastAsiaTheme="minorEastAsia" w:hAnsiTheme="minorHAnsi" w:cstheme="minorBidi"/>
          <w:sz w:val="22"/>
          <w:szCs w:val="22"/>
        </w:rPr>
      </w:pPr>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_Toc138894205 \h </w:instrText>
      </w:r>
      <w:r>
        <w:fldChar w:fldCharType="separate"/>
      </w:r>
      <w:r>
        <w:t>31</w:t>
      </w:r>
      <w:r>
        <w:fldChar w:fldCharType="end"/>
      </w:r>
    </w:p>
    <w:p w14:paraId="381B2499" w14:textId="757AE502" w:rsidR="00B43205" w:rsidRDefault="00B43205">
      <w:pPr>
        <w:pStyle w:val="TOC4"/>
        <w:rPr>
          <w:rFonts w:asciiTheme="minorHAnsi" w:eastAsiaTheme="minorEastAsia" w:hAnsiTheme="minorHAnsi" w:cstheme="minorBidi"/>
          <w:sz w:val="22"/>
          <w:szCs w:val="22"/>
        </w:rPr>
      </w:pPr>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444F17">
        <w:rPr>
          <w:i/>
        </w:rPr>
        <w:t>SAN type 1-H</w:t>
      </w:r>
      <w:r>
        <w:tab/>
      </w:r>
      <w:r>
        <w:fldChar w:fldCharType="begin"/>
      </w:r>
      <w:r>
        <w:instrText xml:space="preserve"> PAGEREF _Toc138894206 \h </w:instrText>
      </w:r>
      <w:r>
        <w:fldChar w:fldCharType="separate"/>
      </w:r>
      <w:r>
        <w:t>31</w:t>
      </w:r>
      <w:r>
        <w:fldChar w:fldCharType="end"/>
      </w:r>
    </w:p>
    <w:p w14:paraId="0457D954" w14:textId="627D9DD7" w:rsidR="00B43205" w:rsidRDefault="00B43205">
      <w:pPr>
        <w:pStyle w:val="TOC3"/>
        <w:rPr>
          <w:rFonts w:asciiTheme="minorHAnsi" w:eastAsiaTheme="minorEastAsia" w:hAnsiTheme="minorHAnsi" w:cstheme="minorBidi"/>
          <w:sz w:val="22"/>
          <w:szCs w:val="22"/>
        </w:rPr>
      </w:pPr>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_Toc138894207 \h </w:instrText>
      </w:r>
      <w:r>
        <w:fldChar w:fldCharType="separate"/>
      </w:r>
      <w:r>
        <w:t>32</w:t>
      </w:r>
      <w:r>
        <w:fldChar w:fldCharType="end"/>
      </w:r>
    </w:p>
    <w:p w14:paraId="39391387" w14:textId="62AE32A9" w:rsidR="00B43205" w:rsidRDefault="00B43205">
      <w:pPr>
        <w:pStyle w:val="TOC2"/>
        <w:rPr>
          <w:rFonts w:asciiTheme="minorHAnsi" w:eastAsiaTheme="minorEastAsia" w:hAnsiTheme="minorHAnsi" w:cstheme="minorBidi"/>
          <w:sz w:val="22"/>
          <w:szCs w:val="22"/>
        </w:rPr>
      </w:pPr>
      <w:r w:rsidRPr="00444F17">
        <w:rPr>
          <w:lang w:val="en-US" w:eastAsia="zh-CN"/>
        </w:rPr>
        <w:t>7.5</w:t>
      </w:r>
      <w:r>
        <w:rPr>
          <w:rFonts w:asciiTheme="minorHAnsi" w:eastAsiaTheme="minorEastAsia" w:hAnsiTheme="minorHAnsi" w:cstheme="minorBidi"/>
          <w:sz w:val="22"/>
          <w:szCs w:val="22"/>
        </w:rPr>
        <w:tab/>
      </w:r>
      <w:r w:rsidRPr="00444F17">
        <w:rPr>
          <w:lang w:val="en-US" w:eastAsia="zh-CN"/>
        </w:rPr>
        <w:t>Out-of-band blocking</w:t>
      </w:r>
      <w:r>
        <w:tab/>
      </w:r>
      <w:r>
        <w:fldChar w:fldCharType="begin"/>
      </w:r>
      <w:r>
        <w:instrText xml:space="preserve"> PAGEREF _Toc138894208 \h </w:instrText>
      </w:r>
      <w:r>
        <w:fldChar w:fldCharType="separate"/>
      </w:r>
      <w:r>
        <w:t>32</w:t>
      </w:r>
      <w:r>
        <w:fldChar w:fldCharType="end"/>
      </w:r>
    </w:p>
    <w:p w14:paraId="5DAEFBBB" w14:textId="136024DC" w:rsidR="00B43205" w:rsidRDefault="00B43205">
      <w:pPr>
        <w:pStyle w:val="TOC3"/>
        <w:rPr>
          <w:rFonts w:asciiTheme="minorHAnsi" w:eastAsiaTheme="minorEastAsia" w:hAnsiTheme="minorHAnsi" w:cstheme="minorBidi"/>
          <w:sz w:val="22"/>
          <w:szCs w:val="22"/>
        </w:rPr>
      </w:pPr>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_Toc138894209 \h </w:instrText>
      </w:r>
      <w:r>
        <w:fldChar w:fldCharType="separate"/>
      </w:r>
      <w:r>
        <w:t>32</w:t>
      </w:r>
      <w:r>
        <w:fldChar w:fldCharType="end"/>
      </w:r>
    </w:p>
    <w:p w14:paraId="1CFC1F09" w14:textId="73F0B236" w:rsidR="00B43205" w:rsidRDefault="00B43205">
      <w:pPr>
        <w:pStyle w:val="TOC3"/>
        <w:rPr>
          <w:rFonts w:asciiTheme="minorHAnsi" w:eastAsiaTheme="minorEastAsia" w:hAnsiTheme="minorHAnsi" w:cstheme="minorBidi"/>
          <w:sz w:val="22"/>
          <w:szCs w:val="22"/>
        </w:rPr>
      </w:pPr>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444F17">
        <w:rPr>
          <w:i/>
        </w:rPr>
        <w:t>SAN type 1-H</w:t>
      </w:r>
      <w:r>
        <w:tab/>
      </w:r>
      <w:r>
        <w:fldChar w:fldCharType="begin"/>
      </w:r>
      <w:r>
        <w:instrText xml:space="preserve"> PAGEREF _Toc138894210 \h </w:instrText>
      </w:r>
      <w:r>
        <w:fldChar w:fldCharType="separate"/>
      </w:r>
      <w:r>
        <w:t>32</w:t>
      </w:r>
      <w:r>
        <w:fldChar w:fldCharType="end"/>
      </w:r>
    </w:p>
    <w:p w14:paraId="0F3F578B" w14:textId="64FFB109" w:rsidR="00B43205" w:rsidRDefault="00B43205">
      <w:pPr>
        <w:pStyle w:val="TOC2"/>
        <w:rPr>
          <w:rFonts w:asciiTheme="minorHAnsi" w:eastAsiaTheme="minorEastAsia" w:hAnsiTheme="minorHAnsi" w:cstheme="minorBidi"/>
          <w:sz w:val="22"/>
          <w:szCs w:val="22"/>
        </w:rPr>
      </w:pPr>
      <w:r w:rsidRPr="00444F17">
        <w:rPr>
          <w:lang w:val="en-US" w:eastAsia="zh-CN"/>
        </w:rPr>
        <w:t>7.6</w:t>
      </w:r>
      <w:r>
        <w:rPr>
          <w:rFonts w:asciiTheme="minorHAnsi" w:eastAsiaTheme="minorEastAsia" w:hAnsiTheme="minorHAnsi" w:cstheme="minorBidi"/>
          <w:sz w:val="22"/>
          <w:szCs w:val="22"/>
        </w:rPr>
        <w:tab/>
      </w:r>
      <w:r w:rsidRPr="00444F17">
        <w:rPr>
          <w:lang w:val="en-US" w:eastAsia="zh-CN"/>
        </w:rPr>
        <w:t>Receiver spurious emissions</w:t>
      </w:r>
      <w:r>
        <w:tab/>
      </w:r>
      <w:r>
        <w:fldChar w:fldCharType="begin"/>
      </w:r>
      <w:r>
        <w:instrText xml:space="preserve"> PAGEREF _Toc138894211 \h </w:instrText>
      </w:r>
      <w:r>
        <w:fldChar w:fldCharType="separate"/>
      </w:r>
      <w:r>
        <w:t>32</w:t>
      </w:r>
      <w:r>
        <w:fldChar w:fldCharType="end"/>
      </w:r>
    </w:p>
    <w:p w14:paraId="0C0E169D" w14:textId="4DB6C6AA" w:rsidR="00B43205" w:rsidRDefault="00B43205">
      <w:pPr>
        <w:pStyle w:val="TOC3"/>
        <w:rPr>
          <w:rFonts w:asciiTheme="minorHAnsi" w:eastAsiaTheme="minorEastAsia" w:hAnsiTheme="minorHAnsi" w:cstheme="minorBidi"/>
          <w:sz w:val="22"/>
          <w:szCs w:val="22"/>
        </w:rPr>
      </w:pPr>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_Toc138894212 \h </w:instrText>
      </w:r>
      <w:r>
        <w:fldChar w:fldCharType="separate"/>
      </w:r>
      <w:r>
        <w:t>32</w:t>
      </w:r>
      <w:r>
        <w:fldChar w:fldCharType="end"/>
      </w:r>
    </w:p>
    <w:p w14:paraId="13863178" w14:textId="2AF12D16" w:rsidR="00B43205" w:rsidRDefault="00B43205">
      <w:pPr>
        <w:pStyle w:val="TOC2"/>
        <w:rPr>
          <w:rFonts w:asciiTheme="minorHAnsi" w:eastAsiaTheme="minorEastAsia" w:hAnsiTheme="minorHAnsi" w:cstheme="minorBidi"/>
          <w:sz w:val="22"/>
          <w:szCs w:val="22"/>
        </w:rPr>
      </w:pPr>
      <w:r w:rsidRPr="00444F17">
        <w:rPr>
          <w:lang w:val="en-US" w:eastAsia="zh-CN"/>
        </w:rPr>
        <w:t>7.7</w:t>
      </w:r>
      <w:r>
        <w:rPr>
          <w:rFonts w:asciiTheme="minorHAnsi" w:eastAsiaTheme="minorEastAsia" w:hAnsiTheme="minorHAnsi" w:cstheme="minorBidi"/>
          <w:sz w:val="22"/>
          <w:szCs w:val="22"/>
        </w:rPr>
        <w:tab/>
      </w:r>
      <w:r w:rsidRPr="00444F17">
        <w:rPr>
          <w:lang w:val="en-US" w:eastAsia="zh-CN"/>
        </w:rPr>
        <w:t>Receiver intermodulation</w:t>
      </w:r>
      <w:r>
        <w:tab/>
      </w:r>
      <w:r>
        <w:fldChar w:fldCharType="begin"/>
      </w:r>
      <w:r>
        <w:instrText xml:space="preserve"> PAGEREF _Toc138894213 \h </w:instrText>
      </w:r>
      <w:r>
        <w:fldChar w:fldCharType="separate"/>
      </w:r>
      <w:r>
        <w:t>32</w:t>
      </w:r>
      <w:r>
        <w:fldChar w:fldCharType="end"/>
      </w:r>
    </w:p>
    <w:p w14:paraId="1E24976C" w14:textId="6B08CF66" w:rsidR="00B43205" w:rsidRDefault="00B43205">
      <w:pPr>
        <w:pStyle w:val="TOC2"/>
        <w:rPr>
          <w:rFonts w:asciiTheme="minorHAnsi" w:eastAsiaTheme="minorEastAsia" w:hAnsiTheme="minorHAnsi" w:cstheme="minorBidi"/>
          <w:sz w:val="22"/>
          <w:szCs w:val="22"/>
        </w:rPr>
      </w:pPr>
      <w:r w:rsidRPr="00444F17">
        <w:rPr>
          <w:lang w:val="en-US" w:eastAsia="zh-CN"/>
        </w:rPr>
        <w:t>7.8</w:t>
      </w:r>
      <w:r>
        <w:rPr>
          <w:rFonts w:asciiTheme="minorHAnsi" w:eastAsiaTheme="minorEastAsia" w:hAnsiTheme="minorHAnsi" w:cstheme="minorBidi"/>
          <w:sz w:val="22"/>
          <w:szCs w:val="22"/>
        </w:rPr>
        <w:tab/>
      </w:r>
      <w:r w:rsidRPr="00444F17">
        <w:rPr>
          <w:lang w:val="en-US" w:eastAsia="zh-CN"/>
        </w:rPr>
        <w:t>In-channel selectivity</w:t>
      </w:r>
      <w:r>
        <w:tab/>
      </w:r>
      <w:r>
        <w:fldChar w:fldCharType="begin"/>
      </w:r>
      <w:r>
        <w:instrText xml:space="preserve"> PAGEREF _Toc138894214 \h </w:instrText>
      </w:r>
      <w:r>
        <w:fldChar w:fldCharType="separate"/>
      </w:r>
      <w:r>
        <w:t>33</w:t>
      </w:r>
      <w:r>
        <w:fldChar w:fldCharType="end"/>
      </w:r>
    </w:p>
    <w:p w14:paraId="7CD1C101" w14:textId="62913522" w:rsidR="00B43205" w:rsidRDefault="00B43205">
      <w:pPr>
        <w:pStyle w:val="TOC3"/>
        <w:rPr>
          <w:rFonts w:asciiTheme="minorHAnsi" w:eastAsiaTheme="minorEastAsia" w:hAnsiTheme="minorHAnsi" w:cstheme="minorBidi"/>
          <w:sz w:val="22"/>
          <w:szCs w:val="22"/>
        </w:rPr>
      </w:pPr>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_Toc138894215 \h </w:instrText>
      </w:r>
      <w:r>
        <w:fldChar w:fldCharType="separate"/>
      </w:r>
      <w:r>
        <w:t>33</w:t>
      </w:r>
      <w:r>
        <w:fldChar w:fldCharType="end"/>
      </w:r>
    </w:p>
    <w:p w14:paraId="15E63B1A" w14:textId="7563FB92" w:rsidR="00B43205" w:rsidRDefault="00B43205">
      <w:pPr>
        <w:pStyle w:val="TOC3"/>
        <w:rPr>
          <w:rFonts w:asciiTheme="minorHAnsi" w:eastAsiaTheme="minorEastAsia" w:hAnsiTheme="minorHAnsi" w:cstheme="minorBidi"/>
          <w:sz w:val="22"/>
          <w:szCs w:val="22"/>
        </w:rPr>
      </w:pPr>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444F17">
        <w:rPr>
          <w:i/>
        </w:rPr>
        <w:t>SAN type 1-H</w:t>
      </w:r>
      <w:r>
        <w:tab/>
      </w:r>
      <w:r>
        <w:fldChar w:fldCharType="begin"/>
      </w:r>
      <w:r>
        <w:instrText xml:space="preserve"> PAGEREF _Toc138894216 \h </w:instrText>
      </w:r>
      <w:r>
        <w:fldChar w:fldCharType="separate"/>
      </w:r>
      <w:r>
        <w:t>33</w:t>
      </w:r>
      <w:r>
        <w:fldChar w:fldCharType="end"/>
      </w:r>
    </w:p>
    <w:p w14:paraId="3C76121D" w14:textId="22DD7759" w:rsidR="00B43205" w:rsidRDefault="00B43205">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_Toc138894217 \h </w:instrText>
      </w:r>
      <w:r>
        <w:fldChar w:fldCharType="separate"/>
      </w:r>
      <w:r>
        <w:t>33</w:t>
      </w:r>
      <w:r>
        <w:fldChar w:fldCharType="end"/>
      </w:r>
    </w:p>
    <w:p w14:paraId="18A1A8D2" w14:textId="5382FDA0" w:rsidR="00B43205" w:rsidRDefault="00B43205">
      <w:pPr>
        <w:pStyle w:val="TOC2"/>
        <w:rPr>
          <w:rFonts w:asciiTheme="minorHAnsi" w:eastAsiaTheme="minorEastAsia" w:hAnsiTheme="minorHAnsi" w:cstheme="minorBidi"/>
          <w:sz w:val="22"/>
          <w:szCs w:val="22"/>
        </w:rPr>
      </w:pPr>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_Toc138894218 \h </w:instrText>
      </w:r>
      <w:r>
        <w:fldChar w:fldCharType="separate"/>
      </w:r>
      <w:r>
        <w:t>33</w:t>
      </w:r>
      <w:r>
        <w:fldChar w:fldCharType="end"/>
      </w:r>
    </w:p>
    <w:p w14:paraId="0CD6424E" w14:textId="22D9BEC2" w:rsidR="00B43205" w:rsidRDefault="00B43205">
      <w:pPr>
        <w:pStyle w:val="TOC2"/>
        <w:rPr>
          <w:rFonts w:asciiTheme="minorHAnsi" w:eastAsiaTheme="minorEastAsia" w:hAnsiTheme="minorHAnsi" w:cstheme="minorBidi"/>
          <w:sz w:val="22"/>
          <w:szCs w:val="22"/>
        </w:rPr>
      </w:pPr>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_Toc138894219 \h </w:instrText>
      </w:r>
      <w:r>
        <w:fldChar w:fldCharType="separate"/>
      </w:r>
      <w:r>
        <w:t>34</w:t>
      </w:r>
      <w:r>
        <w:fldChar w:fldCharType="end"/>
      </w:r>
    </w:p>
    <w:p w14:paraId="12BA5ECA" w14:textId="1912ECFF" w:rsidR="00B43205" w:rsidRDefault="00B43205">
      <w:pPr>
        <w:pStyle w:val="TOC3"/>
        <w:rPr>
          <w:rFonts w:asciiTheme="minorHAnsi" w:eastAsiaTheme="minorEastAsia" w:hAnsiTheme="minorHAnsi" w:cstheme="minorBidi"/>
          <w:sz w:val="22"/>
          <w:szCs w:val="22"/>
        </w:rPr>
      </w:pPr>
      <w:r w:rsidRPr="00444F17">
        <w:rPr>
          <w:lang w:val="en-US" w:eastAsia="zh-CN"/>
        </w:rPr>
        <w:t>8.2.1</w:t>
      </w:r>
      <w:r>
        <w:rPr>
          <w:rFonts w:asciiTheme="minorHAnsi" w:eastAsiaTheme="minorEastAsia" w:hAnsiTheme="minorHAnsi" w:cstheme="minorBidi"/>
          <w:sz w:val="22"/>
          <w:szCs w:val="22"/>
        </w:rPr>
        <w:tab/>
      </w:r>
      <w:r w:rsidRPr="00444F17">
        <w:rPr>
          <w:lang w:val="en-US" w:eastAsia="zh-CN"/>
        </w:rPr>
        <w:t>R</w:t>
      </w:r>
      <w:r w:rsidRPr="00444F17">
        <w:rPr>
          <w:lang w:val="en-US"/>
        </w:rPr>
        <w:t xml:space="preserve">equirements for </w:t>
      </w:r>
      <w:r w:rsidRPr="00444F17">
        <w:rPr>
          <w:lang w:val="en-US" w:eastAsia="zh-CN"/>
        </w:rPr>
        <w:t xml:space="preserve">PUSCH </w:t>
      </w:r>
      <w:r w:rsidRPr="00444F17">
        <w:rPr>
          <w:lang w:val="en-US"/>
        </w:rPr>
        <w:t xml:space="preserve">supporting </w:t>
      </w:r>
      <w:r w:rsidRPr="00444F17">
        <w:rPr>
          <w:lang w:val="en-US" w:eastAsia="zh-CN"/>
        </w:rPr>
        <w:t>coverage enhancement</w:t>
      </w:r>
      <w:r>
        <w:tab/>
      </w:r>
      <w:r>
        <w:fldChar w:fldCharType="begin"/>
      </w:r>
      <w:r>
        <w:instrText xml:space="preserve"> PAGEREF _Toc138894220 \h </w:instrText>
      </w:r>
      <w:r>
        <w:fldChar w:fldCharType="separate"/>
      </w:r>
      <w:r>
        <w:t>34</w:t>
      </w:r>
      <w:r>
        <w:fldChar w:fldCharType="end"/>
      </w:r>
    </w:p>
    <w:p w14:paraId="12D3248E" w14:textId="288E3541" w:rsidR="00B43205" w:rsidRDefault="00B43205">
      <w:pPr>
        <w:pStyle w:val="TOC2"/>
        <w:rPr>
          <w:rFonts w:asciiTheme="minorHAnsi" w:eastAsiaTheme="minorEastAsia" w:hAnsiTheme="minorHAnsi" w:cstheme="minorBidi"/>
          <w:sz w:val="22"/>
          <w:szCs w:val="22"/>
        </w:rPr>
      </w:pPr>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_Toc138894221 \h </w:instrText>
      </w:r>
      <w:r>
        <w:fldChar w:fldCharType="separate"/>
      </w:r>
      <w:r>
        <w:t>34</w:t>
      </w:r>
      <w:r>
        <w:fldChar w:fldCharType="end"/>
      </w:r>
    </w:p>
    <w:p w14:paraId="492E25C4" w14:textId="1F1D241B" w:rsidR="00B43205" w:rsidRDefault="00B43205">
      <w:pPr>
        <w:pStyle w:val="TOC3"/>
        <w:rPr>
          <w:rFonts w:asciiTheme="minorHAnsi" w:eastAsiaTheme="minorEastAsia" w:hAnsiTheme="minorHAnsi" w:cstheme="minorBidi"/>
          <w:sz w:val="22"/>
          <w:szCs w:val="22"/>
        </w:rPr>
      </w:pPr>
      <w:r w:rsidRPr="00444F17">
        <w:rPr>
          <w:lang w:val="en-US"/>
        </w:rPr>
        <w:t>8.3.1</w:t>
      </w:r>
      <w:r>
        <w:rPr>
          <w:rFonts w:asciiTheme="minorHAnsi" w:eastAsiaTheme="minorEastAsia" w:hAnsiTheme="minorHAnsi" w:cstheme="minorBidi"/>
          <w:sz w:val="22"/>
          <w:szCs w:val="22"/>
        </w:rPr>
        <w:tab/>
      </w:r>
      <w:r w:rsidRPr="00444F17">
        <w:rPr>
          <w:lang w:val="en-US"/>
        </w:rPr>
        <w:t>PUCCH performance requirements for coverage enhancement</w:t>
      </w:r>
      <w:r>
        <w:tab/>
      </w:r>
      <w:r>
        <w:fldChar w:fldCharType="begin"/>
      </w:r>
      <w:r>
        <w:instrText xml:space="preserve"> PAGEREF _Toc138894222 \h </w:instrText>
      </w:r>
      <w:r>
        <w:fldChar w:fldCharType="separate"/>
      </w:r>
      <w:r>
        <w:t>34</w:t>
      </w:r>
      <w:r>
        <w:fldChar w:fldCharType="end"/>
      </w:r>
    </w:p>
    <w:p w14:paraId="0A6BA34D" w14:textId="7DE328CC" w:rsidR="00B43205" w:rsidRDefault="00B43205">
      <w:pPr>
        <w:pStyle w:val="TOC4"/>
        <w:rPr>
          <w:rFonts w:asciiTheme="minorHAnsi" w:eastAsiaTheme="minorEastAsia" w:hAnsiTheme="minorHAnsi" w:cstheme="minorBidi"/>
          <w:sz w:val="22"/>
          <w:szCs w:val="22"/>
        </w:rPr>
      </w:pPr>
      <w:r w:rsidRPr="00444F17">
        <w:rPr>
          <w:lang w:val="en-US"/>
        </w:rPr>
        <w:t>8.3.1.1</w:t>
      </w:r>
      <w:r>
        <w:rPr>
          <w:rFonts w:asciiTheme="minorHAnsi" w:eastAsiaTheme="minorEastAsia" w:hAnsiTheme="minorHAnsi" w:cstheme="minorBidi"/>
          <w:sz w:val="22"/>
          <w:szCs w:val="22"/>
        </w:rPr>
        <w:tab/>
      </w:r>
      <w:r w:rsidRPr="00444F17">
        <w:rPr>
          <w:lang w:val="en-US"/>
        </w:rPr>
        <w:t>DTX to ACK performance</w:t>
      </w:r>
      <w:r>
        <w:tab/>
      </w:r>
      <w:r>
        <w:fldChar w:fldCharType="begin"/>
      </w:r>
      <w:r>
        <w:instrText xml:space="preserve"> PAGEREF _Toc138894223 \h </w:instrText>
      </w:r>
      <w:r>
        <w:fldChar w:fldCharType="separate"/>
      </w:r>
      <w:r>
        <w:t>34</w:t>
      </w:r>
      <w:r>
        <w:fldChar w:fldCharType="end"/>
      </w:r>
    </w:p>
    <w:p w14:paraId="5E64854E" w14:textId="7472258E" w:rsidR="00B43205" w:rsidRDefault="00B43205">
      <w:pPr>
        <w:pStyle w:val="TOC5"/>
        <w:rPr>
          <w:rFonts w:asciiTheme="minorHAnsi" w:eastAsiaTheme="minorEastAsia" w:hAnsiTheme="minorHAnsi" w:cstheme="minorBidi"/>
          <w:sz w:val="22"/>
          <w:szCs w:val="22"/>
        </w:rPr>
      </w:pPr>
      <w:r w:rsidRPr="00444F17">
        <w:rPr>
          <w:lang w:val="en-US"/>
        </w:rPr>
        <w:t>8.3.1.1.1</w:t>
      </w:r>
      <w:r>
        <w:rPr>
          <w:rFonts w:asciiTheme="minorHAnsi" w:eastAsiaTheme="minorEastAsia" w:hAnsiTheme="minorHAnsi" w:cstheme="minorBidi"/>
          <w:sz w:val="22"/>
          <w:szCs w:val="22"/>
        </w:rPr>
        <w:tab/>
      </w:r>
      <w:r w:rsidRPr="00444F17">
        <w:rPr>
          <w:lang w:val="en-US"/>
        </w:rPr>
        <w:t>Minimum requirement</w:t>
      </w:r>
      <w:r>
        <w:tab/>
      </w:r>
      <w:r>
        <w:fldChar w:fldCharType="begin"/>
      </w:r>
      <w:r>
        <w:instrText xml:space="preserve"> PAGEREF _Toc138894224 \h </w:instrText>
      </w:r>
      <w:r>
        <w:fldChar w:fldCharType="separate"/>
      </w:r>
      <w:r>
        <w:t>34</w:t>
      </w:r>
      <w:r>
        <w:fldChar w:fldCharType="end"/>
      </w:r>
    </w:p>
    <w:p w14:paraId="515AF45A" w14:textId="70D7C84E" w:rsidR="00B43205" w:rsidRDefault="00B43205">
      <w:pPr>
        <w:pStyle w:val="TOC4"/>
        <w:rPr>
          <w:rFonts w:asciiTheme="minorHAnsi" w:eastAsiaTheme="minorEastAsia" w:hAnsiTheme="minorHAnsi" w:cstheme="minorBidi"/>
          <w:sz w:val="22"/>
          <w:szCs w:val="22"/>
        </w:rPr>
      </w:pPr>
      <w:r w:rsidRPr="00444F17">
        <w:rPr>
          <w:lang w:val="en-US"/>
        </w:rPr>
        <w:t>8.3.1.2</w:t>
      </w:r>
      <w:r>
        <w:rPr>
          <w:rFonts w:asciiTheme="minorHAnsi" w:eastAsiaTheme="minorEastAsia" w:hAnsiTheme="minorHAnsi" w:cstheme="minorBidi"/>
          <w:sz w:val="22"/>
          <w:szCs w:val="22"/>
        </w:rPr>
        <w:tab/>
      </w:r>
      <w:r w:rsidRPr="00444F17">
        <w:rPr>
          <w:lang w:val="en-US"/>
        </w:rPr>
        <w:t>ACK missed detection requirements for single user PUCCH format 1a</w:t>
      </w:r>
      <w:r>
        <w:tab/>
      </w:r>
      <w:r>
        <w:fldChar w:fldCharType="begin"/>
      </w:r>
      <w:r>
        <w:instrText xml:space="preserve"> PAGEREF _Toc138894225 \h </w:instrText>
      </w:r>
      <w:r>
        <w:fldChar w:fldCharType="separate"/>
      </w:r>
      <w:r>
        <w:t>35</w:t>
      </w:r>
      <w:r>
        <w:fldChar w:fldCharType="end"/>
      </w:r>
    </w:p>
    <w:p w14:paraId="295CF391" w14:textId="371334E7" w:rsidR="00B43205" w:rsidRDefault="00B43205">
      <w:pPr>
        <w:pStyle w:val="TOC5"/>
        <w:rPr>
          <w:rFonts w:asciiTheme="minorHAnsi" w:eastAsiaTheme="minorEastAsia" w:hAnsiTheme="minorHAnsi" w:cstheme="minorBidi"/>
          <w:sz w:val="22"/>
          <w:szCs w:val="22"/>
        </w:rPr>
      </w:pPr>
      <w:r w:rsidRPr="00444F17">
        <w:rPr>
          <w:lang w:val="en-US"/>
        </w:rPr>
        <w:t>8.3.1.2.1</w:t>
      </w:r>
      <w:r>
        <w:rPr>
          <w:rFonts w:asciiTheme="minorHAnsi" w:eastAsiaTheme="minorEastAsia" w:hAnsiTheme="minorHAnsi" w:cstheme="minorBidi"/>
          <w:sz w:val="22"/>
          <w:szCs w:val="22"/>
        </w:rPr>
        <w:tab/>
      </w:r>
      <w:r w:rsidRPr="00444F17">
        <w:rPr>
          <w:lang w:val="en-US"/>
        </w:rPr>
        <w:t>Minimum requirements</w:t>
      </w:r>
      <w:r>
        <w:tab/>
      </w:r>
      <w:r>
        <w:fldChar w:fldCharType="begin"/>
      </w:r>
      <w:r>
        <w:instrText xml:space="preserve"> PAGEREF _Toc138894226 \h </w:instrText>
      </w:r>
      <w:r>
        <w:fldChar w:fldCharType="separate"/>
      </w:r>
      <w:r>
        <w:t>35</w:t>
      </w:r>
      <w:r>
        <w:fldChar w:fldCharType="end"/>
      </w:r>
    </w:p>
    <w:p w14:paraId="6DF8D777" w14:textId="24966E37" w:rsidR="00B43205" w:rsidRDefault="00B43205">
      <w:pPr>
        <w:pStyle w:val="TOC2"/>
        <w:rPr>
          <w:rFonts w:asciiTheme="minorHAnsi" w:eastAsiaTheme="minorEastAsia" w:hAnsiTheme="minorHAnsi" w:cstheme="minorBidi"/>
          <w:sz w:val="22"/>
          <w:szCs w:val="22"/>
        </w:rPr>
      </w:pPr>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_Toc138894227 \h </w:instrText>
      </w:r>
      <w:r>
        <w:fldChar w:fldCharType="separate"/>
      </w:r>
      <w:r>
        <w:t>35</w:t>
      </w:r>
      <w:r>
        <w:fldChar w:fldCharType="end"/>
      </w:r>
    </w:p>
    <w:p w14:paraId="7E6EEF9B" w14:textId="0908B7DA" w:rsidR="00B43205" w:rsidRDefault="00B43205">
      <w:pPr>
        <w:pStyle w:val="TOC3"/>
        <w:rPr>
          <w:rFonts w:asciiTheme="minorHAnsi" w:eastAsiaTheme="minorEastAsia" w:hAnsiTheme="minorHAnsi" w:cstheme="minorBidi"/>
          <w:sz w:val="22"/>
          <w:szCs w:val="22"/>
        </w:rPr>
      </w:pPr>
      <w:r w:rsidRPr="00444F17">
        <w:rPr>
          <w:lang w:val="en-US"/>
        </w:rPr>
        <w:t>8.4.1</w:t>
      </w:r>
      <w:r>
        <w:rPr>
          <w:rFonts w:asciiTheme="minorHAnsi" w:eastAsiaTheme="minorEastAsia" w:hAnsiTheme="minorHAnsi" w:cstheme="minorBidi"/>
          <w:sz w:val="22"/>
          <w:szCs w:val="22"/>
        </w:rPr>
        <w:tab/>
      </w:r>
      <w:r w:rsidRPr="00444F17">
        <w:rPr>
          <w:lang w:val="en-US"/>
        </w:rPr>
        <w:t>PRACH False alarm probability</w:t>
      </w:r>
      <w:r>
        <w:tab/>
      </w:r>
      <w:r>
        <w:fldChar w:fldCharType="begin"/>
      </w:r>
      <w:r>
        <w:instrText xml:space="preserve"> PAGEREF _Toc138894228 \h </w:instrText>
      </w:r>
      <w:r>
        <w:fldChar w:fldCharType="separate"/>
      </w:r>
      <w:r>
        <w:t>35</w:t>
      </w:r>
      <w:r>
        <w:fldChar w:fldCharType="end"/>
      </w:r>
    </w:p>
    <w:p w14:paraId="00EB056C" w14:textId="66D29F6D" w:rsidR="00B43205" w:rsidRDefault="00B43205">
      <w:pPr>
        <w:pStyle w:val="TOC4"/>
        <w:rPr>
          <w:rFonts w:asciiTheme="minorHAnsi" w:eastAsiaTheme="minorEastAsia" w:hAnsiTheme="minorHAnsi" w:cstheme="minorBidi"/>
          <w:sz w:val="22"/>
          <w:szCs w:val="22"/>
        </w:rPr>
      </w:pPr>
      <w:r w:rsidRPr="00444F17">
        <w:rPr>
          <w:lang w:val="en-US"/>
        </w:rPr>
        <w:t>8.4.1.1</w:t>
      </w:r>
      <w:r>
        <w:rPr>
          <w:rFonts w:asciiTheme="minorHAnsi" w:eastAsiaTheme="minorEastAsia" w:hAnsiTheme="minorHAnsi" w:cstheme="minorBidi"/>
          <w:sz w:val="22"/>
          <w:szCs w:val="22"/>
        </w:rPr>
        <w:tab/>
      </w:r>
      <w:r w:rsidRPr="00444F17">
        <w:rPr>
          <w:lang w:val="en-US"/>
        </w:rPr>
        <w:t>Minimum requirement</w:t>
      </w:r>
      <w:r>
        <w:tab/>
      </w:r>
      <w:r>
        <w:fldChar w:fldCharType="begin"/>
      </w:r>
      <w:r>
        <w:instrText xml:space="preserve"> PAGEREF _Toc138894229 \h </w:instrText>
      </w:r>
      <w:r>
        <w:fldChar w:fldCharType="separate"/>
      </w:r>
      <w:r>
        <w:t>35</w:t>
      </w:r>
      <w:r>
        <w:fldChar w:fldCharType="end"/>
      </w:r>
    </w:p>
    <w:p w14:paraId="533BBA4E" w14:textId="263E9A45" w:rsidR="00B43205" w:rsidRDefault="00B43205">
      <w:pPr>
        <w:pStyle w:val="TOC3"/>
        <w:rPr>
          <w:rFonts w:asciiTheme="minorHAnsi" w:eastAsiaTheme="minorEastAsia" w:hAnsiTheme="minorHAnsi" w:cstheme="minorBidi"/>
          <w:sz w:val="22"/>
          <w:szCs w:val="22"/>
        </w:rPr>
      </w:pPr>
      <w:r w:rsidRPr="00444F17">
        <w:rPr>
          <w:lang w:val="en-US"/>
        </w:rPr>
        <w:t>8.4.2</w:t>
      </w:r>
      <w:r>
        <w:rPr>
          <w:rFonts w:asciiTheme="minorHAnsi" w:eastAsiaTheme="minorEastAsia" w:hAnsiTheme="minorHAnsi" w:cstheme="minorBidi"/>
          <w:sz w:val="22"/>
          <w:szCs w:val="22"/>
        </w:rPr>
        <w:tab/>
      </w:r>
      <w:r w:rsidRPr="00444F17">
        <w:rPr>
          <w:lang w:val="en-US"/>
        </w:rPr>
        <w:t>PRACH detection requirements</w:t>
      </w:r>
      <w:r>
        <w:tab/>
      </w:r>
      <w:r>
        <w:fldChar w:fldCharType="begin"/>
      </w:r>
      <w:r>
        <w:instrText xml:space="preserve"> PAGEREF _Toc138894230 \h </w:instrText>
      </w:r>
      <w:r>
        <w:fldChar w:fldCharType="separate"/>
      </w:r>
      <w:r>
        <w:t>35</w:t>
      </w:r>
      <w:r>
        <w:fldChar w:fldCharType="end"/>
      </w:r>
    </w:p>
    <w:p w14:paraId="35671369" w14:textId="7839693F" w:rsidR="00B43205" w:rsidRDefault="00B43205">
      <w:pPr>
        <w:pStyle w:val="TOC4"/>
        <w:rPr>
          <w:rFonts w:asciiTheme="minorHAnsi" w:eastAsiaTheme="minorEastAsia" w:hAnsiTheme="minorHAnsi" w:cstheme="minorBidi"/>
          <w:sz w:val="22"/>
          <w:szCs w:val="22"/>
        </w:rPr>
      </w:pPr>
      <w:r w:rsidRPr="00444F17">
        <w:rPr>
          <w:lang w:val="en-US"/>
        </w:rPr>
        <w:t>8.4.2.1</w:t>
      </w:r>
      <w:r>
        <w:rPr>
          <w:rFonts w:asciiTheme="minorHAnsi" w:eastAsiaTheme="minorEastAsia" w:hAnsiTheme="minorHAnsi" w:cstheme="minorBidi"/>
          <w:sz w:val="22"/>
          <w:szCs w:val="22"/>
        </w:rPr>
        <w:tab/>
      </w:r>
      <w:r w:rsidRPr="00444F17">
        <w:rPr>
          <w:lang w:val="en-US"/>
        </w:rPr>
        <w:t>Minimum requirements</w:t>
      </w:r>
      <w:r>
        <w:tab/>
      </w:r>
      <w:r>
        <w:fldChar w:fldCharType="begin"/>
      </w:r>
      <w:r>
        <w:instrText xml:space="preserve"> PAGEREF _Toc138894231 \h </w:instrText>
      </w:r>
      <w:r>
        <w:fldChar w:fldCharType="separate"/>
      </w:r>
      <w:r>
        <w:t>35</w:t>
      </w:r>
      <w:r>
        <w:fldChar w:fldCharType="end"/>
      </w:r>
    </w:p>
    <w:p w14:paraId="4E60769D" w14:textId="29E4DFB7" w:rsidR="00B43205" w:rsidRDefault="00B4320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Performance requirements for </w:t>
      </w:r>
      <w:r>
        <w:rPr>
          <w:lang w:eastAsia="zh-CN"/>
        </w:rPr>
        <w:t>Narrowband IoT</w:t>
      </w:r>
      <w:r>
        <w:tab/>
      </w:r>
      <w:r>
        <w:fldChar w:fldCharType="begin"/>
      </w:r>
      <w:r>
        <w:instrText xml:space="preserve"> PAGEREF _Toc138894232 \h </w:instrText>
      </w:r>
      <w:r>
        <w:fldChar w:fldCharType="separate"/>
      </w:r>
      <w:r>
        <w:t>36</w:t>
      </w:r>
      <w:r>
        <w:fldChar w:fldCharType="end"/>
      </w:r>
    </w:p>
    <w:p w14:paraId="65B34C36" w14:textId="74155B78" w:rsidR="00B43205" w:rsidRDefault="00B4320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_Toc138894233 \h </w:instrText>
      </w:r>
      <w:r>
        <w:fldChar w:fldCharType="separate"/>
      </w:r>
      <w:r>
        <w:t>36</w:t>
      </w:r>
      <w:r>
        <w:fldChar w:fldCharType="end"/>
      </w:r>
    </w:p>
    <w:p w14:paraId="2A7F9207" w14:textId="70378DE8" w:rsidR="00B43205" w:rsidRDefault="00B43205">
      <w:pPr>
        <w:pStyle w:val="TOC4"/>
        <w:rPr>
          <w:rFonts w:asciiTheme="minorHAnsi" w:eastAsiaTheme="minorEastAsia" w:hAnsiTheme="minorHAnsi" w:cstheme="minorBidi"/>
          <w:sz w:val="22"/>
          <w:szCs w:val="22"/>
        </w:rPr>
      </w:pPr>
      <w:r w:rsidRPr="00444F17">
        <w:rPr>
          <w:snapToGrid w:val="0"/>
        </w:rPr>
        <w:t>8.5.1.1</w:t>
      </w:r>
      <w:r>
        <w:rPr>
          <w:rFonts w:asciiTheme="minorHAnsi" w:eastAsiaTheme="minorEastAsia" w:hAnsiTheme="minorHAnsi" w:cstheme="minorBidi"/>
          <w:sz w:val="22"/>
          <w:szCs w:val="22"/>
        </w:rPr>
        <w:tab/>
      </w:r>
      <w:r w:rsidRPr="00444F17">
        <w:rPr>
          <w:snapToGrid w:val="0"/>
        </w:rPr>
        <w:t>Requirements</w:t>
      </w:r>
      <w:r>
        <w:tab/>
      </w:r>
      <w:r>
        <w:fldChar w:fldCharType="begin"/>
      </w:r>
      <w:r>
        <w:instrText xml:space="preserve"> PAGEREF _Toc138894234 \h </w:instrText>
      </w:r>
      <w:r>
        <w:fldChar w:fldCharType="separate"/>
      </w:r>
      <w:r>
        <w:t>36</w:t>
      </w:r>
      <w:r>
        <w:fldChar w:fldCharType="end"/>
      </w:r>
    </w:p>
    <w:p w14:paraId="7B11EB49" w14:textId="54FF9105" w:rsidR="00B43205" w:rsidRDefault="00B43205">
      <w:pPr>
        <w:pStyle w:val="TOC5"/>
        <w:rPr>
          <w:rFonts w:asciiTheme="minorHAnsi" w:eastAsiaTheme="minorEastAsia" w:hAnsiTheme="minorHAnsi" w:cstheme="minorBidi"/>
          <w:sz w:val="22"/>
          <w:szCs w:val="22"/>
        </w:rPr>
      </w:pPr>
      <w:r>
        <w:t>8.5.1.1</w:t>
      </w:r>
      <w:r>
        <w:rPr>
          <w:lang w:eastAsia="zh-CN"/>
        </w:rPr>
        <w:t>.1</w:t>
      </w:r>
      <w:r>
        <w:rPr>
          <w:rFonts w:asciiTheme="minorHAnsi" w:eastAsiaTheme="minorEastAsia" w:hAnsiTheme="minorHAnsi" w:cstheme="minorBidi"/>
          <w:sz w:val="22"/>
          <w:szCs w:val="22"/>
        </w:rPr>
        <w:tab/>
      </w:r>
      <w:r>
        <w:t>Minimum requirements</w:t>
      </w:r>
      <w:r>
        <w:tab/>
      </w:r>
      <w:r>
        <w:fldChar w:fldCharType="begin"/>
      </w:r>
      <w:r>
        <w:instrText xml:space="preserve"> PAGEREF _Toc138894235 \h </w:instrText>
      </w:r>
      <w:r>
        <w:fldChar w:fldCharType="separate"/>
      </w:r>
      <w:r>
        <w:t>36</w:t>
      </w:r>
      <w:r>
        <w:fldChar w:fldCharType="end"/>
      </w:r>
    </w:p>
    <w:p w14:paraId="797C3A10" w14:textId="149EB401" w:rsidR="00B43205" w:rsidRDefault="00B4320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Performance r</w:t>
      </w:r>
      <w:r>
        <w:rPr>
          <w:lang w:eastAsia="zh-CN"/>
        </w:rPr>
        <w:t>equirements for NPUSCH format 2</w:t>
      </w:r>
      <w:r>
        <w:tab/>
      </w:r>
      <w:r>
        <w:fldChar w:fldCharType="begin"/>
      </w:r>
      <w:r>
        <w:instrText xml:space="preserve"> PAGEREF _Toc138894236 \h </w:instrText>
      </w:r>
      <w:r>
        <w:fldChar w:fldCharType="separate"/>
      </w:r>
      <w:r>
        <w:t>37</w:t>
      </w:r>
      <w:r>
        <w:fldChar w:fldCharType="end"/>
      </w:r>
    </w:p>
    <w:p w14:paraId="2DCC8368" w14:textId="4E83F2BC" w:rsidR="00B43205" w:rsidRDefault="00B43205">
      <w:pPr>
        <w:pStyle w:val="TOC4"/>
        <w:rPr>
          <w:rFonts w:asciiTheme="minorHAnsi" w:eastAsiaTheme="minorEastAsia" w:hAnsiTheme="minorHAnsi" w:cstheme="minorBidi"/>
          <w:sz w:val="22"/>
          <w:szCs w:val="22"/>
        </w:rPr>
      </w:pPr>
      <w:r>
        <w:rPr>
          <w:lang w:eastAsia="zh-CN"/>
        </w:rPr>
        <w:t>8.5.2.1</w:t>
      </w:r>
      <w:r>
        <w:rPr>
          <w:rFonts w:asciiTheme="minorHAnsi" w:eastAsiaTheme="minorEastAsia" w:hAnsiTheme="minorHAnsi" w:cstheme="minorBidi"/>
          <w:sz w:val="22"/>
          <w:szCs w:val="22"/>
        </w:rPr>
        <w:tab/>
      </w:r>
      <w:r>
        <w:rPr>
          <w:lang w:eastAsia="zh-CN"/>
        </w:rPr>
        <w:t xml:space="preserve">DTX </w:t>
      </w:r>
      <w:r>
        <w:t>to ACK performance</w:t>
      </w:r>
      <w:r>
        <w:tab/>
      </w:r>
      <w:r>
        <w:fldChar w:fldCharType="begin"/>
      </w:r>
      <w:r>
        <w:instrText xml:space="preserve"> PAGEREF _Toc138894237 \h </w:instrText>
      </w:r>
      <w:r>
        <w:fldChar w:fldCharType="separate"/>
      </w:r>
      <w:r>
        <w:t>37</w:t>
      </w:r>
      <w:r>
        <w:fldChar w:fldCharType="end"/>
      </w:r>
    </w:p>
    <w:p w14:paraId="19D9EF8C" w14:textId="512F82B7" w:rsidR="00B43205" w:rsidRDefault="00B43205">
      <w:pPr>
        <w:pStyle w:val="TOC5"/>
        <w:rPr>
          <w:rFonts w:asciiTheme="minorHAnsi" w:eastAsiaTheme="minorEastAsia" w:hAnsiTheme="minorHAnsi" w:cstheme="minorBidi"/>
          <w:sz w:val="22"/>
          <w:szCs w:val="22"/>
        </w:rPr>
      </w:pPr>
      <w:r>
        <w:rPr>
          <w:lang w:eastAsia="zh-CN"/>
        </w:rPr>
        <w:t>8.5.2.1.1</w:t>
      </w:r>
      <w:r>
        <w:rPr>
          <w:rFonts w:asciiTheme="minorHAnsi" w:eastAsiaTheme="minorEastAsia" w:hAnsiTheme="minorHAnsi" w:cstheme="minorBidi"/>
          <w:sz w:val="22"/>
          <w:szCs w:val="22"/>
        </w:rPr>
        <w:tab/>
      </w:r>
      <w:r>
        <w:t>Minimum requirement</w:t>
      </w:r>
      <w:r>
        <w:tab/>
      </w:r>
      <w:r>
        <w:fldChar w:fldCharType="begin"/>
      </w:r>
      <w:r>
        <w:instrText xml:space="preserve"> PAGEREF _Toc138894238 \h </w:instrText>
      </w:r>
      <w:r>
        <w:fldChar w:fldCharType="separate"/>
      </w:r>
      <w:r>
        <w:t>37</w:t>
      </w:r>
      <w:r>
        <w:fldChar w:fldCharType="end"/>
      </w:r>
    </w:p>
    <w:p w14:paraId="58C77B44" w14:textId="4EEABA26" w:rsidR="00B43205" w:rsidRDefault="00B43205">
      <w:pPr>
        <w:pStyle w:val="TOC4"/>
        <w:rPr>
          <w:rFonts w:asciiTheme="minorHAnsi" w:eastAsiaTheme="minorEastAsia" w:hAnsiTheme="minorHAnsi" w:cstheme="minorBidi"/>
          <w:sz w:val="22"/>
          <w:szCs w:val="22"/>
        </w:rPr>
      </w:pPr>
      <w:r>
        <w:rPr>
          <w:lang w:eastAsia="zh-CN"/>
        </w:rPr>
        <w:t>8.5.2.2</w:t>
      </w:r>
      <w:r>
        <w:rPr>
          <w:rFonts w:asciiTheme="minorHAnsi" w:eastAsiaTheme="minorEastAsia" w:hAnsiTheme="minorHAnsi" w:cstheme="minorBidi"/>
          <w:sz w:val="22"/>
          <w:szCs w:val="22"/>
        </w:rPr>
        <w:tab/>
      </w:r>
      <w:r>
        <w:t>ACK missed detection requirements</w:t>
      </w:r>
      <w:r>
        <w:tab/>
      </w:r>
      <w:r>
        <w:fldChar w:fldCharType="begin"/>
      </w:r>
      <w:r>
        <w:instrText xml:space="preserve"> PAGEREF _Toc138894239 \h </w:instrText>
      </w:r>
      <w:r>
        <w:fldChar w:fldCharType="separate"/>
      </w:r>
      <w:r>
        <w:t>38</w:t>
      </w:r>
      <w:r>
        <w:fldChar w:fldCharType="end"/>
      </w:r>
    </w:p>
    <w:p w14:paraId="77D0BC63" w14:textId="263FF5D7" w:rsidR="00B43205" w:rsidRDefault="00B43205">
      <w:pPr>
        <w:pStyle w:val="TOC5"/>
        <w:rPr>
          <w:rFonts w:asciiTheme="minorHAnsi" w:eastAsiaTheme="minorEastAsia" w:hAnsiTheme="minorHAnsi" w:cstheme="minorBidi"/>
          <w:sz w:val="22"/>
          <w:szCs w:val="22"/>
        </w:rPr>
      </w:pPr>
      <w:r>
        <w:t>8.5.2.2.1</w:t>
      </w:r>
      <w:r>
        <w:rPr>
          <w:rFonts w:asciiTheme="minorHAnsi" w:eastAsiaTheme="minorEastAsia" w:hAnsiTheme="minorHAnsi" w:cstheme="minorBidi"/>
          <w:sz w:val="22"/>
          <w:szCs w:val="22"/>
        </w:rPr>
        <w:tab/>
      </w:r>
      <w:r>
        <w:t>Minimum requirements</w:t>
      </w:r>
      <w:r>
        <w:tab/>
      </w:r>
      <w:r>
        <w:fldChar w:fldCharType="begin"/>
      </w:r>
      <w:r>
        <w:instrText xml:space="preserve"> PAGEREF _Toc138894240 \h </w:instrText>
      </w:r>
      <w:r>
        <w:fldChar w:fldCharType="separate"/>
      </w:r>
      <w:r>
        <w:t>38</w:t>
      </w:r>
      <w:r>
        <w:fldChar w:fldCharType="end"/>
      </w:r>
    </w:p>
    <w:p w14:paraId="1DD81642" w14:textId="7D2F00ED" w:rsidR="00B43205" w:rsidRDefault="00B43205">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Performance r</w:t>
      </w:r>
      <w:r>
        <w:rPr>
          <w:lang w:eastAsia="zh-CN"/>
        </w:rPr>
        <w:t>equirements for NPRACH</w:t>
      </w:r>
      <w:r>
        <w:tab/>
      </w:r>
      <w:r>
        <w:fldChar w:fldCharType="begin"/>
      </w:r>
      <w:r>
        <w:instrText xml:space="preserve"> PAGEREF _Toc138894241 \h </w:instrText>
      </w:r>
      <w:r>
        <w:fldChar w:fldCharType="separate"/>
      </w:r>
      <w:r>
        <w:t>38</w:t>
      </w:r>
      <w:r>
        <w:fldChar w:fldCharType="end"/>
      </w:r>
    </w:p>
    <w:p w14:paraId="05DA91DC" w14:textId="37EE8B07" w:rsidR="00B43205" w:rsidRDefault="00B43205">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NPRACH False alarm probability</w:t>
      </w:r>
      <w:r>
        <w:tab/>
      </w:r>
      <w:r>
        <w:fldChar w:fldCharType="begin"/>
      </w:r>
      <w:r>
        <w:instrText xml:space="preserve"> PAGEREF _Toc138894242 \h </w:instrText>
      </w:r>
      <w:r>
        <w:fldChar w:fldCharType="separate"/>
      </w:r>
      <w:r>
        <w:t>38</w:t>
      </w:r>
      <w:r>
        <w:fldChar w:fldCharType="end"/>
      </w:r>
    </w:p>
    <w:p w14:paraId="2D1A5B06" w14:textId="310D4B4A" w:rsidR="00B43205" w:rsidRDefault="00B43205">
      <w:pPr>
        <w:pStyle w:val="TOC5"/>
        <w:rPr>
          <w:rFonts w:asciiTheme="minorHAnsi" w:eastAsiaTheme="minorEastAsia" w:hAnsiTheme="minorHAnsi" w:cstheme="minorBidi"/>
          <w:sz w:val="22"/>
          <w:szCs w:val="22"/>
        </w:rPr>
      </w:pPr>
      <w:r>
        <w:rPr>
          <w:lang w:eastAsia="zh-CN"/>
        </w:rPr>
        <w:t>8.5.3.1.1</w:t>
      </w:r>
      <w:r>
        <w:rPr>
          <w:rFonts w:asciiTheme="minorHAnsi" w:eastAsiaTheme="minorEastAsia" w:hAnsiTheme="minorHAnsi" w:cstheme="minorBidi"/>
          <w:sz w:val="22"/>
          <w:szCs w:val="22"/>
        </w:rPr>
        <w:tab/>
      </w:r>
      <w:r>
        <w:t>Minimum requirement</w:t>
      </w:r>
      <w:r>
        <w:tab/>
      </w:r>
      <w:r>
        <w:fldChar w:fldCharType="begin"/>
      </w:r>
      <w:r>
        <w:instrText xml:space="preserve"> PAGEREF _Toc138894243 \h </w:instrText>
      </w:r>
      <w:r>
        <w:fldChar w:fldCharType="separate"/>
      </w:r>
      <w:r>
        <w:t>39</w:t>
      </w:r>
      <w:r>
        <w:fldChar w:fldCharType="end"/>
      </w:r>
    </w:p>
    <w:p w14:paraId="6722AE33" w14:textId="0AD9716D" w:rsidR="00B43205" w:rsidRDefault="00B43205">
      <w:pPr>
        <w:pStyle w:val="TOC4"/>
        <w:rPr>
          <w:rFonts w:asciiTheme="minorHAnsi" w:eastAsiaTheme="minorEastAsia" w:hAnsiTheme="minorHAnsi" w:cstheme="minorBidi"/>
          <w:sz w:val="22"/>
          <w:szCs w:val="22"/>
        </w:rPr>
      </w:pPr>
      <w:r>
        <w:rPr>
          <w:lang w:eastAsia="zh-CN"/>
        </w:rPr>
        <w:lastRenderedPageBreak/>
        <w:t>8.5.3.2</w:t>
      </w:r>
      <w:r>
        <w:rPr>
          <w:rFonts w:asciiTheme="minorHAnsi" w:eastAsiaTheme="minorEastAsia" w:hAnsiTheme="minorHAnsi" w:cstheme="minorBidi"/>
          <w:sz w:val="22"/>
          <w:szCs w:val="22"/>
        </w:rPr>
        <w:tab/>
      </w:r>
      <w:r>
        <w:t>NPRACH detection requirements</w:t>
      </w:r>
      <w:r>
        <w:tab/>
      </w:r>
      <w:r>
        <w:fldChar w:fldCharType="begin"/>
      </w:r>
      <w:r>
        <w:instrText xml:space="preserve"> PAGEREF _Toc138894244 \h </w:instrText>
      </w:r>
      <w:r>
        <w:fldChar w:fldCharType="separate"/>
      </w:r>
      <w:r>
        <w:t>39</w:t>
      </w:r>
      <w:r>
        <w:fldChar w:fldCharType="end"/>
      </w:r>
    </w:p>
    <w:p w14:paraId="3881BD22" w14:textId="2253C83B" w:rsidR="00B43205" w:rsidRDefault="00B43205">
      <w:pPr>
        <w:pStyle w:val="TOC5"/>
        <w:rPr>
          <w:rFonts w:asciiTheme="minorHAnsi" w:eastAsiaTheme="minorEastAsia" w:hAnsiTheme="minorHAnsi" w:cstheme="minorBidi"/>
          <w:sz w:val="22"/>
          <w:szCs w:val="22"/>
        </w:rPr>
      </w:pPr>
      <w:r>
        <w:t>8.5.3.2.1</w:t>
      </w:r>
      <w:r>
        <w:rPr>
          <w:rFonts w:asciiTheme="minorHAnsi" w:eastAsiaTheme="minorEastAsia" w:hAnsiTheme="minorHAnsi" w:cstheme="minorBidi"/>
          <w:sz w:val="22"/>
          <w:szCs w:val="22"/>
        </w:rPr>
        <w:tab/>
      </w:r>
      <w:r>
        <w:t>Minimum requirements</w:t>
      </w:r>
      <w:r>
        <w:tab/>
      </w:r>
      <w:r>
        <w:fldChar w:fldCharType="begin"/>
      </w:r>
      <w:r>
        <w:instrText xml:space="preserve"> PAGEREF _Toc138894245 \h </w:instrText>
      </w:r>
      <w:r>
        <w:fldChar w:fldCharType="separate"/>
      </w:r>
      <w:r>
        <w:t>39</w:t>
      </w:r>
      <w:r>
        <w:fldChar w:fldCharType="end"/>
      </w:r>
    </w:p>
    <w:p w14:paraId="64419CB0" w14:textId="7CB392F5" w:rsidR="00B43205" w:rsidRDefault="00B4320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_Toc138894246 \h </w:instrText>
      </w:r>
      <w:r>
        <w:fldChar w:fldCharType="separate"/>
      </w:r>
      <w:r>
        <w:t>39</w:t>
      </w:r>
      <w:r>
        <w:fldChar w:fldCharType="end"/>
      </w:r>
    </w:p>
    <w:p w14:paraId="4424F5E3" w14:textId="3798A08E" w:rsidR="00B43205" w:rsidRDefault="00B4320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_Toc138894247 \h </w:instrText>
      </w:r>
      <w:r>
        <w:fldChar w:fldCharType="separate"/>
      </w:r>
      <w:r>
        <w:t>39</w:t>
      </w:r>
      <w:r>
        <w:fldChar w:fldCharType="end"/>
      </w:r>
    </w:p>
    <w:p w14:paraId="58F9D929" w14:textId="3042DFCD" w:rsidR="00B43205" w:rsidRDefault="00B4320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_Toc138894248 \h </w:instrText>
      </w:r>
      <w:r>
        <w:fldChar w:fldCharType="separate"/>
      </w:r>
      <w:r>
        <w:t>39</w:t>
      </w:r>
      <w:r>
        <w:fldChar w:fldCharType="end"/>
      </w:r>
    </w:p>
    <w:p w14:paraId="040CCF9E" w14:textId="33E4245B" w:rsidR="00B43205" w:rsidRDefault="00B43205">
      <w:pPr>
        <w:pStyle w:val="TOC3"/>
        <w:rPr>
          <w:rFonts w:asciiTheme="minorHAnsi" w:eastAsiaTheme="minorEastAsia" w:hAnsiTheme="minorHAnsi" w:cstheme="minorBidi"/>
          <w:sz w:val="22"/>
          <w:szCs w:val="22"/>
        </w:rPr>
      </w:pPr>
      <w:r w:rsidRPr="00444F17">
        <w:rPr>
          <w:rFonts w:eastAsia="DengXian"/>
        </w:rPr>
        <w:t>9.2.1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_Toc138894249 \h </w:instrText>
      </w:r>
      <w:r>
        <w:fldChar w:fldCharType="separate"/>
      </w:r>
      <w:r>
        <w:t>39</w:t>
      </w:r>
      <w:r>
        <w:fldChar w:fldCharType="end"/>
      </w:r>
    </w:p>
    <w:p w14:paraId="7A858C14" w14:textId="534E44C3" w:rsidR="00B43205" w:rsidRDefault="00B43205">
      <w:pPr>
        <w:pStyle w:val="TOC3"/>
        <w:rPr>
          <w:rFonts w:asciiTheme="minorHAnsi" w:eastAsiaTheme="minorEastAsia" w:hAnsiTheme="minorHAnsi" w:cstheme="minorBidi"/>
          <w:sz w:val="22"/>
          <w:szCs w:val="22"/>
        </w:rPr>
      </w:pPr>
      <w:r w:rsidRPr="00444F17">
        <w:rPr>
          <w:rFonts w:eastAsia="DengXian"/>
        </w:rPr>
        <w:t>9.2.2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rPr>
        <w:t>SAN type 1-H</w:t>
      </w:r>
      <w:r w:rsidRPr="00444F17">
        <w:rPr>
          <w:rFonts w:eastAsia="DengXian"/>
        </w:rPr>
        <w:t xml:space="preserve"> and </w:t>
      </w:r>
      <w:r w:rsidRPr="00444F17">
        <w:rPr>
          <w:i/>
          <w:lang w:eastAsia="zh-CN"/>
        </w:rPr>
        <w:t>SAN type 1-O</w:t>
      </w:r>
      <w:r>
        <w:tab/>
      </w:r>
      <w:r>
        <w:fldChar w:fldCharType="begin"/>
      </w:r>
      <w:r>
        <w:instrText xml:space="preserve"> PAGEREF _Toc138894250 \h </w:instrText>
      </w:r>
      <w:r>
        <w:fldChar w:fldCharType="separate"/>
      </w:r>
      <w:r>
        <w:t>40</w:t>
      </w:r>
      <w:r>
        <w:fldChar w:fldCharType="end"/>
      </w:r>
    </w:p>
    <w:p w14:paraId="705BD77E" w14:textId="0A67F716" w:rsidR="00B43205" w:rsidRDefault="00B4320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_Toc138894251 \h </w:instrText>
      </w:r>
      <w:r>
        <w:fldChar w:fldCharType="separate"/>
      </w:r>
      <w:r>
        <w:t>40</w:t>
      </w:r>
      <w:r>
        <w:fldChar w:fldCharType="end"/>
      </w:r>
    </w:p>
    <w:p w14:paraId="0E670346" w14:textId="72DCB374" w:rsidR="00B43205" w:rsidRDefault="00B43205">
      <w:pPr>
        <w:pStyle w:val="TOC3"/>
        <w:rPr>
          <w:rFonts w:asciiTheme="minorHAnsi" w:eastAsiaTheme="minorEastAsia" w:hAnsiTheme="minorHAnsi" w:cstheme="minorBidi"/>
          <w:sz w:val="22"/>
          <w:szCs w:val="22"/>
        </w:rPr>
      </w:pPr>
      <w:r w:rsidRPr="00444F17">
        <w:rPr>
          <w:rFonts w:eastAsia="DengXian"/>
        </w:rPr>
        <w:t>9.3.1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_Toc138894252 \h </w:instrText>
      </w:r>
      <w:r>
        <w:fldChar w:fldCharType="separate"/>
      </w:r>
      <w:r>
        <w:t>40</w:t>
      </w:r>
      <w:r>
        <w:fldChar w:fldCharType="end"/>
      </w:r>
    </w:p>
    <w:p w14:paraId="20F549B5" w14:textId="0750F598" w:rsidR="00B43205" w:rsidRDefault="00B43205">
      <w:pPr>
        <w:pStyle w:val="TOC3"/>
        <w:rPr>
          <w:rFonts w:asciiTheme="minorHAnsi" w:eastAsiaTheme="minorEastAsia" w:hAnsiTheme="minorHAnsi" w:cstheme="minorBidi"/>
          <w:sz w:val="22"/>
          <w:szCs w:val="22"/>
        </w:rPr>
      </w:pPr>
      <w:r w:rsidRPr="00444F17">
        <w:rPr>
          <w:rFonts w:eastAsia="DengXian"/>
        </w:rPr>
        <w:t>9.3.2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rPr>
        <w:t>SAN type 1-O</w:t>
      </w:r>
      <w:r>
        <w:tab/>
      </w:r>
      <w:r>
        <w:fldChar w:fldCharType="begin"/>
      </w:r>
      <w:r>
        <w:instrText xml:space="preserve"> PAGEREF _Toc138894253 \h </w:instrText>
      </w:r>
      <w:r>
        <w:fldChar w:fldCharType="separate"/>
      </w:r>
      <w:r>
        <w:t>40</w:t>
      </w:r>
      <w:r>
        <w:fldChar w:fldCharType="end"/>
      </w:r>
    </w:p>
    <w:p w14:paraId="7D195DD9" w14:textId="1A507E5B" w:rsidR="00B43205" w:rsidRDefault="00B4320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_Toc138894254 \h </w:instrText>
      </w:r>
      <w:r>
        <w:fldChar w:fldCharType="separate"/>
      </w:r>
      <w:r>
        <w:t>40</w:t>
      </w:r>
      <w:r>
        <w:fldChar w:fldCharType="end"/>
      </w:r>
    </w:p>
    <w:p w14:paraId="51323768" w14:textId="653F07FC" w:rsidR="00B43205" w:rsidRDefault="00B43205">
      <w:pPr>
        <w:pStyle w:val="TOC3"/>
        <w:rPr>
          <w:rFonts w:asciiTheme="minorHAnsi" w:eastAsiaTheme="minorEastAsia" w:hAnsiTheme="minorHAnsi" w:cstheme="minorBidi"/>
          <w:sz w:val="22"/>
          <w:szCs w:val="22"/>
        </w:rPr>
      </w:pPr>
      <w:r w:rsidRPr="00444F17">
        <w:rPr>
          <w:rFonts w:eastAsia="DengXian"/>
        </w:rPr>
        <w:t>9.4.1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_Toc138894255 \h </w:instrText>
      </w:r>
      <w:r>
        <w:fldChar w:fldCharType="separate"/>
      </w:r>
      <w:r>
        <w:t>40</w:t>
      </w:r>
      <w:r>
        <w:fldChar w:fldCharType="end"/>
      </w:r>
    </w:p>
    <w:p w14:paraId="0E846813" w14:textId="6AA5AD4D" w:rsidR="00B43205" w:rsidRDefault="00B43205">
      <w:pPr>
        <w:pStyle w:val="TOC3"/>
        <w:rPr>
          <w:rFonts w:asciiTheme="minorHAnsi" w:eastAsiaTheme="minorEastAsia" w:hAnsiTheme="minorHAnsi" w:cstheme="minorBidi"/>
          <w:sz w:val="22"/>
          <w:szCs w:val="22"/>
        </w:rPr>
      </w:pPr>
      <w:r w:rsidRPr="00444F17">
        <w:rPr>
          <w:rFonts w:eastAsia="DengXian"/>
        </w:rPr>
        <w:t>9.4.2</w:t>
      </w:r>
      <w:r>
        <w:rPr>
          <w:rFonts w:asciiTheme="minorHAnsi" w:eastAsiaTheme="minorEastAsia" w:hAnsiTheme="minorHAnsi" w:cstheme="minorBidi"/>
          <w:sz w:val="22"/>
          <w:szCs w:val="22"/>
        </w:rPr>
        <w:tab/>
      </w:r>
      <w:r w:rsidRPr="00444F17">
        <w:rPr>
          <w:rFonts w:eastAsia="DengXian"/>
        </w:rPr>
        <w:t>OTA RE power control dynamic range</w:t>
      </w:r>
      <w:r>
        <w:tab/>
      </w:r>
      <w:r>
        <w:fldChar w:fldCharType="begin"/>
      </w:r>
      <w:r>
        <w:instrText xml:space="preserve"> PAGEREF _Toc138894256 \h </w:instrText>
      </w:r>
      <w:r>
        <w:fldChar w:fldCharType="separate"/>
      </w:r>
      <w:r>
        <w:t>41</w:t>
      </w:r>
      <w:r>
        <w:fldChar w:fldCharType="end"/>
      </w:r>
    </w:p>
    <w:p w14:paraId="08996BD6" w14:textId="738CD1AB" w:rsidR="00B43205" w:rsidRDefault="00B43205">
      <w:pPr>
        <w:pStyle w:val="TOC4"/>
        <w:rPr>
          <w:rFonts w:asciiTheme="minorHAnsi" w:eastAsiaTheme="minorEastAsia" w:hAnsiTheme="minorHAnsi" w:cstheme="minorBidi"/>
          <w:sz w:val="22"/>
          <w:szCs w:val="22"/>
        </w:rPr>
      </w:pPr>
      <w:r w:rsidRPr="00444F17">
        <w:rPr>
          <w:rFonts w:eastAsia="DengXian"/>
        </w:rPr>
        <w:t>9.4.2.1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_Toc138894257 \h </w:instrText>
      </w:r>
      <w:r>
        <w:fldChar w:fldCharType="separate"/>
      </w:r>
      <w:r>
        <w:t>41</w:t>
      </w:r>
      <w:r>
        <w:fldChar w:fldCharType="end"/>
      </w:r>
    </w:p>
    <w:p w14:paraId="00CA966F" w14:textId="76D0C795" w:rsidR="00B43205" w:rsidRDefault="00B43205">
      <w:pPr>
        <w:pStyle w:val="TOC4"/>
        <w:rPr>
          <w:rFonts w:asciiTheme="minorHAnsi" w:eastAsiaTheme="minorEastAsia" w:hAnsiTheme="minorHAnsi" w:cstheme="minorBidi"/>
          <w:sz w:val="22"/>
          <w:szCs w:val="22"/>
        </w:rPr>
      </w:pPr>
      <w:r w:rsidRPr="00444F17">
        <w:rPr>
          <w:rFonts w:eastAsia="DengXian"/>
        </w:rPr>
        <w:t>9.4.2.2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i/>
          <w:lang w:eastAsia="zh-CN"/>
        </w:rPr>
        <w:t>SAN</w:t>
      </w:r>
      <w:r w:rsidRPr="00444F17">
        <w:rPr>
          <w:rFonts w:eastAsia="DengXian"/>
          <w:i/>
        </w:rPr>
        <w:t xml:space="preserve"> type 1-O</w:t>
      </w:r>
      <w:r>
        <w:tab/>
      </w:r>
      <w:r>
        <w:fldChar w:fldCharType="begin"/>
      </w:r>
      <w:r>
        <w:instrText xml:space="preserve"> PAGEREF _Toc138894258 \h </w:instrText>
      </w:r>
      <w:r>
        <w:fldChar w:fldCharType="separate"/>
      </w:r>
      <w:r>
        <w:t>41</w:t>
      </w:r>
      <w:r>
        <w:fldChar w:fldCharType="end"/>
      </w:r>
    </w:p>
    <w:p w14:paraId="76F9E1CF" w14:textId="62BAC6D4" w:rsidR="00B43205" w:rsidRDefault="00B43205">
      <w:pPr>
        <w:pStyle w:val="TOC3"/>
        <w:rPr>
          <w:rFonts w:asciiTheme="minorHAnsi" w:eastAsiaTheme="minorEastAsia" w:hAnsiTheme="minorHAnsi" w:cstheme="minorBidi"/>
          <w:sz w:val="22"/>
          <w:szCs w:val="22"/>
        </w:rPr>
      </w:pPr>
      <w:r w:rsidRPr="00444F17">
        <w:rPr>
          <w:rFonts w:eastAsia="DengXian"/>
        </w:rPr>
        <w:t>9.4.3</w:t>
      </w:r>
      <w:r>
        <w:rPr>
          <w:rFonts w:asciiTheme="minorHAnsi" w:eastAsiaTheme="minorEastAsia" w:hAnsiTheme="minorHAnsi" w:cstheme="minorBidi"/>
          <w:sz w:val="22"/>
          <w:szCs w:val="22"/>
        </w:rPr>
        <w:tab/>
      </w:r>
      <w:r w:rsidRPr="00444F17">
        <w:rPr>
          <w:rFonts w:eastAsia="DengXian"/>
        </w:rPr>
        <w:t>OTA total power dynamic range</w:t>
      </w:r>
      <w:r>
        <w:tab/>
      </w:r>
      <w:r>
        <w:fldChar w:fldCharType="begin"/>
      </w:r>
      <w:r>
        <w:instrText xml:space="preserve"> PAGEREF _Toc138894259 \h </w:instrText>
      </w:r>
      <w:r>
        <w:fldChar w:fldCharType="separate"/>
      </w:r>
      <w:r>
        <w:t>41</w:t>
      </w:r>
      <w:r>
        <w:fldChar w:fldCharType="end"/>
      </w:r>
    </w:p>
    <w:p w14:paraId="6B58B8F6" w14:textId="1D07AC3C" w:rsidR="00B43205" w:rsidRDefault="00B43205">
      <w:pPr>
        <w:pStyle w:val="TOC4"/>
        <w:rPr>
          <w:rFonts w:asciiTheme="minorHAnsi" w:eastAsiaTheme="minorEastAsia" w:hAnsiTheme="minorHAnsi" w:cstheme="minorBidi"/>
          <w:sz w:val="22"/>
          <w:szCs w:val="22"/>
        </w:rPr>
      </w:pPr>
      <w:r w:rsidRPr="00444F17">
        <w:rPr>
          <w:rFonts w:eastAsia="DengXian"/>
        </w:rPr>
        <w:t>9.4.3.1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_Toc138894260 \h </w:instrText>
      </w:r>
      <w:r>
        <w:fldChar w:fldCharType="separate"/>
      </w:r>
      <w:r>
        <w:t>41</w:t>
      </w:r>
      <w:r>
        <w:fldChar w:fldCharType="end"/>
      </w:r>
    </w:p>
    <w:p w14:paraId="45BC9700" w14:textId="1BA2E3D6" w:rsidR="00B43205" w:rsidRDefault="00B43205">
      <w:pPr>
        <w:pStyle w:val="TOC4"/>
        <w:rPr>
          <w:rFonts w:asciiTheme="minorHAnsi" w:eastAsiaTheme="minorEastAsia" w:hAnsiTheme="minorHAnsi" w:cstheme="minorBidi"/>
          <w:sz w:val="22"/>
          <w:szCs w:val="22"/>
        </w:rPr>
      </w:pPr>
      <w:r w:rsidRPr="00444F17">
        <w:rPr>
          <w:rFonts w:eastAsia="DengXian"/>
        </w:rPr>
        <w:t>9.4.3.2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i/>
          <w:lang w:eastAsia="zh-CN"/>
        </w:rPr>
        <w:t>SAN</w:t>
      </w:r>
      <w:r w:rsidRPr="00444F17">
        <w:rPr>
          <w:rFonts w:eastAsia="DengXian"/>
          <w:i/>
        </w:rPr>
        <w:t xml:space="preserve"> type 1-O</w:t>
      </w:r>
      <w:r>
        <w:tab/>
      </w:r>
      <w:r>
        <w:fldChar w:fldCharType="begin"/>
      </w:r>
      <w:r>
        <w:instrText xml:space="preserve"> PAGEREF _Toc138894261 \h </w:instrText>
      </w:r>
      <w:r>
        <w:fldChar w:fldCharType="separate"/>
      </w:r>
      <w:r>
        <w:t>41</w:t>
      </w:r>
      <w:r>
        <w:fldChar w:fldCharType="end"/>
      </w:r>
    </w:p>
    <w:p w14:paraId="6EF9A88C" w14:textId="1D8048BA" w:rsidR="00B43205" w:rsidRDefault="00B4320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_Toc138894262 \h </w:instrText>
      </w:r>
      <w:r>
        <w:fldChar w:fldCharType="separate"/>
      </w:r>
      <w:r>
        <w:t>41</w:t>
      </w:r>
      <w:r>
        <w:fldChar w:fldCharType="end"/>
      </w:r>
    </w:p>
    <w:p w14:paraId="7AC402FC" w14:textId="1CD25587" w:rsidR="00B43205" w:rsidRDefault="00B4320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_Toc138894263 \h </w:instrText>
      </w:r>
      <w:r>
        <w:fldChar w:fldCharType="separate"/>
      </w:r>
      <w:r>
        <w:t>41</w:t>
      </w:r>
      <w:r>
        <w:fldChar w:fldCharType="end"/>
      </w:r>
    </w:p>
    <w:p w14:paraId="4CB36EC3" w14:textId="258E515A" w:rsidR="00B43205" w:rsidRDefault="00B43205">
      <w:pPr>
        <w:pStyle w:val="TOC3"/>
        <w:rPr>
          <w:rFonts w:asciiTheme="minorHAnsi" w:eastAsiaTheme="minorEastAsia" w:hAnsiTheme="minorHAnsi" w:cstheme="minorBidi"/>
          <w:sz w:val="22"/>
          <w:szCs w:val="22"/>
        </w:rPr>
      </w:pPr>
      <w:r w:rsidRPr="00444F17">
        <w:rPr>
          <w:rFonts w:eastAsia="DengXian"/>
          <w:lang w:eastAsia="zh-CN"/>
        </w:rPr>
        <w:t>9</w:t>
      </w:r>
      <w:r w:rsidRPr="00444F17">
        <w:rPr>
          <w:rFonts w:eastAsia="DengXian"/>
        </w:rPr>
        <w:t>.</w:t>
      </w:r>
      <w:r w:rsidRPr="00444F17">
        <w:rPr>
          <w:rFonts w:eastAsia="DengXian"/>
          <w:lang w:eastAsia="zh-CN"/>
        </w:rPr>
        <w:t>6</w:t>
      </w:r>
      <w:r w:rsidRPr="00444F17">
        <w:rPr>
          <w:rFonts w:eastAsia="DengXian"/>
        </w:rPr>
        <w:t>.1</w:t>
      </w:r>
      <w:r>
        <w:rPr>
          <w:rFonts w:asciiTheme="minorHAnsi" w:eastAsiaTheme="minorEastAsia" w:hAnsiTheme="minorHAnsi" w:cstheme="minorBidi"/>
          <w:sz w:val="22"/>
          <w:szCs w:val="22"/>
        </w:rPr>
        <w:tab/>
      </w:r>
      <w:r w:rsidRPr="00444F17">
        <w:rPr>
          <w:rFonts w:eastAsia="DengXian"/>
        </w:rPr>
        <w:t>OTA frequency error</w:t>
      </w:r>
      <w:r>
        <w:tab/>
      </w:r>
      <w:r>
        <w:fldChar w:fldCharType="begin"/>
      </w:r>
      <w:r>
        <w:instrText xml:space="preserve"> PAGEREF _Toc138894264 \h </w:instrText>
      </w:r>
      <w:r>
        <w:fldChar w:fldCharType="separate"/>
      </w:r>
      <w:r>
        <w:t>41</w:t>
      </w:r>
      <w:r>
        <w:fldChar w:fldCharType="end"/>
      </w:r>
    </w:p>
    <w:p w14:paraId="1AAD1A5D" w14:textId="285C879F" w:rsidR="00B43205" w:rsidRDefault="00B43205">
      <w:pPr>
        <w:pStyle w:val="TOC4"/>
        <w:rPr>
          <w:rFonts w:asciiTheme="minorHAnsi" w:eastAsiaTheme="minorEastAsia" w:hAnsiTheme="minorHAnsi" w:cstheme="minorBidi"/>
          <w:sz w:val="22"/>
          <w:szCs w:val="22"/>
        </w:rPr>
      </w:pPr>
      <w:r w:rsidRPr="00444F17">
        <w:rPr>
          <w:rFonts w:eastAsia="DengXian"/>
          <w:lang w:eastAsia="zh-CN"/>
        </w:rPr>
        <w:t>9</w:t>
      </w:r>
      <w:r w:rsidRPr="00444F17">
        <w:rPr>
          <w:rFonts w:eastAsia="DengXian"/>
        </w:rPr>
        <w:t>.</w:t>
      </w:r>
      <w:r w:rsidRPr="00444F17">
        <w:rPr>
          <w:rFonts w:eastAsia="DengXian"/>
          <w:lang w:eastAsia="zh-CN"/>
        </w:rPr>
        <w:t>6</w:t>
      </w:r>
      <w:r w:rsidRPr="00444F17">
        <w:rPr>
          <w:rFonts w:eastAsia="DengXian"/>
        </w:rPr>
        <w:t>.1.1</w:t>
      </w:r>
      <w:r>
        <w:rPr>
          <w:rFonts w:asciiTheme="minorHAnsi" w:eastAsiaTheme="minorEastAsia" w:hAnsiTheme="minorHAnsi" w:cstheme="minorBidi"/>
          <w:sz w:val="22"/>
          <w:szCs w:val="22"/>
        </w:rPr>
        <w:tab/>
      </w:r>
      <w:r w:rsidRPr="00444F17">
        <w:rPr>
          <w:rFonts w:eastAsia="DengXian"/>
          <w:lang w:eastAsia="zh-CN"/>
        </w:rPr>
        <w:t>General</w:t>
      </w:r>
      <w:r>
        <w:tab/>
      </w:r>
      <w:r>
        <w:fldChar w:fldCharType="begin"/>
      </w:r>
      <w:r>
        <w:instrText xml:space="preserve"> PAGEREF _Toc138894265 \h </w:instrText>
      </w:r>
      <w:r>
        <w:fldChar w:fldCharType="separate"/>
      </w:r>
      <w:r>
        <w:t>41</w:t>
      </w:r>
      <w:r>
        <w:fldChar w:fldCharType="end"/>
      </w:r>
    </w:p>
    <w:p w14:paraId="7DD92E5C" w14:textId="536F2EAC" w:rsidR="00B43205" w:rsidRDefault="00B43205">
      <w:pPr>
        <w:pStyle w:val="TOC4"/>
        <w:rPr>
          <w:rFonts w:asciiTheme="minorHAnsi" w:eastAsiaTheme="minorEastAsia" w:hAnsiTheme="minorHAnsi" w:cstheme="minorBidi"/>
          <w:sz w:val="22"/>
          <w:szCs w:val="22"/>
        </w:rPr>
      </w:pPr>
      <w:r w:rsidRPr="00444F17">
        <w:rPr>
          <w:rFonts w:eastAsia="DengXian"/>
          <w:lang w:eastAsia="zh-CN"/>
        </w:rPr>
        <w:t>9</w:t>
      </w:r>
      <w:r w:rsidRPr="00444F17">
        <w:rPr>
          <w:rFonts w:eastAsia="DengXian"/>
        </w:rPr>
        <w:t>.</w:t>
      </w:r>
      <w:r w:rsidRPr="00444F17">
        <w:rPr>
          <w:rFonts w:eastAsia="DengXian"/>
          <w:lang w:eastAsia="zh-CN"/>
        </w:rPr>
        <w:t>6</w:t>
      </w:r>
      <w:r w:rsidRPr="00444F17">
        <w:rPr>
          <w:rFonts w:eastAsia="DengXian"/>
        </w:rPr>
        <w:t>.1.</w:t>
      </w:r>
      <w:r w:rsidRPr="00444F17">
        <w:rPr>
          <w:rFonts w:eastAsia="DengXian"/>
          <w:lang w:eastAsia="zh-CN"/>
        </w:rPr>
        <w:t>2</w:t>
      </w:r>
      <w:r>
        <w:rPr>
          <w:rFonts w:asciiTheme="minorHAnsi" w:eastAsiaTheme="minorEastAsia" w:hAnsiTheme="minorHAnsi" w:cstheme="minorBidi"/>
          <w:sz w:val="22"/>
          <w:szCs w:val="22"/>
        </w:rPr>
        <w:tab/>
      </w:r>
      <w:r w:rsidRPr="00444F17">
        <w:rPr>
          <w:rFonts w:eastAsia="DengXian"/>
        </w:rPr>
        <w:t>Minimum requirement</w:t>
      </w:r>
      <w:r w:rsidRPr="00444F17">
        <w:rPr>
          <w:rFonts w:eastAsia="DengXian"/>
          <w:lang w:eastAsia="zh-CN"/>
        </w:rPr>
        <w:t xml:space="preserve"> for </w:t>
      </w:r>
      <w:r w:rsidRPr="00444F17">
        <w:rPr>
          <w:rFonts w:eastAsia="DengXian"/>
          <w:i/>
          <w:lang w:eastAsia="zh-CN"/>
        </w:rPr>
        <w:t>SAN type 1-O</w:t>
      </w:r>
      <w:r>
        <w:tab/>
      </w:r>
      <w:r>
        <w:fldChar w:fldCharType="begin"/>
      </w:r>
      <w:r>
        <w:instrText xml:space="preserve"> PAGEREF _Toc138894266 \h </w:instrText>
      </w:r>
      <w:r>
        <w:fldChar w:fldCharType="separate"/>
      </w:r>
      <w:r>
        <w:t>41</w:t>
      </w:r>
      <w:r>
        <w:fldChar w:fldCharType="end"/>
      </w:r>
    </w:p>
    <w:p w14:paraId="0FD471B1" w14:textId="6320F698" w:rsidR="00B43205" w:rsidRDefault="00B43205">
      <w:pPr>
        <w:pStyle w:val="TOC3"/>
        <w:rPr>
          <w:rFonts w:asciiTheme="minorHAnsi" w:eastAsiaTheme="minorEastAsia" w:hAnsiTheme="minorHAnsi" w:cstheme="minorBidi"/>
          <w:sz w:val="22"/>
          <w:szCs w:val="22"/>
        </w:rPr>
      </w:pPr>
      <w:r w:rsidRPr="00444F17">
        <w:rPr>
          <w:rFonts w:eastAsia="DengXian"/>
        </w:rPr>
        <w:t>9.6.2</w:t>
      </w:r>
      <w:r>
        <w:rPr>
          <w:rFonts w:asciiTheme="minorHAnsi" w:eastAsiaTheme="minorEastAsia" w:hAnsiTheme="minorHAnsi" w:cstheme="minorBidi"/>
          <w:sz w:val="22"/>
          <w:szCs w:val="22"/>
        </w:rPr>
        <w:tab/>
      </w:r>
      <w:r w:rsidRPr="00444F17">
        <w:rPr>
          <w:rFonts w:eastAsia="DengXian"/>
        </w:rPr>
        <w:t>OTA modulation quality</w:t>
      </w:r>
      <w:r>
        <w:tab/>
      </w:r>
      <w:r>
        <w:fldChar w:fldCharType="begin"/>
      </w:r>
      <w:r>
        <w:instrText xml:space="preserve"> PAGEREF _Toc138894267 \h </w:instrText>
      </w:r>
      <w:r>
        <w:fldChar w:fldCharType="separate"/>
      </w:r>
      <w:r>
        <w:t>42</w:t>
      </w:r>
      <w:r>
        <w:fldChar w:fldCharType="end"/>
      </w:r>
    </w:p>
    <w:p w14:paraId="641A46ED" w14:textId="64C7E3B7" w:rsidR="00B43205" w:rsidRDefault="00B43205">
      <w:pPr>
        <w:pStyle w:val="TOC4"/>
        <w:rPr>
          <w:rFonts w:asciiTheme="minorHAnsi" w:eastAsiaTheme="minorEastAsia" w:hAnsiTheme="minorHAnsi" w:cstheme="minorBidi"/>
          <w:sz w:val="22"/>
          <w:szCs w:val="22"/>
        </w:rPr>
      </w:pPr>
      <w:r w:rsidRPr="00444F17">
        <w:rPr>
          <w:rFonts w:eastAsia="DengXian"/>
        </w:rPr>
        <w:t>9.6.2.1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_Toc138894268 \h </w:instrText>
      </w:r>
      <w:r>
        <w:fldChar w:fldCharType="separate"/>
      </w:r>
      <w:r>
        <w:t>42</w:t>
      </w:r>
      <w:r>
        <w:fldChar w:fldCharType="end"/>
      </w:r>
    </w:p>
    <w:p w14:paraId="5F1FD1B4" w14:textId="1BCDEAC4" w:rsidR="00B43205" w:rsidRDefault="00B43205">
      <w:pPr>
        <w:pStyle w:val="TOC4"/>
        <w:rPr>
          <w:rFonts w:asciiTheme="minorHAnsi" w:eastAsiaTheme="minorEastAsia" w:hAnsiTheme="minorHAnsi" w:cstheme="minorBidi"/>
          <w:sz w:val="22"/>
          <w:szCs w:val="22"/>
        </w:rPr>
      </w:pPr>
      <w:r w:rsidRPr="00444F17">
        <w:rPr>
          <w:rFonts w:eastAsia="DengXian"/>
        </w:rPr>
        <w:t>9.6.2.2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lang w:eastAsia="zh-CN"/>
        </w:rPr>
        <w:t xml:space="preserve">SAN </w:t>
      </w:r>
      <w:r w:rsidRPr="00444F17">
        <w:rPr>
          <w:rFonts w:eastAsia="DengXian"/>
          <w:i/>
        </w:rPr>
        <w:t>type 1-O</w:t>
      </w:r>
      <w:r>
        <w:tab/>
      </w:r>
      <w:r>
        <w:fldChar w:fldCharType="begin"/>
      </w:r>
      <w:r>
        <w:instrText xml:space="preserve"> PAGEREF _Toc138894269 \h </w:instrText>
      </w:r>
      <w:r>
        <w:fldChar w:fldCharType="separate"/>
      </w:r>
      <w:r>
        <w:t>42</w:t>
      </w:r>
      <w:r>
        <w:fldChar w:fldCharType="end"/>
      </w:r>
    </w:p>
    <w:p w14:paraId="62BCDDE6" w14:textId="21E442F4" w:rsidR="00B43205" w:rsidRDefault="00B43205">
      <w:pPr>
        <w:pStyle w:val="TOC3"/>
        <w:rPr>
          <w:rFonts w:asciiTheme="minorHAnsi" w:eastAsiaTheme="minorEastAsia" w:hAnsiTheme="minorHAnsi" w:cstheme="minorBidi"/>
          <w:sz w:val="22"/>
          <w:szCs w:val="22"/>
        </w:rPr>
      </w:pPr>
      <w:r w:rsidRPr="00444F17">
        <w:rPr>
          <w:rFonts w:eastAsia="DengXian"/>
          <w:lang w:val="en-US"/>
        </w:rPr>
        <w:t>9.6.3</w:t>
      </w:r>
      <w:r>
        <w:rPr>
          <w:rFonts w:asciiTheme="minorHAnsi" w:eastAsiaTheme="minorEastAsia" w:hAnsiTheme="minorHAnsi" w:cstheme="minorBidi"/>
          <w:sz w:val="22"/>
          <w:szCs w:val="22"/>
        </w:rPr>
        <w:tab/>
      </w:r>
      <w:r w:rsidRPr="00444F17">
        <w:rPr>
          <w:rFonts w:eastAsia="DengXian"/>
          <w:lang w:val="en-US"/>
        </w:rPr>
        <w:t>OTA time alignment error</w:t>
      </w:r>
      <w:r>
        <w:tab/>
      </w:r>
      <w:r>
        <w:fldChar w:fldCharType="begin"/>
      </w:r>
      <w:r>
        <w:instrText xml:space="preserve"> PAGEREF _Toc138894270 \h </w:instrText>
      </w:r>
      <w:r>
        <w:fldChar w:fldCharType="separate"/>
      </w:r>
      <w:r>
        <w:t>42</w:t>
      </w:r>
      <w:r>
        <w:fldChar w:fldCharType="end"/>
      </w:r>
    </w:p>
    <w:p w14:paraId="0299B5E5" w14:textId="7DA7A4A5" w:rsidR="00B43205" w:rsidRDefault="00B43205">
      <w:pPr>
        <w:pStyle w:val="TOC3"/>
        <w:rPr>
          <w:rFonts w:asciiTheme="minorHAnsi" w:eastAsiaTheme="minorEastAsia" w:hAnsiTheme="minorHAnsi" w:cstheme="minorBidi"/>
          <w:sz w:val="22"/>
          <w:szCs w:val="22"/>
        </w:rPr>
      </w:pPr>
      <w:r w:rsidRPr="00444F17">
        <w:rPr>
          <w:lang w:val="en-US" w:eastAsia="zh-CN"/>
        </w:rPr>
        <w:t>9</w:t>
      </w:r>
      <w:r>
        <w:rPr>
          <w:lang w:eastAsia="zh-CN"/>
        </w:rPr>
        <w:t>.</w:t>
      </w:r>
      <w:r w:rsidRPr="00444F17">
        <w:rPr>
          <w:lang w:val="en-US" w:eastAsia="zh-CN"/>
        </w:rPr>
        <w:t>6</w:t>
      </w:r>
      <w:r>
        <w:rPr>
          <w:lang w:eastAsia="zh-CN"/>
        </w:rPr>
        <w:t>.</w:t>
      </w:r>
      <w:r w:rsidRPr="00444F17">
        <w:rPr>
          <w:lang w:val="en-US" w:eastAsia="zh-CN"/>
        </w:rPr>
        <w:t>4</w:t>
      </w:r>
      <w:r>
        <w:rPr>
          <w:rFonts w:asciiTheme="minorHAnsi" w:eastAsiaTheme="minorEastAsia" w:hAnsiTheme="minorHAnsi" w:cstheme="minorBidi"/>
          <w:sz w:val="22"/>
          <w:szCs w:val="22"/>
        </w:rPr>
        <w:tab/>
      </w:r>
      <w:r>
        <w:rPr>
          <w:lang w:eastAsia="zh-CN"/>
        </w:rPr>
        <w:t xml:space="preserve">OTA </w:t>
      </w:r>
      <w:r>
        <w:t>DL RS power</w:t>
      </w:r>
      <w:r>
        <w:tab/>
      </w:r>
      <w:r>
        <w:fldChar w:fldCharType="begin"/>
      </w:r>
      <w:r>
        <w:instrText xml:space="preserve"> PAGEREF _Toc138894271 \h </w:instrText>
      </w:r>
      <w:r>
        <w:fldChar w:fldCharType="separate"/>
      </w:r>
      <w:r>
        <w:t>42</w:t>
      </w:r>
      <w:r>
        <w:fldChar w:fldCharType="end"/>
      </w:r>
    </w:p>
    <w:p w14:paraId="5DE3D6E6" w14:textId="2085B8B5" w:rsidR="00B43205" w:rsidRDefault="00B43205">
      <w:pPr>
        <w:pStyle w:val="TOC4"/>
        <w:rPr>
          <w:rFonts w:asciiTheme="minorHAnsi" w:eastAsiaTheme="minorEastAsia" w:hAnsiTheme="minorHAnsi" w:cstheme="minorBidi"/>
          <w:sz w:val="22"/>
          <w:szCs w:val="22"/>
        </w:rPr>
      </w:pPr>
      <w:r w:rsidRPr="00444F17">
        <w:rPr>
          <w:lang w:val="en-US" w:eastAsia="zh-CN"/>
        </w:rPr>
        <w:t>9</w:t>
      </w:r>
      <w:r>
        <w:t>.</w:t>
      </w:r>
      <w:r w:rsidRPr="00444F17">
        <w:rPr>
          <w:lang w:val="en-US" w:eastAsia="zh-CN"/>
        </w:rPr>
        <w:t>6</w:t>
      </w:r>
      <w:r>
        <w:t>.4.1</w:t>
      </w:r>
      <w:r>
        <w:rPr>
          <w:rFonts w:asciiTheme="minorHAnsi" w:eastAsiaTheme="minorEastAsia" w:hAnsiTheme="minorHAnsi" w:cstheme="minorBidi"/>
          <w:sz w:val="22"/>
          <w:szCs w:val="22"/>
        </w:rPr>
        <w:tab/>
      </w:r>
      <w:r>
        <w:t>Minimum requirements</w:t>
      </w:r>
      <w:r w:rsidRPr="00444F17">
        <w:rPr>
          <w:lang w:val="en-US" w:eastAsia="zh-CN"/>
        </w:rPr>
        <w:t xml:space="preserve"> for </w:t>
      </w:r>
      <w:r w:rsidRPr="00444F17">
        <w:rPr>
          <w:i/>
        </w:rPr>
        <w:t>SAN type 1-</w:t>
      </w:r>
      <w:r w:rsidRPr="00444F17">
        <w:rPr>
          <w:i/>
          <w:lang w:val="en-US" w:eastAsia="zh-CN"/>
        </w:rPr>
        <w:t>O</w:t>
      </w:r>
      <w:r>
        <w:tab/>
      </w:r>
      <w:r>
        <w:fldChar w:fldCharType="begin"/>
      </w:r>
      <w:r>
        <w:instrText xml:space="preserve"> PAGEREF _Toc138894272 \h </w:instrText>
      </w:r>
      <w:r>
        <w:fldChar w:fldCharType="separate"/>
      </w:r>
      <w:r>
        <w:t>42</w:t>
      </w:r>
      <w:r>
        <w:fldChar w:fldCharType="end"/>
      </w:r>
    </w:p>
    <w:p w14:paraId="08B8250E" w14:textId="301A086F" w:rsidR="00B43205" w:rsidRDefault="00B43205">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_Toc138894273 \h </w:instrText>
      </w:r>
      <w:r>
        <w:fldChar w:fldCharType="separate"/>
      </w:r>
      <w:r>
        <w:t>42</w:t>
      </w:r>
      <w:r>
        <w:fldChar w:fldCharType="end"/>
      </w:r>
    </w:p>
    <w:p w14:paraId="1B7238FE" w14:textId="4871C8F0" w:rsidR="00B43205" w:rsidRDefault="00B43205">
      <w:pPr>
        <w:pStyle w:val="TOC3"/>
        <w:rPr>
          <w:rFonts w:asciiTheme="minorHAnsi" w:eastAsiaTheme="minorEastAsia" w:hAnsiTheme="minorHAnsi" w:cstheme="minorBidi"/>
          <w:sz w:val="22"/>
          <w:szCs w:val="22"/>
        </w:rPr>
      </w:pPr>
      <w:r w:rsidRPr="00444F17">
        <w:rPr>
          <w:rFonts w:eastAsia="DengXian"/>
        </w:rPr>
        <w:t>9.7.1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_Toc138894274 \h </w:instrText>
      </w:r>
      <w:r>
        <w:fldChar w:fldCharType="separate"/>
      </w:r>
      <w:r>
        <w:t>42</w:t>
      </w:r>
      <w:r>
        <w:fldChar w:fldCharType="end"/>
      </w:r>
    </w:p>
    <w:p w14:paraId="080136E1" w14:textId="203579AD" w:rsidR="00B43205" w:rsidRDefault="00B43205">
      <w:pPr>
        <w:pStyle w:val="TOC3"/>
        <w:rPr>
          <w:rFonts w:asciiTheme="minorHAnsi" w:eastAsiaTheme="minorEastAsia" w:hAnsiTheme="minorHAnsi" w:cstheme="minorBidi"/>
          <w:sz w:val="22"/>
          <w:szCs w:val="22"/>
        </w:rPr>
      </w:pPr>
      <w:r w:rsidRPr="00444F17">
        <w:rPr>
          <w:rFonts w:eastAsia="DengXian"/>
        </w:rPr>
        <w:t>9.7.2</w:t>
      </w:r>
      <w:r>
        <w:rPr>
          <w:rFonts w:asciiTheme="minorHAnsi" w:eastAsiaTheme="minorEastAsia" w:hAnsiTheme="minorHAnsi" w:cstheme="minorBidi"/>
          <w:sz w:val="22"/>
          <w:szCs w:val="22"/>
        </w:rPr>
        <w:tab/>
      </w:r>
      <w:r w:rsidRPr="00444F17">
        <w:rPr>
          <w:rFonts w:eastAsia="DengXian"/>
        </w:rPr>
        <w:t>OTA occupied bandwidth</w:t>
      </w:r>
      <w:r>
        <w:tab/>
      </w:r>
      <w:r>
        <w:fldChar w:fldCharType="begin"/>
      </w:r>
      <w:r>
        <w:instrText xml:space="preserve"> PAGEREF _Toc138894275 \h </w:instrText>
      </w:r>
      <w:r>
        <w:fldChar w:fldCharType="separate"/>
      </w:r>
      <w:r>
        <w:t>43</w:t>
      </w:r>
      <w:r>
        <w:fldChar w:fldCharType="end"/>
      </w:r>
    </w:p>
    <w:p w14:paraId="31A2F79B" w14:textId="06BBD57E" w:rsidR="00B43205" w:rsidRDefault="00B43205">
      <w:pPr>
        <w:pStyle w:val="TOC4"/>
        <w:rPr>
          <w:rFonts w:asciiTheme="minorHAnsi" w:eastAsiaTheme="minorEastAsia" w:hAnsiTheme="minorHAnsi" w:cstheme="minorBidi"/>
          <w:sz w:val="22"/>
          <w:szCs w:val="22"/>
        </w:rPr>
      </w:pPr>
      <w:r w:rsidRPr="00444F17">
        <w:rPr>
          <w:rFonts w:eastAsia="DengXian"/>
        </w:rPr>
        <w:t>9.7.2.1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_Toc138894276 \h </w:instrText>
      </w:r>
      <w:r>
        <w:fldChar w:fldCharType="separate"/>
      </w:r>
      <w:r>
        <w:t>43</w:t>
      </w:r>
      <w:r>
        <w:fldChar w:fldCharType="end"/>
      </w:r>
    </w:p>
    <w:p w14:paraId="5401D30B" w14:textId="08E74955" w:rsidR="00B43205" w:rsidRDefault="00B43205">
      <w:pPr>
        <w:pStyle w:val="TOC4"/>
        <w:rPr>
          <w:rFonts w:asciiTheme="minorHAnsi" w:eastAsiaTheme="minorEastAsia" w:hAnsiTheme="minorHAnsi" w:cstheme="minorBidi"/>
          <w:sz w:val="22"/>
          <w:szCs w:val="22"/>
        </w:rPr>
      </w:pPr>
      <w:r w:rsidRPr="00444F17">
        <w:rPr>
          <w:rFonts w:eastAsia="DengXian"/>
        </w:rPr>
        <w:t>9.7.2.2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rPr>
        <w:t>SAN type 1-O</w:t>
      </w:r>
      <w:r>
        <w:tab/>
      </w:r>
      <w:r>
        <w:fldChar w:fldCharType="begin"/>
      </w:r>
      <w:r>
        <w:instrText xml:space="preserve"> PAGEREF _Toc138894277 \h </w:instrText>
      </w:r>
      <w:r>
        <w:fldChar w:fldCharType="separate"/>
      </w:r>
      <w:r>
        <w:t>43</w:t>
      </w:r>
      <w:r>
        <w:fldChar w:fldCharType="end"/>
      </w:r>
    </w:p>
    <w:p w14:paraId="650A2FC0" w14:textId="36EFC7D2" w:rsidR="00B43205" w:rsidRDefault="00B43205">
      <w:pPr>
        <w:pStyle w:val="TOC3"/>
        <w:rPr>
          <w:rFonts w:asciiTheme="minorHAnsi" w:eastAsiaTheme="minorEastAsia" w:hAnsiTheme="minorHAnsi" w:cstheme="minorBidi"/>
          <w:sz w:val="22"/>
          <w:szCs w:val="22"/>
        </w:rPr>
      </w:pPr>
      <w:r w:rsidRPr="00444F17">
        <w:rPr>
          <w:rFonts w:eastAsia="DengXian"/>
        </w:rPr>
        <w:t>9.7.3</w:t>
      </w:r>
      <w:r>
        <w:rPr>
          <w:rFonts w:asciiTheme="minorHAnsi" w:eastAsiaTheme="minorEastAsia" w:hAnsiTheme="minorHAnsi" w:cstheme="minorBidi"/>
          <w:sz w:val="22"/>
          <w:szCs w:val="22"/>
        </w:rPr>
        <w:tab/>
      </w:r>
      <w:r w:rsidRPr="00444F17">
        <w:rPr>
          <w:rFonts w:eastAsia="DengXian"/>
        </w:rPr>
        <w:t>OTA Adjacent Channel Leakage Power Ratio (ACLR)</w:t>
      </w:r>
      <w:r>
        <w:tab/>
      </w:r>
      <w:r>
        <w:fldChar w:fldCharType="begin"/>
      </w:r>
      <w:r>
        <w:instrText xml:space="preserve"> PAGEREF _Toc138894278 \h </w:instrText>
      </w:r>
      <w:r>
        <w:fldChar w:fldCharType="separate"/>
      </w:r>
      <w:r>
        <w:t>43</w:t>
      </w:r>
      <w:r>
        <w:fldChar w:fldCharType="end"/>
      </w:r>
    </w:p>
    <w:p w14:paraId="52D6C206" w14:textId="399ED926" w:rsidR="00B43205" w:rsidRDefault="00B43205">
      <w:pPr>
        <w:pStyle w:val="TOC4"/>
        <w:rPr>
          <w:rFonts w:asciiTheme="minorHAnsi" w:eastAsiaTheme="minorEastAsia" w:hAnsiTheme="minorHAnsi" w:cstheme="minorBidi"/>
          <w:sz w:val="22"/>
          <w:szCs w:val="22"/>
        </w:rPr>
      </w:pPr>
      <w:r w:rsidRPr="00444F17">
        <w:rPr>
          <w:rFonts w:eastAsia="DengXian"/>
        </w:rPr>
        <w:t>9.7.3.1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_Toc138894279 \h </w:instrText>
      </w:r>
      <w:r>
        <w:fldChar w:fldCharType="separate"/>
      </w:r>
      <w:r>
        <w:t>43</w:t>
      </w:r>
      <w:r>
        <w:fldChar w:fldCharType="end"/>
      </w:r>
    </w:p>
    <w:p w14:paraId="13DE41E4" w14:textId="20FF4C40" w:rsidR="00B43205" w:rsidRDefault="00B43205">
      <w:pPr>
        <w:pStyle w:val="TOC4"/>
        <w:rPr>
          <w:rFonts w:asciiTheme="minorHAnsi" w:eastAsiaTheme="minorEastAsia" w:hAnsiTheme="minorHAnsi" w:cstheme="minorBidi"/>
          <w:sz w:val="22"/>
          <w:szCs w:val="22"/>
        </w:rPr>
      </w:pPr>
      <w:r w:rsidRPr="00444F17">
        <w:rPr>
          <w:rFonts w:eastAsia="DengXian"/>
        </w:rPr>
        <w:t>9.7.3.2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rPr>
        <w:t>SAN type 1-O</w:t>
      </w:r>
      <w:r>
        <w:tab/>
      </w:r>
      <w:r>
        <w:fldChar w:fldCharType="begin"/>
      </w:r>
      <w:r>
        <w:instrText xml:space="preserve"> PAGEREF _Toc138894280 \h </w:instrText>
      </w:r>
      <w:r>
        <w:fldChar w:fldCharType="separate"/>
      </w:r>
      <w:r>
        <w:t>43</w:t>
      </w:r>
      <w:r>
        <w:fldChar w:fldCharType="end"/>
      </w:r>
    </w:p>
    <w:p w14:paraId="509275E9" w14:textId="4981BA05" w:rsidR="00B43205" w:rsidRDefault="00B43205">
      <w:pPr>
        <w:pStyle w:val="TOC3"/>
        <w:rPr>
          <w:rFonts w:asciiTheme="minorHAnsi" w:eastAsiaTheme="minorEastAsia" w:hAnsiTheme="minorHAnsi" w:cstheme="minorBidi"/>
          <w:sz w:val="22"/>
          <w:szCs w:val="22"/>
        </w:rPr>
      </w:pPr>
      <w:r w:rsidRPr="00444F17">
        <w:rPr>
          <w:rFonts w:eastAsia="DengXian"/>
        </w:rPr>
        <w:t>9.7.4</w:t>
      </w:r>
      <w:r>
        <w:rPr>
          <w:rFonts w:asciiTheme="minorHAnsi" w:eastAsiaTheme="minorEastAsia" w:hAnsiTheme="minorHAnsi" w:cstheme="minorBidi"/>
          <w:sz w:val="22"/>
          <w:szCs w:val="22"/>
        </w:rPr>
        <w:tab/>
      </w:r>
      <w:r w:rsidRPr="00444F17">
        <w:rPr>
          <w:rFonts w:eastAsia="DengXian"/>
        </w:rPr>
        <w:t>OTA operating band unwanted emissions</w:t>
      </w:r>
      <w:r>
        <w:tab/>
      </w:r>
      <w:r>
        <w:fldChar w:fldCharType="begin"/>
      </w:r>
      <w:r>
        <w:instrText xml:space="preserve"> PAGEREF _Toc138894281 \h </w:instrText>
      </w:r>
      <w:r>
        <w:fldChar w:fldCharType="separate"/>
      </w:r>
      <w:r>
        <w:t>43</w:t>
      </w:r>
      <w:r>
        <w:fldChar w:fldCharType="end"/>
      </w:r>
    </w:p>
    <w:p w14:paraId="1DC23A52" w14:textId="3C5FE636" w:rsidR="00B43205" w:rsidRDefault="00B43205">
      <w:pPr>
        <w:pStyle w:val="TOC4"/>
        <w:rPr>
          <w:rFonts w:asciiTheme="minorHAnsi" w:eastAsiaTheme="minorEastAsia" w:hAnsiTheme="minorHAnsi" w:cstheme="minorBidi"/>
          <w:sz w:val="22"/>
          <w:szCs w:val="22"/>
        </w:rPr>
      </w:pPr>
      <w:r w:rsidRPr="00444F17">
        <w:rPr>
          <w:rFonts w:eastAsia="DengXian"/>
        </w:rPr>
        <w:t>9.7.4.1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_Toc138894282 \h </w:instrText>
      </w:r>
      <w:r>
        <w:fldChar w:fldCharType="separate"/>
      </w:r>
      <w:r>
        <w:t>43</w:t>
      </w:r>
      <w:r>
        <w:fldChar w:fldCharType="end"/>
      </w:r>
    </w:p>
    <w:p w14:paraId="3F442AFD" w14:textId="544687CA" w:rsidR="00B43205" w:rsidRDefault="00B43205">
      <w:pPr>
        <w:pStyle w:val="TOC4"/>
        <w:rPr>
          <w:rFonts w:asciiTheme="minorHAnsi" w:eastAsiaTheme="minorEastAsia" w:hAnsiTheme="minorHAnsi" w:cstheme="minorBidi"/>
          <w:sz w:val="22"/>
          <w:szCs w:val="22"/>
        </w:rPr>
      </w:pPr>
      <w:r w:rsidRPr="00444F17">
        <w:rPr>
          <w:rFonts w:eastAsia="DengXian"/>
        </w:rPr>
        <w:t>9.7.4.2</w:t>
      </w:r>
      <w:r>
        <w:rPr>
          <w:rFonts w:asciiTheme="minorHAnsi" w:eastAsiaTheme="minorEastAsia" w:hAnsiTheme="minorHAnsi" w:cstheme="minorBidi"/>
          <w:sz w:val="22"/>
          <w:szCs w:val="22"/>
        </w:rPr>
        <w:tab/>
      </w:r>
      <w:r w:rsidRPr="00444F17">
        <w:rPr>
          <w:rFonts w:eastAsia="DengXian"/>
        </w:rPr>
        <w:t xml:space="preserve">Minimum requirement for </w:t>
      </w:r>
      <w:r w:rsidRPr="00444F17">
        <w:rPr>
          <w:rFonts w:eastAsia="DengXian"/>
          <w:i/>
        </w:rPr>
        <w:t>SAN type 1-O</w:t>
      </w:r>
      <w:r>
        <w:tab/>
      </w:r>
      <w:r>
        <w:fldChar w:fldCharType="begin"/>
      </w:r>
      <w:r>
        <w:instrText xml:space="preserve"> PAGEREF _Toc138894283 \h </w:instrText>
      </w:r>
      <w:r>
        <w:fldChar w:fldCharType="separate"/>
      </w:r>
      <w:r>
        <w:t>43</w:t>
      </w:r>
      <w:r>
        <w:fldChar w:fldCharType="end"/>
      </w:r>
    </w:p>
    <w:p w14:paraId="35320586" w14:textId="2062A6E5" w:rsidR="00B43205" w:rsidRDefault="00B43205">
      <w:pPr>
        <w:pStyle w:val="TOC3"/>
        <w:rPr>
          <w:rFonts w:asciiTheme="minorHAnsi" w:eastAsiaTheme="minorEastAsia" w:hAnsiTheme="minorHAnsi" w:cstheme="minorBidi"/>
          <w:sz w:val="22"/>
          <w:szCs w:val="22"/>
        </w:rPr>
      </w:pPr>
      <w:r w:rsidRPr="00444F17">
        <w:rPr>
          <w:rFonts w:eastAsia="DengXian"/>
        </w:rPr>
        <w:t>9.7.5</w:t>
      </w:r>
      <w:r>
        <w:rPr>
          <w:rFonts w:asciiTheme="minorHAnsi" w:eastAsiaTheme="minorEastAsia" w:hAnsiTheme="minorHAnsi" w:cstheme="minorBidi"/>
          <w:sz w:val="22"/>
          <w:szCs w:val="22"/>
        </w:rPr>
        <w:tab/>
      </w:r>
      <w:r w:rsidRPr="00444F17">
        <w:rPr>
          <w:rFonts w:eastAsia="DengXian"/>
        </w:rPr>
        <w:t>OTA transmitter spurious emissions</w:t>
      </w:r>
      <w:r>
        <w:tab/>
      </w:r>
      <w:r>
        <w:fldChar w:fldCharType="begin"/>
      </w:r>
      <w:r>
        <w:instrText xml:space="preserve"> PAGEREF _Toc138894284 \h </w:instrText>
      </w:r>
      <w:r>
        <w:fldChar w:fldCharType="separate"/>
      </w:r>
      <w:r>
        <w:t>44</w:t>
      </w:r>
      <w:r>
        <w:fldChar w:fldCharType="end"/>
      </w:r>
    </w:p>
    <w:p w14:paraId="5B0AC8CF" w14:textId="04F2B66D" w:rsidR="00B43205" w:rsidRDefault="00B43205">
      <w:pPr>
        <w:pStyle w:val="TOC4"/>
        <w:rPr>
          <w:rFonts w:asciiTheme="minorHAnsi" w:eastAsiaTheme="minorEastAsia" w:hAnsiTheme="minorHAnsi" w:cstheme="minorBidi"/>
          <w:sz w:val="22"/>
          <w:szCs w:val="22"/>
        </w:rPr>
      </w:pPr>
      <w:r w:rsidRPr="00444F17">
        <w:rPr>
          <w:rFonts w:eastAsia="DengXian"/>
        </w:rPr>
        <w:t>9.7.5.1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_Toc138894285 \h </w:instrText>
      </w:r>
      <w:r>
        <w:fldChar w:fldCharType="separate"/>
      </w:r>
      <w:r>
        <w:t>44</w:t>
      </w:r>
      <w:r>
        <w:fldChar w:fldCharType="end"/>
      </w:r>
    </w:p>
    <w:p w14:paraId="47C692F4" w14:textId="05C3683C" w:rsidR="00B43205" w:rsidRDefault="00B43205">
      <w:pPr>
        <w:pStyle w:val="TOC4"/>
        <w:rPr>
          <w:rFonts w:asciiTheme="minorHAnsi" w:eastAsiaTheme="minorEastAsia" w:hAnsiTheme="minorHAnsi" w:cstheme="minorBidi"/>
          <w:sz w:val="22"/>
          <w:szCs w:val="22"/>
        </w:rPr>
      </w:pPr>
      <w:r w:rsidRPr="00444F17">
        <w:rPr>
          <w:rFonts w:eastAsia="DengXian"/>
        </w:rPr>
        <w:t>9.7.5.2</w:t>
      </w:r>
      <w:r>
        <w:rPr>
          <w:rFonts w:asciiTheme="minorHAnsi" w:eastAsiaTheme="minorEastAsia" w:hAnsiTheme="minorHAnsi" w:cstheme="minorBidi"/>
          <w:sz w:val="22"/>
          <w:szCs w:val="22"/>
        </w:rPr>
        <w:tab/>
      </w:r>
      <w:r w:rsidRPr="00444F17">
        <w:rPr>
          <w:rFonts w:eastAsia="DengXian"/>
        </w:rPr>
        <w:t>Minimum requirement for</w:t>
      </w:r>
      <w:r w:rsidRPr="00444F17">
        <w:rPr>
          <w:rFonts w:eastAsia="DengXian"/>
          <w:i/>
        </w:rPr>
        <w:t xml:space="preserve"> SAN type 1-O</w:t>
      </w:r>
      <w:r>
        <w:tab/>
      </w:r>
      <w:r>
        <w:fldChar w:fldCharType="begin"/>
      </w:r>
      <w:r>
        <w:instrText xml:space="preserve"> PAGEREF _Toc138894286 \h </w:instrText>
      </w:r>
      <w:r>
        <w:fldChar w:fldCharType="separate"/>
      </w:r>
      <w:r>
        <w:t>44</w:t>
      </w:r>
      <w:r>
        <w:fldChar w:fldCharType="end"/>
      </w:r>
    </w:p>
    <w:p w14:paraId="280067BE" w14:textId="79D0C56A" w:rsidR="00B43205" w:rsidRDefault="00B43205">
      <w:pPr>
        <w:pStyle w:val="TOC5"/>
        <w:rPr>
          <w:rFonts w:asciiTheme="minorHAnsi" w:eastAsiaTheme="minorEastAsia" w:hAnsiTheme="minorHAnsi" w:cstheme="minorBidi"/>
          <w:sz w:val="22"/>
          <w:szCs w:val="22"/>
        </w:rPr>
      </w:pPr>
      <w:r w:rsidRPr="00444F17">
        <w:rPr>
          <w:rFonts w:eastAsia="DengXian"/>
        </w:rPr>
        <w:t>9.7.5.2.1</w:t>
      </w:r>
      <w:r>
        <w:rPr>
          <w:rFonts w:asciiTheme="minorHAnsi" w:eastAsiaTheme="minorEastAsia" w:hAnsiTheme="minorHAnsi" w:cstheme="minorBidi"/>
          <w:sz w:val="22"/>
          <w:szCs w:val="22"/>
        </w:rPr>
        <w:tab/>
      </w:r>
      <w:r w:rsidRPr="00444F17">
        <w:rPr>
          <w:rFonts w:eastAsia="DengXian"/>
        </w:rPr>
        <w:t>General</w:t>
      </w:r>
      <w:r>
        <w:tab/>
      </w:r>
      <w:r>
        <w:fldChar w:fldCharType="begin"/>
      </w:r>
      <w:r>
        <w:instrText xml:space="preserve"> PAGEREF _Toc138894287 \h </w:instrText>
      </w:r>
      <w:r>
        <w:fldChar w:fldCharType="separate"/>
      </w:r>
      <w:r>
        <w:t>44</w:t>
      </w:r>
      <w:r>
        <w:fldChar w:fldCharType="end"/>
      </w:r>
    </w:p>
    <w:p w14:paraId="3298BA58" w14:textId="5F1F5C7D" w:rsidR="00B43205" w:rsidRDefault="00B43205">
      <w:pPr>
        <w:pStyle w:val="TOC5"/>
        <w:rPr>
          <w:rFonts w:asciiTheme="minorHAnsi" w:eastAsiaTheme="minorEastAsia" w:hAnsiTheme="minorHAnsi" w:cstheme="minorBidi"/>
          <w:sz w:val="22"/>
          <w:szCs w:val="22"/>
        </w:rPr>
      </w:pPr>
      <w:r w:rsidRPr="00444F17">
        <w:rPr>
          <w:rFonts w:eastAsia="DengXian"/>
        </w:rPr>
        <w:t>9.7.5.2.2</w:t>
      </w:r>
      <w:r>
        <w:rPr>
          <w:rFonts w:asciiTheme="minorHAnsi" w:eastAsiaTheme="minorEastAsia" w:hAnsiTheme="minorHAnsi" w:cstheme="minorBidi"/>
          <w:sz w:val="22"/>
          <w:szCs w:val="22"/>
        </w:rPr>
        <w:tab/>
      </w:r>
      <w:r w:rsidRPr="00444F17">
        <w:rPr>
          <w:rFonts w:eastAsia="DengXian"/>
        </w:rPr>
        <w:t>General OTA transmitter spurious emissions requirements</w:t>
      </w:r>
      <w:r>
        <w:tab/>
      </w:r>
      <w:r>
        <w:fldChar w:fldCharType="begin"/>
      </w:r>
      <w:r>
        <w:instrText xml:space="preserve"> PAGEREF _Toc138894288 \h </w:instrText>
      </w:r>
      <w:r>
        <w:fldChar w:fldCharType="separate"/>
      </w:r>
      <w:r>
        <w:t>44</w:t>
      </w:r>
      <w:r>
        <w:fldChar w:fldCharType="end"/>
      </w:r>
    </w:p>
    <w:p w14:paraId="28317F09" w14:textId="1F8D8250" w:rsidR="00B43205" w:rsidRDefault="00B43205">
      <w:pPr>
        <w:pStyle w:val="TOC5"/>
        <w:rPr>
          <w:rFonts w:asciiTheme="minorHAnsi" w:eastAsiaTheme="minorEastAsia" w:hAnsiTheme="minorHAnsi" w:cstheme="minorBidi"/>
          <w:sz w:val="22"/>
          <w:szCs w:val="22"/>
        </w:rPr>
      </w:pPr>
      <w:r>
        <w:rPr>
          <w:lang w:eastAsia="zh-CN"/>
        </w:rPr>
        <w:t>9.7.5.2.3</w:t>
      </w:r>
      <w:r>
        <w:rPr>
          <w:rFonts w:asciiTheme="minorHAnsi" w:eastAsiaTheme="minorEastAsia" w:hAnsiTheme="minorHAnsi" w:cstheme="minorBidi"/>
          <w:sz w:val="22"/>
          <w:szCs w:val="22"/>
        </w:rPr>
        <w:tab/>
      </w:r>
      <w:r>
        <w:rPr>
          <w:lang w:eastAsia="zh-CN"/>
        </w:rPr>
        <w:t>Protection of the SAN receiver</w:t>
      </w:r>
      <w:r>
        <w:tab/>
      </w:r>
      <w:r>
        <w:fldChar w:fldCharType="begin"/>
      </w:r>
      <w:r>
        <w:instrText xml:space="preserve"> PAGEREF _Toc138894289 \h </w:instrText>
      </w:r>
      <w:r>
        <w:fldChar w:fldCharType="separate"/>
      </w:r>
      <w:r>
        <w:t>44</w:t>
      </w:r>
      <w:r>
        <w:fldChar w:fldCharType="end"/>
      </w:r>
    </w:p>
    <w:p w14:paraId="0DE35789" w14:textId="4586E320" w:rsidR="00B43205" w:rsidRDefault="00B43205">
      <w:pPr>
        <w:pStyle w:val="TOC5"/>
        <w:rPr>
          <w:rFonts w:asciiTheme="minorHAnsi" w:eastAsiaTheme="minorEastAsia" w:hAnsiTheme="minorHAnsi" w:cstheme="minorBidi"/>
          <w:sz w:val="22"/>
          <w:szCs w:val="22"/>
        </w:rPr>
      </w:pPr>
      <w:r>
        <w:rPr>
          <w:lang w:eastAsia="zh-CN"/>
        </w:rPr>
        <w:t>9.7.5.2.4</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_Toc138894290 \h </w:instrText>
      </w:r>
      <w:r>
        <w:fldChar w:fldCharType="separate"/>
      </w:r>
      <w:r>
        <w:t>44</w:t>
      </w:r>
      <w:r>
        <w:fldChar w:fldCharType="end"/>
      </w:r>
    </w:p>
    <w:p w14:paraId="65A1DF62" w14:textId="63C399B7" w:rsidR="00B43205" w:rsidRDefault="00B43205">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_Toc138894291 \h </w:instrText>
      </w:r>
      <w:r>
        <w:fldChar w:fldCharType="separate"/>
      </w:r>
      <w:r>
        <w:t>44</w:t>
      </w:r>
      <w:r>
        <w:fldChar w:fldCharType="end"/>
      </w:r>
    </w:p>
    <w:p w14:paraId="0E03B0C9" w14:textId="5C0B6741" w:rsidR="00B43205" w:rsidRDefault="00B4320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_Toc138894292 \h </w:instrText>
      </w:r>
      <w:r>
        <w:fldChar w:fldCharType="separate"/>
      </w:r>
      <w:r>
        <w:t>45</w:t>
      </w:r>
      <w:r>
        <w:fldChar w:fldCharType="end"/>
      </w:r>
    </w:p>
    <w:p w14:paraId="3EA1BE00" w14:textId="683B39D5" w:rsidR="00B43205" w:rsidRDefault="00B4320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_Toc138894293 \h </w:instrText>
      </w:r>
      <w:r>
        <w:fldChar w:fldCharType="separate"/>
      </w:r>
      <w:r>
        <w:t>45</w:t>
      </w:r>
      <w:r>
        <w:fldChar w:fldCharType="end"/>
      </w:r>
    </w:p>
    <w:p w14:paraId="5E02DB91" w14:textId="3AA4812E" w:rsidR="00B43205" w:rsidRDefault="00B43205">
      <w:pPr>
        <w:pStyle w:val="TOC2"/>
        <w:rPr>
          <w:rFonts w:asciiTheme="minorHAnsi" w:eastAsiaTheme="minorEastAsia" w:hAnsiTheme="minorHAnsi" w:cstheme="minorBidi"/>
          <w:sz w:val="22"/>
          <w:szCs w:val="22"/>
        </w:rPr>
      </w:pPr>
      <w:r w:rsidRPr="00444F17">
        <w:rPr>
          <w:lang w:val="en-US"/>
        </w:rPr>
        <w:t>10.2</w:t>
      </w:r>
      <w:r>
        <w:rPr>
          <w:rFonts w:asciiTheme="minorHAnsi" w:eastAsiaTheme="minorEastAsia" w:hAnsiTheme="minorHAnsi" w:cstheme="minorBidi"/>
          <w:sz w:val="22"/>
          <w:szCs w:val="22"/>
        </w:rPr>
        <w:tab/>
      </w:r>
      <w:r w:rsidRPr="00444F17">
        <w:rPr>
          <w:lang w:val="en-US"/>
        </w:rPr>
        <w:t>OTA sensitivity</w:t>
      </w:r>
      <w:r>
        <w:tab/>
      </w:r>
      <w:r>
        <w:fldChar w:fldCharType="begin"/>
      </w:r>
      <w:r>
        <w:instrText xml:space="preserve"> PAGEREF _Toc138894294 \h </w:instrText>
      </w:r>
      <w:r>
        <w:fldChar w:fldCharType="separate"/>
      </w:r>
      <w:r>
        <w:t>45</w:t>
      </w:r>
      <w:r>
        <w:fldChar w:fldCharType="end"/>
      </w:r>
    </w:p>
    <w:p w14:paraId="2EAE3426" w14:textId="20DC5A2E" w:rsidR="00B43205" w:rsidRDefault="00B43205">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w:t>
      </w:r>
      <w:r>
        <w:tab/>
      </w:r>
      <w:r>
        <w:fldChar w:fldCharType="begin"/>
      </w:r>
      <w:r>
        <w:instrText xml:space="preserve"> PAGEREF _Toc138894295 \h </w:instrText>
      </w:r>
      <w:r>
        <w:fldChar w:fldCharType="separate"/>
      </w:r>
      <w:r>
        <w:t>45</w:t>
      </w:r>
      <w:r>
        <w:fldChar w:fldCharType="end"/>
      </w:r>
    </w:p>
    <w:p w14:paraId="6C1373EA" w14:textId="79A3FC7E" w:rsidR="00B43205" w:rsidRDefault="00B43205">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 xml:space="preserve">Minimum requirement for </w:t>
      </w:r>
      <w:r w:rsidRPr="00444F17">
        <w:rPr>
          <w:i/>
          <w:iCs/>
        </w:rPr>
        <w:t>SAN type 1-O</w:t>
      </w:r>
      <w:r>
        <w:tab/>
      </w:r>
      <w:r>
        <w:fldChar w:fldCharType="begin"/>
      </w:r>
      <w:r>
        <w:instrText xml:space="preserve"> PAGEREF _Toc138894296 \h </w:instrText>
      </w:r>
      <w:r>
        <w:fldChar w:fldCharType="separate"/>
      </w:r>
      <w:r>
        <w:t>46</w:t>
      </w:r>
      <w:r>
        <w:fldChar w:fldCharType="end"/>
      </w:r>
    </w:p>
    <w:p w14:paraId="4152B73E" w14:textId="3964A296" w:rsidR="00B43205" w:rsidRDefault="00B43205">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_Toc138894297 \h </w:instrText>
      </w:r>
      <w:r>
        <w:fldChar w:fldCharType="separate"/>
      </w:r>
      <w:r>
        <w:t>46</w:t>
      </w:r>
      <w:r>
        <w:fldChar w:fldCharType="end"/>
      </w:r>
    </w:p>
    <w:p w14:paraId="1D4C9A45" w14:textId="27E99E63" w:rsidR="00B43205" w:rsidRDefault="00B43205">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_Toc138894298 \h </w:instrText>
      </w:r>
      <w:r>
        <w:fldChar w:fldCharType="separate"/>
      </w:r>
      <w:r>
        <w:t>46</w:t>
      </w:r>
      <w:r>
        <w:fldChar w:fldCharType="end"/>
      </w:r>
    </w:p>
    <w:p w14:paraId="1EC70D41" w14:textId="77094D59" w:rsidR="00B43205" w:rsidRDefault="00B43205">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444F17">
        <w:rPr>
          <w:i/>
          <w:lang w:val="en-US" w:eastAsia="zh-CN"/>
        </w:rPr>
        <w:t>SAN</w:t>
      </w:r>
      <w:r w:rsidRPr="00444F17">
        <w:rPr>
          <w:i/>
        </w:rPr>
        <w:t xml:space="preserve"> type 1-O</w:t>
      </w:r>
      <w:r>
        <w:tab/>
      </w:r>
      <w:r>
        <w:fldChar w:fldCharType="begin"/>
      </w:r>
      <w:r>
        <w:instrText xml:space="preserve"> PAGEREF _Toc138894299 \h </w:instrText>
      </w:r>
      <w:r>
        <w:fldChar w:fldCharType="separate"/>
      </w:r>
      <w:r>
        <w:t>46</w:t>
      </w:r>
      <w:r>
        <w:fldChar w:fldCharType="end"/>
      </w:r>
    </w:p>
    <w:p w14:paraId="55543554" w14:textId="4384E224" w:rsidR="00B43205" w:rsidRDefault="00B43205">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_Toc138894300 \h </w:instrText>
      </w:r>
      <w:r>
        <w:fldChar w:fldCharType="separate"/>
      </w:r>
      <w:r>
        <w:t>47</w:t>
      </w:r>
      <w:r>
        <w:fldChar w:fldCharType="end"/>
      </w:r>
    </w:p>
    <w:p w14:paraId="1A8EB2A2" w14:textId="53233BD9" w:rsidR="00B43205" w:rsidRDefault="00B43205">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_Toc138894301 \h </w:instrText>
      </w:r>
      <w:r>
        <w:fldChar w:fldCharType="separate"/>
      </w:r>
      <w:r>
        <w:t>47</w:t>
      </w:r>
      <w:r>
        <w:fldChar w:fldCharType="end"/>
      </w:r>
    </w:p>
    <w:p w14:paraId="6F679F88" w14:textId="64AE5537" w:rsidR="00B43205" w:rsidRDefault="00B43205">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 xml:space="preserve">Minimum requirement for </w:t>
      </w:r>
      <w:r w:rsidRPr="00444F17">
        <w:rPr>
          <w:i/>
          <w:iCs/>
          <w:lang w:val="en-US" w:eastAsia="zh-CN"/>
        </w:rPr>
        <w:t>SAN</w:t>
      </w:r>
      <w:r w:rsidRPr="00444F17">
        <w:rPr>
          <w:i/>
        </w:rPr>
        <w:t xml:space="preserve"> type 1-O</w:t>
      </w:r>
      <w:r>
        <w:tab/>
      </w:r>
      <w:r>
        <w:fldChar w:fldCharType="begin"/>
      </w:r>
      <w:r>
        <w:instrText xml:space="preserve"> PAGEREF _Toc138894302 \h </w:instrText>
      </w:r>
      <w:r>
        <w:fldChar w:fldCharType="separate"/>
      </w:r>
      <w:r>
        <w:t>47</w:t>
      </w:r>
      <w:r>
        <w:fldChar w:fldCharType="end"/>
      </w:r>
    </w:p>
    <w:p w14:paraId="75600476" w14:textId="51C83034" w:rsidR="00B43205" w:rsidRDefault="00B43205">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_Toc138894303 \h </w:instrText>
      </w:r>
      <w:r>
        <w:fldChar w:fldCharType="separate"/>
      </w:r>
      <w:r>
        <w:t>48</w:t>
      </w:r>
      <w:r>
        <w:fldChar w:fldCharType="end"/>
      </w:r>
    </w:p>
    <w:p w14:paraId="7F981DF9" w14:textId="57DD63D7" w:rsidR="00B43205" w:rsidRDefault="00B43205">
      <w:pPr>
        <w:pStyle w:val="TOC3"/>
        <w:rPr>
          <w:rFonts w:asciiTheme="minorHAnsi" w:eastAsiaTheme="minorEastAsia" w:hAnsiTheme="minorHAnsi" w:cstheme="minorBidi"/>
          <w:sz w:val="22"/>
          <w:szCs w:val="22"/>
        </w:rPr>
      </w:pPr>
      <w:r>
        <w:lastRenderedPageBreak/>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_Toc138894304 \h </w:instrText>
      </w:r>
      <w:r>
        <w:fldChar w:fldCharType="separate"/>
      </w:r>
      <w:r>
        <w:t>48</w:t>
      </w:r>
      <w:r>
        <w:fldChar w:fldCharType="end"/>
      </w:r>
    </w:p>
    <w:p w14:paraId="09C2C415" w14:textId="0673A58D" w:rsidR="00B43205" w:rsidRDefault="00B43205">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_Toc138894305 \h </w:instrText>
      </w:r>
      <w:r>
        <w:fldChar w:fldCharType="separate"/>
      </w:r>
      <w:r>
        <w:t>48</w:t>
      </w:r>
      <w:r>
        <w:fldChar w:fldCharType="end"/>
      </w:r>
    </w:p>
    <w:p w14:paraId="0FE91F64" w14:textId="49F1B58B" w:rsidR="00B43205" w:rsidRDefault="00B43205">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444F17">
        <w:rPr>
          <w:i/>
        </w:rPr>
        <w:t>SAN type 1-O</w:t>
      </w:r>
      <w:r>
        <w:tab/>
      </w:r>
      <w:r>
        <w:fldChar w:fldCharType="begin"/>
      </w:r>
      <w:r>
        <w:instrText xml:space="preserve"> PAGEREF _Toc138894306 \h </w:instrText>
      </w:r>
      <w:r>
        <w:fldChar w:fldCharType="separate"/>
      </w:r>
      <w:r>
        <w:t>48</w:t>
      </w:r>
      <w:r>
        <w:fldChar w:fldCharType="end"/>
      </w:r>
    </w:p>
    <w:p w14:paraId="7D65F6EC" w14:textId="05A940FD" w:rsidR="00B43205" w:rsidRDefault="00B43205">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_Toc138894307 \h </w:instrText>
      </w:r>
      <w:r>
        <w:fldChar w:fldCharType="separate"/>
      </w:r>
      <w:r>
        <w:t>49</w:t>
      </w:r>
      <w:r>
        <w:fldChar w:fldCharType="end"/>
      </w:r>
    </w:p>
    <w:p w14:paraId="4BBEB365" w14:textId="2A93C372" w:rsidR="00B43205" w:rsidRDefault="00B43205">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_Toc138894308 \h </w:instrText>
      </w:r>
      <w:r>
        <w:fldChar w:fldCharType="separate"/>
      </w:r>
      <w:r>
        <w:t>49</w:t>
      </w:r>
      <w:r>
        <w:fldChar w:fldCharType="end"/>
      </w:r>
    </w:p>
    <w:p w14:paraId="6DF506AD" w14:textId="17195E12" w:rsidR="00B43205" w:rsidRDefault="00B43205">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_Toc138894309 \h </w:instrText>
      </w:r>
      <w:r>
        <w:fldChar w:fldCharType="separate"/>
      </w:r>
      <w:r>
        <w:t>49</w:t>
      </w:r>
      <w:r>
        <w:fldChar w:fldCharType="end"/>
      </w:r>
    </w:p>
    <w:p w14:paraId="6C0E04A5" w14:textId="0A494742" w:rsidR="00B43205" w:rsidRDefault="00B43205">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 xml:space="preserve">Minimum requirement for </w:t>
      </w:r>
      <w:r w:rsidRPr="00444F17">
        <w:rPr>
          <w:i/>
          <w:lang w:val="en-US" w:eastAsia="zh-CN"/>
        </w:rPr>
        <w:t>SAN</w:t>
      </w:r>
      <w:r w:rsidRPr="00444F17">
        <w:rPr>
          <w:i/>
        </w:rPr>
        <w:t xml:space="preserve"> type 1-O</w:t>
      </w:r>
      <w:r>
        <w:tab/>
      </w:r>
      <w:r>
        <w:fldChar w:fldCharType="begin"/>
      </w:r>
      <w:r>
        <w:instrText xml:space="preserve"> PAGEREF _Toc138894310 \h </w:instrText>
      </w:r>
      <w:r>
        <w:fldChar w:fldCharType="separate"/>
      </w:r>
      <w:r>
        <w:t>49</w:t>
      </w:r>
      <w:r>
        <w:fldChar w:fldCharType="end"/>
      </w:r>
    </w:p>
    <w:p w14:paraId="70D51A0F" w14:textId="7607CD13" w:rsidR="00B43205" w:rsidRDefault="00B43205">
      <w:pPr>
        <w:pStyle w:val="TOC4"/>
        <w:rPr>
          <w:rFonts w:asciiTheme="minorHAnsi" w:eastAsiaTheme="minorEastAsia" w:hAnsiTheme="minorHAnsi" w:cstheme="minorBidi"/>
          <w:sz w:val="22"/>
          <w:szCs w:val="22"/>
        </w:rPr>
      </w:pPr>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_Toc138894311 \h </w:instrText>
      </w:r>
      <w:r>
        <w:fldChar w:fldCharType="separate"/>
      </w:r>
      <w:r>
        <w:t>49</w:t>
      </w:r>
      <w:r>
        <w:fldChar w:fldCharType="end"/>
      </w:r>
    </w:p>
    <w:p w14:paraId="3A55B5D9" w14:textId="0CAAAB69" w:rsidR="00B43205" w:rsidRDefault="00B43205">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_Toc138894312 \h </w:instrText>
      </w:r>
      <w:r>
        <w:fldChar w:fldCharType="separate"/>
      </w:r>
      <w:r>
        <w:t>50</w:t>
      </w:r>
      <w:r>
        <w:fldChar w:fldCharType="end"/>
      </w:r>
    </w:p>
    <w:p w14:paraId="052E1E2D" w14:textId="213BD80A" w:rsidR="00B43205" w:rsidRDefault="00B43205">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_Toc138894313 \h </w:instrText>
      </w:r>
      <w:r>
        <w:fldChar w:fldCharType="separate"/>
      </w:r>
      <w:r>
        <w:t>50</w:t>
      </w:r>
      <w:r>
        <w:fldChar w:fldCharType="end"/>
      </w:r>
    </w:p>
    <w:p w14:paraId="55485DBE" w14:textId="55CC8760" w:rsidR="00B43205" w:rsidRDefault="00B43205">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_Toc138894314 \h </w:instrText>
      </w:r>
      <w:r>
        <w:fldChar w:fldCharType="separate"/>
      </w:r>
      <w:r>
        <w:t>50</w:t>
      </w:r>
      <w:r>
        <w:fldChar w:fldCharType="end"/>
      </w:r>
    </w:p>
    <w:p w14:paraId="5441211B" w14:textId="3B5778DF" w:rsidR="00B43205" w:rsidRDefault="00B43205">
      <w:pPr>
        <w:pStyle w:val="TOC3"/>
        <w:rPr>
          <w:rFonts w:asciiTheme="minorHAnsi" w:eastAsiaTheme="minorEastAsia" w:hAnsiTheme="minorHAnsi" w:cstheme="minorBidi"/>
          <w:sz w:val="22"/>
          <w:szCs w:val="22"/>
        </w:rPr>
      </w:pPr>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_Toc138894315 \h </w:instrText>
      </w:r>
      <w:r>
        <w:fldChar w:fldCharType="separate"/>
      </w:r>
      <w:r>
        <w:t>50</w:t>
      </w:r>
      <w:r>
        <w:fldChar w:fldCharType="end"/>
      </w:r>
    </w:p>
    <w:p w14:paraId="619FF5E7" w14:textId="17FA548F" w:rsidR="00B43205" w:rsidRDefault="00B43205">
      <w:pPr>
        <w:pStyle w:val="TOC3"/>
        <w:rPr>
          <w:rFonts w:asciiTheme="minorHAnsi" w:eastAsiaTheme="minorEastAsia" w:hAnsiTheme="minorHAnsi" w:cstheme="minorBidi"/>
          <w:sz w:val="22"/>
          <w:szCs w:val="22"/>
        </w:rPr>
      </w:pPr>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444F17">
        <w:rPr>
          <w:i/>
          <w:lang w:val="en-US" w:eastAsia="zh-CN"/>
        </w:rPr>
        <w:t>SAN</w:t>
      </w:r>
      <w:r w:rsidRPr="00444F17">
        <w:rPr>
          <w:i/>
          <w:lang w:eastAsia="zh-CN"/>
        </w:rPr>
        <w:t xml:space="preserve"> type 1-O</w:t>
      </w:r>
      <w:r>
        <w:tab/>
      </w:r>
      <w:r>
        <w:fldChar w:fldCharType="begin"/>
      </w:r>
      <w:r>
        <w:instrText xml:space="preserve"> PAGEREF _Toc138894316 \h </w:instrText>
      </w:r>
      <w:r>
        <w:fldChar w:fldCharType="separate"/>
      </w:r>
      <w:r>
        <w:t>50</w:t>
      </w:r>
      <w:r>
        <w:fldChar w:fldCharType="end"/>
      </w:r>
    </w:p>
    <w:p w14:paraId="50A98ABD" w14:textId="0EE9F401" w:rsidR="00B43205" w:rsidRDefault="00B43205">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_Toc138894317 \h </w:instrText>
      </w:r>
      <w:r>
        <w:fldChar w:fldCharType="separate"/>
      </w:r>
      <w:r>
        <w:t>51</w:t>
      </w:r>
      <w:r>
        <w:fldChar w:fldCharType="end"/>
      </w:r>
    </w:p>
    <w:p w14:paraId="133C5D1D" w14:textId="7515DA4C" w:rsidR="00B43205" w:rsidRDefault="00B43205">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_Toc138894318 \h </w:instrText>
      </w:r>
      <w:r>
        <w:fldChar w:fldCharType="separate"/>
      </w:r>
      <w:r>
        <w:t>51</w:t>
      </w:r>
      <w:r>
        <w:fldChar w:fldCharType="end"/>
      </w:r>
    </w:p>
    <w:p w14:paraId="0DCCDCF5" w14:textId="45FCC70B" w:rsidR="00B43205" w:rsidRDefault="00B43205">
      <w:pPr>
        <w:pStyle w:val="TOC3"/>
        <w:rPr>
          <w:rFonts w:asciiTheme="minorHAnsi" w:eastAsiaTheme="minorEastAsia" w:hAnsiTheme="minorHAnsi" w:cstheme="minorBidi"/>
          <w:sz w:val="22"/>
          <w:szCs w:val="22"/>
        </w:rPr>
      </w:pPr>
      <w:r w:rsidRPr="00444F17">
        <w:rPr>
          <w:lang w:val="en-US" w:eastAsia="ko-KR"/>
        </w:rPr>
        <w:t>11.1.1</w:t>
      </w:r>
      <w:r>
        <w:rPr>
          <w:rFonts w:asciiTheme="minorHAnsi" w:eastAsiaTheme="minorEastAsia" w:hAnsiTheme="minorHAnsi" w:cstheme="minorBidi"/>
          <w:sz w:val="22"/>
          <w:szCs w:val="22"/>
        </w:rPr>
        <w:tab/>
      </w:r>
      <w:r w:rsidRPr="00444F17">
        <w:rPr>
          <w:lang w:val="en-US" w:eastAsia="ko-KR"/>
        </w:rPr>
        <w:t>Scope and definitions</w:t>
      </w:r>
      <w:r>
        <w:tab/>
      </w:r>
      <w:r>
        <w:fldChar w:fldCharType="begin"/>
      </w:r>
      <w:r>
        <w:instrText xml:space="preserve"> PAGEREF _Toc138894319 \h </w:instrText>
      </w:r>
      <w:r>
        <w:fldChar w:fldCharType="separate"/>
      </w:r>
      <w:r>
        <w:t>51</w:t>
      </w:r>
      <w:r>
        <w:fldChar w:fldCharType="end"/>
      </w:r>
    </w:p>
    <w:p w14:paraId="0745580F" w14:textId="631BE1DC" w:rsidR="00B43205" w:rsidRDefault="00B43205">
      <w:pPr>
        <w:pStyle w:val="TOC3"/>
        <w:rPr>
          <w:rFonts w:asciiTheme="minorHAnsi" w:eastAsiaTheme="minorEastAsia" w:hAnsiTheme="minorHAnsi" w:cstheme="minorBidi"/>
          <w:sz w:val="22"/>
          <w:szCs w:val="22"/>
        </w:rPr>
      </w:pPr>
      <w:r w:rsidRPr="00444F17">
        <w:rPr>
          <w:lang w:val="en-US"/>
        </w:rPr>
        <w:t>11.1.2</w:t>
      </w:r>
      <w:r>
        <w:rPr>
          <w:rFonts w:asciiTheme="minorHAnsi" w:eastAsiaTheme="minorEastAsia" w:hAnsiTheme="minorHAnsi" w:cstheme="minorBidi"/>
          <w:sz w:val="22"/>
          <w:szCs w:val="22"/>
        </w:rPr>
        <w:tab/>
      </w:r>
      <w:r w:rsidRPr="00444F17">
        <w:rPr>
          <w:lang w:val="en-US"/>
        </w:rPr>
        <w:t>OTA demodulation branches</w:t>
      </w:r>
      <w:r>
        <w:tab/>
      </w:r>
      <w:r>
        <w:fldChar w:fldCharType="begin"/>
      </w:r>
      <w:r>
        <w:instrText xml:space="preserve"> PAGEREF _Toc138894320 \h </w:instrText>
      </w:r>
      <w:r>
        <w:fldChar w:fldCharType="separate"/>
      </w:r>
      <w:r>
        <w:t>52</w:t>
      </w:r>
      <w:r>
        <w:fldChar w:fldCharType="end"/>
      </w:r>
    </w:p>
    <w:p w14:paraId="0A4FDBA5" w14:textId="32BB76CB" w:rsidR="00B43205" w:rsidRDefault="00B43205">
      <w:pPr>
        <w:pStyle w:val="TOC2"/>
        <w:rPr>
          <w:rFonts w:asciiTheme="minorHAnsi" w:eastAsiaTheme="minorEastAsia" w:hAnsiTheme="minorHAnsi" w:cstheme="minorBidi"/>
          <w:sz w:val="22"/>
          <w:szCs w:val="22"/>
        </w:rPr>
      </w:pPr>
      <w:r>
        <w:t>11.</w:t>
      </w:r>
      <w:r w:rsidRPr="00444F17">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_Toc138894321 \h </w:instrText>
      </w:r>
      <w:r>
        <w:fldChar w:fldCharType="separate"/>
      </w:r>
      <w:r>
        <w:t>52</w:t>
      </w:r>
      <w:r>
        <w:fldChar w:fldCharType="end"/>
      </w:r>
    </w:p>
    <w:p w14:paraId="34A9F227" w14:textId="4B3F4997" w:rsidR="00B43205" w:rsidRDefault="00B43205">
      <w:pPr>
        <w:pStyle w:val="TOC2"/>
        <w:rPr>
          <w:rFonts w:asciiTheme="minorHAnsi" w:eastAsiaTheme="minorEastAsia" w:hAnsiTheme="minorHAnsi" w:cstheme="minorBidi"/>
          <w:sz w:val="22"/>
          <w:szCs w:val="22"/>
        </w:rPr>
      </w:pPr>
      <w:r>
        <w:t>11.</w:t>
      </w:r>
      <w:r w:rsidRPr="00444F17">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_Toc138894322 \h </w:instrText>
      </w:r>
      <w:r>
        <w:fldChar w:fldCharType="separate"/>
      </w:r>
      <w:r>
        <w:t>52</w:t>
      </w:r>
      <w:r>
        <w:fldChar w:fldCharType="end"/>
      </w:r>
    </w:p>
    <w:p w14:paraId="76BB9842" w14:textId="44681A44" w:rsidR="00B43205" w:rsidRDefault="00B43205">
      <w:pPr>
        <w:pStyle w:val="TOC3"/>
        <w:rPr>
          <w:rFonts w:asciiTheme="minorHAnsi" w:eastAsiaTheme="minorEastAsia" w:hAnsiTheme="minorHAnsi" w:cstheme="minorBidi"/>
          <w:sz w:val="22"/>
          <w:szCs w:val="22"/>
        </w:rPr>
      </w:pPr>
      <w:r w:rsidRPr="00444F17">
        <w:rPr>
          <w:lang w:val="en-US"/>
        </w:rPr>
        <w:t>11.3.1</w:t>
      </w:r>
      <w:r>
        <w:rPr>
          <w:rFonts w:asciiTheme="minorHAnsi" w:eastAsiaTheme="minorEastAsia" w:hAnsiTheme="minorHAnsi" w:cstheme="minorBidi"/>
          <w:sz w:val="22"/>
          <w:szCs w:val="22"/>
        </w:rPr>
        <w:tab/>
      </w:r>
      <w:r w:rsidRPr="00444F17">
        <w:rPr>
          <w:lang w:val="en-US"/>
        </w:rPr>
        <w:t>DTX to ACK probability</w:t>
      </w:r>
      <w:r>
        <w:tab/>
      </w:r>
      <w:r>
        <w:fldChar w:fldCharType="begin"/>
      </w:r>
      <w:r>
        <w:instrText xml:space="preserve"> PAGEREF _Toc138894323 \h </w:instrText>
      </w:r>
      <w:r>
        <w:fldChar w:fldCharType="separate"/>
      </w:r>
      <w:r>
        <w:t>52</w:t>
      </w:r>
      <w:r>
        <w:fldChar w:fldCharType="end"/>
      </w:r>
    </w:p>
    <w:p w14:paraId="15CD10DE" w14:textId="25A61EF2" w:rsidR="00B43205" w:rsidRDefault="00B43205">
      <w:pPr>
        <w:pStyle w:val="TOC3"/>
        <w:rPr>
          <w:rFonts w:asciiTheme="minorHAnsi" w:eastAsiaTheme="minorEastAsia" w:hAnsiTheme="minorHAnsi" w:cstheme="minorBidi"/>
          <w:sz w:val="22"/>
          <w:szCs w:val="22"/>
        </w:rPr>
      </w:pPr>
      <w:r w:rsidRPr="00444F17">
        <w:rPr>
          <w:lang w:val="en-US"/>
        </w:rPr>
        <w:t>11.3.2</w:t>
      </w:r>
      <w:r>
        <w:rPr>
          <w:rFonts w:asciiTheme="minorHAnsi" w:eastAsiaTheme="minorEastAsia" w:hAnsiTheme="minorHAnsi" w:cstheme="minorBidi"/>
          <w:sz w:val="22"/>
          <w:szCs w:val="22"/>
        </w:rPr>
        <w:tab/>
      </w:r>
      <w:r w:rsidRPr="00444F17">
        <w:rPr>
          <w:lang w:val="en-US"/>
        </w:rPr>
        <w:t>Performance requirements for PUCCH format 1a</w:t>
      </w:r>
      <w:r>
        <w:tab/>
      </w:r>
      <w:r>
        <w:fldChar w:fldCharType="begin"/>
      </w:r>
      <w:r>
        <w:instrText xml:space="preserve"> PAGEREF _Toc138894324 \h </w:instrText>
      </w:r>
      <w:r>
        <w:fldChar w:fldCharType="separate"/>
      </w:r>
      <w:r>
        <w:t>52</w:t>
      </w:r>
      <w:r>
        <w:fldChar w:fldCharType="end"/>
      </w:r>
    </w:p>
    <w:p w14:paraId="770CD5E8" w14:textId="36B0791C" w:rsidR="00B43205" w:rsidRDefault="00B43205">
      <w:pPr>
        <w:pStyle w:val="TOC2"/>
        <w:rPr>
          <w:rFonts w:asciiTheme="minorHAnsi" w:eastAsiaTheme="minorEastAsia" w:hAnsiTheme="minorHAnsi" w:cstheme="minorBidi"/>
          <w:sz w:val="22"/>
          <w:szCs w:val="22"/>
        </w:rPr>
      </w:pPr>
      <w:r>
        <w:t>11.</w:t>
      </w:r>
      <w:r w:rsidRPr="00444F17">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_Toc138894325 \h </w:instrText>
      </w:r>
      <w:r>
        <w:fldChar w:fldCharType="separate"/>
      </w:r>
      <w:r>
        <w:t>52</w:t>
      </w:r>
      <w:r>
        <w:fldChar w:fldCharType="end"/>
      </w:r>
    </w:p>
    <w:p w14:paraId="42772D80" w14:textId="23CE7934" w:rsidR="00B43205" w:rsidRDefault="00B43205">
      <w:pPr>
        <w:pStyle w:val="TOC3"/>
        <w:rPr>
          <w:rFonts w:asciiTheme="minorHAnsi" w:eastAsiaTheme="minorEastAsia" w:hAnsiTheme="minorHAnsi" w:cstheme="minorBidi"/>
          <w:sz w:val="22"/>
          <w:szCs w:val="22"/>
        </w:rPr>
      </w:pPr>
      <w:r w:rsidRPr="00444F17">
        <w:rPr>
          <w:lang w:val="en-US"/>
        </w:rPr>
        <w:t>11.</w:t>
      </w:r>
      <w:r w:rsidRPr="00444F17">
        <w:rPr>
          <w:lang w:val="en-US" w:eastAsia="zh-CN"/>
        </w:rPr>
        <w:t>4</w:t>
      </w:r>
      <w:r w:rsidRPr="00444F17">
        <w:rPr>
          <w:lang w:val="en-US"/>
        </w:rPr>
        <w:t>.1</w:t>
      </w:r>
      <w:r>
        <w:rPr>
          <w:rFonts w:asciiTheme="minorHAnsi" w:eastAsiaTheme="minorEastAsia" w:hAnsiTheme="minorHAnsi" w:cstheme="minorBidi"/>
          <w:sz w:val="22"/>
          <w:szCs w:val="22"/>
        </w:rPr>
        <w:tab/>
      </w:r>
      <w:r w:rsidRPr="00444F17">
        <w:rPr>
          <w:lang w:val="en-US"/>
        </w:rPr>
        <w:t>PRACH False alarm probability</w:t>
      </w:r>
      <w:r>
        <w:tab/>
      </w:r>
      <w:r>
        <w:fldChar w:fldCharType="begin"/>
      </w:r>
      <w:r>
        <w:instrText xml:space="preserve"> PAGEREF _Toc138894326 \h </w:instrText>
      </w:r>
      <w:r>
        <w:fldChar w:fldCharType="separate"/>
      </w:r>
      <w:r>
        <w:t>52</w:t>
      </w:r>
      <w:r>
        <w:fldChar w:fldCharType="end"/>
      </w:r>
    </w:p>
    <w:p w14:paraId="71196A07" w14:textId="69201C90" w:rsidR="00B43205" w:rsidRDefault="00B43205">
      <w:pPr>
        <w:pStyle w:val="TOC3"/>
        <w:rPr>
          <w:rFonts w:asciiTheme="minorHAnsi" w:eastAsiaTheme="minorEastAsia" w:hAnsiTheme="minorHAnsi" w:cstheme="minorBidi"/>
          <w:sz w:val="22"/>
          <w:szCs w:val="22"/>
        </w:rPr>
      </w:pPr>
      <w:r w:rsidRPr="00444F17">
        <w:rPr>
          <w:lang w:val="en-US"/>
        </w:rPr>
        <w:t>11.</w:t>
      </w:r>
      <w:r w:rsidRPr="00444F17">
        <w:rPr>
          <w:lang w:val="en-US" w:eastAsia="zh-CN"/>
        </w:rPr>
        <w:t>4</w:t>
      </w:r>
      <w:r w:rsidRPr="00444F17">
        <w:rPr>
          <w:lang w:val="en-US"/>
        </w:rPr>
        <w:t>.</w:t>
      </w:r>
      <w:r w:rsidRPr="00444F17">
        <w:rPr>
          <w:lang w:val="en-US" w:eastAsia="zh-CN"/>
        </w:rPr>
        <w:t>2</w:t>
      </w:r>
      <w:r>
        <w:rPr>
          <w:rFonts w:asciiTheme="minorHAnsi" w:eastAsiaTheme="minorEastAsia" w:hAnsiTheme="minorHAnsi" w:cstheme="minorBidi"/>
          <w:sz w:val="22"/>
          <w:szCs w:val="22"/>
        </w:rPr>
        <w:tab/>
      </w:r>
      <w:r w:rsidRPr="00444F17">
        <w:rPr>
          <w:lang w:val="en-US"/>
        </w:rPr>
        <w:t>PRACH detection requirements</w:t>
      </w:r>
      <w:r>
        <w:tab/>
      </w:r>
      <w:r>
        <w:fldChar w:fldCharType="begin"/>
      </w:r>
      <w:r>
        <w:instrText xml:space="preserve"> PAGEREF _Toc138894327 \h </w:instrText>
      </w:r>
      <w:r>
        <w:fldChar w:fldCharType="separate"/>
      </w:r>
      <w:r>
        <w:t>52</w:t>
      </w:r>
      <w:r>
        <w:fldChar w:fldCharType="end"/>
      </w:r>
    </w:p>
    <w:p w14:paraId="77058946" w14:textId="7F909BD2" w:rsidR="00B43205" w:rsidRDefault="00B43205">
      <w:pPr>
        <w:pStyle w:val="TOC2"/>
        <w:rPr>
          <w:rFonts w:asciiTheme="minorHAnsi" w:eastAsiaTheme="minorEastAsia" w:hAnsiTheme="minorHAnsi" w:cstheme="minorBidi"/>
          <w:sz w:val="22"/>
          <w:szCs w:val="22"/>
        </w:rPr>
      </w:pPr>
      <w:r>
        <w:t>11.</w:t>
      </w:r>
      <w:r w:rsidRPr="00444F17">
        <w:rPr>
          <w:rFonts w:eastAsia="DengXian"/>
          <w:lang w:eastAsia="zh-CN"/>
        </w:rPr>
        <w:t>5</w:t>
      </w:r>
      <w:r>
        <w:rPr>
          <w:rFonts w:asciiTheme="minorHAnsi" w:eastAsiaTheme="minorEastAsia" w:hAnsiTheme="minorHAnsi" w:cstheme="minorBidi"/>
          <w:sz w:val="22"/>
          <w:szCs w:val="22"/>
        </w:rPr>
        <w:tab/>
      </w:r>
      <w:r>
        <w:t>Performance requirements for Narrrowband IoT</w:t>
      </w:r>
      <w:r>
        <w:tab/>
      </w:r>
      <w:r>
        <w:fldChar w:fldCharType="begin"/>
      </w:r>
      <w:r>
        <w:instrText xml:space="preserve"> PAGEREF _Toc138894328 \h </w:instrText>
      </w:r>
      <w:r>
        <w:fldChar w:fldCharType="separate"/>
      </w:r>
      <w:r>
        <w:t>52</w:t>
      </w:r>
      <w:r>
        <w:fldChar w:fldCharType="end"/>
      </w:r>
    </w:p>
    <w:p w14:paraId="2A7030A7" w14:textId="31E62046" w:rsidR="00B43205" w:rsidRDefault="00B43205">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rPr>
          <w:lang w:eastAsia="zh-CN"/>
        </w:rPr>
        <w:t>R</w:t>
      </w:r>
      <w:r>
        <w:t xml:space="preserve">equirements for </w:t>
      </w:r>
      <w:r w:rsidRPr="00444F17">
        <w:rPr>
          <w:i/>
          <w:iCs/>
          <w:lang w:eastAsia="zh-CN"/>
        </w:rPr>
        <w:t>BS type 1-O</w:t>
      </w:r>
      <w:r>
        <w:tab/>
      </w:r>
      <w:r>
        <w:fldChar w:fldCharType="begin"/>
      </w:r>
      <w:r>
        <w:instrText xml:space="preserve"> PAGEREF _Toc138894329 \h </w:instrText>
      </w:r>
      <w:r>
        <w:fldChar w:fldCharType="separate"/>
      </w:r>
      <w:r>
        <w:t>52</w:t>
      </w:r>
      <w:r>
        <w:fldChar w:fldCharType="end"/>
      </w:r>
    </w:p>
    <w:p w14:paraId="2D0731A3" w14:textId="7E4337FC" w:rsidR="00B43205" w:rsidRDefault="00B43205">
      <w:pPr>
        <w:pStyle w:val="TOC4"/>
        <w:rPr>
          <w:rFonts w:asciiTheme="minorHAnsi" w:eastAsiaTheme="minorEastAsia" w:hAnsiTheme="minorHAnsi" w:cstheme="minorBidi"/>
          <w:sz w:val="22"/>
          <w:szCs w:val="22"/>
        </w:rPr>
      </w:pPr>
      <w:r w:rsidRPr="00444F17">
        <w:rPr>
          <w:snapToGrid w:val="0"/>
        </w:rPr>
        <w:t>11.5.1.1</w:t>
      </w:r>
      <w:r>
        <w:rPr>
          <w:rFonts w:asciiTheme="minorHAnsi" w:eastAsiaTheme="minorEastAsia" w:hAnsiTheme="minorHAnsi" w:cstheme="minorBidi"/>
          <w:sz w:val="22"/>
          <w:szCs w:val="22"/>
        </w:rPr>
        <w:tab/>
      </w:r>
      <w:r w:rsidRPr="00444F17">
        <w:rPr>
          <w:snapToGrid w:val="0"/>
        </w:rPr>
        <w:t>Requirements for NPUSCH format1</w:t>
      </w:r>
      <w:r>
        <w:tab/>
      </w:r>
      <w:r>
        <w:fldChar w:fldCharType="begin"/>
      </w:r>
      <w:r>
        <w:instrText xml:space="preserve"> PAGEREF _Toc138894330 \h </w:instrText>
      </w:r>
      <w:r>
        <w:fldChar w:fldCharType="separate"/>
      </w:r>
      <w:r>
        <w:t>52</w:t>
      </w:r>
      <w:r>
        <w:fldChar w:fldCharType="end"/>
      </w:r>
    </w:p>
    <w:p w14:paraId="0808122F" w14:textId="509CDD57" w:rsidR="00B43205" w:rsidRDefault="00B43205">
      <w:pPr>
        <w:pStyle w:val="TOC4"/>
        <w:rPr>
          <w:rFonts w:asciiTheme="minorHAnsi" w:eastAsiaTheme="minorEastAsia" w:hAnsiTheme="minorHAnsi" w:cstheme="minorBidi"/>
          <w:sz w:val="22"/>
          <w:szCs w:val="22"/>
        </w:rPr>
      </w:pPr>
      <w:r w:rsidRPr="00444F17">
        <w:rPr>
          <w:snapToGrid w:val="0"/>
        </w:rPr>
        <w:t>11.5.1.2</w:t>
      </w:r>
      <w:r>
        <w:rPr>
          <w:rFonts w:asciiTheme="minorHAnsi" w:eastAsiaTheme="minorEastAsia" w:hAnsiTheme="minorHAnsi" w:cstheme="minorBidi"/>
          <w:sz w:val="22"/>
          <w:szCs w:val="22"/>
        </w:rPr>
        <w:tab/>
      </w:r>
      <w:r w:rsidRPr="00444F17">
        <w:rPr>
          <w:snapToGrid w:val="0"/>
        </w:rPr>
        <w:t>Requirements for NPUSCH format2</w:t>
      </w:r>
      <w:r>
        <w:tab/>
      </w:r>
      <w:r>
        <w:fldChar w:fldCharType="begin"/>
      </w:r>
      <w:r>
        <w:instrText xml:space="preserve"> PAGEREF _Toc138894331 \h </w:instrText>
      </w:r>
      <w:r>
        <w:fldChar w:fldCharType="separate"/>
      </w:r>
      <w:r>
        <w:t>52</w:t>
      </w:r>
      <w:r>
        <w:fldChar w:fldCharType="end"/>
      </w:r>
    </w:p>
    <w:p w14:paraId="38AE51FE" w14:textId="692AF15C" w:rsidR="00B43205" w:rsidRDefault="00B43205">
      <w:pPr>
        <w:pStyle w:val="TOC4"/>
        <w:rPr>
          <w:rFonts w:asciiTheme="minorHAnsi" w:eastAsiaTheme="minorEastAsia" w:hAnsiTheme="minorHAnsi" w:cstheme="minorBidi"/>
          <w:sz w:val="22"/>
          <w:szCs w:val="22"/>
        </w:rPr>
      </w:pPr>
      <w:r w:rsidRPr="00444F17">
        <w:rPr>
          <w:snapToGrid w:val="0"/>
        </w:rPr>
        <w:t>11.5.1.3</w:t>
      </w:r>
      <w:r>
        <w:rPr>
          <w:rFonts w:asciiTheme="minorHAnsi" w:eastAsiaTheme="minorEastAsia" w:hAnsiTheme="minorHAnsi" w:cstheme="minorBidi"/>
          <w:sz w:val="22"/>
          <w:szCs w:val="22"/>
        </w:rPr>
        <w:tab/>
      </w:r>
      <w:r w:rsidRPr="00444F17">
        <w:rPr>
          <w:snapToGrid w:val="0"/>
        </w:rPr>
        <w:t>Requirements for NPRACH</w:t>
      </w:r>
      <w:r>
        <w:tab/>
      </w:r>
      <w:r>
        <w:fldChar w:fldCharType="begin"/>
      </w:r>
      <w:r>
        <w:instrText xml:space="preserve"> PAGEREF _Toc138894332 \h </w:instrText>
      </w:r>
      <w:r>
        <w:fldChar w:fldCharType="separate"/>
      </w:r>
      <w:r>
        <w:t>53</w:t>
      </w:r>
      <w:r>
        <w:fldChar w:fldCharType="end"/>
      </w:r>
    </w:p>
    <w:p w14:paraId="128C4A9A" w14:textId="65FF045C" w:rsidR="00B43205" w:rsidRDefault="00B43205">
      <w:pPr>
        <w:pStyle w:val="TOC8"/>
        <w:rPr>
          <w:rFonts w:asciiTheme="minorHAnsi" w:eastAsiaTheme="minorEastAsia" w:hAnsiTheme="minorHAnsi" w:cstheme="minorBidi"/>
          <w:b w:val="0"/>
          <w:szCs w:val="22"/>
        </w:rPr>
      </w:pPr>
      <w:r>
        <w:t>Annex A (normative): Reference measurement channels</w:t>
      </w:r>
      <w:r>
        <w:tab/>
      </w:r>
      <w:r>
        <w:fldChar w:fldCharType="begin"/>
      </w:r>
      <w:r>
        <w:instrText xml:space="preserve"> PAGEREF _Toc138894333 \h </w:instrText>
      </w:r>
      <w:r>
        <w:fldChar w:fldCharType="separate"/>
      </w:r>
      <w:r>
        <w:t>53</w:t>
      </w:r>
      <w:r>
        <w:fldChar w:fldCharType="end"/>
      </w:r>
    </w:p>
    <w:p w14:paraId="2B16BACE" w14:textId="553C57B5" w:rsidR="00B43205" w:rsidRDefault="00B43205">
      <w:pPr>
        <w:pStyle w:val="TOC1"/>
        <w:rPr>
          <w:rFonts w:asciiTheme="minorHAnsi" w:eastAsiaTheme="minorEastAsia" w:hAnsiTheme="minorHAnsi" w:cstheme="minorBidi"/>
          <w:szCs w:val="22"/>
        </w:rPr>
      </w:pPr>
      <w:r w:rsidRPr="00444F17">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_Toc138894334 \h </w:instrText>
      </w:r>
      <w:r>
        <w:fldChar w:fldCharType="separate"/>
      </w:r>
      <w:r>
        <w:t>54</w:t>
      </w:r>
      <w:r>
        <w:fldChar w:fldCharType="end"/>
      </w:r>
    </w:p>
    <w:p w14:paraId="220947E8" w14:textId="12121445" w:rsidR="00B43205" w:rsidRDefault="00B43205">
      <w:pPr>
        <w:pStyle w:val="TOC1"/>
        <w:rPr>
          <w:rFonts w:asciiTheme="minorHAnsi" w:eastAsiaTheme="minorEastAsia" w:hAnsiTheme="minorHAnsi" w:cstheme="minorBidi"/>
          <w:szCs w:val="22"/>
        </w:rPr>
      </w:pPr>
      <w:r w:rsidRPr="00444F17">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_Toc138894335 \h </w:instrText>
      </w:r>
      <w:r>
        <w:fldChar w:fldCharType="separate"/>
      </w:r>
      <w:r>
        <w:t>54</w:t>
      </w:r>
      <w:r>
        <w:fldChar w:fldCharType="end"/>
      </w:r>
    </w:p>
    <w:p w14:paraId="5918454E" w14:textId="62E7EE35" w:rsidR="00B43205" w:rsidRDefault="00B43205">
      <w:pPr>
        <w:pStyle w:val="TOC1"/>
        <w:rPr>
          <w:rFonts w:asciiTheme="minorHAnsi" w:eastAsiaTheme="minorEastAsia" w:hAnsiTheme="minorHAnsi" w:cstheme="minorBidi"/>
          <w:szCs w:val="22"/>
        </w:rPr>
      </w:pPr>
      <w:r>
        <w:t>A.</w:t>
      </w:r>
      <w:r w:rsidRPr="00444F17">
        <w:rPr>
          <w:lang w:val="en-US" w:eastAsia="zh-CN"/>
        </w:rPr>
        <w:t>3</w:t>
      </w:r>
      <w:r>
        <w:rPr>
          <w:rFonts w:asciiTheme="minorHAnsi" w:eastAsiaTheme="minorEastAsia" w:hAnsiTheme="minorHAnsi" w:cstheme="minorBidi"/>
          <w:szCs w:val="22"/>
        </w:rPr>
        <w:tab/>
      </w:r>
      <w:r>
        <w:t>Fixed Reference Channels for NB-IOT reference sensitivity (</w:t>
      </w:r>
      <w:r w:rsidRPr="00444F17">
        <w:rPr>
          <w:rFonts w:cs="Arial"/>
          <w:lang w:val="en-US"/>
        </w:rPr>
        <w:t xml:space="preserve">π/2 </w:t>
      </w:r>
      <w:r>
        <w:t>BPSK, R=1/3)</w:t>
      </w:r>
      <w:r>
        <w:tab/>
      </w:r>
      <w:r>
        <w:fldChar w:fldCharType="begin"/>
      </w:r>
      <w:r>
        <w:instrText xml:space="preserve"> PAGEREF _Toc138894336 \h </w:instrText>
      </w:r>
      <w:r>
        <w:fldChar w:fldCharType="separate"/>
      </w:r>
      <w:r>
        <w:t>55</w:t>
      </w:r>
      <w:r>
        <w:fldChar w:fldCharType="end"/>
      </w:r>
    </w:p>
    <w:p w14:paraId="132799C1" w14:textId="02C327B3" w:rsidR="00B43205" w:rsidRDefault="00B43205">
      <w:pPr>
        <w:pStyle w:val="TOC1"/>
        <w:rPr>
          <w:rFonts w:asciiTheme="minorHAnsi" w:eastAsiaTheme="minorEastAsia" w:hAnsiTheme="minorHAnsi" w:cstheme="minorBidi"/>
          <w:szCs w:val="22"/>
        </w:rPr>
      </w:pPr>
      <w:r>
        <w:t>A.</w:t>
      </w:r>
      <w:r w:rsidRPr="00444F17">
        <w:rPr>
          <w:lang w:val="en-US" w:eastAsia="zh-CN"/>
        </w:rPr>
        <w:t>4</w:t>
      </w:r>
      <w:r>
        <w:rPr>
          <w:rFonts w:asciiTheme="minorHAnsi" w:eastAsiaTheme="minorEastAsia" w:hAnsiTheme="minorHAnsi" w:cstheme="minorBidi"/>
          <w:szCs w:val="22"/>
        </w:rPr>
        <w:tab/>
      </w:r>
      <w:r>
        <w:t>Fixed Reference Channels for NB-IoT dynamic range (</w:t>
      </w:r>
      <w:r w:rsidRPr="00444F17">
        <w:rPr>
          <w:rFonts w:cs="Arial"/>
        </w:rPr>
        <w:t>π/4 QPSK</w:t>
      </w:r>
      <w:r>
        <w:t>, R=2/3)</w:t>
      </w:r>
      <w:r>
        <w:tab/>
      </w:r>
      <w:r>
        <w:fldChar w:fldCharType="begin"/>
      </w:r>
      <w:r>
        <w:instrText xml:space="preserve"> PAGEREF _Toc138894337 \h </w:instrText>
      </w:r>
      <w:r>
        <w:fldChar w:fldCharType="separate"/>
      </w:r>
      <w:r>
        <w:t>55</w:t>
      </w:r>
      <w:r>
        <w:fldChar w:fldCharType="end"/>
      </w:r>
    </w:p>
    <w:p w14:paraId="71424179" w14:textId="64C58195" w:rsidR="00B43205" w:rsidRDefault="00B43205">
      <w:pPr>
        <w:pStyle w:val="TOC1"/>
        <w:rPr>
          <w:rFonts w:asciiTheme="minorHAnsi" w:eastAsiaTheme="minorEastAsia" w:hAnsiTheme="minorHAnsi" w:cstheme="minorBidi"/>
          <w:szCs w:val="22"/>
        </w:rPr>
      </w:pPr>
      <w:r w:rsidRPr="00444F17">
        <w:rPr>
          <w:lang w:val="en-US"/>
        </w:rPr>
        <w:t>A.</w:t>
      </w:r>
      <w:r w:rsidRPr="00444F17">
        <w:rPr>
          <w:lang w:val="en-US" w:eastAsia="zh-CN"/>
        </w:rPr>
        <w:t>5</w:t>
      </w:r>
      <w:r>
        <w:rPr>
          <w:rFonts w:asciiTheme="minorHAnsi" w:eastAsiaTheme="minorEastAsia" w:hAnsiTheme="minorHAnsi" w:cstheme="minorBidi"/>
          <w:szCs w:val="22"/>
        </w:rPr>
        <w:tab/>
      </w:r>
      <w:r w:rsidRPr="00444F17">
        <w:rPr>
          <w:lang w:val="en-US"/>
        </w:rPr>
        <w:t>Fixed Reference Channels for performance requirements (QPSK 1/3)</w:t>
      </w:r>
      <w:r>
        <w:tab/>
      </w:r>
      <w:r>
        <w:fldChar w:fldCharType="begin"/>
      </w:r>
      <w:r>
        <w:instrText xml:space="preserve"> PAGEREF _Toc138894338 \h </w:instrText>
      </w:r>
      <w:r>
        <w:fldChar w:fldCharType="separate"/>
      </w:r>
      <w:r>
        <w:t>56</w:t>
      </w:r>
      <w:r>
        <w:fldChar w:fldCharType="end"/>
      </w:r>
    </w:p>
    <w:p w14:paraId="15D6C049" w14:textId="3AA7116A" w:rsidR="00B43205" w:rsidRDefault="00B43205">
      <w:pPr>
        <w:pStyle w:val="TOC1"/>
        <w:rPr>
          <w:rFonts w:asciiTheme="minorHAnsi" w:eastAsiaTheme="minorEastAsia" w:hAnsiTheme="minorHAnsi" w:cstheme="minorBidi"/>
          <w:szCs w:val="22"/>
        </w:rPr>
      </w:pPr>
      <w:r w:rsidRPr="00444F17">
        <w:rPr>
          <w:lang w:val="en-US"/>
        </w:rPr>
        <w:t>A.</w:t>
      </w:r>
      <w:r w:rsidRPr="00444F17">
        <w:rPr>
          <w:lang w:val="en-US" w:eastAsia="zh-CN"/>
        </w:rPr>
        <w:t>6</w:t>
      </w:r>
      <w:r>
        <w:rPr>
          <w:rFonts w:asciiTheme="minorHAnsi" w:eastAsiaTheme="minorEastAsia" w:hAnsiTheme="minorHAnsi" w:cstheme="minorBidi"/>
          <w:szCs w:val="22"/>
        </w:rPr>
        <w:tab/>
      </w:r>
      <w:r w:rsidRPr="00444F17">
        <w:rPr>
          <w:lang w:val="en-US"/>
        </w:rPr>
        <w:t>PRACH Test preambles</w:t>
      </w:r>
      <w:r>
        <w:tab/>
      </w:r>
      <w:r>
        <w:fldChar w:fldCharType="begin"/>
      </w:r>
      <w:r>
        <w:instrText xml:space="preserve"> PAGEREF _Toc138894339 \h </w:instrText>
      </w:r>
      <w:r>
        <w:fldChar w:fldCharType="separate"/>
      </w:r>
      <w:r>
        <w:t>56</w:t>
      </w:r>
      <w:r>
        <w:fldChar w:fldCharType="end"/>
      </w:r>
    </w:p>
    <w:p w14:paraId="6A9B77C6" w14:textId="1868D70C" w:rsidR="00B43205" w:rsidRDefault="00B43205">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 xml:space="preserve">Fixed Reference Channels for NB-IoT </w:t>
      </w:r>
      <w:r>
        <w:rPr>
          <w:lang w:eastAsia="zh-CN"/>
        </w:rPr>
        <w:t>NPUSCH format 1</w:t>
      </w:r>
      <w:r>
        <w:tab/>
      </w:r>
      <w:r>
        <w:fldChar w:fldCharType="begin"/>
      </w:r>
      <w:r>
        <w:instrText xml:space="preserve"> PAGEREF _Toc138894340 \h </w:instrText>
      </w:r>
      <w:r>
        <w:fldChar w:fldCharType="separate"/>
      </w:r>
      <w:r>
        <w:t>57</w:t>
      </w:r>
      <w:r>
        <w:fldChar w:fldCharType="end"/>
      </w:r>
    </w:p>
    <w:p w14:paraId="694EDD2A" w14:textId="58616757" w:rsidR="00B43205" w:rsidRDefault="00B43205">
      <w:pPr>
        <w:pStyle w:val="TOC2"/>
        <w:rPr>
          <w:rFonts w:asciiTheme="minorHAnsi" w:eastAsiaTheme="minorEastAsia" w:hAnsiTheme="minorHAnsi" w:cstheme="minorBidi"/>
          <w:sz w:val="22"/>
          <w:szCs w:val="22"/>
        </w:rPr>
      </w:pPr>
      <w:r w:rsidRPr="00444F17">
        <w:rPr>
          <w:rFonts w:eastAsia="MS Mincho"/>
        </w:rPr>
        <w:t>A.7.1</w:t>
      </w:r>
      <w:r>
        <w:rPr>
          <w:rFonts w:asciiTheme="minorHAnsi" w:eastAsiaTheme="minorEastAsia" w:hAnsiTheme="minorHAnsi" w:cstheme="minorBidi"/>
          <w:sz w:val="22"/>
          <w:szCs w:val="22"/>
        </w:rPr>
        <w:tab/>
      </w:r>
      <w:r>
        <w:rPr>
          <w:lang w:eastAsia="zh-CN"/>
        </w:rPr>
        <w:t>One PRB</w:t>
      </w:r>
      <w:r>
        <w:tab/>
      </w:r>
      <w:r>
        <w:fldChar w:fldCharType="begin"/>
      </w:r>
      <w:r>
        <w:instrText xml:space="preserve"> PAGEREF _Toc138894341 \h </w:instrText>
      </w:r>
      <w:r>
        <w:fldChar w:fldCharType="separate"/>
      </w:r>
      <w:r>
        <w:t>57</w:t>
      </w:r>
      <w:r>
        <w:fldChar w:fldCharType="end"/>
      </w:r>
    </w:p>
    <w:p w14:paraId="1187863A" w14:textId="1E92DD86" w:rsidR="00B43205" w:rsidRDefault="00B43205">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Fixed Reference Channels for NB-IOT reference sensitivity (</w:t>
      </w:r>
      <w:r w:rsidRPr="00444F17">
        <w:rPr>
          <w:rFonts w:cs="Arial"/>
          <w:lang w:val="en-US"/>
        </w:rPr>
        <w:t xml:space="preserve">π/2 </w:t>
      </w:r>
      <w:r>
        <w:t>BPSK, R=1/3)</w:t>
      </w:r>
      <w:r>
        <w:tab/>
      </w:r>
      <w:r>
        <w:fldChar w:fldCharType="begin"/>
      </w:r>
      <w:r>
        <w:instrText xml:space="preserve"> PAGEREF _Toc138894342 \h </w:instrText>
      </w:r>
      <w:r>
        <w:fldChar w:fldCharType="separate"/>
      </w:r>
      <w:r>
        <w:t>57</w:t>
      </w:r>
      <w:r>
        <w:fldChar w:fldCharType="end"/>
      </w:r>
    </w:p>
    <w:p w14:paraId="17351D1D" w14:textId="5AD0D7B9" w:rsidR="00B43205" w:rsidRDefault="00B43205">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Fixed Reference Channels for NB-IoT dynamic range (</w:t>
      </w:r>
      <w:r w:rsidRPr="00444F17">
        <w:rPr>
          <w:rFonts w:cs="Arial"/>
        </w:rPr>
        <w:t>π/4 QPSK</w:t>
      </w:r>
      <w:r>
        <w:t>, R=2/3)</w:t>
      </w:r>
      <w:r>
        <w:tab/>
      </w:r>
      <w:r>
        <w:fldChar w:fldCharType="begin"/>
      </w:r>
      <w:r>
        <w:instrText xml:space="preserve"> PAGEREF _Toc138894343 \h </w:instrText>
      </w:r>
      <w:r>
        <w:fldChar w:fldCharType="separate"/>
      </w:r>
      <w:r>
        <w:t>58</w:t>
      </w:r>
      <w:r>
        <w:fldChar w:fldCharType="end"/>
      </w:r>
    </w:p>
    <w:p w14:paraId="6BAAA44B" w14:textId="31C39BDF" w:rsidR="00B43205" w:rsidRDefault="00B43205">
      <w:pPr>
        <w:pStyle w:val="TOC8"/>
        <w:rPr>
          <w:rFonts w:asciiTheme="minorHAnsi" w:eastAsiaTheme="minorEastAsia" w:hAnsiTheme="minorHAnsi" w:cstheme="minorBidi"/>
          <w:b w:val="0"/>
          <w:szCs w:val="22"/>
        </w:rPr>
      </w:pPr>
      <w:r>
        <w:t>Annex B (normative): Error Vector Magnitude</w:t>
      </w:r>
      <w:r>
        <w:tab/>
      </w:r>
      <w:r>
        <w:fldChar w:fldCharType="begin"/>
      </w:r>
      <w:r>
        <w:instrText xml:space="preserve"> PAGEREF _Toc138894344 \h </w:instrText>
      </w:r>
      <w:r>
        <w:fldChar w:fldCharType="separate"/>
      </w:r>
      <w:r>
        <w:t>58</w:t>
      </w:r>
      <w:r>
        <w:fldChar w:fldCharType="end"/>
      </w:r>
    </w:p>
    <w:p w14:paraId="0C6DCB62" w14:textId="1401D9CB" w:rsidR="00B43205" w:rsidRDefault="00B43205">
      <w:pPr>
        <w:pStyle w:val="TOC1"/>
        <w:rPr>
          <w:rFonts w:asciiTheme="minorHAnsi" w:eastAsiaTheme="minorEastAsia" w:hAnsiTheme="minorHAnsi" w:cstheme="minorBidi"/>
          <w:szCs w:val="22"/>
        </w:rPr>
      </w:pPr>
      <w:r w:rsidRPr="00444F17">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_Toc138894345 \h </w:instrText>
      </w:r>
      <w:r>
        <w:fldChar w:fldCharType="separate"/>
      </w:r>
      <w:r>
        <w:t>58</w:t>
      </w:r>
      <w:r>
        <w:fldChar w:fldCharType="end"/>
      </w:r>
    </w:p>
    <w:p w14:paraId="6B202512" w14:textId="41549130" w:rsidR="00B43205" w:rsidRDefault="00B43205">
      <w:pPr>
        <w:pStyle w:val="TOC1"/>
        <w:rPr>
          <w:rFonts w:asciiTheme="minorHAnsi" w:eastAsiaTheme="minorEastAsia" w:hAnsiTheme="minorHAnsi" w:cstheme="minorBidi"/>
          <w:szCs w:val="22"/>
        </w:rPr>
      </w:pPr>
      <w:r w:rsidRPr="00444F17">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_Toc138894346 \h </w:instrText>
      </w:r>
      <w:r>
        <w:fldChar w:fldCharType="separate"/>
      </w:r>
      <w:r>
        <w:t>59</w:t>
      </w:r>
      <w:r>
        <w:fldChar w:fldCharType="end"/>
      </w:r>
    </w:p>
    <w:p w14:paraId="4B3B25C4" w14:textId="1A7A3B64" w:rsidR="00B43205" w:rsidRDefault="00B43205">
      <w:pPr>
        <w:pStyle w:val="TOC1"/>
        <w:rPr>
          <w:rFonts w:asciiTheme="minorHAnsi" w:eastAsiaTheme="minorEastAsia" w:hAnsiTheme="minorHAnsi" w:cstheme="minorBidi"/>
          <w:szCs w:val="22"/>
        </w:rPr>
      </w:pPr>
      <w:r w:rsidRPr="00444F17">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_Toc138894347 \h </w:instrText>
      </w:r>
      <w:r>
        <w:fldChar w:fldCharType="separate"/>
      </w:r>
      <w:r>
        <w:t>60</w:t>
      </w:r>
      <w:r>
        <w:fldChar w:fldCharType="end"/>
      </w:r>
    </w:p>
    <w:p w14:paraId="37249E5B" w14:textId="634B9867" w:rsidR="00B43205" w:rsidRDefault="00B43205">
      <w:pPr>
        <w:pStyle w:val="TOC1"/>
        <w:rPr>
          <w:rFonts w:asciiTheme="minorHAnsi" w:eastAsiaTheme="minorEastAsia" w:hAnsiTheme="minorHAnsi" w:cstheme="minorBidi"/>
          <w:szCs w:val="22"/>
        </w:rPr>
      </w:pPr>
      <w:r w:rsidRPr="00444F17">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_Toc138894348 \h </w:instrText>
      </w:r>
      <w:r>
        <w:fldChar w:fldCharType="separate"/>
      </w:r>
      <w:r>
        <w:t>60</w:t>
      </w:r>
      <w:r>
        <w:fldChar w:fldCharType="end"/>
      </w:r>
    </w:p>
    <w:p w14:paraId="12DBCDD9" w14:textId="67EABB8D" w:rsidR="00B43205" w:rsidRDefault="00B43205">
      <w:pPr>
        <w:pStyle w:val="TOC1"/>
        <w:rPr>
          <w:rFonts w:asciiTheme="minorHAnsi" w:eastAsiaTheme="minorEastAsia" w:hAnsiTheme="minorHAnsi" w:cstheme="minorBidi"/>
          <w:szCs w:val="22"/>
        </w:rPr>
      </w:pPr>
      <w:r w:rsidRPr="00444F17">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_Toc138894349 \h </w:instrText>
      </w:r>
      <w:r>
        <w:fldChar w:fldCharType="separate"/>
      </w:r>
      <w:r>
        <w:t>60</w:t>
      </w:r>
      <w:r>
        <w:fldChar w:fldCharType="end"/>
      </w:r>
    </w:p>
    <w:p w14:paraId="1574A792" w14:textId="104BA5B3" w:rsidR="00B43205" w:rsidRDefault="00B43205">
      <w:pPr>
        <w:pStyle w:val="TOC2"/>
        <w:rPr>
          <w:rFonts w:asciiTheme="minorHAnsi" w:eastAsiaTheme="minorEastAsia" w:hAnsiTheme="minorHAnsi" w:cstheme="minorBidi"/>
          <w:sz w:val="22"/>
          <w:szCs w:val="22"/>
        </w:rPr>
      </w:pPr>
      <w:r w:rsidRPr="00444F17">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_Toc138894350 \h </w:instrText>
      </w:r>
      <w:r>
        <w:fldChar w:fldCharType="separate"/>
      </w:r>
      <w:r>
        <w:t>61</w:t>
      </w:r>
      <w:r>
        <w:fldChar w:fldCharType="end"/>
      </w:r>
    </w:p>
    <w:p w14:paraId="374D462F" w14:textId="04DAE643" w:rsidR="00B43205" w:rsidRDefault="00B43205">
      <w:pPr>
        <w:pStyle w:val="TOC1"/>
        <w:rPr>
          <w:rFonts w:asciiTheme="minorHAnsi" w:eastAsiaTheme="minorEastAsia" w:hAnsiTheme="minorHAnsi" w:cstheme="minorBidi"/>
          <w:szCs w:val="22"/>
        </w:rPr>
      </w:pPr>
      <w:r w:rsidRPr="00444F17">
        <w:rPr>
          <w:lang w:val="en-US" w:eastAsia="zh-CN"/>
        </w:rPr>
        <w:lastRenderedPageBreak/>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_Toc138894351 \h </w:instrText>
      </w:r>
      <w:r>
        <w:fldChar w:fldCharType="separate"/>
      </w:r>
      <w:r>
        <w:t>61</w:t>
      </w:r>
      <w:r>
        <w:fldChar w:fldCharType="end"/>
      </w:r>
    </w:p>
    <w:p w14:paraId="2A8A511E" w14:textId="738EE466" w:rsidR="00B43205" w:rsidRDefault="00B43205">
      <w:pPr>
        <w:pStyle w:val="TOC1"/>
        <w:rPr>
          <w:rFonts w:asciiTheme="minorHAnsi" w:eastAsiaTheme="minorEastAsia" w:hAnsiTheme="minorHAnsi" w:cstheme="minorBidi"/>
          <w:szCs w:val="22"/>
        </w:rPr>
      </w:pPr>
      <w:r w:rsidRPr="00444F17">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_Toc138894352 \h </w:instrText>
      </w:r>
      <w:r>
        <w:fldChar w:fldCharType="separate"/>
      </w:r>
      <w:r>
        <w:t>63</w:t>
      </w:r>
      <w:r>
        <w:fldChar w:fldCharType="end"/>
      </w:r>
    </w:p>
    <w:p w14:paraId="1756AFC9" w14:textId="453203A1" w:rsidR="00B43205" w:rsidRDefault="00B43205">
      <w:pPr>
        <w:pStyle w:val="TOC8"/>
        <w:rPr>
          <w:rFonts w:asciiTheme="minorHAnsi" w:eastAsiaTheme="minorEastAsia" w:hAnsiTheme="minorHAnsi" w:cstheme="minorBidi"/>
          <w:b w:val="0"/>
          <w:szCs w:val="22"/>
        </w:rPr>
      </w:pPr>
      <w:r w:rsidRPr="00444F17">
        <w:rPr>
          <w:rFonts w:eastAsia="DengXian"/>
        </w:rPr>
        <w:t xml:space="preserve">Annex C (normative): </w:t>
      </w:r>
      <w:r>
        <w:t>Characteristics of the interfering signals</w:t>
      </w:r>
      <w:r>
        <w:tab/>
      </w:r>
      <w:r>
        <w:fldChar w:fldCharType="begin"/>
      </w:r>
      <w:r>
        <w:instrText xml:space="preserve"> PAGEREF _Toc138894353 \h </w:instrText>
      </w:r>
      <w:r>
        <w:fldChar w:fldCharType="separate"/>
      </w:r>
      <w:r>
        <w:t>64</w:t>
      </w:r>
      <w:r>
        <w:fldChar w:fldCharType="end"/>
      </w:r>
    </w:p>
    <w:p w14:paraId="73A27B39" w14:textId="30F796E4" w:rsidR="00B43205" w:rsidRDefault="00B43205">
      <w:pPr>
        <w:pStyle w:val="TOC1"/>
        <w:rPr>
          <w:rFonts w:asciiTheme="minorHAnsi" w:eastAsiaTheme="minorEastAsia" w:hAnsiTheme="minorHAnsi" w:cstheme="minorBidi"/>
          <w:szCs w:val="22"/>
        </w:rPr>
      </w:pPr>
      <w:r w:rsidRPr="00444F17">
        <w:rPr>
          <w:lang w:val="en-US"/>
        </w:rPr>
        <w:t>Annex D (Normative):  Propagation condition</w:t>
      </w:r>
      <w:r>
        <w:tab/>
      </w:r>
      <w:r>
        <w:fldChar w:fldCharType="begin"/>
      </w:r>
      <w:r>
        <w:instrText xml:space="preserve"> PAGEREF _Toc138894354 \h </w:instrText>
      </w:r>
      <w:r>
        <w:fldChar w:fldCharType="separate"/>
      </w:r>
      <w:r>
        <w:t>65</w:t>
      </w:r>
      <w:r>
        <w:fldChar w:fldCharType="end"/>
      </w:r>
    </w:p>
    <w:p w14:paraId="3B5E254E" w14:textId="15EEC849" w:rsidR="00B43205" w:rsidRDefault="00B43205">
      <w:pPr>
        <w:pStyle w:val="TOC1"/>
        <w:rPr>
          <w:rFonts w:asciiTheme="minorHAnsi" w:eastAsiaTheme="minorEastAsia" w:hAnsiTheme="minorHAnsi" w:cstheme="minorBidi"/>
          <w:szCs w:val="22"/>
        </w:rPr>
      </w:pPr>
      <w:r w:rsidRPr="00444F17">
        <w:rPr>
          <w:lang w:val="en-US"/>
        </w:rPr>
        <w:t>D.1</w:t>
      </w:r>
      <w:r>
        <w:rPr>
          <w:rFonts w:asciiTheme="minorHAnsi" w:eastAsiaTheme="minorEastAsia" w:hAnsiTheme="minorHAnsi" w:cstheme="minorBidi"/>
          <w:szCs w:val="22"/>
        </w:rPr>
        <w:tab/>
      </w:r>
      <w:r w:rsidRPr="00444F17">
        <w:rPr>
          <w:lang w:val="en-US"/>
        </w:rPr>
        <w:t>Static propagation condition</w:t>
      </w:r>
      <w:r>
        <w:tab/>
      </w:r>
      <w:r>
        <w:fldChar w:fldCharType="begin"/>
      </w:r>
      <w:r>
        <w:instrText xml:space="preserve"> PAGEREF _Toc138894355 \h </w:instrText>
      </w:r>
      <w:r>
        <w:fldChar w:fldCharType="separate"/>
      </w:r>
      <w:r>
        <w:t>65</w:t>
      </w:r>
      <w:r>
        <w:fldChar w:fldCharType="end"/>
      </w:r>
    </w:p>
    <w:p w14:paraId="25C9F4E2" w14:textId="6127AAD1" w:rsidR="00B43205" w:rsidRDefault="00B43205">
      <w:pPr>
        <w:pStyle w:val="TOC1"/>
        <w:rPr>
          <w:rFonts w:asciiTheme="minorHAnsi" w:eastAsiaTheme="minorEastAsia" w:hAnsiTheme="minorHAnsi" w:cstheme="minorBidi"/>
          <w:szCs w:val="22"/>
        </w:rPr>
      </w:pPr>
      <w:r w:rsidRPr="00444F17">
        <w:rPr>
          <w:lang w:val="en-US"/>
        </w:rPr>
        <w:t>D.2</w:t>
      </w:r>
      <w:r>
        <w:rPr>
          <w:rFonts w:asciiTheme="minorHAnsi" w:eastAsiaTheme="minorEastAsia" w:hAnsiTheme="minorHAnsi" w:cstheme="minorBidi"/>
          <w:szCs w:val="22"/>
        </w:rPr>
        <w:tab/>
      </w:r>
      <w:r w:rsidRPr="00444F17">
        <w:rPr>
          <w:lang w:val="en-US"/>
        </w:rPr>
        <w:t>Multi-path fading propagation conditions</w:t>
      </w:r>
      <w:r>
        <w:tab/>
      </w:r>
      <w:r>
        <w:fldChar w:fldCharType="begin"/>
      </w:r>
      <w:r>
        <w:instrText xml:space="preserve"> PAGEREF _Toc138894356 \h </w:instrText>
      </w:r>
      <w:r>
        <w:fldChar w:fldCharType="separate"/>
      </w:r>
      <w:r>
        <w:t>65</w:t>
      </w:r>
      <w:r>
        <w:fldChar w:fldCharType="end"/>
      </w:r>
    </w:p>
    <w:p w14:paraId="4FC449E2" w14:textId="68445167" w:rsidR="00B43205" w:rsidRDefault="00B43205">
      <w:pPr>
        <w:pStyle w:val="TOC2"/>
        <w:rPr>
          <w:rFonts w:asciiTheme="minorHAnsi" w:eastAsiaTheme="minorEastAsia" w:hAnsiTheme="minorHAnsi" w:cstheme="minorBidi"/>
          <w:sz w:val="22"/>
          <w:szCs w:val="22"/>
        </w:rPr>
      </w:pPr>
      <w:r w:rsidRPr="00444F17">
        <w:rPr>
          <w:lang w:val="en-US" w:eastAsia="zh-CN"/>
        </w:rPr>
        <w:t>D.2.1</w:t>
      </w:r>
      <w:r>
        <w:rPr>
          <w:rFonts w:asciiTheme="minorHAnsi" w:eastAsiaTheme="minorEastAsia" w:hAnsiTheme="minorHAnsi" w:cstheme="minorBidi"/>
          <w:sz w:val="22"/>
          <w:szCs w:val="22"/>
        </w:rPr>
        <w:tab/>
      </w:r>
      <w:r w:rsidRPr="00444F17">
        <w:rPr>
          <w:lang w:val="en-US" w:eastAsia="zh-CN"/>
        </w:rPr>
        <w:t>Delay profiles</w:t>
      </w:r>
      <w:r>
        <w:tab/>
      </w:r>
      <w:r>
        <w:fldChar w:fldCharType="begin"/>
      </w:r>
      <w:r>
        <w:instrText xml:space="preserve"> PAGEREF _Toc138894357 \h </w:instrText>
      </w:r>
      <w:r>
        <w:fldChar w:fldCharType="separate"/>
      </w:r>
      <w:r>
        <w:t>65</w:t>
      </w:r>
      <w:r>
        <w:fldChar w:fldCharType="end"/>
      </w:r>
    </w:p>
    <w:p w14:paraId="38533D64" w14:textId="59413DAE" w:rsidR="00B43205" w:rsidRDefault="00B43205">
      <w:pPr>
        <w:pStyle w:val="TOC3"/>
        <w:rPr>
          <w:rFonts w:asciiTheme="minorHAnsi" w:eastAsiaTheme="minorEastAsia" w:hAnsiTheme="minorHAnsi" w:cstheme="minorBidi"/>
          <w:sz w:val="22"/>
          <w:szCs w:val="22"/>
        </w:rPr>
      </w:pPr>
      <w:r w:rsidRPr="00444F17">
        <w:rPr>
          <w:lang w:val="en-US" w:eastAsia="zh-CN"/>
        </w:rPr>
        <w:t>D.2.1.1</w:t>
      </w:r>
      <w:r>
        <w:rPr>
          <w:rFonts w:asciiTheme="minorHAnsi" w:eastAsiaTheme="minorEastAsia" w:hAnsiTheme="minorHAnsi" w:cstheme="minorBidi"/>
          <w:sz w:val="22"/>
          <w:szCs w:val="22"/>
        </w:rPr>
        <w:tab/>
      </w:r>
      <w:r w:rsidRPr="00444F17">
        <w:rPr>
          <w:lang w:val="en-US" w:eastAsia="zh-CN"/>
        </w:rPr>
        <w:t>Delay profiles</w:t>
      </w:r>
      <w:r>
        <w:tab/>
      </w:r>
      <w:r>
        <w:fldChar w:fldCharType="begin"/>
      </w:r>
      <w:r>
        <w:instrText xml:space="preserve"> PAGEREF _Toc138894358 \h </w:instrText>
      </w:r>
      <w:r>
        <w:fldChar w:fldCharType="separate"/>
      </w:r>
      <w:r>
        <w:t>65</w:t>
      </w:r>
      <w:r>
        <w:fldChar w:fldCharType="end"/>
      </w:r>
    </w:p>
    <w:p w14:paraId="6C66FA72" w14:textId="2A7489E1" w:rsidR="00B43205" w:rsidRDefault="00B43205">
      <w:pPr>
        <w:pStyle w:val="TOC2"/>
        <w:rPr>
          <w:rFonts w:asciiTheme="minorHAnsi" w:eastAsiaTheme="minorEastAsia" w:hAnsiTheme="minorHAnsi" w:cstheme="minorBidi"/>
          <w:sz w:val="22"/>
          <w:szCs w:val="22"/>
        </w:rPr>
      </w:pPr>
      <w:r w:rsidRPr="00444F17">
        <w:rPr>
          <w:lang w:val="en-US" w:eastAsia="zh-CN"/>
        </w:rPr>
        <w:t>D.2.2</w:t>
      </w:r>
      <w:r>
        <w:rPr>
          <w:rFonts w:asciiTheme="minorHAnsi" w:eastAsiaTheme="minorEastAsia" w:hAnsiTheme="minorHAnsi" w:cstheme="minorBidi"/>
          <w:sz w:val="22"/>
          <w:szCs w:val="22"/>
        </w:rPr>
        <w:tab/>
      </w:r>
      <w:r w:rsidRPr="00444F17">
        <w:rPr>
          <w:lang w:val="en-US" w:eastAsia="zh-CN"/>
        </w:rPr>
        <w:t>Combinations of channel model parameters</w:t>
      </w:r>
      <w:r>
        <w:tab/>
      </w:r>
      <w:r>
        <w:fldChar w:fldCharType="begin"/>
      </w:r>
      <w:r>
        <w:instrText xml:space="preserve"> PAGEREF _Toc138894359 \h </w:instrText>
      </w:r>
      <w:r>
        <w:fldChar w:fldCharType="separate"/>
      </w:r>
      <w:r>
        <w:t>65</w:t>
      </w:r>
      <w:r>
        <w:fldChar w:fldCharType="end"/>
      </w:r>
    </w:p>
    <w:p w14:paraId="45A2CE71" w14:textId="711F3975" w:rsidR="00B43205" w:rsidRDefault="00B43205">
      <w:pPr>
        <w:pStyle w:val="TOC8"/>
        <w:rPr>
          <w:rFonts w:asciiTheme="minorHAnsi" w:eastAsiaTheme="minorEastAsia" w:hAnsiTheme="minorHAnsi" w:cstheme="minorBidi"/>
          <w:b w:val="0"/>
          <w:szCs w:val="22"/>
        </w:rPr>
      </w:pPr>
      <w:r>
        <w:t>Annex E (informative): Change history</w:t>
      </w:r>
      <w:r>
        <w:tab/>
      </w:r>
      <w:r>
        <w:fldChar w:fldCharType="begin"/>
      </w:r>
      <w:r>
        <w:instrText xml:space="preserve"> PAGEREF _Toc138894360 \h </w:instrText>
      </w:r>
      <w:r>
        <w:fldChar w:fldCharType="separate"/>
      </w:r>
      <w:r>
        <w:t>66</w:t>
      </w:r>
      <w:r>
        <w:fldChar w:fldCharType="end"/>
      </w:r>
    </w:p>
    <w:p w14:paraId="5ADCB67D" w14:textId="11D6959A" w:rsidR="00D62336" w:rsidRDefault="00B43205">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End w:id="16"/>
      <w:r>
        <w:lastRenderedPageBreak/>
        <w:t>Foreword</w:t>
      </w:r>
      <w:bookmarkEnd w:id="17"/>
      <w:bookmarkEnd w:id="18"/>
      <w:bookmarkEnd w:id="19"/>
      <w:bookmarkEnd w:id="20"/>
      <w:bookmarkEnd w:id="21"/>
      <w:bookmarkEnd w:id="22"/>
      <w:bookmarkEnd w:id="23"/>
      <w:bookmarkEnd w:id="24"/>
    </w:p>
    <w:p w14:paraId="4F5AC566" w14:textId="77777777" w:rsidR="00D62336" w:rsidRDefault="00063062" w:rsidP="007634E6">
      <w:r>
        <w:t xml:space="preserve">This Technical </w:t>
      </w:r>
      <w:bookmarkStart w:id="25" w:name="spectype3"/>
      <w:r>
        <w:t>Specification</w:t>
      </w:r>
      <w:bookmarkEnd w:id="25"/>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6" w:name="introduction"/>
      <w:bookmarkEnd w:id="26"/>
      <w:r>
        <w:br w:type="page"/>
      </w:r>
      <w:bookmarkStart w:id="27" w:name="scope"/>
      <w:bookmarkEnd w:id="27"/>
    </w:p>
    <w:p w14:paraId="535DA8DD" w14:textId="77777777" w:rsidR="00D62336" w:rsidRDefault="00063062">
      <w:pPr>
        <w:pStyle w:val="Heading1"/>
      </w:pPr>
      <w:bookmarkStart w:id="28" w:name="_Toc11154"/>
      <w:bookmarkStart w:id="29" w:name="_Toc121932930"/>
      <w:bookmarkStart w:id="30" w:name="_Toc121908644"/>
      <w:bookmarkStart w:id="31" w:name="_Toc124186439"/>
      <w:bookmarkStart w:id="32" w:name="_Toc137240587"/>
      <w:bookmarkStart w:id="33" w:name="_Toc137244684"/>
      <w:bookmarkStart w:id="34" w:name="_Toc138893898"/>
      <w:bookmarkStart w:id="35" w:name="_Toc138894130"/>
      <w:r>
        <w:lastRenderedPageBreak/>
        <w:t>1</w:t>
      </w:r>
      <w:r>
        <w:tab/>
        <w:t>Scope</w:t>
      </w:r>
      <w:bookmarkEnd w:id="28"/>
      <w:bookmarkEnd w:id="29"/>
      <w:bookmarkEnd w:id="30"/>
      <w:bookmarkEnd w:id="31"/>
      <w:bookmarkEnd w:id="32"/>
      <w:bookmarkEnd w:id="33"/>
      <w:bookmarkEnd w:id="34"/>
      <w:bookmarkEnd w:id="35"/>
    </w:p>
    <w:p w14:paraId="1DFDA7D3" w14:textId="0B4383D8" w:rsidR="000D2DB8" w:rsidRPr="00956C2E" w:rsidRDefault="000D2DB8" w:rsidP="000D2DB8">
      <w:pPr>
        <w:rPr>
          <w:i/>
          <w:color w:val="0000FF"/>
          <w:lang w:val="en-US"/>
        </w:rPr>
      </w:pPr>
      <w:bookmarkStart w:id="36" w:name="references"/>
      <w:bookmarkStart w:id="37" w:name="_Toc12787"/>
      <w:bookmarkStart w:id="38" w:name="_Toc121932931"/>
      <w:bookmarkStart w:id="39" w:name="_Toc121908645"/>
      <w:bookmarkStart w:id="40" w:name="_Toc124186440"/>
      <w:bookmarkStart w:id="41" w:name="_Toc137240588"/>
      <w:bookmarkEnd w:id="36"/>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42" w:name="_Toc137244685"/>
      <w:bookmarkStart w:id="43" w:name="_Toc138893899"/>
      <w:bookmarkStart w:id="44" w:name="_Toc138894131"/>
      <w:r>
        <w:t>2</w:t>
      </w:r>
      <w:r>
        <w:tab/>
        <w:t>References</w:t>
      </w:r>
      <w:bookmarkEnd w:id="37"/>
      <w:bookmarkEnd w:id="38"/>
      <w:bookmarkEnd w:id="39"/>
      <w:bookmarkEnd w:id="40"/>
      <w:bookmarkEnd w:id="41"/>
      <w:bookmarkEnd w:id="42"/>
      <w:bookmarkEnd w:id="43"/>
      <w:bookmarkEnd w:id="44"/>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45" w:name="definitions"/>
      <w:bookmarkStart w:id="46" w:name="_Toc29553"/>
      <w:bookmarkStart w:id="47" w:name="_Toc121932932"/>
      <w:bookmarkStart w:id="48" w:name="_Toc121908646"/>
      <w:bookmarkStart w:id="49" w:name="_Toc124186441"/>
      <w:bookmarkStart w:id="50" w:name="_Toc137240589"/>
      <w:bookmarkStart w:id="51" w:name="_Toc137244686"/>
      <w:bookmarkStart w:id="52" w:name="_Toc138893900"/>
      <w:bookmarkStart w:id="53" w:name="_Toc138894132"/>
      <w:bookmarkEnd w:id="45"/>
      <w:r>
        <w:t>3</w:t>
      </w:r>
      <w:r>
        <w:tab/>
        <w:t>Definitions, symbols and abbreviations</w:t>
      </w:r>
      <w:bookmarkEnd w:id="46"/>
      <w:bookmarkEnd w:id="47"/>
      <w:bookmarkEnd w:id="48"/>
      <w:bookmarkEnd w:id="49"/>
      <w:bookmarkEnd w:id="50"/>
      <w:bookmarkEnd w:id="51"/>
      <w:bookmarkEnd w:id="52"/>
      <w:bookmarkEnd w:id="53"/>
    </w:p>
    <w:p w14:paraId="36C12B3F" w14:textId="77777777" w:rsidR="00D62336" w:rsidRDefault="00063062">
      <w:pPr>
        <w:pStyle w:val="Heading2"/>
      </w:pPr>
      <w:bookmarkStart w:id="54" w:name="_Toc31301"/>
      <w:bookmarkStart w:id="55" w:name="_Toc121932933"/>
      <w:bookmarkStart w:id="56" w:name="_Toc121908647"/>
      <w:bookmarkStart w:id="57" w:name="_Toc124186442"/>
      <w:bookmarkStart w:id="58" w:name="_Toc137240590"/>
      <w:bookmarkStart w:id="59" w:name="_Toc137244687"/>
      <w:bookmarkStart w:id="60" w:name="_Toc138893901"/>
      <w:bookmarkStart w:id="61" w:name="_Toc138894133"/>
      <w:r>
        <w:t>3.1</w:t>
      </w:r>
      <w:r>
        <w:tab/>
        <w:t>Definitions</w:t>
      </w:r>
      <w:bookmarkEnd w:id="54"/>
      <w:bookmarkEnd w:id="55"/>
      <w:bookmarkEnd w:id="56"/>
      <w:bookmarkEnd w:id="57"/>
      <w:bookmarkEnd w:id="58"/>
      <w:bookmarkEnd w:id="59"/>
      <w:bookmarkEnd w:id="60"/>
      <w:bookmarkEnd w:id="6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6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63" w:name="_Hlk494631435"/>
      <w:bookmarkStart w:id="64" w:name="_Hlk490252228"/>
      <w:bookmarkEnd w:id="6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lastRenderedPageBreak/>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63"/>
    <w:bookmarkEnd w:id="6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6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6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lastRenderedPageBreak/>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P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66" w:name="_Toc26704"/>
      <w:bookmarkStart w:id="67" w:name="_Toc121932934"/>
      <w:bookmarkStart w:id="68" w:name="_Toc121908648"/>
      <w:bookmarkStart w:id="69" w:name="_Toc124186443"/>
      <w:bookmarkStart w:id="70" w:name="_Toc137240591"/>
      <w:bookmarkStart w:id="71" w:name="_Toc137244688"/>
      <w:bookmarkStart w:id="72" w:name="_Toc138893902"/>
      <w:bookmarkStart w:id="73" w:name="_Toc138894134"/>
      <w:r>
        <w:t>3.2</w:t>
      </w:r>
      <w:r>
        <w:tab/>
        <w:t>Symbols</w:t>
      </w:r>
      <w:bookmarkEnd w:id="66"/>
      <w:bookmarkEnd w:id="67"/>
      <w:bookmarkEnd w:id="68"/>
      <w:bookmarkEnd w:id="69"/>
      <w:bookmarkEnd w:id="70"/>
      <w:bookmarkEnd w:id="71"/>
      <w:bookmarkEnd w:id="72"/>
      <w:bookmarkEnd w:id="73"/>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lastRenderedPageBreak/>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5pt" o:ole="">
            <v:imagedata r:id="rId12" o:title=""/>
          </v:shape>
          <o:OLEObject Type="Embed" ProgID="Equation.3" ShapeID="_x0000_i1026" DrawAspect="Content" ObjectID="_1749506879"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74" w:name="_Hlk500709692"/>
      <w:r>
        <w:t>P</w:t>
      </w:r>
      <w:r>
        <w:rPr>
          <w:vertAlign w:val="subscript"/>
        </w:rPr>
        <w:t>max,c,TABC</w:t>
      </w:r>
      <w:bookmarkEnd w:id="74"/>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75" w:name="_Toc10575"/>
      <w:bookmarkStart w:id="76" w:name="_Toc121932935"/>
      <w:bookmarkStart w:id="77" w:name="_Toc121908649"/>
      <w:bookmarkStart w:id="78" w:name="_Toc124186444"/>
      <w:bookmarkStart w:id="79" w:name="_Toc137240592"/>
      <w:bookmarkStart w:id="80" w:name="_Toc137244689"/>
      <w:bookmarkStart w:id="81" w:name="_Toc138893903"/>
      <w:bookmarkStart w:id="82" w:name="_Toc138894135"/>
      <w:r>
        <w:t>3.3</w:t>
      </w:r>
      <w:r>
        <w:tab/>
        <w:t>Abbreviations</w:t>
      </w:r>
      <w:bookmarkEnd w:id="75"/>
      <w:bookmarkEnd w:id="76"/>
      <w:bookmarkEnd w:id="77"/>
      <w:bookmarkEnd w:id="78"/>
      <w:bookmarkEnd w:id="79"/>
      <w:bookmarkEnd w:id="80"/>
      <w:bookmarkEnd w:id="81"/>
      <w:bookmarkEnd w:id="82"/>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83"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lastRenderedPageBreak/>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84" w:name="OLE_LINK17"/>
      <w:r>
        <w:rPr>
          <w:lang w:val="fr-FR"/>
        </w:rPr>
        <w:t>RB</w:t>
      </w:r>
      <w:r>
        <w:rPr>
          <w:lang w:val="fr-FR"/>
        </w:rPr>
        <w:tab/>
        <w:t>Resource Bloc</w:t>
      </w:r>
      <w:bookmarkEnd w:id="84"/>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83"/>
    <w:p w14:paraId="47FEC22A" w14:textId="77777777" w:rsidR="00D62336" w:rsidRDefault="00063062">
      <w:pPr>
        <w:pStyle w:val="EW"/>
      </w:pPr>
      <w:r>
        <w:t>TX</w:t>
      </w:r>
      <w:r>
        <w:tab/>
        <w:t>Transmitter</w:t>
      </w:r>
    </w:p>
    <w:p w14:paraId="136B943C" w14:textId="77777777" w:rsidR="00D62336" w:rsidRDefault="00063062">
      <w:pPr>
        <w:pStyle w:val="Heading1"/>
      </w:pPr>
      <w:bookmarkStart w:id="85" w:name="clause4"/>
      <w:bookmarkStart w:id="86" w:name="_Toc19679"/>
      <w:bookmarkStart w:id="87" w:name="_Toc121932936"/>
      <w:bookmarkStart w:id="88" w:name="_Toc121908650"/>
      <w:bookmarkStart w:id="89" w:name="_Toc124186445"/>
      <w:bookmarkStart w:id="90" w:name="_Toc137240593"/>
      <w:bookmarkStart w:id="91" w:name="_Toc137244690"/>
      <w:bookmarkStart w:id="92" w:name="_Toc138893904"/>
      <w:bookmarkStart w:id="93" w:name="_Toc138894136"/>
      <w:bookmarkEnd w:id="85"/>
      <w:r>
        <w:t>4</w:t>
      </w:r>
      <w:r>
        <w:tab/>
      </w:r>
      <w:r>
        <w:rPr>
          <w:rFonts w:hint="eastAsia"/>
          <w:lang w:eastAsia="zh-CN"/>
        </w:rPr>
        <w:t>General</w:t>
      </w:r>
      <w:bookmarkEnd w:id="86"/>
      <w:bookmarkEnd w:id="87"/>
      <w:bookmarkEnd w:id="88"/>
      <w:bookmarkEnd w:id="89"/>
      <w:bookmarkEnd w:id="90"/>
      <w:bookmarkEnd w:id="91"/>
      <w:bookmarkEnd w:id="92"/>
      <w:bookmarkEnd w:id="93"/>
    </w:p>
    <w:p w14:paraId="21228682" w14:textId="77777777" w:rsidR="00D62336" w:rsidRDefault="00063062">
      <w:pPr>
        <w:pStyle w:val="Heading2"/>
        <w:rPr>
          <w:lang w:eastAsia="zh-CN"/>
        </w:rPr>
      </w:pPr>
      <w:bookmarkStart w:id="94" w:name="_Toc22202"/>
      <w:bookmarkStart w:id="95" w:name="_Toc121932937"/>
      <w:bookmarkStart w:id="96" w:name="_Toc121908651"/>
      <w:bookmarkStart w:id="97" w:name="_Toc124186446"/>
      <w:bookmarkStart w:id="98" w:name="_Toc137240594"/>
      <w:bookmarkStart w:id="99" w:name="_Toc137244691"/>
      <w:bookmarkStart w:id="100" w:name="OLE_LINK1"/>
      <w:bookmarkStart w:id="101" w:name="_Toc138893905"/>
      <w:bookmarkStart w:id="102" w:name="_Toc138894137"/>
      <w:r>
        <w:rPr>
          <w:lang w:eastAsia="zh-CN"/>
        </w:rPr>
        <w:t>4.1</w:t>
      </w:r>
      <w:r>
        <w:rPr>
          <w:lang w:eastAsia="zh-CN"/>
        </w:rPr>
        <w:tab/>
      </w:r>
      <w:r>
        <w:rPr>
          <w:rFonts w:hint="eastAsia"/>
          <w:lang w:eastAsia="zh-CN"/>
        </w:rPr>
        <w:t>Relationship</w:t>
      </w:r>
      <w:r>
        <w:rPr>
          <w:lang w:eastAsia="zh-CN"/>
        </w:rPr>
        <w:t xml:space="preserve"> with other core specifications</w:t>
      </w:r>
      <w:bookmarkEnd w:id="94"/>
      <w:bookmarkEnd w:id="95"/>
      <w:bookmarkEnd w:id="96"/>
      <w:bookmarkEnd w:id="97"/>
      <w:bookmarkEnd w:id="98"/>
      <w:bookmarkEnd w:id="99"/>
      <w:bookmarkEnd w:id="101"/>
      <w:bookmarkEnd w:id="102"/>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03" w:name="_Toc8952"/>
      <w:bookmarkStart w:id="104" w:name="_Toc121932938"/>
      <w:bookmarkStart w:id="105" w:name="_Toc121908652"/>
      <w:bookmarkStart w:id="106" w:name="_Toc124186447"/>
      <w:bookmarkStart w:id="107" w:name="_Toc137240595"/>
      <w:bookmarkStart w:id="108" w:name="_Toc137244692"/>
      <w:bookmarkStart w:id="109" w:name="_Toc138893906"/>
      <w:bookmarkStart w:id="110" w:name="_Toc138894138"/>
      <w:r>
        <w:t>4.2</w:t>
      </w:r>
      <w:r>
        <w:tab/>
        <w:t>Relationship between minimum requirements and test requirements</w:t>
      </w:r>
      <w:bookmarkEnd w:id="103"/>
      <w:bookmarkEnd w:id="104"/>
      <w:bookmarkEnd w:id="105"/>
      <w:bookmarkEnd w:id="106"/>
      <w:bookmarkEnd w:id="107"/>
      <w:bookmarkEnd w:id="108"/>
      <w:bookmarkEnd w:id="109"/>
      <w:bookmarkEnd w:id="11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11" w:name="_Toc27266"/>
      <w:bookmarkStart w:id="112" w:name="_Toc121932939"/>
      <w:bookmarkStart w:id="113" w:name="_Toc121908653"/>
      <w:bookmarkStart w:id="114" w:name="_Toc124186448"/>
      <w:bookmarkStart w:id="115" w:name="_Toc137240596"/>
      <w:bookmarkStart w:id="116" w:name="_Toc137244693"/>
      <w:bookmarkStart w:id="117" w:name="_Toc138893907"/>
      <w:bookmarkStart w:id="118" w:name="_Toc138894139"/>
      <w:r>
        <w:lastRenderedPageBreak/>
        <w:t>4.3</w:t>
      </w:r>
      <w:r>
        <w:tab/>
      </w:r>
      <w:r>
        <w:rPr>
          <w:lang w:eastAsia="zh-CN"/>
        </w:rPr>
        <w:t>Requirement reference points</w:t>
      </w:r>
      <w:bookmarkEnd w:id="111"/>
      <w:bookmarkEnd w:id="112"/>
      <w:bookmarkEnd w:id="113"/>
      <w:bookmarkEnd w:id="114"/>
      <w:bookmarkEnd w:id="115"/>
      <w:bookmarkEnd w:id="116"/>
      <w:bookmarkEnd w:id="117"/>
      <w:bookmarkEnd w:id="118"/>
    </w:p>
    <w:p w14:paraId="1D8EDD47" w14:textId="77777777" w:rsidR="00D62336" w:rsidRDefault="00063062">
      <w:pPr>
        <w:pStyle w:val="Heading3"/>
        <w:rPr>
          <w:lang w:eastAsia="zh-CN"/>
        </w:rPr>
      </w:pPr>
      <w:bookmarkStart w:id="119" w:name="_Toc114242138"/>
      <w:bookmarkStart w:id="120" w:name="_Toc121932940"/>
      <w:bookmarkStart w:id="121" w:name="_Toc121908654"/>
      <w:bookmarkStart w:id="122" w:name="_Toc124186449"/>
      <w:bookmarkStart w:id="123" w:name="_Toc137240597"/>
      <w:bookmarkStart w:id="124" w:name="_Toc137244694"/>
      <w:bookmarkStart w:id="125" w:name="_Toc138893908"/>
      <w:bookmarkStart w:id="126" w:name="_Toc138894140"/>
      <w:r>
        <w:rPr>
          <w:rFonts w:hint="eastAsia"/>
        </w:rPr>
        <w:t>4.3.1</w:t>
      </w:r>
      <w:r>
        <w:tab/>
        <w:t>SAN type 1-H</w:t>
      </w:r>
      <w:bookmarkEnd w:id="119"/>
      <w:bookmarkEnd w:id="120"/>
      <w:bookmarkEnd w:id="121"/>
      <w:bookmarkEnd w:id="122"/>
      <w:bookmarkEnd w:id="123"/>
      <w:bookmarkEnd w:id="124"/>
      <w:bookmarkEnd w:id="125"/>
      <w:bookmarkEnd w:id="126"/>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127" w:name="_Toc114242139"/>
      <w:bookmarkStart w:id="128" w:name="_Toc121932941"/>
      <w:bookmarkStart w:id="129" w:name="_Toc121908655"/>
      <w:bookmarkStart w:id="130" w:name="_Toc124186450"/>
      <w:bookmarkStart w:id="131" w:name="_Toc137240598"/>
      <w:bookmarkStart w:id="132" w:name="_Toc137244695"/>
      <w:bookmarkStart w:id="133" w:name="_Toc138893909"/>
      <w:bookmarkStart w:id="134" w:name="_Toc138894141"/>
      <w:r>
        <w:rPr>
          <w:rFonts w:hint="eastAsia"/>
        </w:rPr>
        <w:t>4.3.</w:t>
      </w:r>
      <w:r>
        <w:t>2</w:t>
      </w:r>
      <w:r>
        <w:tab/>
        <w:t>SAN type 1-O</w:t>
      </w:r>
      <w:bookmarkEnd w:id="127"/>
      <w:bookmarkEnd w:id="128"/>
      <w:bookmarkEnd w:id="129"/>
      <w:bookmarkEnd w:id="130"/>
      <w:bookmarkEnd w:id="131"/>
      <w:bookmarkEnd w:id="132"/>
      <w:bookmarkEnd w:id="133"/>
      <w:bookmarkEnd w:id="134"/>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135" w:name="_Toc27076"/>
      <w:bookmarkStart w:id="136" w:name="_Toc121932942"/>
      <w:bookmarkStart w:id="137" w:name="_Toc121908656"/>
      <w:bookmarkStart w:id="138" w:name="_Toc124186451"/>
      <w:bookmarkStart w:id="139" w:name="_Toc137240599"/>
      <w:bookmarkStart w:id="140" w:name="_Toc137244696"/>
      <w:bookmarkStart w:id="141" w:name="_Toc138893910"/>
      <w:bookmarkStart w:id="142" w:name="_Toc138894142"/>
      <w:r>
        <w:t>4.4</w:t>
      </w:r>
      <w:r>
        <w:tab/>
      </w:r>
      <w:r>
        <w:rPr>
          <w:lang w:eastAsia="zh-CN"/>
        </w:rPr>
        <w:t>Satellite Access Node classes</w:t>
      </w:r>
      <w:bookmarkEnd w:id="135"/>
      <w:bookmarkEnd w:id="136"/>
      <w:bookmarkEnd w:id="137"/>
      <w:bookmarkEnd w:id="138"/>
      <w:bookmarkEnd w:id="139"/>
      <w:bookmarkEnd w:id="140"/>
      <w:bookmarkEnd w:id="141"/>
      <w:bookmarkEnd w:id="142"/>
    </w:p>
    <w:p w14:paraId="34F1EB65" w14:textId="77777777" w:rsidR="00D62336" w:rsidRDefault="00063062">
      <w:bookmarkStart w:id="143"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143"/>
    </w:tbl>
    <w:p w14:paraId="0B7B155A" w14:textId="77777777" w:rsidR="00D62336" w:rsidRDefault="00D62336" w:rsidP="00730773"/>
    <w:p w14:paraId="0BEECCAE" w14:textId="77777777" w:rsidR="00D62336" w:rsidRDefault="00063062">
      <w:pPr>
        <w:pStyle w:val="Heading2"/>
        <w:rPr>
          <w:lang w:eastAsia="zh-CN"/>
        </w:rPr>
      </w:pPr>
      <w:bookmarkStart w:id="144" w:name="_Toc31085"/>
      <w:bookmarkStart w:id="145" w:name="_Toc121932943"/>
      <w:bookmarkStart w:id="146" w:name="_Toc121908657"/>
      <w:bookmarkStart w:id="147" w:name="_Toc124186452"/>
      <w:bookmarkStart w:id="148" w:name="_Toc137240600"/>
      <w:bookmarkStart w:id="149" w:name="_Toc137244697"/>
      <w:bookmarkStart w:id="150" w:name="_Toc138893911"/>
      <w:bookmarkStart w:id="151" w:name="_Toc138894143"/>
      <w:r>
        <w:rPr>
          <w:lang w:eastAsia="zh-CN"/>
        </w:rPr>
        <w:t>4.5</w:t>
      </w:r>
      <w:r>
        <w:rPr>
          <w:lang w:eastAsia="zh-CN"/>
        </w:rPr>
        <w:tab/>
        <w:t>Regional requirements</w:t>
      </w:r>
      <w:bookmarkEnd w:id="144"/>
      <w:bookmarkEnd w:id="145"/>
      <w:bookmarkEnd w:id="146"/>
      <w:bookmarkEnd w:id="147"/>
      <w:bookmarkEnd w:id="148"/>
      <w:bookmarkEnd w:id="149"/>
      <w:bookmarkEnd w:id="150"/>
      <w:bookmarkEnd w:id="15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152" w:name="_Toc27544"/>
      <w:bookmarkStart w:id="153" w:name="_Toc121932944"/>
      <w:bookmarkStart w:id="154" w:name="_Toc121908658"/>
      <w:bookmarkStart w:id="155" w:name="_Toc124186453"/>
      <w:bookmarkStart w:id="156" w:name="_Toc137240601"/>
      <w:bookmarkStart w:id="157" w:name="_Toc137244698"/>
      <w:bookmarkStart w:id="158" w:name="_Toc138893912"/>
      <w:bookmarkStart w:id="159" w:name="_Toc138894144"/>
      <w:r>
        <w:t>4.6</w:t>
      </w:r>
      <w:r>
        <w:tab/>
      </w:r>
      <w:r>
        <w:rPr>
          <w:lang w:eastAsia="zh-CN"/>
        </w:rPr>
        <w:t>Applicability of minimum requirements</w:t>
      </w:r>
      <w:bookmarkEnd w:id="152"/>
      <w:bookmarkEnd w:id="153"/>
      <w:bookmarkEnd w:id="154"/>
      <w:bookmarkEnd w:id="155"/>
      <w:bookmarkEnd w:id="156"/>
      <w:bookmarkEnd w:id="157"/>
      <w:bookmarkEnd w:id="158"/>
      <w:bookmarkEnd w:id="159"/>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160" w:name="_Toc10192"/>
      <w:bookmarkStart w:id="161" w:name="_Toc121932945"/>
      <w:bookmarkStart w:id="162" w:name="_Toc121908659"/>
      <w:bookmarkStart w:id="163" w:name="_Toc124186454"/>
      <w:bookmarkStart w:id="164" w:name="_Toc137240602"/>
      <w:bookmarkStart w:id="165" w:name="_Toc137244699"/>
      <w:bookmarkStart w:id="166" w:name="_Toc138893913"/>
      <w:bookmarkStart w:id="167" w:name="_Toc138894145"/>
      <w:bookmarkEnd w:id="100"/>
      <w:r>
        <w:rPr>
          <w:rFonts w:hint="eastAsia"/>
          <w:lang w:eastAsia="zh-CN"/>
        </w:rPr>
        <w:t>5</w:t>
      </w:r>
      <w:r>
        <w:rPr>
          <w:lang w:eastAsia="zh-CN"/>
        </w:rPr>
        <w:tab/>
        <w:t>Operating bands and channel arrangement</w:t>
      </w:r>
      <w:bookmarkEnd w:id="160"/>
      <w:bookmarkEnd w:id="161"/>
      <w:bookmarkEnd w:id="162"/>
      <w:bookmarkEnd w:id="163"/>
      <w:bookmarkEnd w:id="164"/>
      <w:bookmarkEnd w:id="165"/>
      <w:bookmarkEnd w:id="166"/>
      <w:bookmarkEnd w:id="167"/>
    </w:p>
    <w:p w14:paraId="6E5F4F9C" w14:textId="77777777" w:rsidR="00D62336" w:rsidRDefault="00063062">
      <w:pPr>
        <w:pStyle w:val="Heading2"/>
        <w:rPr>
          <w:lang w:eastAsia="zh-CN"/>
        </w:rPr>
      </w:pPr>
      <w:bookmarkStart w:id="168" w:name="_Toc6253"/>
      <w:bookmarkStart w:id="169" w:name="_Toc121932946"/>
      <w:bookmarkStart w:id="170" w:name="_Toc121908660"/>
      <w:bookmarkStart w:id="171" w:name="_Toc124186455"/>
      <w:bookmarkStart w:id="172" w:name="_Toc137240603"/>
      <w:bookmarkStart w:id="173" w:name="_Toc137244700"/>
      <w:bookmarkStart w:id="174" w:name="_Toc138893914"/>
      <w:bookmarkStart w:id="175" w:name="_Toc138894146"/>
      <w:r>
        <w:rPr>
          <w:lang w:eastAsia="zh-CN"/>
        </w:rPr>
        <w:t>5.1</w:t>
      </w:r>
      <w:r>
        <w:rPr>
          <w:lang w:eastAsia="zh-CN"/>
        </w:rPr>
        <w:tab/>
        <w:t>General</w:t>
      </w:r>
      <w:bookmarkEnd w:id="168"/>
      <w:bookmarkEnd w:id="169"/>
      <w:bookmarkEnd w:id="170"/>
      <w:bookmarkEnd w:id="171"/>
      <w:bookmarkEnd w:id="172"/>
      <w:bookmarkEnd w:id="173"/>
      <w:bookmarkEnd w:id="174"/>
      <w:bookmarkEnd w:id="175"/>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176" w:name="_Toc32372"/>
      <w:bookmarkStart w:id="177" w:name="_Toc121932947"/>
      <w:bookmarkStart w:id="178" w:name="_Toc121908661"/>
      <w:bookmarkStart w:id="179" w:name="_Toc124186456"/>
      <w:bookmarkStart w:id="180" w:name="_Toc137240604"/>
      <w:bookmarkStart w:id="181" w:name="_Toc137244701"/>
      <w:bookmarkStart w:id="182" w:name="_Toc138893915"/>
      <w:bookmarkStart w:id="183" w:name="_Toc138894147"/>
      <w:r>
        <w:rPr>
          <w:lang w:eastAsia="zh-CN"/>
        </w:rPr>
        <w:t>5.2</w:t>
      </w:r>
      <w:r>
        <w:rPr>
          <w:lang w:eastAsia="zh-CN"/>
        </w:rPr>
        <w:tab/>
        <w:t>Operating bands</w:t>
      </w:r>
      <w:bookmarkEnd w:id="176"/>
      <w:bookmarkEnd w:id="177"/>
      <w:bookmarkEnd w:id="178"/>
      <w:bookmarkEnd w:id="179"/>
      <w:bookmarkEnd w:id="180"/>
      <w:bookmarkEnd w:id="181"/>
      <w:bookmarkEnd w:id="182"/>
      <w:bookmarkEnd w:id="183"/>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184" w:name="_Toc117689374"/>
      <w:bookmarkStart w:id="185" w:name="_Toc111062012"/>
      <w:bookmarkStart w:id="186" w:name="_Toc121932948"/>
      <w:bookmarkStart w:id="187" w:name="_Toc121908662"/>
      <w:bookmarkStart w:id="188" w:name="_Toc124186457"/>
      <w:bookmarkStart w:id="189" w:name="_Toc137240605"/>
      <w:bookmarkStart w:id="190" w:name="_Toc137244702"/>
      <w:bookmarkStart w:id="191" w:name="_Toc138893916"/>
      <w:bookmarkStart w:id="192" w:name="_Toc138894148"/>
      <w:r>
        <w:t>5.2</w:t>
      </w:r>
      <w:r>
        <w:rPr>
          <w:lang w:eastAsia="zh-CN"/>
        </w:rPr>
        <w:t>A</w:t>
      </w:r>
      <w:r>
        <w:tab/>
        <w:t>Operating bands</w:t>
      </w:r>
      <w:r>
        <w:rPr>
          <w:lang w:eastAsia="zh-CN"/>
        </w:rPr>
        <w:t xml:space="preserve"> for UE category M1</w:t>
      </w:r>
      <w:bookmarkEnd w:id="184"/>
      <w:bookmarkEnd w:id="185"/>
      <w:bookmarkEnd w:id="186"/>
      <w:bookmarkEnd w:id="187"/>
      <w:bookmarkEnd w:id="188"/>
      <w:bookmarkEnd w:id="189"/>
      <w:bookmarkEnd w:id="190"/>
      <w:bookmarkEnd w:id="191"/>
      <w:bookmarkEnd w:id="192"/>
    </w:p>
    <w:p w14:paraId="5BDC153E" w14:textId="77777777" w:rsidR="00D62336" w:rsidRDefault="00063062">
      <w:pPr>
        <w:rPr>
          <w:lang w:eastAsia="zh-CN"/>
        </w:rPr>
      </w:pPr>
      <w:bookmarkStart w:id="193" w:name="_Toc108616966"/>
      <w:r>
        <w:rPr>
          <w:lang w:val="en-US"/>
        </w:rPr>
        <w:t>UE category M1 is designed to operate in the E-UTRA satellite access operating bands defined in Table 5.2-1 in both half duplex FDD mode and full-duplex FDD mode.</w:t>
      </w:r>
    </w:p>
    <w:bookmarkEnd w:id="193"/>
    <w:p w14:paraId="2527CA03" w14:textId="77777777" w:rsidR="00D62336" w:rsidRDefault="00D62336">
      <w:pPr>
        <w:rPr>
          <w:lang w:eastAsia="zh-TW"/>
        </w:rPr>
      </w:pPr>
    </w:p>
    <w:p w14:paraId="027D8A71" w14:textId="77777777" w:rsidR="00D62336" w:rsidRDefault="00063062">
      <w:pPr>
        <w:pStyle w:val="Heading2"/>
      </w:pPr>
      <w:bookmarkStart w:id="194" w:name="_Toc117689375"/>
      <w:bookmarkStart w:id="195" w:name="_Toc111062013"/>
      <w:bookmarkStart w:id="196" w:name="_Toc121932949"/>
      <w:bookmarkStart w:id="197" w:name="_Toc121908663"/>
      <w:bookmarkStart w:id="198" w:name="_Toc124186458"/>
      <w:bookmarkStart w:id="199" w:name="_Toc137240606"/>
      <w:bookmarkStart w:id="200" w:name="_Toc137244703"/>
      <w:bookmarkStart w:id="201" w:name="_Toc138893917"/>
      <w:bookmarkStart w:id="202" w:name="_Toc138894149"/>
      <w:r>
        <w:t>5.2</w:t>
      </w:r>
      <w:r>
        <w:rPr>
          <w:lang w:eastAsia="zh-CN"/>
        </w:rPr>
        <w:t>B</w:t>
      </w:r>
      <w:r>
        <w:tab/>
        <w:t>Operating bands</w:t>
      </w:r>
      <w:r>
        <w:rPr>
          <w:lang w:eastAsia="zh-CN"/>
        </w:rPr>
        <w:t xml:space="preserve"> for </w:t>
      </w:r>
      <w:r>
        <w:t>category NB1 and NB2</w:t>
      </w:r>
      <w:bookmarkEnd w:id="194"/>
      <w:bookmarkEnd w:id="195"/>
      <w:bookmarkEnd w:id="196"/>
      <w:bookmarkEnd w:id="197"/>
      <w:bookmarkEnd w:id="198"/>
      <w:bookmarkEnd w:id="199"/>
      <w:bookmarkEnd w:id="200"/>
      <w:bookmarkEnd w:id="201"/>
      <w:bookmarkEnd w:id="202"/>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203" w:name="_Toc28088"/>
      <w:bookmarkStart w:id="204" w:name="_Toc121932950"/>
      <w:bookmarkStart w:id="205" w:name="_Toc121908664"/>
      <w:bookmarkStart w:id="206" w:name="_Toc124186459"/>
      <w:bookmarkStart w:id="207" w:name="_Toc137240607"/>
      <w:bookmarkStart w:id="208" w:name="_Toc137244704"/>
      <w:bookmarkStart w:id="209" w:name="_Toc138893918"/>
      <w:bookmarkStart w:id="210" w:name="_Toc138894150"/>
      <w:r>
        <w:rPr>
          <w:lang w:eastAsia="zh-CN"/>
        </w:rPr>
        <w:t>5.3</w:t>
      </w:r>
      <w:r>
        <w:rPr>
          <w:lang w:eastAsia="zh-CN"/>
        </w:rPr>
        <w:tab/>
        <w:t>Satellite Access Node channel bandwidth</w:t>
      </w:r>
      <w:bookmarkEnd w:id="203"/>
      <w:bookmarkEnd w:id="204"/>
      <w:bookmarkEnd w:id="205"/>
      <w:bookmarkEnd w:id="206"/>
      <w:bookmarkEnd w:id="207"/>
      <w:bookmarkEnd w:id="208"/>
      <w:bookmarkEnd w:id="209"/>
      <w:bookmarkEnd w:id="210"/>
    </w:p>
    <w:p w14:paraId="468AA499" w14:textId="77777777" w:rsidR="00D62336" w:rsidRDefault="00063062">
      <w:pPr>
        <w:pStyle w:val="Heading2"/>
      </w:pPr>
      <w:bookmarkStart w:id="211" w:name="_Toc111062015"/>
      <w:bookmarkStart w:id="212" w:name="_Toc117689377"/>
      <w:bookmarkStart w:id="213" w:name="_Toc121932951"/>
      <w:bookmarkStart w:id="214" w:name="_Toc121908665"/>
      <w:bookmarkStart w:id="215" w:name="_Toc124186460"/>
      <w:bookmarkStart w:id="216" w:name="_Toc137240608"/>
      <w:bookmarkStart w:id="217" w:name="_Toc137244705"/>
      <w:bookmarkStart w:id="218" w:name="_Toc138893919"/>
      <w:bookmarkStart w:id="219" w:name="_Toc138894151"/>
      <w:r>
        <w:t>5.3A</w:t>
      </w:r>
      <w:r>
        <w:tab/>
        <w:t>Channel bandwidth</w:t>
      </w:r>
      <w:bookmarkEnd w:id="211"/>
      <w:bookmarkEnd w:id="212"/>
      <w:r>
        <w:t xml:space="preserve"> for category M1</w:t>
      </w:r>
      <w:bookmarkEnd w:id="213"/>
      <w:bookmarkEnd w:id="214"/>
      <w:bookmarkEnd w:id="215"/>
      <w:bookmarkEnd w:id="216"/>
      <w:bookmarkEnd w:id="217"/>
      <w:bookmarkEnd w:id="218"/>
      <w:bookmarkEnd w:id="219"/>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220" w:name="_Toc117689378"/>
      <w:bookmarkStart w:id="221" w:name="_Toc121932952"/>
      <w:bookmarkStart w:id="222" w:name="_Toc121908666"/>
      <w:bookmarkStart w:id="223" w:name="_Toc124186461"/>
      <w:bookmarkStart w:id="224" w:name="_Toc137240609"/>
      <w:bookmarkStart w:id="225" w:name="_Toc137244706"/>
      <w:bookmarkStart w:id="226" w:name="_Toc138893920"/>
      <w:bookmarkStart w:id="227" w:name="_Toc138894152"/>
      <w:r>
        <w:t>5.3B</w:t>
      </w:r>
      <w:r>
        <w:tab/>
        <w:t>Channel bandwidth for category NB1 and NB2</w:t>
      </w:r>
      <w:bookmarkEnd w:id="220"/>
      <w:bookmarkEnd w:id="221"/>
      <w:bookmarkEnd w:id="222"/>
      <w:bookmarkEnd w:id="223"/>
      <w:bookmarkEnd w:id="224"/>
      <w:bookmarkEnd w:id="225"/>
      <w:bookmarkEnd w:id="226"/>
      <w:bookmarkEnd w:id="227"/>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228" w:name="_Toc8469"/>
      <w:bookmarkStart w:id="229" w:name="_Toc121932953"/>
      <w:bookmarkStart w:id="230" w:name="_Toc121908667"/>
      <w:bookmarkStart w:id="231" w:name="_Toc124186462"/>
      <w:bookmarkStart w:id="232" w:name="_Toc137240610"/>
      <w:bookmarkStart w:id="233" w:name="_Toc137244707"/>
      <w:bookmarkStart w:id="234" w:name="_Toc138893921"/>
      <w:bookmarkStart w:id="235" w:name="_Toc138894153"/>
      <w:r>
        <w:rPr>
          <w:rFonts w:hint="eastAsia"/>
          <w:lang w:val="en-US" w:eastAsia="zh-CN"/>
        </w:rPr>
        <w:t>5.4</w:t>
      </w:r>
      <w:r>
        <w:rPr>
          <w:lang w:eastAsia="zh-CN"/>
        </w:rPr>
        <w:tab/>
        <w:t>Channel arrangement</w:t>
      </w:r>
      <w:bookmarkEnd w:id="228"/>
      <w:bookmarkEnd w:id="229"/>
      <w:bookmarkEnd w:id="230"/>
      <w:bookmarkEnd w:id="231"/>
      <w:bookmarkEnd w:id="232"/>
      <w:bookmarkEnd w:id="233"/>
      <w:bookmarkEnd w:id="234"/>
      <w:bookmarkEnd w:id="235"/>
    </w:p>
    <w:p w14:paraId="42275AB2" w14:textId="77777777" w:rsidR="00D62336" w:rsidRDefault="00063062">
      <w:pPr>
        <w:pStyle w:val="Heading2"/>
      </w:pPr>
      <w:bookmarkStart w:id="236" w:name="_Toc121932954"/>
      <w:bookmarkStart w:id="237" w:name="_Toc121908668"/>
      <w:bookmarkStart w:id="238" w:name="_Toc124186463"/>
      <w:bookmarkStart w:id="239" w:name="_Toc137240611"/>
      <w:bookmarkStart w:id="240" w:name="_Toc137244708"/>
      <w:bookmarkStart w:id="241" w:name="_Toc5106"/>
      <w:bookmarkStart w:id="242" w:name="_Toc138893922"/>
      <w:bookmarkStart w:id="243" w:name="_Toc138894154"/>
      <w:r>
        <w:t>5.4A</w:t>
      </w:r>
      <w:r>
        <w:tab/>
        <w:t>Channel arrangement for category M1</w:t>
      </w:r>
      <w:bookmarkEnd w:id="236"/>
      <w:bookmarkEnd w:id="237"/>
      <w:bookmarkEnd w:id="238"/>
      <w:bookmarkEnd w:id="239"/>
      <w:bookmarkEnd w:id="240"/>
      <w:bookmarkEnd w:id="242"/>
      <w:bookmarkEnd w:id="243"/>
    </w:p>
    <w:p w14:paraId="7ACF37FA" w14:textId="77777777" w:rsidR="00D62336" w:rsidRDefault="00063062">
      <w:pPr>
        <w:pStyle w:val="Heading3"/>
      </w:pPr>
      <w:bookmarkStart w:id="244" w:name="_Toc111062018"/>
      <w:bookmarkStart w:id="245" w:name="_Toc117689380"/>
      <w:bookmarkStart w:id="246" w:name="_Toc368026205"/>
      <w:bookmarkStart w:id="247" w:name="_Toc121932955"/>
      <w:bookmarkStart w:id="248" w:name="_Toc121908669"/>
      <w:bookmarkStart w:id="249" w:name="_Toc124186464"/>
      <w:bookmarkStart w:id="250" w:name="_Toc137240612"/>
      <w:bookmarkStart w:id="251" w:name="_Toc137244709"/>
      <w:bookmarkStart w:id="252" w:name="_Toc138893923"/>
      <w:bookmarkStart w:id="253" w:name="_Toc138894155"/>
      <w:r>
        <w:t>5.4A.1</w:t>
      </w:r>
      <w:r>
        <w:tab/>
        <w:t>Channel spacing</w:t>
      </w:r>
      <w:bookmarkEnd w:id="244"/>
      <w:bookmarkEnd w:id="245"/>
      <w:bookmarkEnd w:id="246"/>
      <w:bookmarkEnd w:id="247"/>
      <w:bookmarkEnd w:id="248"/>
      <w:bookmarkEnd w:id="249"/>
      <w:bookmarkEnd w:id="250"/>
      <w:bookmarkEnd w:id="251"/>
      <w:bookmarkEnd w:id="252"/>
      <w:bookmarkEnd w:id="253"/>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254" w:name="_Toc368026209"/>
      <w:bookmarkStart w:id="255" w:name="_Toc117689381"/>
      <w:bookmarkStart w:id="256" w:name="_Toc111062020"/>
      <w:bookmarkStart w:id="257" w:name="_Toc121932956"/>
      <w:bookmarkStart w:id="258" w:name="_Toc121908670"/>
      <w:bookmarkStart w:id="259" w:name="_Toc124186465"/>
      <w:bookmarkStart w:id="260" w:name="_Toc137240613"/>
      <w:bookmarkStart w:id="261" w:name="_Toc137244710"/>
      <w:bookmarkStart w:id="262" w:name="_Toc138893924"/>
      <w:bookmarkStart w:id="263" w:name="_Toc138894156"/>
      <w:r>
        <w:t>5.4A.2</w:t>
      </w:r>
      <w:r>
        <w:tab/>
      </w:r>
      <w:bookmarkEnd w:id="254"/>
      <w:r>
        <w:t>Channel raster, carrier frequency and EARFCN</w:t>
      </w:r>
      <w:bookmarkEnd w:id="255"/>
      <w:bookmarkEnd w:id="256"/>
      <w:bookmarkEnd w:id="257"/>
      <w:bookmarkEnd w:id="258"/>
      <w:bookmarkEnd w:id="259"/>
      <w:bookmarkEnd w:id="260"/>
      <w:bookmarkEnd w:id="261"/>
      <w:bookmarkEnd w:id="262"/>
      <w:bookmarkEnd w:id="263"/>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264" w:name="_Hlk499903272"/>
      <w:r>
        <w:t>EARFCN within the operating band shall be applicable for the channel raster, and the step size for the channel raster in Table 5.4A.2</w:t>
      </w:r>
      <w:r>
        <w:noBreakHyphen/>
        <w:t>1 is given as &lt;1&gt;.</w:t>
      </w:r>
      <w:bookmarkEnd w:id="264"/>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265" w:name="_Toc117689383"/>
      <w:bookmarkStart w:id="266" w:name="_Toc121932957"/>
      <w:bookmarkStart w:id="267" w:name="_Toc121908671"/>
      <w:bookmarkStart w:id="268" w:name="_Toc124186466"/>
      <w:bookmarkStart w:id="269" w:name="_Toc137240614"/>
      <w:bookmarkStart w:id="270" w:name="_Toc137244711"/>
      <w:bookmarkStart w:id="271" w:name="_Toc138893925"/>
      <w:bookmarkStart w:id="272" w:name="_Toc138894157"/>
      <w:r>
        <w:t>5.4B</w:t>
      </w:r>
      <w:r>
        <w:tab/>
        <w:t>Channel arrangement for category NB1 and NB2</w:t>
      </w:r>
      <w:bookmarkEnd w:id="265"/>
      <w:bookmarkEnd w:id="266"/>
      <w:bookmarkEnd w:id="267"/>
      <w:bookmarkEnd w:id="268"/>
      <w:bookmarkEnd w:id="269"/>
      <w:bookmarkEnd w:id="270"/>
      <w:bookmarkEnd w:id="271"/>
      <w:bookmarkEnd w:id="272"/>
    </w:p>
    <w:p w14:paraId="4814501D" w14:textId="77777777" w:rsidR="00D62336" w:rsidRDefault="00063062">
      <w:pPr>
        <w:pStyle w:val="Heading3"/>
      </w:pPr>
      <w:bookmarkStart w:id="273" w:name="_Toc117689384"/>
      <w:bookmarkStart w:id="274" w:name="_Toc121932958"/>
      <w:bookmarkStart w:id="275" w:name="_Toc121908672"/>
      <w:bookmarkStart w:id="276" w:name="_Toc124186467"/>
      <w:bookmarkStart w:id="277" w:name="_Toc137240615"/>
      <w:bookmarkStart w:id="278" w:name="_Toc137244712"/>
      <w:bookmarkStart w:id="279" w:name="_Toc138893926"/>
      <w:bookmarkStart w:id="280" w:name="_Toc138894158"/>
      <w:r>
        <w:t>5.4B.1</w:t>
      </w:r>
      <w:r>
        <w:tab/>
        <w:t>Channel spacing</w:t>
      </w:r>
      <w:bookmarkEnd w:id="273"/>
      <w:bookmarkEnd w:id="274"/>
      <w:bookmarkEnd w:id="275"/>
      <w:bookmarkEnd w:id="276"/>
      <w:bookmarkEnd w:id="277"/>
      <w:bookmarkEnd w:id="278"/>
      <w:bookmarkEnd w:id="279"/>
      <w:bookmarkEnd w:id="28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281" w:name="_Toc117689385"/>
      <w:bookmarkStart w:id="282" w:name="_Toc121932959"/>
      <w:bookmarkStart w:id="283" w:name="_Toc121908673"/>
      <w:bookmarkStart w:id="284" w:name="_Toc124186468"/>
      <w:bookmarkStart w:id="285" w:name="_Toc137240616"/>
      <w:bookmarkStart w:id="286" w:name="_Toc137244713"/>
      <w:bookmarkStart w:id="287" w:name="_Toc138893927"/>
      <w:bookmarkStart w:id="288" w:name="_Toc138894159"/>
      <w:r>
        <w:t>5.4B.2</w:t>
      </w:r>
      <w:r w:rsidR="00B12FB2">
        <w:tab/>
      </w:r>
      <w:r>
        <w:t>Channel raster, carrier frequency and EARFCN</w:t>
      </w:r>
      <w:bookmarkEnd w:id="281"/>
      <w:bookmarkEnd w:id="282"/>
      <w:bookmarkEnd w:id="283"/>
      <w:bookmarkEnd w:id="284"/>
      <w:bookmarkEnd w:id="285"/>
      <w:bookmarkEnd w:id="286"/>
      <w:bookmarkEnd w:id="287"/>
      <w:bookmarkEnd w:id="288"/>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241"/>
    </w:p>
    <w:p w14:paraId="13356922" w14:textId="77777777" w:rsidR="00D62336" w:rsidRDefault="00D62336">
      <w:pPr>
        <w:rPr>
          <w:lang w:eastAsia="zh-CN"/>
        </w:rPr>
      </w:pPr>
    </w:p>
    <w:p w14:paraId="030EF554" w14:textId="77777777" w:rsidR="00D62336" w:rsidRDefault="00063062">
      <w:pPr>
        <w:pStyle w:val="Heading1"/>
        <w:rPr>
          <w:lang w:eastAsia="zh-CN"/>
        </w:rPr>
      </w:pPr>
      <w:bookmarkStart w:id="289" w:name="_Toc13453"/>
      <w:bookmarkStart w:id="290" w:name="_Toc121932960"/>
      <w:bookmarkStart w:id="291" w:name="_Toc121908674"/>
      <w:bookmarkStart w:id="292" w:name="_Toc124186469"/>
      <w:bookmarkStart w:id="293" w:name="_Toc137240617"/>
      <w:bookmarkStart w:id="294" w:name="_Toc137244714"/>
      <w:bookmarkStart w:id="295" w:name="_Toc138893928"/>
      <w:bookmarkStart w:id="296" w:name="_Toc138894160"/>
      <w:r>
        <w:rPr>
          <w:lang w:eastAsia="zh-CN"/>
        </w:rPr>
        <w:lastRenderedPageBreak/>
        <w:t>6</w:t>
      </w:r>
      <w:r>
        <w:rPr>
          <w:lang w:eastAsia="zh-CN"/>
        </w:rPr>
        <w:tab/>
        <w:t>Conducted transmitter characteristics</w:t>
      </w:r>
      <w:bookmarkEnd w:id="289"/>
      <w:bookmarkEnd w:id="290"/>
      <w:bookmarkEnd w:id="291"/>
      <w:bookmarkEnd w:id="292"/>
      <w:bookmarkEnd w:id="293"/>
      <w:bookmarkEnd w:id="294"/>
      <w:bookmarkEnd w:id="295"/>
      <w:bookmarkEnd w:id="296"/>
    </w:p>
    <w:p w14:paraId="6FE63EED" w14:textId="77777777" w:rsidR="00D62336" w:rsidRDefault="00063062">
      <w:pPr>
        <w:pStyle w:val="Heading2"/>
        <w:rPr>
          <w:lang w:eastAsia="zh-CN"/>
        </w:rPr>
      </w:pPr>
      <w:bookmarkStart w:id="297" w:name="_Toc29590"/>
      <w:bookmarkStart w:id="298" w:name="_Toc121932961"/>
      <w:bookmarkStart w:id="299" w:name="_Toc121908675"/>
      <w:bookmarkStart w:id="300" w:name="_Toc124186470"/>
      <w:bookmarkStart w:id="301" w:name="_Toc137240618"/>
      <w:bookmarkStart w:id="302" w:name="_Toc137244715"/>
      <w:bookmarkStart w:id="303" w:name="_Toc138893929"/>
      <w:bookmarkStart w:id="304" w:name="_Toc138894161"/>
      <w:r>
        <w:rPr>
          <w:lang w:eastAsia="zh-CN"/>
        </w:rPr>
        <w:t>6.1</w:t>
      </w:r>
      <w:r>
        <w:rPr>
          <w:lang w:eastAsia="zh-CN"/>
        </w:rPr>
        <w:tab/>
        <w:t>General</w:t>
      </w:r>
      <w:bookmarkEnd w:id="297"/>
      <w:bookmarkEnd w:id="298"/>
      <w:bookmarkEnd w:id="299"/>
      <w:bookmarkEnd w:id="300"/>
      <w:bookmarkEnd w:id="301"/>
      <w:bookmarkEnd w:id="302"/>
      <w:bookmarkEnd w:id="303"/>
      <w:bookmarkEnd w:id="304"/>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305" w:name="_Toc10082"/>
      <w:bookmarkStart w:id="306" w:name="_Toc121932962"/>
      <w:bookmarkStart w:id="307" w:name="_Toc121908676"/>
      <w:bookmarkStart w:id="308" w:name="_Toc124186471"/>
      <w:bookmarkStart w:id="309" w:name="_Toc137240619"/>
      <w:bookmarkStart w:id="310" w:name="_Toc137244716"/>
      <w:bookmarkStart w:id="311" w:name="_Toc138893930"/>
      <w:bookmarkStart w:id="312" w:name="_Toc138894162"/>
      <w:r>
        <w:rPr>
          <w:lang w:eastAsia="zh-CN"/>
        </w:rPr>
        <w:t>6.2</w:t>
      </w:r>
      <w:r>
        <w:rPr>
          <w:lang w:eastAsia="zh-CN"/>
        </w:rPr>
        <w:tab/>
        <w:t>Satellite Access Node output power</w:t>
      </w:r>
      <w:bookmarkEnd w:id="305"/>
      <w:bookmarkEnd w:id="306"/>
      <w:bookmarkEnd w:id="307"/>
      <w:bookmarkEnd w:id="308"/>
      <w:bookmarkEnd w:id="309"/>
      <w:bookmarkEnd w:id="310"/>
      <w:bookmarkEnd w:id="311"/>
      <w:bookmarkEnd w:id="312"/>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313" w:name="_Toc15143"/>
      <w:bookmarkStart w:id="314" w:name="_Toc121932963"/>
      <w:bookmarkStart w:id="315" w:name="_Toc121908677"/>
      <w:bookmarkStart w:id="316" w:name="_Toc124186472"/>
      <w:bookmarkStart w:id="317" w:name="_Toc137240620"/>
      <w:bookmarkStart w:id="318" w:name="_Toc137244717"/>
      <w:bookmarkStart w:id="319" w:name="_Toc138893931"/>
      <w:bookmarkStart w:id="320" w:name="_Toc138894163"/>
      <w:r>
        <w:rPr>
          <w:lang w:eastAsia="zh-CN"/>
        </w:rPr>
        <w:t>6.3</w:t>
      </w:r>
      <w:r>
        <w:rPr>
          <w:lang w:eastAsia="zh-CN"/>
        </w:rPr>
        <w:tab/>
        <w:t>Output power dynamics</w:t>
      </w:r>
      <w:bookmarkEnd w:id="313"/>
      <w:bookmarkEnd w:id="314"/>
      <w:bookmarkEnd w:id="315"/>
      <w:bookmarkEnd w:id="316"/>
      <w:bookmarkEnd w:id="317"/>
      <w:bookmarkEnd w:id="318"/>
      <w:bookmarkEnd w:id="319"/>
      <w:bookmarkEnd w:id="320"/>
    </w:p>
    <w:p w14:paraId="65C06E5B" w14:textId="77777777" w:rsidR="00D62336" w:rsidRDefault="00063062">
      <w:pPr>
        <w:pStyle w:val="Heading3"/>
        <w:rPr>
          <w:lang w:eastAsia="zh-CN"/>
        </w:rPr>
      </w:pPr>
      <w:bookmarkStart w:id="321" w:name="_Toc16944"/>
      <w:bookmarkStart w:id="322" w:name="_Toc121932964"/>
      <w:bookmarkStart w:id="323" w:name="_Toc121908678"/>
      <w:bookmarkStart w:id="324" w:name="_Toc124186473"/>
      <w:bookmarkStart w:id="325" w:name="_Toc137240621"/>
      <w:bookmarkStart w:id="326" w:name="_Toc137244718"/>
      <w:bookmarkStart w:id="327" w:name="_Toc138893932"/>
      <w:bookmarkStart w:id="328" w:name="_Toc138894164"/>
      <w:r>
        <w:rPr>
          <w:lang w:eastAsia="zh-CN"/>
        </w:rPr>
        <w:t>6.3.1</w:t>
      </w:r>
      <w:r>
        <w:rPr>
          <w:lang w:eastAsia="zh-CN"/>
        </w:rPr>
        <w:tab/>
        <w:t>General</w:t>
      </w:r>
      <w:bookmarkEnd w:id="321"/>
      <w:bookmarkEnd w:id="322"/>
      <w:bookmarkEnd w:id="323"/>
      <w:bookmarkEnd w:id="324"/>
      <w:bookmarkEnd w:id="325"/>
      <w:bookmarkEnd w:id="326"/>
      <w:bookmarkEnd w:id="327"/>
      <w:bookmarkEnd w:id="328"/>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329" w:name="_Toc25478"/>
      <w:bookmarkStart w:id="330" w:name="_Toc121932965"/>
      <w:bookmarkStart w:id="331" w:name="_Toc121908679"/>
      <w:bookmarkStart w:id="332" w:name="_Toc124186474"/>
      <w:bookmarkStart w:id="333" w:name="_Toc137240622"/>
      <w:bookmarkStart w:id="334" w:name="_Toc137244719"/>
      <w:bookmarkStart w:id="335" w:name="_Toc138893933"/>
      <w:bookmarkStart w:id="336" w:name="_Toc138894165"/>
      <w:r>
        <w:rPr>
          <w:lang w:eastAsia="zh-CN"/>
        </w:rPr>
        <w:t>6.3.2</w:t>
      </w:r>
      <w:r>
        <w:rPr>
          <w:lang w:eastAsia="zh-CN"/>
        </w:rPr>
        <w:tab/>
        <w:t>RE power control dynamic range</w:t>
      </w:r>
      <w:bookmarkEnd w:id="329"/>
      <w:bookmarkEnd w:id="330"/>
      <w:bookmarkEnd w:id="331"/>
      <w:bookmarkEnd w:id="332"/>
      <w:bookmarkEnd w:id="333"/>
      <w:bookmarkEnd w:id="334"/>
      <w:bookmarkEnd w:id="335"/>
      <w:bookmarkEnd w:id="336"/>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337" w:name="_Toc9099"/>
      <w:bookmarkStart w:id="338" w:name="_Toc121932966"/>
      <w:bookmarkStart w:id="339" w:name="_Toc121908680"/>
      <w:bookmarkStart w:id="340" w:name="_Toc124186475"/>
      <w:bookmarkStart w:id="341" w:name="_Toc137240623"/>
      <w:bookmarkStart w:id="342" w:name="_Toc137244720"/>
      <w:bookmarkStart w:id="343" w:name="_Toc138893934"/>
      <w:bookmarkStart w:id="344" w:name="_Toc138894166"/>
      <w:r>
        <w:rPr>
          <w:lang w:eastAsia="zh-CN"/>
        </w:rPr>
        <w:t>6.3.3</w:t>
      </w:r>
      <w:r>
        <w:rPr>
          <w:lang w:eastAsia="zh-CN"/>
        </w:rPr>
        <w:tab/>
        <w:t>Total power dynamic range</w:t>
      </w:r>
      <w:bookmarkEnd w:id="337"/>
      <w:bookmarkEnd w:id="338"/>
      <w:bookmarkEnd w:id="339"/>
      <w:bookmarkEnd w:id="340"/>
      <w:bookmarkEnd w:id="341"/>
      <w:bookmarkEnd w:id="342"/>
      <w:bookmarkEnd w:id="343"/>
      <w:bookmarkEnd w:id="344"/>
    </w:p>
    <w:p w14:paraId="68DB673A" w14:textId="77777777" w:rsidR="00D62336" w:rsidRDefault="00063062" w:rsidP="00704A84">
      <w:pPr>
        <w:pStyle w:val="Heading4"/>
      </w:pPr>
      <w:bookmarkStart w:id="345" w:name="_Toc114242174"/>
      <w:bookmarkStart w:id="346" w:name="_Toc121932967"/>
      <w:bookmarkStart w:id="347" w:name="_Toc121908681"/>
      <w:bookmarkStart w:id="348" w:name="_Toc124186476"/>
      <w:bookmarkStart w:id="349" w:name="_Toc137240624"/>
      <w:bookmarkStart w:id="350" w:name="_Toc137244721"/>
      <w:bookmarkStart w:id="351" w:name="_Toc138893935"/>
      <w:bookmarkStart w:id="352" w:name="_Toc138894167"/>
      <w:r>
        <w:t>6.3.3.1</w:t>
      </w:r>
      <w:r>
        <w:tab/>
        <w:t>General</w:t>
      </w:r>
      <w:bookmarkEnd w:id="345"/>
      <w:bookmarkEnd w:id="346"/>
      <w:bookmarkEnd w:id="347"/>
      <w:bookmarkEnd w:id="348"/>
      <w:bookmarkEnd w:id="349"/>
      <w:bookmarkEnd w:id="350"/>
      <w:bookmarkEnd w:id="351"/>
      <w:bookmarkEnd w:id="352"/>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353" w:name="_Toc114242175"/>
      <w:bookmarkStart w:id="354" w:name="_Toc121932968"/>
      <w:bookmarkStart w:id="355" w:name="_Toc121908682"/>
      <w:bookmarkStart w:id="356" w:name="_Toc124186477"/>
      <w:bookmarkStart w:id="357" w:name="_Toc137240625"/>
      <w:bookmarkStart w:id="358" w:name="_Toc137244722"/>
      <w:bookmarkStart w:id="359" w:name="_Toc138893936"/>
      <w:bookmarkStart w:id="360" w:name="_Toc138894168"/>
      <w:r>
        <w:t>6.3.3.2</w:t>
      </w:r>
      <w:r>
        <w:tab/>
        <w:t xml:space="preserve">Minimum requirement for </w:t>
      </w:r>
      <w:r>
        <w:rPr>
          <w:rFonts w:hint="eastAsia"/>
          <w:i/>
          <w:lang w:val="en-US" w:eastAsia="zh-CN"/>
        </w:rPr>
        <w:t>SAN</w:t>
      </w:r>
      <w:r>
        <w:rPr>
          <w:i/>
        </w:rPr>
        <w:t xml:space="preserve"> type 1-H</w:t>
      </w:r>
      <w:bookmarkEnd w:id="353"/>
      <w:bookmarkEnd w:id="354"/>
      <w:bookmarkEnd w:id="355"/>
      <w:bookmarkEnd w:id="356"/>
      <w:bookmarkEnd w:id="357"/>
      <w:bookmarkEnd w:id="358"/>
      <w:bookmarkEnd w:id="359"/>
      <w:bookmarkEnd w:id="36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361" w:name="_Toc26212"/>
      <w:bookmarkStart w:id="362" w:name="_Toc121932969"/>
      <w:bookmarkStart w:id="363" w:name="_Toc121908683"/>
      <w:bookmarkStart w:id="364" w:name="_Toc124186478"/>
      <w:bookmarkStart w:id="365" w:name="_Toc137240626"/>
      <w:bookmarkStart w:id="366" w:name="_Toc137244723"/>
      <w:bookmarkStart w:id="367" w:name="_Toc138893937"/>
      <w:bookmarkStart w:id="368" w:name="_Toc138894169"/>
      <w:r>
        <w:rPr>
          <w:lang w:eastAsia="zh-CN"/>
        </w:rPr>
        <w:t>6.4</w:t>
      </w:r>
      <w:r>
        <w:rPr>
          <w:lang w:eastAsia="zh-CN"/>
        </w:rPr>
        <w:tab/>
        <w:t>Transmit ON/OFF power</w:t>
      </w:r>
      <w:bookmarkEnd w:id="361"/>
      <w:bookmarkEnd w:id="362"/>
      <w:bookmarkEnd w:id="363"/>
      <w:bookmarkEnd w:id="364"/>
      <w:bookmarkEnd w:id="365"/>
      <w:bookmarkEnd w:id="366"/>
      <w:bookmarkEnd w:id="367"/>
      <w:bookmarkEnd w:id="368"/>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369" w:name="_Toc121932970"/>
      <w:bookmarkStart w:id="370" w:name="_Toc121908684"/>
      <w:bookmarkStart w:id="371" w:name="_Toc124186479"/>
      <w:bookmarkStart w:id="372" w:name="_Toc137240627"/>
      <w:bookmarkStart w:id="373" w:name="_Toc137244724"/>
      <w:bookmarkStart w:id="374" w:name="_Toc10735"/>
      <w:bookmarkStart w:id="375" w:name="_Toc138893938"/>
      <w:bookmarkStart w:id="376" w:name="_Toc138894170"/>
      <w:r>
        <w:rPr>
          <w:lang w:eastAsia="zh-CN"/>
        </w:rPr>
        <w:t>6.5</w:t>
      </w:r>
      <w:r>
        <w:rPr>
          <w:lang w:eastAsia="zh-CN"/>
        </w:rPr>
        <w:tab/>
        <w:t>Transmitted signal quality</w:t>
      </w:r>
      <w:bookmarkEnd w:id="369"/>
      <w:bookmarkEnd w:id="370"/>
      <w:bookmarkEnd w:id="371"/>
      <w:bookmarkEnd w:id="372"/>
      <w:bookmarkEnd w:id="373"/>
      <w:bookmarkEnd w:id="375"/>
      <w:bookmarkEnd w:id="376"/>
    </w:p>
    <w:p w14:paraId="608EDFBD" w14:textId="77777777" w:rsidR="00D62336" w:rsidRDefault="00063062">
      <w:pPr>
        <w:pStyle w:val="Heading3"/>
        <w:rPr>
          <w:lang w:eastAsia="zh-CN"/>
        </w:rPr>
      </w:pPr>
      <w:bookmarkStart w:id="377" w:name="_Toc121932971"/>
      <w:bookmarkStart w:id="378" w:name="_Toc121908685"/>
      <w:bookmarkStart w:id="379" w:name="_Toc124186480"/>
      <w:bookmarkStart w:id="380" w:name="_Toc137240628"/>
      <w:bookmarkStart w:id="381" w:name="_Toc137244725"/>
      <w:bookmarkStart w:id="382" w:name="_Toc27752"/>
      <w:bookmarkStart w:id="383" w:name="_Toc138893939"/>
      <w:bookmarkStart w:id="384" w:name="_Toc138894171"/>
      <w:bookmarkEnd w:id="374"/>
      <w:r>
        <w:rPr>
          <w:lang w:eastAsia="zh-CN"/>
        </w:rPr>
        <w:t>6.5.1</w:t>
      </w:r>
      <w:r>
        <w:rPr>
          <w:lang w:eastAsia="zh-CN"/>
        </w:rPr>
        <w:tab/>
        <w:t>Frequency error</w:t>
      </w:r>
      <w:bookmarkEnd w:id="377"/>
      <w:bookmarkEnd w:id="378"/>
      <w:bookmarkEnd w:id="379"/>
      <w:bookmarkEnd w:id="380"/>
      <w:bookmarkEnd w:id="381"/>
      <w:bookmarkEnd w:id="383"/>
      <w:bookmarkEnd w:id="384"/>
    </w:p>
    <w:p w14:paraId="3D03A244" w14:textId="0A4144E5" w:rsidR="000E1C8D" w:rsidRDefault="000E1C8D" w:rsidP="000E1C8D">
      <w:pPr>
        <w:rPr>
          <w:rFonts w:cs="v5.0.0"/>
        </w:rPr>
      </w:pPr>
      <w:bookmarkStart w:id="385" w:name="_Toc29478441"/>
      <w:bookmarkStart w:id="386" w:name="_Toc45826231"/>
      <w:bookmarkStart w:id="387" w:name="_Toc20997762"/>
      <w:bookmarkStart w:id="388" w:name="_Toc75173357"/>
      <w:bookmarkStart w:id="389" w:name="_Toc82893974"/>
      <w:bookmarkStart w:id="390" w:name="_Toc66869382"/>
      <w:bookmarkStart w:id="391" w:name="_Toc89684505"/>
      <w:bookmarkStart w:id="392" w:name="_Toc45825475"/>
      <w:bookmarkStart w:id="393" w:name="_Toc98574646"/>
      <w:bookmarkStart w:id="394" w:name="_Toc37173239"/>
      <w:bookmarkStart w:id="395" w:name="_Toc45825979"/>
      <w:bookmarkStart w:id="396" w:name="_Toc52466397"/>
      <w:bookmarkStart w:id="397" w:name="_Toc66872200"/>
      <w:bookmarkStart w:id="398" w:name="_Toc37162911"/>
      <w:bookmarkStart w:id="399" w:name="_Toc45825727"/>
      <w:bookmarkStart w:id="400" w:name="_Toc35933039"/>
      <w:bookmarkStart w:id="401" w:name="_Toc44754047"/>
      <w:bookmarkStart w:id="402" w:name="_Toc76497173"/>
      <w:bookmarkStart w:id="403" w:name="_Toc35935327"/>
      <w:bookmarkStart w:id="404" w:name="_Toc37173491"/>
      <w:bookmarkStart w:id="405" w:name="_Toc121932972"/>
      <w:bookmarkStart w:id="406" w:name="_Toc121908686"/>
      <w:bookmarkStart w:id="407" w:name="_Toc124186481"/>
      <w:bookmarkStart w:id="408" w:name="_Toc137240629"/>
      <w:bookmarkEnd w:id="382"/>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409" w:name="_Toc137244726"/>
      <w:bookmarkStart w:id="410" w:name="_Toc138893940"/>
      <w:bookmarkStart w:id="411" w:name="_Toc138894172"/>
      <w:r>
        <w:lastRenderedPageBreak/>
        <w:t>6.5.1.1</w:t>
      </w:r>
      <w:r>
        <w:tab/>
        <w:t>Minimum requirement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412" w:name="_Toc121932973"/>
      <w:bookmarkStart w:id="413" w:name="_Toc121908687"/>
      <w:bookmarkStart w:id="414" w:name="_Toc124186482"/>
      <w:bookmarkStart w:id="415" w:name="_Toc137240630"/>
      <w:bookmarkStart w:id="416" w:name="_Toc137244727"/>
      <w:bookmarkStart w:id="417" w:name="_Toc8272"/>
      <w:bookmarkStart w:id="418" w:name="_Toc138893941"/>
      <w:bookmarkStart w:id="419" w:name="_Toc138894173"/>
      <w:r>
        <w:rPr>
          <w:lang w:eastAsia="zh-CN"/>
        </w:rPr>
        <w:t>6.5.2</w:t>
      </w:r>
      <w:r>
        <w:rPr>
          <w:lang w:eastAsia="zh-CN"/>
        </w:rPr>
        <w:tab/>
        <w:t>Modulation quality</w:t>
      </w:r>
      <w:bookmarkEnd w:id="412"/>
      <w:bookmarkEnd w:id="413"/>
      <w:bookmarkEnd w:id="414"/>
      <w:bookmarkEnd w:id="415"/>
      <w:bookmarkEnd w:id="416"/>
      <w:bookmarkEnd w:id="418"/>
      <w:bookmarkEnd w:id="419"/>
    </w:p>
    <w:bookmarkEnd w:id="417"/>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420" w:name="_Toc121932974"/>
      <w:bookmarkStart w:id="421" w:name="_Toc121908688"/>
      <w:bookmarkStart w:id="422" w:name="_Toc124186483"/>
      <w:bookmarkStart w:id="423" w:name="_Toc137240631"/>
      <w:bookmarkStart w:id="424" w:name="_Toc137244728"/>
      <w:bookmarkStart w:id="425" w:name="_Toc5084"/>
      <w:bookmarkStart w:id="426" w:name="_Toc138893942"/>
      <w:bookmarkStart w:id="427" w:name="_Toc138894174"/>
      <w:r>
        <w:rPr>
          <w:lang w:eastAsia="zh-CN"/>
        </w:rPr>
        <w:t>6.5.3</w:t>
      </w:r>
      <w:r>
        <w:rPr>
          <w:lang w:eastAsia="zh-CN"/>
        </w:rPr>
        <w:tab/>
        <w:t>Time alignment error</w:t>
      </w:r>
      <w:bookmarkEnd w:id="420"/>
      <w:bookmarkEnd w:id="421"/>
      <w:bookmarkEnd w:id="422"/>
      <w:bookmarkEnd w:id="423"/>
      <w:bookmarkEnd w:id="424"/>
      <w:bookmarkEnd w:id="426"/>
      <w:bookmarkEnd w:id="427"/>
    </w:p>
    <w:bookmarkEnd w:id="42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428" w:name="_Toc121932975"/>
      <w:bookmarkStart w:id="429" w:name="_Toc121908689"/>
      <w:bookmarkStart w:id="430" w:name="_Toc124186484"/>
      <w:bookmarkStart w:id="431" w:name="_Toc137240632"/>
      <w:bookmarkStart w:id="432" w:name="_Toc137244729"/>
      <w:bookmarkStart w:id="433" w:name="_Toc138893943"/>
      <w:bookmarkStart w:id="434" w:name="_Toc138894175"/>
      <w:r>
        <w:rPr>
          <w:lang w:eastAsia="zh-CN"/>
        </w:rPr>
        <w:t>6.5.4</w:t>
      </w:r>
      <w:r>
        <w:rPr>
          <w:lang w:eastAsia="zh-CN"/>
        </w:rPr>
        <w:tab/>
        <w:t>DL RS power</w:t>
      </w:r>
      <w:bookmarkEnd w:id="428"/>
      <w:bookmarkEnd w:id="429"/>
      <w:bookmarkEnd w:id="430"/>
      <w:bookmarkEnd w:id="431"/>
      <w:bookmarkEnd w:id="432"/>
      <w:bookmarkEnd w:id="433"/>
      <w:bookmarkEnd w:id="434"/>
    </w:p>
    <w:p w14:paraId="13A74388" w14:textId="77777777" w:rsidR="004F57DB" w:rsidRDefault="004F57DB" w:rsidP="004F57DB">
      <w:pPr>
        <w:pStyle w:val="Heading4"/>
        <w:ind w:left="0" w:firstLine="0"/>
        <w:rPr>
          <w:rFonts w:cs="v5.0.0"/>
        </w:rPr>
      </w:pPr>
      <w:bookmarkStart w:id="435" w:name="_Toc137244730"/>
      <w:bookmarkStart w:id="436" w:name="_Toc138893944"/>
      <w:bookmarkStart w:id="437" w:name="_Toc138894176"/>
      <w:r w:rsidRPr="00340914">
        <w:rPr>
          <w:rFonts w:cs="v5.0.0"/>
        </w:rPr>
        <w:t>6.5.4.</w:t>
      </w:r>
      <w:r>
        <w:rPr>
          <w:rFonts w:cs="v5.0.0"/>
        </w:rPr>
        <w:t>1</w:t>
      </w:r>
      <w:r w:rsidRPr="00340914">
        <w:rPr>
          <w:rFonts w:cs="v5.0.0"/>
        </w:rPr>
        <w:tab/>
      </w:r>
      <w:r>
        <w:rPr>
          <w:rFonts w:cs="v5.0.0"/>
        </w:rPr>
        <w:t>General</w:t>
      </w:r>
      <w:bookmarkEnd w:id="435"/>
      <w:bookmarkEnd w:id="436"/>
      <w:bookmarkEnd w:id="437"/>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45BF1CBE" w14:textId="77777777" w:rsidR="004F57DB" w:rsidRPr="00340914" w:rsidRDefault="004F57DB" w:rsidP="004F57DB">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antenna connector.</w:t>
      </w:r>
    </w:p>
    <w:p w14:paraId="4FBE6F20" w14:textId="77777777" w:rsidR="004F57DB" w:rsidRPr="00340914" w:rsidRDefault="004F57DB" w:rsidP="004F57DB">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7777777" w:rsidR="004F57DB" w:rsidRPr="00340914" w:rsidRDefault="004F57DB" w:rsidP="004F57DB">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antenna connector.</w:t>
      </w:r>
    </w:p>
    <w:p w14:paraId="182F745B" w14:textId="77777777" w:rsidR="004F57DB" w:rsidRPr="00340914" w:rsidRDefault="004F57DB" w:rsidP="004F57DB">
      <w:pPr>
        <w:pStyle w:val="Heading4"/>
        <w:ind w:left="0" w:firstLine="0"/>
        <w:rPr>
          <w:rFonts w:cs="v5.0.0"/>
        </w:rPr>
      </w:pPr>
      <w:bookmarkStart w:id="438" w:name="_Toc20997767"/>
      <w:bookmarkStart w:id="439" w:name="_Toc29478446"/>
      <w:bookmarkStart w:id="440" w:name="_Toc35933044"/>
      <w:bookmarkStart w:id="441" w:name="_Toc35935332"/>
      <w:bookmarkStart w:id="442" w:name="_Toc37162916"/>
      <w:bookmarkStart w:id="443" w:name="_Toc37173244"/>
      <w:bookmarkStart w:id="444" w:name="_Toc37173496"/>
      <w:bookmarkStart w:id="445" w:name="_Toc44754052"/>
      <w:bookmarkStart w:id="446" w:name="_Toc45825480"/>
      <w:bookmarkStart w:id="447" w:name="_Toc45825732"/>
      <w:bookmarkStart w:id="448" w:name="_Toc45825984"/>
      <w:bookmarkStart w:id="449" w:name="_Toc45826236"/>
      <w:bookmarkStart w:id="450" w:name="_Toc52466402"/>
      <w:bookmarkStart w:id="451" w:name="_Toc66869387"/>
      <w:bookmarkStart w:id="452" w:name="_Toc66872205"/>
      <w:bookmarkStart w:id="453" w:name="_Toc75173362"/>
      <w:bookmarkStart w:id="454" w:name="_Toc76497178"/>
      <w:bookmarkStart w:id="455" w:name="_Toc82893979"/>
      <w:bookmarkStart w:id="456" w:name="_Toc89684510"/>
      <w:bookmarkStart w:id="457" w:name="_Toc98574651"/>
      <w:bookmarkStart w:id="458" w:name="_Toc123306879"/>
      <w:bookmarkStart w:id="459" w:name="_Toc123308024"/>
      <w:bookmarkStart w:id="460" w:name="_Toc124187080"/>
      <w:bookmarkStart w:id="461" w:name="_Toc137244731"/>
      <w:bookmarkStart w:id="462" w:name="_Toc138893945"/>
      <w:bookmarkStart w:id="463" w:name="_Toc138894177"/>
      <w:r w:rsidRPr="00340914">
        <w:rPr>
          <w:rFonts w:cs="v5.0.0"/>
        </w:rPr>
        <w:t>6.5.4.</w:t>
      </w:r>
      <w:r>
        <w:rPr>
          <w:rFonts w:cs="v5.0.0"/>
        </w:rPr>
        <w:t>2</w:t>
      </w:r>
      <w:r w:rsidRPr="00340914">
        <w:rPr>
          <w:rFonts w:cs="v5.0.0"/>
        </w:rPr>
        <w:tab/>
        <w:t>Minimum requirements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464" w:name="_Toc6225"/>
      <w:bookmarkStart w:id="465" w:name="_Toc121932976"/>
      <w:bookmarkStart w:id="466" w:name="_Toc121908690"/>
      <w:bookmarkStart w:id="467" w:name="_Toc124186485"/>
      <w:bookmarkStart w:id="468" w:name="_Toc137240633"/>
      <w:bookmarkStart w:id="469" w:name="_Toc137244732"/>
      <w:bookmarkStart w:id="470" w:name="_Toc138893946"/>
      <w:bookmarkStart w:id="471" w:name="_Toc138894178"/>
      <w:r>
        <w:rPr>
          <w:lang w:eastAsia="zh-CN"/>
        </w:rPr>
        <w:t>6.6</w:t>
      </w:r>
      <w:r>
        <w:rPr>
          <w:lang w:eastAsia="zh-CN"/>
        </w:rPr>
        <w:tab/>
        <w:t>Unwanted emissions</w:t>
      </w:r>
      <w:bookmarkEnd w:id="464"/>
      <w:bookmarkEnd w:id="465"/>
      <w:bookmarkEnd w:id="466"/>
      <w:bookmarkEnd w:id="467"/>
      <w:bookmarkEnd w:id="468"/>
      <w:bookmarkEnd w:id="469"/>
      <w:bookmarkEnd w:id="470"/>
      <w:bookmarkEnd w:id="471"/>
    </w:p>
    <w:p w14:paraId="0DDE040F" w14:textId="77777777" w:rsidR="00D62336" w:rsidRDefault="00063062">
      <w:pPr>
        <w:pStyle w:val="Heading3"/>
        <w:rPr>
          <w:lang w:eastAsia="zh-CN"/>
        </w:rPr>
      </w:pPr>
      <w:bookmarkStart w:id="472" w:name="_Toc2408"/>
      <w:bookmarkStart w:id="473" w:name="_Toc121932977"/>
      <w:bookmarkStart w:id="474" w:name="_Toc121908691"/>
      <w:bookmarkStart w:id="475" w:name="_Toc124186486"/>
      <w:bookmarkStart w:id="476" w:name="_Toc137240634"/>
      <w:bookmarkStart w:id="477" w:name="_Toc137244733"/>
      <w:bookmarkStart w:id="478" w:name="_Toc138893947"/>
      <w:bookmarkStart w:id="479" w:name="_Toc138894179"/>
      <w:r>
        <w:rPr>
          <w:lang w:eastAsia="zh-CN"/>
        </w:rPr>
        <w:t>6.6.1</w:t>
      </w:r>
      <w:r>
        <w:rPr>
          <w:lang w:eastAsia="zh-CN"/>
        </w:rPr>
        <w:tab/>
        <w:t>General</w:t>
      </w:r>
      <w:bookmarkEnd w:id="472"/>
      <w:bookmarkEnd w:id="473"/>
      <w:bookmarkEnd w:id="474"/>
      <w:bookmarkEnd w:id="475"/>
      <w:bookmarkEnd w:id="476"/>
      <w:bookmarkEnd w:id="477"/>
      <w:bookmarkEnd w:id="478"/>
      <w:bookmarkEnd w:id="479"/>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480" w:name="_Toc26864"/>
      <w:bookmarkStart w:id="481" w:name="_Toc121932978"/>
      <w:bookmarkStart w:id="482" w:name="_Toc121908692"/>
      <w:bookmarkStart w:id="483" w:name="_Toc124186487"/>
      <w:bookmarkStart w:id="484" w:name="_Toc137240635"/>
      <w:bookmarkStart w:id="485" w:name="_Toc137244734"/>
      <w:bookmarkStart w:id="486" w:name="_Toc138893948"/>
      <w:bookmarkStart w:id="487" w:name="_Toc138894180"/>
      <w:r>
        <w:rPr>
          <w:lang w:eastAsia="zh-CN"/>
        </w:rPr>
        <w:t>6.6.2</w:t>
      </w:r>
      <w:r>
        <w:rPr>
          <w:lang w:eastAsia="zh-CN"/>
        </w:rPr>
        <w:tab/>
        <w:t>Occupied bandwidth</w:t>
      </w:r>
      <w:bookmarkEnd w:id="480"/>
      <w:bookmarkEnd w:id="481"/>
      <w:bookmarkEnd w:id="482"/>
      <w:bookmarkEnd w:id="483"/>
      <w:bookmarkEnd w:id="484"/>
      <w:bookmarkEnd w:id="485"/>
      <w:bookmarkEnd w:id="486"/>
      <w:bookmarkEnd w:id="487"/>
    </w:p>
    <w:p w14:paraId="624FB7A6" w14:textId="77777777" w:rsidR="00D62336" w:rsidRDefault="00063062">
      <w:pPr>
        <w:pStyle w:val="Heading4"/>
        <w:rPr>
          <w:lang w:eastAsia="zh-CN"/>
        </w:rPr>
      </w:pPr>
      <w:bookmarkStart w:id="488" w:name="_Toc26462"/>
      <w:bookmarkStart w:id="489" w:name="_Toc121932979"/>
      <w:bookmarkStart w:id="490" w:name="_Toc121908693"/>
      <w:bookmarkStart w:id="491" w:name="_Toc124186488"/>
      <w:bookmarkStart w:id="492" w:name="_Toc137240636"/>
      <w:bookmarkStart w:id="493" w:name="_Toc137244735"/>
      <w:bookmarkStart w:id="494" w:name="_Toc138893949"/>
      <w:bookmarkStart w:id="495" w:name="_Toc138894181"/>
      <w:r>
        <w:rPr>
          <w:lang w:eastAsia="zh-CN"/>
        </w:rPr>
        <w:t>6.6.2.1</w:t>
      </w:r>
      <w:r>
        <w:rPr>
          <w:lang w:eastAsia="zh-CN"/>
        </w:rPr>
        <w:tab/>
        <w:t>General</w:t>
      </w:r>
      <w:bookmarkEnd w:id="488"/>
      <w:bookmarkEnd w:id="489"/>
      <w:bookmarkEnd w:id="490"/>
      <w:bookmarkEnd w:id="491"/>
      <w:bookmarkEnd w:id="492"/>
      <w:bookmarkEnd w:id="493"/>
      <w:bookmarkEnd w:id="494"/>
      <w:bookmarkEnd w:id="495"/>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496" w:name="_Toc21428"/>
      <w:bookmarkStart w:id="497" w:name="_Toc121932980"/>
      <w:bookmarkStart w:id="498" w:name="_Toc121908694"/>
      <w:bookmarkStart w:id="499" w:name="_Toc124186489"/>
      <w:bookmarkStart w:id="500" w:name="_Toc137240637"/>
      <w:bookmarkStart w:id="501" w:name="_Toc137244736"/>
      <w:bookmarkStart w:id="502" w:name="_Toc138893950"/>
      <w:bookmarkStart w:id="503" w:name="_Toc138894182"/>
      <w:r>
        <w:rPr>
          <w:lang w:eastAsia="zh-CN"/>
        </w:rPr>
        <w:t>6.6.3</w:t>
      </w:r>
      <w:r>
        <w:rPr>
          <w:lang w:eastAsia="zh-CN"/>
        </w:rPr>
        <w:tab/>
        <w:t>Adjacent Channel Leakage Power Ratio</w:t>
      </w:r>
      <w:bookmarkEnd w:id="496"/>
      <w:bookmarkEnd w:id="497"/>
      <w:bookmarkEnd w:id="498"/>
      <w:bookmarkEnd w:id="499"/>
      <w:bookmarkEnd w:id="500"/>
      <w:bookmarkEnd w:id="501"/>
      <w:bookmarkEnd w:id="502"/>
      <w:bookmarkEnd w:id="503"/>
    </w:p>
    <w:p w14:paraId="20610539" w14:textId="77777777" w:rsidR="00D62336" w:rsidRDefault="00063062">
      <w:pPr>
        <w:pStyle w:val="Heading4"/>
        <w:rPr>
          <w:lang w:eastAsia="zh-CN"/>
        </w:rPr>
      </w:pPr>
      <w:bookmarkStart w:id="504" w:name="_Toc32475"/>
      <w:bookmarkStart w:id="505" w:name="_Toc121932981"/>
      <w:bookmarkStart w:id="506" w:name="_Toc121908695"/>
      <w:bookmarkStart w:id="507" w:name="_Toc124186490"/>
      <w:bookmarkStart w:id="508" w:name="_Toc137240638"/>
      <w:bookmarkStart w:id="509" w:name="_Toc137244737"/>
      <w:bookmarkStart w:id="510" w:name="_Toc138893951"/>
      <w:bookmarkStart w:id="511" w:name="_Toc138894183"/>
      <w:r>
        <w:rPr>
          <w:lang w:eastAsia="zh-CN"/>
        </w:rPr>
        <w:t>6.6.3.1</w:t>
      </w:r>
      <w:r>
        <w:rPr>
          <w:lang w:eastAsia="zh-CN"/>
        </w:rPr>
        <w:tab/>
        <w:t>General</w:t>
      </w:r>
      <w:bookmarkEnd w:id="504"/>
      <w:bookmarkEnd w:id="505"/>
      <w:bookmarkEnd w:id="506"/>
      <w:bookmarkEnd w:id="507"/>
      <w:bookmarkEnd w:id="508"/>
      <w:bookmarkEnd w:id="509"/>
      <w:bookmarkEnd w:id="510"/>
      <w:bookmarkEnd w:id="51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512" w:name="_Toc114242193"/>
      <w:bookmarkStart w:id="513" w:name="_Toc121932982"/>
      <w:bookmarkStart w:id="514" w:name="_Toc121908696"/>
      <w:bookmarkStart w:id="515" w:name="_Toc124186491"/>
      <w:bookmarkStart w:id="516" w:name="_Toc137240639"/>
      <w:bookmarkStart w:id="517" w:name="_Toc137244738"/>
      <w:bookmarkStart w:id="518" w:name="_Toc138893952"/>
      <w:bookmarkStart w:id="519" w:name="_Toc138894184"/>
      <w:r>
        <w:t>6.6.3.2</w:t>
      </w:r>
      <w:r>
        <w:tab/>
      </w:r>
      <w:r>
        <w:rPr>
          <w:rFonts w:hint="eastAsia"/>
          <w:lang w:val="en-US"/>
        </w:rPr>
        <w:t>Minimum requirement</w:t>
      </w:r>
      <w:r>
        <w:rPr>
          <w:lang w:eastAsia="zh-CN"/>
        </w:rPr>
        <w:t xml:space="preserve"> </w:t>
      </w:r>
      <w:r>
        <w:t xml:space="preserve">for </w:t>
      </w:r>
      <w:r>
        <w:rPr>
          <w:i/>
        </w:rPr>
        <w:t>SAN type 1-H</w:t>
      </w:r>
      <w:bookmarkEnd w:id="512"/>
      <w:bookmarkEnd w:id="513"/>
      <w:bookmarkEnd w:id="514"/>
      <w:bookmarkEnd w:id="515"/>
      <w:bookmarkEnd w:id="516"/>
      <w:bookmarkEnd w:id="517"/>
      <w:bookmarkEnd w:id="518"/>
      <w:bookmarkEnd w:id="519"/>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520" w:name="_Toc30748"/>
      <w:bookmarkStart w:id="521" w:name="_Toc121932983"/>
      <w:bookmarkStart w:id="522" w:name="_Toc121908697"/>
      <w:bookmarkStart w:id="523" w:name="_Toc124186492"/>
      <w:bookmarkStart w:id="524" w:name="_Toc137240640"/>
      <w:bookmarkStart w:id="525" w:name="_Toc137244739"/>
      <w:bookmarkStart w:id="526" w:name="_Toc138893953"/>
      <w:bookmarkStart w:id="527" w:name="_Toc138894185"/>
      <w:r>
        <w:rPr>
          <w:lang w:eastAsia="zh-CN"/>
        </w:rPr>
        <w:t>6.6.4</w:t>
      </w:r>
      <w:r>
        <w:rPr>
          <w:lang w:eastAsia="zh-CN"/>
        </w:rPr>
        <w:tab/>
        <w:t>Operating band unwanted emissions</w:t>
      </w:r>
      <w:bookmarkEnd w:id="520"/>
      <w:bookmarkEnd w:id="521"/>
      <w:bookmarkEnd w:id="522"/>
      <w:bookmarkEnd w:id="523"/>
      <w:bookmarkEnd w:id="524"/>
      <w:bookmarkEnd w:id="525"/>
      <w:bookmarkEnd w:id="526"/>
      <w:bookmarkEnd w:id="527"/>
    </w:p>
    <w:p w14:paraId="23187223" w14:textId="77777777" w:rsidR="00D62336" w:rsidRDefault="00063062">
      <w:pPr>
        <w:pStyle w:val="Heading4"/>
        <w:rPr>
          <w:lang w:eastAsia="zh-CN"/>
        </w:rPr>
      </w:pPr>
      <w:bookmarkStart w:id="528" w:name="_Toc24751"/>
      <w:bookmarkStart w:id="529" w:name="_Toc121932984"/>
      <w:bookmarkStart w:id="530" w:name="_Toc121908698"/>
      <w:bookmarkStart w:id="531" w:name="_Toc124186493"/>
      <w:bookmarkStart w:id="532" w:name="_Toc137240641"/>
      <w:bookmarkStart w:id="533" w:name="_Toc137244740"/>
      <w:bookmarkStart w:id="534" w:name="_Toc138893954"/>
      <w:bookmarkStart w:id="535" w:name="_Toc138894186"/>
      <w:r>
        <w:rPr>
          <w:lang w:eastAsia="zh-CN"/>
        </w:rPr>
        <w:t>6.6.4.1</w:t>
      </w:r>
      <w:r>
        <w:rPr>
          <w:lang w:eastAsia="zh-CN"/>
        </w:rPr>
        <w:tab/>
        <w:t>General</w:t>
      </w:r>
      <w:bookmarkEnd w:id="528"/>
      <w:bookmarkEnd w:id="529"/>
      <w:bookmarkEnd w:id="530"/>
      <w:bookmarkEnd w:id="531"/>
      <w:bookmarkEnd w:id="532"/>
      <w:bookmarkEnd w:id="533"/>
      <w:bookmarkEnd w:id="534"/>
      <w:bookmarkEnd w:id="535"/>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75B64D30" w:rsidR="00D62336" w:rsidRDefault="004D62DC">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024BB066" w14:textId="77777777" w:rsidR="009A3ABD" w:rsidRDefault="009A3ABD" w:rsidP="009A3ABD">
      <w:pPr>
        <w:pStyle w:val="B1"/>
      </w:pPr>
      <w:r>
        <w:rPr>
          <w:lang w:val="en-US"/>
        </w:rPr>
        <w:t>-</w:t>
      </w:r>
      <w:r>
        <w:rPr>
          <w:lang w:val="en-US"/>
        </w:rPr>
        <w:tab/>
        <w:t>PSD</w:t>
      </w:r>
      <w:r>
        <w:rPr>
          <w:vertAlign w:val="subscript"/>
          <w:lang w:val="en-US"/>
        </w:rPr>
        <w:t>channel</w:t>
      </w:r>
      <w:r>
        <w:t xml:space="preserve"> [dBm/4kHz]represents the Power Spectral Density of the channel for a given channel bandwidth</w:t>
      </w:r>
    </w:p>
    <w:p w14:paraId="2CBAD980" w14:textId="77777777" w:rsidR="009A3ABD" w:rsidRDefault="009A3ABD" w:rsidP="009A3ABD">
      <w:pPr>
        <w:pStyle w:val="B1"/>
      </w:pPr>
      <w:r>
        <w:rPr>
          <w:lang w:val="en-US"/>
        </w:rPr>
        <w:t>-</w:t>
      </w:r>
      <w:r>
        <w:rPr>
          <w:lang w:val="en-US"/>
        </w:rPr>
        <w:tab/>
        <w:t>BW</w:t>
      </w:r>
      <w:r>
        <w:rPr>
          <w:vertAlign w:val="subscript"/>
          <w:lang w:val="en-US"/>
        </w:rPr>
        <w:t>Channel</w:t>
      </w:r>
      <w:r>
        <w:t xml:space="preserve"> [MHz]</w:t>
      </w:r>
      <w:r>
        <w:rPr>
          <w:rFonts w:eastAsia="SimSun" w:hint="eastAsia"/>
          <w:lang w:val="en-US" w:eastAsia="zh-CN"/>
        </w:rPr>
        <w:t xml:space="preserve"> </w:t>
      </w:r>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536" w:name="_Toc121932985"/>
      <w:bookmarkStart w:id="537" w:name="_Toc121908699"/>
      <w:bookmarkStart w:id="538" w:name="_Toc124186494"/>
      <w:bookmarkStart w:id="539" w:name="_Toc137240642"/>
      <w:bookmarkStart w:id="540" w:name="_Toc137244741"/>
      <w:bookmarkStart w:id="541" w:name="_Toc138893955"/>
      <w:bookmarkStart w:id="542" w:name="_Toc138894187"/>
      <w:r>
        <w:t>6.6.4.2</w:t>
      </w:r>
      <w:r>
        <w:tab/>
        <w:t xml:space="preserve">Minimum requirements for </w:t>
      </w:r>
      <w:r>
        <w:rPr>
          <w:i/>
        </w:rPr>
        <w:t>SAN type 1-H</w:t>
      </w:r>
      <w:bookmarkEnd w:id="536"/>
      <w:bookmarkEnd w:id="537"/>
      <w:bookmarkEnd w:id="538"/>
      <w:bookmarkEnd w:id="539"/>
      <w:bookmarkEnd w:id="540"/>
      <w:bookmarkEnd w:id="541"/>
      <w:bookmarkEnd w:id="542"/>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543" w:name="_Toc10658"/>
      <w:bookmarkStart w:id="544" w:name="_Toc121932986"/>
      <w:bookmarkStart w:id="545" w:name="_Toc121908700"/>
      <w:bookmarkStart w:id="546" w:name="_Toc124186495"/>
      <w:bookmarkStart w:id="547" w:name="_Toc137240643"/>
      <w:bookmarkStart w:id="548" w:name="_Toc137244742"/>
      <w:bookmarkStart w:id="549" w:name="_Toc138893956"/>
      <w:bookmarkStart w:id="550" w:name="_Toc138894188"/>
      <w:r>
        <w:rPr>
          <w:lang w:eastAsia="zh-CN"/>
        </w:rPr>
        <w:t>6.6.5</w:t>
      </w:r>
      <w:r>
        <w:rPr>
          <w:lang w:eastAsia="zh-CN"/>
        </w:rPr>
        <w:tab/>
        <w:t>Transmitter spurious emissions</w:t>
      </w:r>
      <w:bookmarkEnd w:id="543"/>
      <w:bookmarkEnd w:id="544"/>
      <w:bookmarkEnd w:id="545"/>
      <w:bookmarkEnd w:id="546"/>
      <w:bookmarkEnd w:id="547"/>
      <w:bookmarkEnd w:id="548"/>
      <w:bookmarkEnd w:id="549"/>
      <w:bookmarkEnd w:id="550"/>
    </w:p>
    <w:p w14:paraId="626E5573" w14:textId="77777777" w:rsidR="00D62336" w:rsidRDefault="00063062">
      <w:pPr>
        <w:pStyle w:val="Heading4"/>
        <w:rPr>
          <w:lang w:eastAsia="zh-CN"/>
        </w:rPr>
      </w:pPr>
      <w:bookmarkStart w:id="551" w:name="_Toc21045"/>
      <w:bookmarkStart w:id="552" w:name="_Toc121932987"/>
      <w:bookmarkStart w:id="553" w:name="_Toc121908701"/>
      <w:bookmarkStart w:id="554" w:name="_Toc124186496"/>
      <w:bookmarkStart w:id="555" w:name="_Toc137240644"/>
      <w:bookmarkStart w:id="556" w:name="_Toc137244743"/>
      <w:bookmarkStart w:id="557" w:name="_Toc138893957"/>
      <w:bookmarkStart w:id="558" w:name="_Toc138894189"/>
      <w:r>
        <w:rPr>
          <w:lang w:eastAsia="zh-CN"/>
        </w:rPr>
        <w:t>6.6.5.1</w:t>
      </w:r>
      <w:r>
        <w:rPr>
          <w:lang w:eastAsia="zh-CN"/>
        </w:rPr>
        <w:tab/>
        <w:t>General</w:t>
      </w:r>
      <w:bookmarkEnd w:id="551"/>
      <w:bookmarkEnd w:id="552"/>
      <w:bookmarkEnd w:id="553"/>
      <w:bookmarkEnd w:id="554"/>
      <w:bookmarkEnd w:id="555"/>
      <w:bookmarkEnd w:id="556"/>
      <w:bookmarkEnd w:id="557"/>
      <w:bookmarkEnd w:id="558"/>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lastRenderedPageBreak/>
        <w:t>Unless otherwise stated, all requirements are measured as mean power (RMS).</w:t>
      </w:r>
    </w:p>
    <w:p w14:paraId="3F7C37F0" w14:textId="77777777" w:rsidR="00D62336" w:rsidRDefault="00063062">
      <w:pPr>
        <w:pStyle w:val="Heading4"/>
        <w:rPr>
          <w:lang w:eastAsia="zh-CN"/>
        </w:rPr>
      </w:pPr>
      <w:bookmarkStart w:id="559" w:name="_Toc27623"/>
      <w:bookmarkStart w:id="560" w:name="_Toc121932988"/>
      <w:bookmarkStart w:id="561" w:name="_Toc121908702"/>
      <w:bookmarkStart w:id="562" w:name="_Toc124186497"/>
      <w:bookmarkStart w:id="563" w:name="_Toc137240645"/>
      <w:bookmarkStart w:id="564" w:name="_Toc137244744"/>
      <w:bookmarkStart w:id="565" w:name="_Toc138893958"/>
      <w:bookmarkStart w:id="566" w:name="_Toc138894190"/>
      <w:r>
        <w:rPr>
          <w:lang w:eastAsia="zh-CN"/>
        </w:rPr>
        <w:t>6.6.5.2</w:t>
      </w:r>
      <w:r>
        <w:rPr>
          <w:lang w:eastAsia="zh-CN"/>
        </w:rPr>
        <w:tab/>
        <w:t>Basic Limits</w:t>
      </w:r>
      <w:bookmarkEnd w:id="559"/>
      <w:bookmarkEnd w:id="560"/>
      <w:bookmarkEnd w:id="561"/>
      <w:bookmarkEnd w:id="562"/>
      <w:bookmarkEnd w:id="563"/>
      <w:bookmarkEnd w:id="564"/>
      <w:bookmarkEnd w:id="565"/>
      <w:bookmarkEnd w:id="566"/>
    </w:p>
    <w:p w14:paraId="1B7AC463" w14:textId="77777777" w:rsidR="00D62336" w:rsidRDefault="00063062">
      <w:pPr>
        <w:pStyle w:val="Heading5"/>
        <w:rPr>
          <w:lang w:eastAsia="zh-CN"/>
        </w:rPr>
      </w:pPr>
      <w:bookmarkStart w:id="567" w:name="_Toc19322"/>
      <w:bookmarkStart w:id="568" w:name="_Toc121932989"/>
      <w:bookmarkStart w:id="569" w:name="_Toc121908703"/>
      <w:bookmarkStart w:id="570" w:name="_Toc124186498"/>
      <w:bookmarkStart w:id="571" w:name="_Toc137240646"/>
      <w:bookmarkStart w:id="572" w:name="_Toc137244745"/>
      <w:bookmarkStart w:id="573" w:name="_Toc138893959"/>
      <w:bookmarkStart w:id="574" w:name="_Toc138894191"/>
      <w:r>
        <w:rPr>
          <w:lang w:eastAsia="zh-CN"/>
        </w:rPr>
        <w:t>6.6.5.2.1</w:t>
      </w:r>
      <w:r>
        <w:rPr>
          <w:lang w:eastAsia="zh-CN"/>
        </w:rPr>
        <w:tab/>
        <w:t>General transmitter spurious emissions requirements</w:t>
      </w:r>
      <w:bookmarkEnd w:id="567"/>
      <w:bookmarkEnd w:id="568"/>
      <w:bookmarkEnd w:id="569"/>
      <w:bookmarkEnd w:id="570"/>
      <w:bookmarkEnd w:id="571"/>
      <w:bookmarkEnd w:id="572"/>
      <w:bookmarkEnd w:id="573"/>
      <w:bookmarkEnd w:id="574"/>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575" w:name="_Toc12791"/>
      <w:bookmarkStart w:id="576" w:name="_Toc121932990"/>
      <w:bookmarkStart w:id="577" w:name="_Toc121908704"/>
      <w:bookmarkStart w:id="578"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579" w:name="_Toc137240647"/>
      <w:bookmarkStart w:id="580" w:name="_Toc137244746"/>
      <w:bookmarkStart w:id="581" w:name="_Toc138893960"/>
      <w:bookmarkStart w:id="582" w:name="_Toc138894192"/>
      <w:r>
        <w:rPr>
          <w:lang w:eastAsia="zh-CN"/>
        </w:rPr>
        <w:t>6.6.5.2.2</w:t>
      </w:r>
      <w:r>
        <w:rPr>
          <w:lang w:eastAsia="zh-CN"/>
        </w:rPr>
        <w:tab/>
        <w:t>Protection of the own Satellite Access Node receiver</w:t>
      </w:r>
      <w:bookmarkEnd w:id="575"/>
      <w:bookmarkEnd w:id="576"/>
      <w:bookmarkEnd w:id="577"/>
      <w:bookmarkEnd w:id="578"/>
      <w:bookmarkEnd w:id="579"/>
      <w:bookmarkEnd w:id="580"/>
      <w:bookmarkEnd w:id="581"/>
      <w:bookmarkEnd w:id="582"/>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583" w:name="_Toc3410"/>
      <w:bookmarkStart w:id="584" w:name="_Toc121932991"/>
      <w:bookmarkStart w:id="585" w:name="_Toc121908705"/>
      <w:bookmarkStart w:id="586" w:name="_Toc124186500"/>
      <w:bookmarkStart w:id="587" w:name="_Toc137240648"/>
      <w:bookmarkStart w:id="588" w:name="_Toc137244747"/>
      <w:bookmarkStart w:id="589" w:name="_Toc138893961"/>
      <w:bookmarkStart w:id="590" w:name="_Toc138894193"/>
      <w:r>
        <w:rPr>
          <w:lang w:eastAsia="zh-CN"/>
        </w:rPr>
        <w:t>6.6.5.2.3</w:t>
      </w:r>
      <w:r>
        <w:rPr>
          <w:lang w:eastAsia="zh-CN"/>
        </w:rPr>
        <w:tab/>
      </w:r>
      <w:r>
        <w:t>Additional spurious emissions requirements</w:t>
      </w:r>
      <w:bookmarkEnd w:id="583"/>
      <w:bookmarkEnd w:id="584"/>
      <w:bookmarkEnd w:id="585"/>
      <w:bookmarkEnd w:id="586"/>
      <w:bookmarkEnd w:id="587"/>
      <w:bookmarkEnd w:id="588"/>
      <w:bookmarkEnd w:id="589"/>
      <w:bookmarkEnd w:id="590"/>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591" w:name="_Toc10809"/>
      <w:bookmarkStart w:id="592" w:name="_Toc121932992"/>
      <w:bookmarkStart w:id="593" w:name="_Toc121908706"/>
      <w:bookmarkStart w:id="594" w:name="_Toc124186501"/>
      <w:bookmarkStart w:id="595" w:name="_Toc137240649"/>
      <w:bookmarkStart w:id="596" w:name="_Toc137244748"/>
      <w:bookmarkStart w:id="597" w:name="_Toc138893962"/>
      <w:bookmarkStart w:id="598" w:name="_Toc138894194"/>
      <w:r>
        <w:rPr>
          <w:lang w:eastAsia="zh-CN"/>
        </w:rPr>
        <w:t>6.7</w:t>
      </w:r>
      <w:r>
        <w:rPr>
          <w:lang w:eastAsia="zh-CN"/>
        </w:rPr>
        <w:tab/>
        <w:t>Transmitter intermodulation</w:t>
      </w:r>
      <w:bookmarkEnd w:id="591"/>
      <w:bookmarkEnd w:id="592"/>
      <w:bookmarkEnd w:id="593"/>
      <w:bookmarkEnd w:id="594"/>
      <w:bookmarkEnd w:id="595"/>
      <w:bookmarkEnd w:id="596"/>
      <w:bookmarkEnd w:id="597"/>
      <w:bookmarkEnd w:id="598"/>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599" w:name="_Toc5245"/>
      <w:bookmarkStart w:id="600" w:name="_Toc121932993"/>
      <w:bookmarkStart w:id="601" w:name="_Toc121908707"/>
      <w:bookmarkStart w:id="602" w:name="_Toc124186502"/>
      <w:bookmarkStart w:id="603" w:name="_Toc137240650"/>
      <w:bookmarkStart w:id="604" w:name="_Toc137244749"/>
      <w:bookmarkStart w:id="605" w:name="_Toc138893963"/>
      <w:bookmarkStart w:id="606" w:name="_Toc138894195"/>
      <w:r>
        <w:rPr>
          <w:lang w:eastAsia="zh-CN"/>
        </w:rPr>
        <w:t>7</w:t>
      </w:r>
      <w:r>
        <w:rPr>
          <w:lang w:eastAsia="zh-CN"/>
        </w:rPr>
        <w:tab/>
        <w:t>Conducted receiver characteristics</w:t>
      </w:r>
      <w:bookmarkEnd w:id="599"/>
      <w:bookmarkEnd w:id="600"/>
      <w:bookmarkEnd w:id="601"/>
      <w:bookmarkEnd w:id="602"/>
      <w:bookmarkEnd w:id="603"/>
      <w:bookmarkEnd w:id="604"/>
      <w:bookmarkEnd w:id="605"/>
      <w:bookmarkEnd w:id="606"/>
    </w:p>
    <w:p w14:paraId="385EE737" w14:textId="45991A90" w:rsidR="00D62336" w:rsidRDefault="00063062">
      <w:pPr>
        <w:pStyle w:val="Heading2"/>
        <w:rPr>
          <w:lang w:eastAsia="zh-CN"/>
        </w:rPr>
      </w:pPr>
      <w:bookmarkStart w:id="607" w:name="_Toc2998"/>
      <w:bookmarkStart w:id="608" w:name="_Toc121932994"/>
      <w:bookmarkStart w:id="609" w:name="_Toc121908708"/>
      <w:bookmarkStart w:id="610" w:name="_Toc124186503"/>
      <w:bookmarkStart w:id="611" w:name="_Toc137240651"/>
      <w:bookmarkStart w:id="612" w:name="_Toc137244750"/>
      <w:bookmarkStart w:id="613" w:name="_Toc138893964"/>
      <w:bookmarkStart w:id="614" w:name="_Toc138894196"/>
      <w:r>
        <w:rPr>
          <w:rFonts w:hint="eastAsia"/>
          <w:lang w:val="en-US" w:eastAsia="zh-CN"/>
        </w:rPr>
        <w:t>7.1</w:t>
      </w:r>
      <w:r>
        <w:rPr>
          <w:lang w:eastAsia="zh-CN"/>
        </w:rPr>
        <w:tab/>
        <w:t>General</w:t>
      </w:r>
      <w:bookmarkEnd w:id="607"/>
      <w:bookmarkEnd w:id="608"/>
      <w:bookmarkEnd w:id="609"/>
      <w:bookmarkEnd w:id="610"/>
      <w:bookmarkEnd w:id="611"/>
      <w:bookmarkEnd w:id="612"/>
      <w:bookmarkEnd w:id="613"/>
      <w:bookmarkEnd w:id="61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lastRenderedPageBreak/>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615" w:name="_Toc24498"/>
      <w:bookmarkStart w:id="616" w:name="_Toc121932995"/>
      <w:bookmarkStart w:id="617" w:name="_Toc121908709"/>
      <w:bookmarkStart w:id="618" w:name="_Toc124186504"/>
      <w:bookmarkStart w:id="619" w:name="_Toc137240652"/>
      <w:bookmarkStart w:id="620" w:name="_Toc137244751"/>
      <w:bookmarkStart w:id="621" w:name="_Toc138893965"/>
      <w:bookmarkStart w:id="622" w:name="_Toc138894197"/>
      <w:r>
        <w:rPr>
          <w:rFonts w:hint="eastAsia"/>
          <w:lang w:val="en-US" w:eastAsia="zh-CN"/>
        </w:rPr>
        <w:t>7.2</w:t>
      </w:r>
      <w:r>
        <w:rPr>
          <w:rFonts w:hint="eastAsia"/>
          <w:lang w:val="en-US" w:eastAsia="zh-CN"/>
        </w:rPr>
        <w:tab/>
        <w:t>Reference sensitivity level</w:t>
      </w:r>
      <w:bookmarkEnd w:id="615"/>
      <w:bookmarkEnd w:id="616"/>
      <w:bookmarkEnd w:id="617"/>
      <w:bookmarkEnd w:id="618"/>
      <w:bookmarkEnd w:id="619"/>
      <w:bookmarkEnd w:id="620"/>
      <w:bookmarkEnd w:id="621"/>
      <w:bookmarkEnd w:id="622"/>
    </w:p>
    <w:p w14:paraId="17E81C21" w14:textId="77777777" w:rsidR="00D62336" w:rsidRDefault="00063062">
      <w:pPr>
        <w:pStyle w:val="Heading3"/>
        <w:rPr>
          <w:lang w:eastAsia="zh-CN"/>
        </w:rPr>
      </w:pPr>
      <w:bookmarkStart w:id="623" w:name="_Toc25531"/>
      <w:bookmarkStart w:id="624" w:name="_Toc121932996"/>
      <w:bookmarkStart w:id="625" w:name="_Toc121908710"/>
      <w:bookmarkStart w:id="626" w:name="_Toc124186505"/>
      <w:bookmarkStart w:id="627" w:name="_Toc137240653"/>
      <w:bookmarkStart w:id="628" w:name="_Toc137244752"/>
      <w:bookmarkStart w:id="629" w:name="_Toc138893966"/>
      <w:bookmarkStart w:id="630" w:name="_Toc138894198"/>
      <w:r>
        <w:rPr>
          <w:lang w:eastAsia="zh-CN"/>
        </w:rPr>
        <w:t>7.2.1</w:t>
      </w:r>
      <w:r>
        <w:rPr>
          <w:lang w:eastAsia="zh-CN"/>
        </w:rPr>
        <w:tab/>
        <w:t>General</w:t>
      </w:r>
      <w:bookmarkEnd w:id="623"/>
      <w:bookmarkEnd w:id="624"/>
      <w:bookmarkEnd w:id="625"/>
      <w:bookmarkEnd w:id="626"/>
      <w:bookmarkEnd w:id="627"/>
      <w:bookmarkEnd w:id="628"/>
      <w:bookmarkEnd w:id="629"/>
      <w:bookmarkEnd w:id="630"/>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631" w:name="_Hlk508114944"/>
      <w:r>
        <w:rPr>
          <w:rFonts w:hint="eastAsia"/>
        </w:rPr>
        <w:t xml:space="preserve">the </w:t>
      </w:r>
      <w:r>
        <w:rPr>
          <w:i/>
        </w:rPr>
        <w:t>TAB connector</w:t>
      </w:r>
      <w:r>
        <w:t xml:space="preserve"> for </w:t>
      </w:r>
      <w:bookmarkEnd w:id="631"/>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632" w:name="_Toc4314"/>
      <w:bookmarkStart w:id="633" w:name="_Toc121932997"/>
      <w:bookmarkStart w:id="634" w:name="_Toc121908711"/>
      <w:bookmarkStart w:id="635" w:name="_Toc124186506"/>
      <w:bookmarkStart w:id="636" w:name="_Toc137240654"/>
      <w:bookmarkStart w:id="637" w:name="_Toc137244753"/>
      <w:bookmarkStart w:id="638" w:name="_Toc138893967"/>
      <w:bookmarkStart w:id="639" w:name="_Toc138894199"/>
      <w:r>
        <w:rPr>
          <w:lang w:eastAsia="zh-CN"/>
        </w:rPr>
        <w:t>7.2.2</w:t>
      </w:r>
      <w:r>
        <w:rPr>
          <w:lang w:eastAsia="zh-CN"/>
        </w:rPr>
        <w:tab/>
        <w:t xml:space="preserve">Minimum requirements for </w:t>
      </w:r>
      <w:r>
        <w:rPr>
          <w:i/>
        </w:rPr>
        <w:t>SAN type 1-H</w:t>
      </w:r>
      <w:bookmarkEnd w:id="632"/>
      <w:bookmarkEnd w:id="633"/>
      <w:bookmarkEnd w:id="634"/>
      <w:bookmarkEnd w:id="635"/>
      <w:bookmarkEnd w:id="636"/>
      <w:bookmarkEnd w:id="637"/>
      <w:bookmarkEnd w:id="638"/>
      <w:bookmarkEnd w:id="639"/>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640" w:name="_Toc29244"/>
      <w:bookmarkStart w:id="641" w:name="_Toc121932998"/>
      <w:bookmarkStart w:id="642" w:name="_Toc121908712"/>
      <w:bookmarkStart w:id="643" w:name="_Toc124186507"/>
      <w:bookmarkStart w:id="644" w:name="_Toc137240655"/>
      <w:bookmarkStart w:id="645" w:name="_Toc137244754"/>
      <w:bookmarkStart w:id="646" w:name="_Toc138893968"/>
      <w:bookmarkStart w:id="647" w:name="_Toc138894200"/>
      <w:r>
        <w:rPr>
          <w:rFonts w:hint="eastAsia"/>
          <w:lang w:val="en-US" w:eastAsia="zh-CN"/>
        </w:rPr>
        <w:t>7.3</w:t>
      </w:r>
      <w:r>
        <w:rPr>
          <w:rFonts w:hint="eastAsia"/>
          <w:lang w:val="en-US" w:eastAsia="zh-CN"/>
        </w:rPr>
        <w:tab/>
        <w:t>Dynamic range</w:t>
      </w:r>
      <w:bookmarkEnd w:id="640"/>
      <w:bookmarkEnd w:id="641"/>
      <w:bookmarkEnd w:id="642"/>
      <w:bookmarkEnd w:id="643"/>
      <w:bookmarkEnd w:id="644"/>
      <w:bookmarkEnd w:id="645"/>
      <w:bookmarkEnd w:id="646"/>
      <w:bookmarkEnd w:id="647"/>
    </w:p>
    <w:p w14:paraId="66A6F551" w14:textId="77777777" w:rsidR="00D62336" w:rsidRDefault="00063062">
      <w:pPr>
        <w:pStyle w:val="Heading3"/>
        <w:rPr>
          <w:lang w:eastAsia="zh-CN"/>
        </w:rPr>
      </w:pPr>
      <w:bookmarkStart w:id="648" w:name="_Toc5762"/>
      <w:bookmarkStart w:id="649" w:name="_Toc121932999"/>
      <w:bookmarkStart w:id="650" w:name="_Toc121908713"/>
      <w:bookmarkStart w:id="651" w:name="_Toc124186508"/>
      <w:bookmarkStart w:id="652" w:name="_Toc137240656"/>
      <w:bookmarkStart w:id="653" w:name="_Toc137244755"/>
      <w:bookmarkStart w:id="654" w:name="_Toc138893969"/>
      <w:bookmarkStart w:id="655" w:name="_Toc138894201"/>
      <w:r>
        <w:rPr>
          <w:lang w:eastAsia="zh-CN"/>
        </w:rPr>
        <w:t>7.3.1</w:t>
      </w:r>
      <w:r>
        <w:rPr>
          <w:lang w:eastAsia="zh-CN"/>
        </w:rPr>
        <w:tab/>
        <w:t>General</w:t>
      </w:r>
      <w:bookmarkEnd w:id="648"/>
      <w:bookmarkEnd w:id="649"/>
      <w:bookmarkEnd w:id="650"/>
      <w:bookmarkEnd w:id="651"/>
      <w:bookmarkEnd w:id="652"/>
      <w:bookmarkEnd w:id="653"/>
      <w:bookmarkEnd w:id="654"/>
      <w:bookmarkEnd w:id="655"/>
    </w:p>
    <w:p w14:paraId="2E1E14AB" w14:textId="0B2E24A7" w:rsidR="00D62336" w:rsidRDefault="0011778B">
      <w:r>
        <w:t xml:space="preserve">The dynamic range is specified as a measure of the capability of the receiver to receive a wanted signal in the presence of an interfering signal </w:t>
      </w:r>
      <w:bookmarkStart w:id="656" w:name="_Hlk508114964"/>
      <w:r>
        <w:t xml:space="preserve">at the </w:t>
      </w:r>
      <w:r w:rsidRPr="00CE51EA">
        <w:rPr>
          <w:i/>
        </w:rPr>
        <w:t>TAB connector</w:t>
      </w:r>
      <w:r>
        <w:rPr>
          <w:lang w:val="en-US" w:eastAsia="zh-CN"/>
        </w:rPr>
        <w:t xml:space="preserve"> </w:t>
      </w:r>
      <w:r>
        <w:rPr>
          <w:rFonts w:eastAsia="??"/>
        </w:rPr>
        <w:t xml:space="preserve">for </w:t>
      </w:r>
      <w:bookmarkEnd w:id="65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657" w:name="_Toc2137"/>
      <w:bookmarkStart w:id="658" w:name="_Toc121933000"/>
      <w:bookmarkStart w:id="659" w:name="_Toc121908714"/>
      <w:bookmarkStart w:id="660" w:name="_Toc124186509"/>
      <w:bookmarkStart w:id="661" w:name="_Toc137240657"/>
      <w:bookmarkStart w:id="662" w:name="_Toc137244756"/>
      <w:bookmarkStart w:id="663" w:name="_Toc138893970"/>
      <w:bookmarkStart w:id="664" w:name="_Toc138894202"/>
      <w:r>
        <w:rPr>
          <w:lang w:eastAsia="zh-CN"/>
        </w:rPr>
        <w:t>7.3.2</w:t>
      </w:r>
      <w:r>
        <w:rPr>
          <w:lang w:eastAsia="zh-CN"/>
        </w:rPr>
        <w:tab/>
        <w:t xml:space="preserve">Minimum requirements for </w:t>
      </w:r>
      <w:r>
        <w:rPr>
          <w:i/>
        </w:rPr>
        <w:t>SAN type 1-H</w:t>
      </w:r>
      <w:bookmarkEnd w:id="657"/>
      <w:bookmarkEnd w:id="658"/>
      <w:bookmarkEnd w:id="659"/>
      <w:bookmarkEnd w:id="660"/>
      <w:bookmarkEnd w:id="661"/>
      <w:bookmarkEnd w:id="662"/>
      <w:bookmarkEnd w:id="663"/>
      <w:bookmarkEnd w:id="664"/>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665" w:name="_Toc12046"/>
      <w:bookmarkStart w:id="666" w:name="_Toc121933001"/>
      <w:bookmarkStart w:id="667" w:name="_Toc121908715"/>
      <w:bookmarkStart w:id="668"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669" w:name="_Toc137240658"/>
      <w:bookmarkStart w:id="670" w:name="_Toc137244757"/>
      <w:bookmarkStart w:id="671" w:name="_Toc138893971"/>
      <w:bookmarkStart w:id="672" w:name="_Toc138894203"/>
      <w:r>
        <w:rPr>
          <w:rFonts w:hint="eastAsia"/>
          <w:lang w:val="en-US" w:eastAsia="zh-CN"/>
        </w:rPr>
        <w:lastRenderedPageBreak/>
        <w:t>7.4</w:t>
      </w:r>
      <w:r>
        <w:rPr>
          <w:rFonts w:hint="eastAsia"/>
          <w:lang w:val="en-US" w:eastAsia="zh-CN"/>
        </w:rPr>
        <w:tab/>
        <w:t>In-band selectivity and blocking</w:t>
      </w:r>
      <w:bookmarkEnd w:id="665"/>
      <w:bookmarkEnd w:id="666"/>
      <w:bookmarkEnd w:id="667"/>
      <w:bookmarkEnd w:id="668"/>
      <w:bookmarkEnd w:id="669"/>
      <w:bookmarkEnd w:id="670"/>
      <w:bookmarkEnd w:id="671"/>
      <w:bookmarkEnd w:id="672"/>
    </w:p>
    <w:p w14:paraId="16197C10" w14:textId="77777777" w:rsidR="00D62336" w:rsidRDefault="00063062">
      <w:pPr>
        <w:pStyle w:val="Heading3"/>
        <w:rPr>
          <w:lang w:eastAsia="zh-CN"/>
        </w:rPr>
      </w:pPr>
      <w:bookmarkStart w:id="673" w:name="_Toc15801"/>
      <w:bookmarkStart w:id="674" w:name="_Toc121933002"/>
      <w:bookmarkStart w:id="675" w:name="_Toc121908716"/>
      <w:bookmarkStart w:id="676" w:name="_Toc124186511"/>
      <w:bookmarkStart w:id="677" w:name="_Toc137240659"/>
      <w:bookmarkStart w:id="678" w:name="_Toc137244758"/>
      <w:bookmarkStart w:id="679" w:name="_Toc138893972"/>
      <w:bookmarkStart w:id="680" w:name="_Toc138894204"/>
      <w:r>
        <w:rPr>
          <w:lang w:eastAsia="zh-CN"/>
        </w:rPr>
        <w:t>7.4.1</w:t>
      </w:r>
      <w:r>
        <w:rPr>
          <w:lang w:eastAsia="zh-CN"/>
        </w:rPr>
        <w:tab/>
        <w:t>Adjacent Channel Selectivity (ACS)</w:t>
      </w:r>
      <w:bookmarkEnd w:id="673"/>
      <w:bookmarkEnd w:id="674"/>
      <w:bookmarkEnd w:id="675"/>
      <w:bookmarkEnd w:id="676"/>
      <w:bookmarkEnd w:id="677"/>
      <w:bookmarkEnd w:id="678"/>
      <w:bookmarkEnd w:id="679"/>
      <w:bookmarkEnd w:id="680"/>
    </w:p>
    <w:p w14:paraId="6AB9341F" w14:textId="77777777" w:rsidR="00D62336" w:rsidRDefault="00063062">
      <w:pPr>
        <w:pStyle w:val="Heading4"/>
        <w:rPr>
          <w:lang w:eastAsia="zh-CN"/>
        </w:rPr>
      </w:pPr>
      <w:bookmarkStart w:id="681" w:name="_Toc25350"/>
      <w:bookmarkStart w:id="682" w:name="_Toc121933003"/>
      <w:bookmarkStart w:id="683" w:name="_Toc121908717"/>
      <w:bookmarkStart w:id="684" w:name="_Toc124186512"/>
      <w:bookmarkStart w:id="685" w:name="_Toc137240660"/>
      <w:bookmarkStart w:id="686" w:name="_Toc137244759"/>
      <w:bookmarkStart w:id="687" w:name="_Toc138893973"/>
      <w:bookmarkStart w:id="688" w:name="_Toc138894205"/>
      <w:r>
        <w:rPr>
          <w:lang w:eastAsia="zh-CN"/>
        </w:rPr>
        <w:t>7.4.1.1</w:t>
      </w:r>
      <w:r>
        <w:rPr>
          <w:lang w:eastAsia="zh-CN"/>
        </w:rPr>
        <w:tab/>
        <w:t>General</w:t>
      </w:r>
      <w:bookmarkEnd w:id="681"/>
      <w:bookmarkEnd w:id="682"/>
      <w:bookmarkEnd w:id="683"/>
      <w:bookmarkEnd w:id="684"/>
      <w:bookmarkEnd w:id="685"/>
      <w:bookmarkEnd w:id="686"/>
      <w:bookmarkEnd w:id="687"/>
      <w:bookmarkEnd w:id="688"/>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689" w:name="_Toc12832"/>
      <w:bookmarkStart w:id="690" w:name="_Toc121933004"/>
      <w:bookmarkStart w:id="691" w:name="_Toc121908718"/>
      <w:bookmarkStart w:id="692" w:name="_Toc124186513"/>
      <w:bookmarkStart w:id="693" w:name="_Toc137240661"/>
      <w:bookmarkStart w:id="694" w:name="_Toc137244760"/>
      <w:bookmarkStart w:id="695" w:name="_Toc138893974"/>
      <w:bookmarkStart w:id="696" w:name="_Toc138894206"/>
      <w:r>
        <w:rPr>
          <w:lang w:eastAsia="zh-CN"/>
        </w:rPr>
        <w:t>7.4.1.2</w:t>
      </w:r>
      <w:r>
        <w:rPr>
          <w:lang w:eastAsia="zh-CN"/>
        </w:rPr>
        <w:tab/>
        <w:t xml:space="preserve">Minimum requirements for </w:t>
      </w:r>
      <w:r>
        <w:rPr>
          <w:i/>
        </w:rPr>
        <w:t>SAN type 1-H</w:t>
      </w:r>
      <w:bookmarkEnd w:id="689"/>
      <w:bookmarkEnd w:id="690"/>
      <w:bookmarkEnd w:id="691"/>
      <w:bookmarkEnd w:id="692"/>
      <w:bookmarkEnd w:id="693"/>
      <w:bookmarkEnd w:id="694"/>
      <w:bookmarkEnd w:id="695"/>
      <w:bookmarkEnd w:id="69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697" w:name="_Toc121933005"/>
      <w:bookmarkStart w:id="698" w:name="_Toc121908719"/>
      <w:bookmarkStart w:id="699" w:name="_Toc124186514"/>
      <w:bookmarkStart w:id="700" w:name="_Toc137240662"/>
      <w:bookmarkStart w:id="701" w:name="_Toc137244761"/>
      <w:bookmarkStart w:id="702" w:name="_Toc12035"/>
      <w:bookmarkStart w:id="703" w:name="_Toc138893975"/>
      <w:bookmarkStart w:id="704" w:name="_Toc138894207"/>
      <w:r>
        <w:rPr>
          <w:lang w:eastAsia="zh-CN"/>
        </w:rPr>
        <w:lastRenderedPageBreak/>
        <w:t>7.4.2</w:t>
      </w:r>
      <w:r>
        <w:rPr>
          <w:lang w:eastAsia="zh-CN"/>
        </w:rPr>
        <w:tab/>
        <w:t>In-band blocking</w:t>
      </w:r>
      <w:bookmarkEnd w:id="697"/>
      <w:bookmarkEnd w:id="698"/>
      <w:bookmarkEnd w:id="699"/>
      <w:bookmarkEnd w:id="700"/>
      <w:bookmarkEnd w:id="701"/>
      <w:bookmarkEnd w:id="703"/>
      <w:bookmarkEnd w:id="704"/>
    </w:p>
    <w:bookmarkEnd w:id="702"/>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705" w:name="_Toc17467"/>
      <w:bookmarkStart w:id="706" w:name="_Toc121933006"/>
      <w:bookmarkStart w:id="707" w:name="_Toc121908720"/>
      <w:bookmarkStart w:id="708" w:name="_Toc124186515"/>
      <w:bookmarkStart w:id="709" w:name="_Toc137240663"/>
      <w:bookmarkStart w:id="710" w:name="_Toc137244762"/>
      <w:bookmarkStart w:id="711" w:name="_Toc138893976"/>
      <w:bookmarkStart w:id="712" w:name="_Toc138894208"/>
      <w:r>
        <w:rPr>
          <w:rFonts w:hint="eastAsia"/>
          <w:lang w:val="en-US" w:eastAsia="zh-CN"/>
        </w:rPr>
        <w:t>7.5</w:t>
      </w:r>
      <w:r>
        <w:rPr>
          <w:rFonts w:hint="eastAsia"/>
          <w:lang w:val="en-US" w:eastAsia="zh-CN"/>
        </w:rPr>
        <w:tab/>
        <w:t>Out-of-band blocking</w:t>
      </w:r>
      <w:bookmarkEnd w:id="705"/>
      <w:bookmarkEnd w:id="706"/>
      <w:bookmarkEnd w:id="707"/>
      <w:bookmarkEnd w:id="708"/>
      <w:bookmarkEnd w:id="709"/>
      <w:bookmarkEnd w:id="710"/>
      <w:bookmarkEnd w:id="711"/>
      <w:bookmarkEnd w:id="712"/>
    </w:p>
    <w:p w14:paraId="5FD5C6F2" w14:textId="77777777" w:rsidR="00D62336" w:rsidRDefault="00063062">
      <w:pPr>
        <w:pStyle w:val="Heading3"/>
        <w:rPr>
          <w:lang w:eastAsia="zh-CN"/>
        </w:rPr>
      </w:pPr>
      <w:bookmarkStart w:id="713" w:name="_Toc16801"/>
      <w:bookmarkStart w:id="714" w:name="_Toc121933007"/>
      <w:bookmarkStart w:id="715" w:name="_Toc121908721"/>
      <w:bookmarkStart w:id="716" w:name="_Toc124186516"/>
      <w:bookmarkStart w:id="717" w:name="_Toc137240664"/>
      <w:bookmarkStart w:id="718" w:name="_Toc137244763"/>
      <w:bookmarkStart w:id="719" w:name="_Toc138893977"/>
      <w:bookmarkStart w:id="720" w:name="_Toc138894209"/>
      <w:r>
        <w:rPr>
          <w:lang w:eastAsia="zh-CN"/>
        </w:rPr>
        <w:t>7.5.1</w:t>
      </w:r>
      <w:r>
        <w:rPr>
          <w:lang w:eastAsia="zh-CN"/>
        </w:rPr>
        <w:tab/>
        <w:t>General</w:t>
      </w:r>
      <w:bookmarkEnd w:id="713"/>
      <w:bookmarkEnd w:id="714"/>
      <w:bookmarkEnd w:id="715"/>
      <w:bookmarkEnd w:id="716"/>
      <w:bookmarkEnd w:id="717"/>
      <w:bookmarkEnd w:id="718"/>
      <w:bookmarkEnd w:id="719"/>
      <w:bookmarkEnd w:id="720"/>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721" w:name="_Toc12338"/>
      <w:bookmarkStart w:id="722" w:name="_Toc121933008"/>
      <w:bookmarkStart w:id="723" w:name="_Toc121908722"/>
      <w:bookmarkStart w:id="724" w:name="_Toc124186517"/>
      <w:bookmarkStart w:id="725" w:name="_Toc137240665"/>
      <w:bookmarkStart w:id="726" w:name="_Toc137244764"/>
      <w:bookmarkStart w:id="727" w:name="_Toc138893978"/>
      <w:bookmarkStart w:id="728" w:name="_Toc138894210"/>
      <w:r>
        <w:rPr>
          <w:lang w:eastAsia="zh-CN"/>
        </w:rPr>
        <w:t>7.5.2</w:t>
      </w:r>
      <w:r>
        <w:rPr>
          <w:lang w:eastAsia="zh-CN"/>
        </w:rPr>
        <w:tab/>
        <w:t xml:space="preserve">Minimum requirements for </w:t>
      </w:r>
      <w:r>
        <w:rPr>
          <w:i/>
        </w:rPr>
        <w:t>SAN type 1-H</w:t>
      </w:r>
      <w:bookmarkEnd w:id="721"/>
      <w:bookmarkEnd w:id="722"/>
      <w:bookmarkEnd w:id="723"/>
      <w:bookmarkEnd w:id="724"/>
      <w:bookmarkEnd w:id="725"/>
      <w:bookmarkEnd w:id="726"/>
      <w:bookmarkEnd w:id="727"/>
      <w:bookmarkEnd w:id="728"/>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729" w:name="_Toc5732"/>
      <w:bookmarkStart w:id="730" w:name="_Toc121933009"/>
      <w:bookmarkStart w:id="731" w:name="_Toc121908723"/>
      <w:bookmarkStart w:id="732" w:name="_Toc124186518"/>
      <w:bookmarkStart w:id="733" w:name="_Toc137240666"/>
      <w:bookmarkStart w:id="734" w:name="_Toc137244765"/>
      <w:bookmarkStart w:id="735" w:name="_Toc138893979"/>
      <w:bookmarkStart w:id="736" w:name="_Toc138894211"/>
      <w:r>
        <w:rPr>
          <w:rFonts w:hint="eastAsia"/>
          <w:lang w:val="en-US" w:eastAsia="zh-CN"/>
        </w:rPr>
        <w:t>7.6</w:t>
      </w:r>
      <w:r>
        <w:rPr>
          <w:rFonts w:hint="eastAsia"/>
          <w:lang w:val="en-US" w:eastAsia="zh-CN"/>
        </w:rPr>
        <w:tab/>
        <w:t>Receiver spurious emissions</w:t>
      </w:r>
      <w:bookmarkEnd w:id="729"/>
      <w:bookmarkEnd w:id="730"/>
      <w:bookmarkEnd w:id="731"/>
      <w:bookmarkEnd w:id="732"/>
      <w:bookmarkEnd w:id="733"/>
      <w:bookmarkEnd w:id="734"/>
      <w:bookmarkEnd w:id="735"/>
      <w:bookmarkEnd w:id="736"/>
    </w:p>
    <w:p w14:paraId="118ED8CA" w14:textId="77777777" w:rsidR="00D62336" w:rsidRDefault="00063062">
      <w:pPr>
        <w:pStyle w:val="Heading3"/>
        <w:rPr>
          <w:lang w:eastAsia="zh-CN"/>
        </w:rPr>
      </w:pPr>
      <w:bookmarkStart w:id="737" w:name="_Toc23438"/>
      <w:bookmarkStart w:id="738" w:name="_Toc121933010"/>
      <w:bookmarkStart w:id="739" w:name="_Toc121908724"/>
      <w:bookmarkStart w:id="740" w:name="_Toc124186519"/>
      <w:bookmarkStart w:id="741" w:name="_Toc137240667"/>
      <w:bookmarkStart w:id="742" w:name="_Toc137244766"/>
      <w:bookmarkStart w:id="743" w:name="_Toc138893980"/>
      <w:bookmarkStart w:id="744" w:name="_Toc138894212"/>
      <w:r>
        <w:rPr>
          <w:lang w:eastAsia="zh-CN"/>
        </w:rPr>
        <w:t>7.6.1</w:t>
      </w:r>
      <w:r>
        <w:rPr>
          <w:lang w:eastAsia="zh-CN"/>
        </w:rPr>
        <w:tab/>
        <w:t>General</w:t>
      </w:r>
      <w:bookmarkEnd w:id="737"/>
      <w:bookmarkEnd w:id="738"/>
      <w:bookmarkEnd w:id="739"/>
      <w:bookmarkEnd w:id="740"/>
      <w:bookmarkEnd w:id="741"/>
      <w:bookmarkEnd w:id="742"/>
      <w:bookmarkEnd w:id="743"/>
      <w:bookmarkEnd w:id="744"/>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745" w:name="_Toc361"/>
      <w:bookmarkStart w:id="746" w:name="_Toc121933011"/>
      <w:bookmarkStart w:id="747" w:name="_Toc121908725"/>
      <w:bookmarkStart w:id="748" w:name="_Toc124186520"/>
      <w:bookmarkStart w:id="749" w:name="_Toc137240668"/>
      <w:bookmarkStart w:id="750" w:name="_Toc137244767"/>
      <w:bookmarkStart w:id="751" w:name="_Toc138893981"/>
      <w:bookmarkStart w:id="752" w:name="_Toc138894213"/>
      <w:r>
        <w:rPr>
          <w:rFonts w:hint="eastAsia"/>
          <w:lang w:val="en-US" w:eastAsia="zh-CN"/>
        </w:rPr>
        <w:t>7.7</w:t>
      </w:r>
      <w:r>
        <w:rPr>
          <w:rFonts w:hint="eastAsia"/>
          <w:lang w:val="en-US" w:eastAsia="zh-CN"/>
        </w:rPr>
        <w:tab/>
        <w:t>Receiver intermodulation</w:t>
      </w:r>
      <w:bookmarkEnd w:id="745"/>
      <w:bookmarkEnd w:id="746"/>
      <w:bookmarkEnd w:id="747"/>
      <w:bookmarkEnd w:id="748"/>
      <w:bookmarkEnd w:id="749"/>
      <w:bookmarkEnd w:id="750"/>
      <w:bookmarkEnd w:id="751"/>
      <w:bookmarkEnd w:id="752"/>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753" w:name="_Toc20659"/>
      <w:bookmarkStart w:id="754" w:name="_Toc121933012"/>
      <w:bookmarkStart w:id="755" w:name="_Toc121908726"/>
      <w:bookmarkStart w:id="756" w:name="_Toc124186521"/>
      <w:bookmarkStart w:id="757" w:name="_Toc137240669"/>
      <w:bookmarkStart w:id="758" w:name="_Toc137244768"/>
      <w:bookmarkStart w:id="759" w:name="_Toc138893982"/>
      <w:bookmarkStart w:id="760" w:name="_Toc138894214"/>
      <w:r>
        <w:rPr>
          <w:rFonts w:hint="eastAsia"/>
          <w:lang w:val="en-US" w:eastAsia="zh-CN"/>
        </w:rPr>
        <w:lastRenderedPageBreak/>
        <w:t>7.8</w:t>
      </w:r>
      <w:r>
        <w:rPr>
          <w:rFonts w:hint="eastAsia"/>
          <w:lang w:val="en-US" w:eastAsia="zh-CN"/>
        </w:rPr>
        <w:tab/>
        <w:t>In-channel selectivity</w:t>
      </w:r>
      <w:bookmarkEnd w:id="753"/>
      <w:bookmarkEnd w:id="754"/>
      <w:bookmarkEnd w:id="755"/>
      <w:bookmarkEnd w:id="756"/>
      <w:bookmarkEnd w:id="757"/>
      <w:bookmarkEnd w:id="758"/>
      <w:bookmarkEnd w:id="759"/>
      <w:bookmarkEnd w:id="760"/>
    </w:p>
    <w:p w14:paraId="44B809F1" w14:textId="77777777" w:rsidR="00D62336" w:rsidRDefault="00063062">
      <w:pPr>
        <w:pStyle w:val="Heading3"/>
        <w:rPr>
          <w:lang w:eastAsia="zh-CN"/>
        </w:rPr>
      </w:pPr>
      <w:bookmarkStart w:id="761" w:name="_Toc18693"/>
      <w:bookmarkStart w:id="762" w:name="_Toc121933013"/>
      <w:bookmarkStart w:id="763" w:name="_Toc121908727"/>
      <w:bookmarkStart w:id="764" w:name="_Toc124186522"/>
      <w:bookmarkStart w:id="765" w:name="_Toc137240670"/>
      <w:bookmarkStart w:id="766" w:name="_Toc137244769"/>
      <w:bookmarkStart w:id="767" w:name="_Toc138893983"/>
      <w:bookmarkStart w:id="768" w:name="_Toc138894215"/>
      <w:r>
        <w:rPr>
          <w:lang w:eastAsia="zh-CN"/>
        </w:rPr>
        <w:t>7.8.1</w:t>
      </w:r>
      <w:r>
        <w:rPr>
          <w:lang w:eastAsia="zh-CN"/>
        </w:rPr>
        <w:tab/>
        <w:t>General</w:t>
      </w:r>
      <w:bookmarkEnd w:id="761"/>
      <w:bookmarkEnd w:id="762"/>
      <w:bookmarkEnd w:id="763"/>
      <w:bookmarkEnd w:id="764"/>
      <w:bookmarkEnd w:id="765"/>
      <w:bookmarkEnd w:id="766"/>
      <w:bookmarkEnd w:id="767"/>
      <w:bookmarkEnd w:id="768"/>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769" w:name="_Toc11312"/>
      <w:bookmarkStart w:id="770" w:name="_Toc121933014"/>
      <w:bookmarkStart w:id="771" w:name="_Toc121908728"/>
      <w:bookmarkStart w:id="772" w:name="_Toc124186523"/>
      <w:bookmarkStart w:id="773" w:name="_Toc137240671"/>
      <w:bookmarkStart w:id="774" w:name="_Toc137244770"/>
      <w:bookmarkStart w:id="775" w:name="_Toc138893984"/>
      <w:bookmarkStart w:id="776" w:name="_Toc138894216"/>
      <w:r>
        <w:rPr>
          <w:lang w:eastAsia="zh-CN"/>
        </w:rPr>
        <w:t>7.8.2</w:t>
      </w:r>
      <w:r>
        <w:rPr>
          <w:lang w:eastAsia="zh-CN"/>
        </w:rPr>
        <w:tab/>
        <w:t xml:space="preserve">Minimum requirements for </w:t>
      </w:r>
      <w:r>
        <w:rPr>
          <w:i/>
        </w:rPr>
        <w:t>SAN type 1-H</w:t>
      </w:r>
      <w:bookmarkEnd w:id="769"/>
      <w:bookmarkEnd w:id="770"/>
      <w:bookmarkEnd w:id="771"/>
      <w:bookmarkEnd w:id="772"/>
      <w:bookmarkEnd w:id="773"/>
      <w:bookmarkEnd w:id="774"/>
      <w:bookmarkEnd w:id="775"/>
      <w:bookmarkEnd w:id="77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777" w:name="_Toc25150"/>
      <w:bookmarkStart w:id="778" w:name="_Toc121933015"/>
      <w:bookmarkStart w:id="779" w:name="_Toc121908729"/>
      <w:bookmarkStart w:id="780" w:name="_Toc124186524"/>
      <w:bookmarkStart w:id="781" w:name="_Toc137240672"/>
      <w:bookmarkStart w:id="782" w:name="_Toc137244771"/>
      <w:bookmarkStart w:id="783" w:name="_Toc138893985"/>
      <w:bookmarkStart w:id="784" w:name="_Toc138894217"/>
      <w:r>
        <w:rPr>
          <w:lang w:eastAsia="zh-CN"/>
        </w:rPr>
        <w:t>8</w:t>
      </w:r>
      <w:r>
        <w:rPr>
          <w:lang w:eastAsia="zh-CN"/>
        </w:rPr>
        <w:tab/>
        <w:t>Conducted performance requirements</w:t>
      </w:r>
      <w:bookmarkEnd w:id="777"/>
      <w:bookmarkEnd w:id="778"/>
      <w:bookmarkEnd w:id="779"/>
      <w:bookmarkEnd w:id="780"/>
      <w:bookmarkEnd w:id="781"/>
      <w:bookmarkEnd w:id="782"/>
      <w:bookmarkEnd w:id="783"/>
      <w:bookmarkEnd w:id="784"/>
    </w:p>
    <w:p w14:paraId="76382A5D" w14:textId="77777777" w:rsidR="00D62336" w:rsidRDefault="00063062">
      <w:pPr>
        <w:pStyle w:val="Heading2"/>
        <w:rPr>
          <w:lang w:eastAsia="zh-CN"/>
        </w:rPr>
      </w:pPr>
      <w:bookmarkStart w:id="785" w:name="_Toc5526"/>
      <w:bookmarkStart w:id="786" w:name="_Toc121933016"/>
      <w:bookmarkStart w:id="787" w:name="_Toc121908730"/>
      <w:bookmarkStart w:id="788" w:name="_Toc124186525"/>
      <w:bookmarkStart w:id="789" w:name="_Toc137240673"/>
      <w:bookmarkStart w:id="790" w:name="_Toc137244772"/>
      <w:bookmarkStart w:id="791" w:name="_Toc138893986"/>
      <w:bookmarkStart w:id="792" w:name="_Toc138894218"/>
      <w:r>
        <w:rPr>
          <w:lang w:eastAsia="zh-CN"/>
        </w:rPr>
        <w:t>8.1</w:t>
      </w:r>
      <w:r>
        <w:rPr>
          <w:lang w:eastAsia="zh-CN"/>
        </w:rPr>
        <w:tab/>
        <w:t>General</w:t>
      </w:r>
      <w:bookmarkEnd w:id="785"/>
      <w:bookmarkEnd w:id="786"/>
      <w:bookmarkEnd w:id="787"/>
      <w:bookmarkEnd w:id="788"/>
      <w:bookmarkEnd w:id="789"/>
      <w:bookmarkEnd w:id="790"/>
      <w:bookmarkEnd w:id="791"/>
      <w:bookmarkEnd w:id="792"/>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793" w:name="_Toc24182"/>
      <w:bookmarkStart w:id="794" w:name="_Toc121933017"/>
      <w:bookmarkStart w:id="795" w:name="_Toc121908731"/>
      <w:bookmarkStart w:id="796" w:name="_Toc124186526"/>
      <w:bookmarkStart w:id="797" w:name="_Toc137240674"/>
      <w:bookmarkStart w:id="798" w:name="_Toc137244773"/>
      <w:bookmarkStart w:id="799" w:name="_Toc138893987"/>
      <w:bookmarkStart w:id="800" w:name="_Toc138894219"/>
      <w:r>
        <w:rPr>
          <w:lang w:eastAsia="zh-CN"/>
        </w:rPr>
        <w:lastRenderedPageBreak/>
        <w:t>8.2</w:t>
      </w:r>
      <w:r>
        <w:rPr>
          <w:lang w:eastAsia="zh-CN"/>
        </w:rPr>
        <w:tab/>
        <w:t>Performance requirements for PUSCH</w:t>
      </w:r>
      <w:bookmarkEnd w:id="793"/>
      <w:bookmarkEnd w:id="794"/>
      <w:bookmarkEnd w:id="795"/>
      <w:bookmarkEnd w:id="796"/>
      <w:bookmarkEnd w:id="797"/>
      <w:bookmarkEnd w:id="798"/>
      <w:bookmarkEnd w:id="799"/>
      <w:bookmarkEnd w:id="800"/>
    </w:p>
    <w:p w14:paraId="795D6432" w14:textId="77777777" w:rsidR="0039467C" w:rsidRPr="00EE753F" w:rsidRDefault="0039467C" w:rsidP="0039467C">
      <w:pPr>
        <w:pStyle w:val="Heading3"/>
        <w:rPr>
          <w:lang w:val="en-US"/>
        </w:rPr>
      </w:pPr>
      <w:bookmarkStart w:id="801" w:name="_Toc137240675"/>
      <w:bookmarkStart w:id="802" w:name="_Toc137244774"/>
      <w:bookmarkStart w:id="803" w:name="_Toc138893988"/>
      <w:bookmarkStart w:id="804" w:name="_Toc13889422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801"/>
      <w:bookmarkEnd w:id="802"/>
      <w:bookmarkEnd w:id="803"/>
      <w:bookmarkEnd w:id="804"/>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39467C" w:rsidRPr="008C4185" w14:paraId="060D29B5" w14:textId="77777777" w:rsidTr="00D27C8A">
        <w:trPr>
          <w:trHeight w:val="153"/>
          <w:jc w:val="center"/>
        </w:trPr>
        <w:tc>
          <w:tcPr>
            <w:tcW w:w="1180" w:type="dxa"/>
          </w:tcPr>
          <w:p w14:paraId="3514C165"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784C1F26" w14:textId="77777777" w:rsidR="0039467C" w:rsidRPr="008C4185" w:rsidRDefault="0039467C" w:rsidP="00D27C8A">
            <w:pPr>
              <w:pStyle w:val="TAC"/>
              <w:rPr>
                <w:rFonts w:cs="Arial"/>
                <w:lang w:val="en-US"/>
              </w:rPr>
            </w:pPr>
            <w:r w:rsidRPr="008C4185">
              <w:rPr>
                <w:rFonts w:cs="Arial"/>
                <w:lang w:val="en-US"/>
              </w:rPr>
              <w:t>1</w:t>
            </w:r>
          </w:p>
        </w:tc>
        <w:tc>
          <w:tcPr>
            <w:tcW w:w="936" w:type="dxa"/>
          </w:tcPr>
          <w:p w14:paraId="1B53DE62" w14:textId="77777777" w:rsidR="0039467C" w:rsidRPr="008C4185" w:rsidRDefault="0039467C" w:rsidP="00D27C8A">
            <w:pPr>
              <w:pStyle w:val="TAC"/>
              <w:rPr>
                <w:rFonts w:cs="Arial"/>
                <w:lang w:val="en-US" w:eastAsia="zh-CN"/>
              </w:rPr>
            </w:pPr>
            <w:r w:rsidRPr="008C4185">
              <w:rPr>
                <w:rFonts w:cs="Arial"/>
                <w:lang w:val="en-US" w:eastAsia="zh-CN"/>
              </w:rPr>
              <w:t>Mode A</w:t>
            </w:r>
          </w:p>
        </w:tc>
        <w:tc>
          <w:tcPr>
            <w:tcW w:w="1303" w:type="dxa"/>
          </w:tcPr>
          <w:p w14:paraId="7B870687" w14:textId="77777777" w:rsidR="0039467C" w:rsidRPr="008C4185" w:rsidRDefault="0039467C" w:rsidP="00D27C8A">
            <w:pPr>
              <w:pStyle w:val="TAC"/>
              <w:rPr>
                <w:rFonts w:cs="Arial"/>
                <w:lang w:val="en-US"/>
              </w:rPr>
            </w:pPr>
            <w:r w:rsidRPr="008C4185">
              <w:rPr>
                <w:rFonts w:cs="Arial"/>
                <w:lang w:val="en-US"/>
              </w:rPr>
              <w:t>8</w:t>
            </w:r>
          </w:p>
        </w:tc>
        <w:tc>
          <w:tcPr>
            <w:tcW w:w="1748" w:type="dxa"/>
          </w:tcPr>
          <w:p w14:paraId="06125A57" w14:textId="77777777" w:rsidR="0039467C" w:rsidRPr="008C4185" w:rsidRDefault="0039467C" w:rsidP="00D27C8A">
            <w:pPr>
              <w:pStyle w:val="TAC"/>
              <w:rPr>
                <w:rFonts w:cs="Arial"/>
                <w:lang w:val="en-US"/>
              </w:rPr>
            </w:pPr>
            <w:r w:rsidRPr="008C4185">
              <w:rPr>
                <w:rFonts w:cs="Arial"/>
                <w:lang w:val="en-US"/>
              </w:rPr>
              <w:t>NTN-TDLA100-5</w:t>
            </w:r>
          </w:p>
        </w:tc>
        <w:tc>
          <w:tcPr>
            <w:tcW w:w="999" w:type="dxa"/>
          </w:tcPr>
          <w:p w14:paraId="0920614C" w14:textId="77777777" w:rsidR="0039467C" w:rsidRPr="008C4185" w:rsidRDefault="0039467C" w:rsidP="00D27C8A">
            <w:pPr>
              <w:pStyle w:val="TAC"/>
              <w:rPr>
                <w:rFonts w:cs="Arial"/>
                <w:lang w:val="en-US"/>
              </w:rPr>
            </w:pPr>
            <w:r w:rsidRPr="008C4185">
              <w:rPr>
                <w:rFonts w:cs="Arial"/>
                <w:lang w:val="en-US"/>
              </w:rPr>
              <w:t>A5-2</w:t>
            </w:r>
          </w:p>
        </w:tc>
        <w:tc>
          <w:tcPr>
            <w:tcW w:w="1310" w:type="dxa"/>
          </w:tcPr>
          <w:p w14:paraId="3A416219"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795D297A" w14:textId="77777777" w:rsidR="0039467C" w:rsidRPr="008C4185" w:rsidRDefault="0039467C" w:rsidP="00D27C8A">
            <w:pPr>
              <w:pStyle w:val="TAC"/>
              <w:rPr>
                <w:rFonts w:cs="Arial"/>
                <w:lang w:val="en-US" w:eastAsia="zh-CN"/>
              </w:rPr>
            </w:pPr>
            <w:r>
              <w:rPr>
                <w:rFonts w:cs="Arial"/>
                <w:lang w:val="en-US" w:eastAsia="zh-CN"/>
              </w:rPr>
              <w:t>[-2.8]</w:t>
            </w:r>
          </w:p>
        </w:tc>
      </w:tr>
      <w:tr w:rsidR="0039467C" w:rsidRPr="008C4185" w14:paraId="0873A5C5" w14:textId="77777777" w:rsidTr="00D27C8A">
        <w:trPr>
          <w:trHeight w:val="153"/>
          <w:jc w:val="center"/>
        </w:trPr>
        <w:tc>
          <w:tcPr>
            <w:tcW w:w="1180" w:type="dxa"/>
          </w:tcPr>
          <w:p w14:paraId="4205A5F3"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6DBC20A9" w14:textId="77777777" w:rsidR="0039467C" w:rsidRPr="008C4185" w:rsidRDefault="0039467C" w:rsidP="00D27C8A">
            <w:pPr>
              <w:pStyle w:val="TAC"/>
              <w:rPr>
                <w:rFonts w:cs="Arial"/>
                <w:lang w:val="en-US"/>
              </w:rPr>
            </w:pPr>
            <w:r w:rsidRPr="008C4185">
              <w:rPr>
                <w:rFonts w:cs="Arial"/>
                <w:lang w:val="en-US"/>
              </w:rPr>
              <w:t>1</w:t>
            </w:r>
          </w:p>
        </w:tc>
        <w:tc>
          <w:tcPr>
            <w:tcW w:w="936" w:type="dxa"/>
          </w:tcPr>
          <w:p w14:paraId="653DD4E0" w14:textId="77777777" w:rsidR="0039467C" w:rsidRPr="008C4185" w:rsidRDefault="0039467C" w:rsidP="00D27C8A">
            <w:pPr>
              <w:pStyle w:val="TAC"/>
              <w:rPr>
                <w:rFonts w:cs="Arial"/>
                <w:lang w:val="en-US" w:eastAsia="zh-CN"/>
              </w:rPr>
            </w:pPr>
            <w:r w:rsidRPr="008C4185">
              <w:rPr>
                <w:rFonts w:cs="Arial"/>
                <w:lang w:val="en-US" w:eastAsia="zh-CN"/>
              </w:rPr>
              <w:t>Mode A</w:t>
            </w:r>
          </w:p>
        </w:tc>
        <w:tc>
          <w:tcPr>
            <w:tcW w:w="1303" w:type="dxa"/>
          </w:tcPr>
          <w:p w14:paraId="101C7B5B" w14:textId="77777777" w:rsidR="0039467C" w:rsidRPr="008C4185" w:rsidRDefault="0039467C" w:rsidP="00D27C8A">
            <w:pPr>
              <w:pStyle w:val="TAC"/>
              <w:rPr>
                <w:rFonts w:cs="Arial"/>
                <w:lang w:val="en-US"/>
              </w:rPr>
            </w:pPr>
            <w:r w:rsidRPr="008C4185">
              <w:rPr>
                <w:rFonts w:cs="Arial"/>
                <w:lang w:val="en-US"/>
              </w:rPr>
              <w:t>8</w:t>
            </w:r>
          </w:p>
        </w:tc>
        <w:tc>
          <w:tcPr>
            <w:tcW w:w="1748" w:type="dxa"/>
          </w:tcPr>
          <w:p w14:paraId="2FB50DB4" w14:textId="77777777" w:rsidR="0039467C" w:rsidRPr="008C4185" w:rsidRDefault="0039467C" w:rsidP="00D27C8A">
            <w:pPr>
              <w:pStyle w:val="TAC"/>
              <w:rPr>
                <w:rFonts w:cs="Arial"/>
                <w:lang w:val="en-US"/>
              </w:rPr>
            </w:pPr>
            <w:r w:rsidRPr="008C4185">
              <w:rPr>
                <w:rFonts w:cs="Arial"/>
                <w:lang w:val="en-US"/>
              </w:rPr>
              <w:t>NTN-TDLC5-5</w:t>
            </w:r>
          </w:p>
        </w:tc>
        <w:tc>
          <w:tcPr>
            <w:tcW w:w="999" w:type="dxa"/>
          </w:tcPr>
          <w:p w14:paraId="4FDB7C58" w14:textId="77777777" w:rsidR="0039467C" w:rsidRPr="008C4185" w:rsidRDefault="0039467C" w:rsidP="00D27C8A">
            <w:pPr>
              <w:pStyle w:val="TAC"/>
              <w:rPr>
                <w:rFonts w:cs="Arial"/>
                <w:lang w:val="en-US"/>
              </w:rPr>
            </w:pPr>
            <w:r w:rsidRPr="008C4185">
              <w:rPr>
                <w:rFonts w:cs="Arial"/>
                <w:lang w:val="en-US"/>
              </w:rPr>
              <w:t>A5-2</w:t>
            </w:r>
          </w:p>
        </w:tc>
        <w:tc>
          <w:tcPr>
            <w:tcW w:w="1310" w:type="dxa"/>
          </w:tcPr>
          <w:p w14:paraId="323E2086"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14728561" w14:textId="77777777" w:rsidR="0039467C" w:rsidRPr="008C4185" w:rsidRDefault="0039467C" w:rsidP="00D27C8A">
            <w:pPr>
              <w:pStyle w:val="TAC"/>
              <w:rPr>
                <w:rFonts w:cs="Arial"/>
                <w:lang w:val="en-US" w:eastAsia="zh-CN"/>
              </w:rPr>
            </w:pPr>
            <w:r>
              <w:rPr>
                <w:rFonts w:cs="Arial"/>
                <w:lang w:val="en-US" w:eastAsia="zh-CN"/>
              </w:rPr>
              <w:t>[-3.5]</w:t>
            </w:r>
          </w:p>
        </w:tc>
      </w:tr>
      <w:tr w:rsidR="0039467C" w:rsidRPr="008C4185" w14:paraId="006793A4" w14:textId="77777777" w:rsidTr="00D27C8A">
        <w:trPr>
          <w:trHeight w:val="153"/>
          <w:jc w:val="center"/>
        </w:trPr>
        <w:tc>
          <w:tcPr>
            <w:tcW w:w="1180" w:type="dxa"/>
          </w:tcPr>
          <w:p w14:paraId="57AB2DA3"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5D02B375" w14:textId="77777777" w:rsidR="0039467C" w:rsidRPr="008C4185" w:rsidRDefault="0039467C" w:rsidP="00D27C8A">
            <w:pPr>
              <w:pStyle w:val="TAC"/>
              <w:rPr>
                <w:rFonts w:cs="Arial"/>
                <w:lang w:val="en-US"/>
              </w:rPr>
            </w:pPr>
            <w:r w:rsidRPr="008C4185">
              <w:rPr>
                <w:rFonts w:cs="Arial"/>
                <w:lang w:val="en-US"/>
              </w:rPr>
              <w:t>2</w:t>
            </w:r>
          </w:p>
        </w:tc>
        <w:tc>
          <w:tcPr>
            <w:tcW w:w="936" w:type="dxa"/>
          </w:tcPr>
          <w:p w14:paraId="4BAB8943" w14:textId="77777777" w:rsidR="0039467C" w:rsidRPr="008C4185" w:rsidRDefault="0039467C" w:rsidP="00D27C8A">
            <w:pPr>
              <w:pStyle w:val="TAC"/>
              <w:rPr>
                <w:rFonts w:cs="Arial"/>
                <w:lang w:val="en-US" w:eastAsia="zh-CN"/>
              </w:rPr>
            </w:pPr>
            <w:r w:rsidRPr="008C4185">
              <w:rPr>
                <w:rFonts w:cs="Arial"/>
                <w:lang w:val="en-US" w:eastAsia="zh-CN"/>
              </w:rPr>
              <w:t>Mode A</w:t>
            </w:r>
          </w:p>
        </w:tc>
        <w:tc>
          <w:tcPr>
            <w:tcW w:w="1303" w:type="dxa"/>
          </w:tcPr>
          <w:p w14:paraId="0EBDAF8D" w14:textId="77777777" w:rsidR="0039467C" w:rsidRPr="008C4185" w:rsidRDefault="0039467C" w:rsidP="00D27C8A">
            <w:pPr>
              <w:pStyle w:val="TAC"/>
              <w:rPr>
                <w:rFonts w:cs="Arial"/>
                <w:lang w:val="en-US"/>
              </w:rPr>
            </w:pPr>
            <w:r w:rsidRPr="008C4185">
              <w:rPr>
                <w:rFonts w:cs="Arial"/>
                <w:lang w:val="en-US"/>
              </w:rPr>
              <w:t>8</w:t>
            </w:r>
          </w:p>
        </w:tc>
        <w:tc>
          <w:tcPr>
            <w:tcW w:w="1748" w:type="dxa"/>
          </w:tcPr>
          <w:p w14:paraId="1E047064" w14:textId="77777777" w:rsidR="0039467C" w:rsidRPr="008C4185" w:rsidRDefault="0039467C" w:rsidP="00D27C8A">
            <w:pPr>
              <w:pStyle w:val="TAC"/>
              <w:rPr>
                <w:rFonts w:cs="Arial"/>
                <w:lang w:val="en-US"/>
              </w:rPr>
            </w:pPr>
            <w:r w:rsidRPr="008C4185">
              <w:rPr>
                <w:rFonts w:cs="Arial"/>
                <w:lang w:val="en-US"/>
              </w:rPr>
              <w:t>NTN-TDLA100-5</w:t>
            </w:r>
          </w:p>
        </w:tc>
        <w:tc>
          <w:tcPr>
            <w:tcW w:w="999" w:type="dxa"/>
          </w:tcPr>
          <w:p w14:paraId="2B5880B3" w14:textId="77777777" w:rsidR="0039467C" w:rsidRPr="008C4185" w:rsidRDefault="0039467C" w:rsidP="00D27C8A">
            <w:pPr>
              <w:pStyle w:val="TAC"/>
              <w:rPr>
                <w:rFonts w:cs="Arial"/>
                <w:lang w:val="en-US"/>
              </w:rPr>
            </w:pPr>
            <w:r w:rsidRPr="008C4185">
              <w:rPr>
                <w:rFonts w:cs="Arial"/>
                <w:lang w:val="en-US"/>
              </w:rPr>
              <w:t>A5-2</w:t>
            </w:r>
          </w:p>
        </w:tc>
        <w:tc>
          <w:tcPr>
            <w:tcW w:w="1310" w:type="dxa"/>
          </w:tcPr>
          <w:p w14:paraId="7D4E1ABB"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3864719E" w14:textId="77777777" w:rsidR="0039467C" w:rsidRPr="008C4185" w:rsidRDefault="0039467C" w:rsidP="00D27C8A">
            <w:pPr>
              <w:pStyle w:val="TAC"/>
              <w:rPr>
                <w:rFonts w:cs="Arial"/>
                <w:lang w:val="en-US" w:eastAsia="zh-CN"/>
              </w:rPr>
            </w:pPr>
            <w:r>
              <w:rPr>
                <w:rFonts w:cs="Arial"/>
                <w:lang w:val="en-US" w:eastAsia="zh-CN"/>
              </w:rPr>
              <w:t>[-7.2]</w:t>
            </w:r>
          </w:p>
        </w:tc>
      </w:tr>
      <w:tr w:rsidR="0039467C" w:rsidRPr="008C4185" w14:paraId="210D1235" w14:textId="77777777" w:rsidTr="00D27C8A">
        <w:trPr>
          <w:trHeight w:val="153"/>
          <w:jc w:val="center"/>
        </w:trPr>
        <w:tc>
          <w:tcPr>
            <w:tcW w:w="1180" w:type="dxa"/>
          </w:tcPr>
          <w:p w14:paraId="2097BADE"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77E8AAA4" w14:textId="77777777" w:rsidR="0039467C" w:rsidRPr="008C4185" w:rsidRDefault="0039467C" w:rsidP="00D27C8A">
            <w:pPr>
              <w:pStyle w:val="TAC"/>
              <w:rPr>
                <w:rFonts w:cs="Arial"/>
                <w:lang w:val="en-US"/>
              </w:rPr>
            </w:pPr>
            <w:r w:rsidRPr="008C4185">
              <w:rPr>
                <w:rFonts w:cs="Arial"/>
                <w:lang w:val="en-US"/>
              </w:rPr>
              <w:t>2</w:t>
            </w:r>
          </w:p>
        </w:tc>
        <w:tc>
          <w:tcPr>
            <w:tcW w:w="936" w:type="dxa"/>
          </w:tcPr>
          <w:p w14:paraId="33E7558F" w14:textId="77777777" w:rsidR="0039467C" w:rsidRPr="008C4185" w:rsidRDefault="0039467C" w:rsidP="00D27C8A">
            <w:pPr>
              <w:pStyle w:val="TAC"/>
              <w:rPr>
                <w:rFonts w:cs="Arial"/>
                <w:lang w:val="en-US" w:eastAsia="zh-CN"/>
              </w:rPr>
            </w:pPr>
            <w:r w:rsidRPr="008C4185">
              <w:rPr>
                <w:rFonts w:cs="Arial"/>
                <w:lang w:val="en-US" w:eastAsia="zh-CN"/>
              </w:rPr>
              <w:t>Mode A</w:t>
            </w:r>
          </w:p>
        </w:tc>
        <w:tc>
          <w:tcPr>
            <w:tcW w:w="1303" w:type="dxa"/>
          </w:tcPr>
          <w:p w14:paraId="4CCA0BB7" w14:textId="77777777" w:rsidR="0039467C" w:rsidRPr="008C4185" w:rsidRDefault="0039467C" w:rsidP="00D27C8A">
            <w:pPr>
              <w:pStyle w:val="TAC"/>
              <w:rPr>
                <w:rFonts w:cs="Arial"/>
                <w:lang w:val="en-US"/>
              </w:rPr>
            </w:pPr>
            <w:r w:rsidRPr="008C4185">
              <w:rPr>
                <w:rFonts w:cs="Arial"/>
                <w:lang w:val="en-US"/>
              </w:rPr>
              <w:t>8</w:t>
            </w:r>
          </w:p>
        </w:tc>
        <w:tc>
          <w:tcPr>
            <w:tcW w:w="1748" w:type="dxa"/>
          </w:tcPr>
          <w:p w14:paraId="7E30513B" w14:textId="77777777" w:rsidR="0039467C" w:rsidRPr="008C4185" w:rsidRDefault="0039467C" w:rsidP="00D27C8A">
            <w:pPr>
              <w:pStyle w:val="TAC"/>
              <w:rPr>
                <w:rFonts w:cs="Arial"/>
                <w:lang w:val="en-US"/>
              </w:rPr>
            </w:pPr>
            <w:r w:rsidRPr="008C4185">
              <w:rPr>
                <w:rFonts w:cs="Arial"/>
                <w:lang w:val="en-US"/>
              </w:rPr>
              <w:t>NTN-TDLC5-5</w:t>
            </w:r>
          </w:p>
        </w:tc>
        <w:tc>
          <w:tcPr>
            <w:tcW w:w="999" w:type="dxa"/>
          </w:tcPr>
          <w:p w14:paraId="1EA937E7" w14:textId="77777777" w:rsidR="0039467C" w:rsidRPr="008C4185" w:rsidRDefault="0039467C" w:rsidP="00D27C8A">
            <w:pPr>
              <w:pStyle w:val="TAC"/>
              <w:rPr>
                <w:rFonts w:cs="Arial"/>
                <w:lang w:val="en-US"/>
              </w:rPr>
            </w:pPr>
            <w:r w:rsidRPr="008C4185">
              <w:rPr>
                <w:rFonts w:cs="Arial"/>
                <w:lang w:val="en-US"/>
              </w:rPr>
              <w:t>A5-2</w:t>
            </w:r>
          </w:p>
        </w:tc>
        <w:tc>
          <w:tcPr>
            <w:tcW w:w="1310" w:type="dxa"/>
          </w:tcPr>
          <w:p w14:paraId="5CD248F2"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0A455651" w14:textId="77777777" w:rsidR="0039467C" w:rsidRPr="008C4185" w:rsidRDefault="0039467C" w:rsidP="00D27C8A">
            <w:pPr>
              <w:pStyle w:val="TAC"/>
              <w:rPr>
                <w:rFonts w:cs="Arial"/>
                <w:lang w:val="en-US" w:eastAsia="zh-CN"/>
              </w:rPr>
            </w:pPr>
            <w:r>
              <w:rPr>
                <w:rFonts w:cs="Arial"/>
                <w:lang w:val="en-US" w:eastAsia="zh-CN"/>
              </w:rPr>
              <w:t>[-6.9]</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39467C" w:rsidRPr="008C4185" w14:paraId="3B6C1EA3" w14:textId="77777777" w:rsidTr="00D27C8A">
        <w:trPr>
          <w:trHeight w:val="153"/>
          <w:jc w:val="center"/>
        </w:trPr>
        <w:tc>
          <w:tcPr>
            <w:tcW w:w="1180" w:type="dxa"/>
          </w:tcPr>
          <w:p w14:paraId="75855C1F"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182C0DCC" w14:textId="77777777" w:rsidR="0039467C" w:rsidRPr="008C4185" w:rsidRDefault="0039467C" w:rsidP="00D27C8A">
            <w:pPr>
              <w:pStyle w:val="TAC"/>
              <w:rPr>
                <w:rFonts w:cs="Arial"/>
                <w:lang w:val="en-US"/>
              </w:rPr>
            </w:pPr>
            <w:r w:rsidRPr="008C4185">
              <w:rPr>
                <w:rFonts w:cs="Arial"/>
                <w:lang w:val="en-US"/>
              </w:rPr>
              <w:t>1</w:t>
            </w:r>
          </w:p>
        </w:tc>
        <w:tc>
          <w:tcPr>
            <w:tcW w:w="936" w:type="dxa"/>
          </w:tcPr>
          <w:p w14:paraId="6D19FA63" w14:textId="77777777" w:rsidR="0039467C" w:rsidRPr="008C4185" w:rsidRDefault="0039467C" w:rsidP="00D27C8A">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77777777" w:rsidR="0039467C" w:rsidRPr="008C4185" w:rsidRDefault="0039467C" w:rsidP="00D27C8A">
            <w:pPr>
              <w:pStyle w:val="TAL"/>
              <w:jc w:val="center"/>
              <w:rPr>
                <w:rFonts w:cs="Arial"/>
                <w:lang w:val="en-US"/>
              </w:rPr>
            </w:pPr>
            <w:r w:rsidRPr="008C4185">
              <w:rPr>
                <w:rFonts w:cs="Arial"/>
                <w:lang w:val="en-US"/>
              </w:rPr>
              <w:t>256</w:t>
            </w:r>
          </w:p>
        </w:tc>
        <w:tc>
          <w:tcPr>
            <w:tcW w:w="1748" w:type="dxa"/>
          </w:tcPr>
          <w:p w14:paraId="70B504EB" w14:textId="77777777" w:rsidR="0039467C" w:rsidRPr="008C4185" w:rsidRDefault="0039467C" w:rsidP="00D27C8A">
            <w:pPr>
              <w:pStyle w:val="TAL"/>
              <w:jc w:val="center"/>
              <w:rPr>
                <w:rFonts w:cs="Arial"/>
                <w:lang w:val="en-US"/>
              </w:rPr>
            </w:pPr>
            <w:r w:rsidRPr="008C4185">
              <w:rPr>
                <w:rFonts w:cs="Arial"/>
                <w:lang w:val="en-US"/>
              </w:rPr>
              <w:t>NTN-TDLA100-5</w:t>
            </w:r>
          </w:p>
        </w:tc>
        <w:tc>
          <w:tcPr>
            <w:tcW w:w="999" w:type="dxa"/>
          </w:tcPr>
          <w:p w14:paraId="6B8A98EA" w14:textId="77777777" w:rsidR="0039467C" w:rsidRPr="008C4185" w:rsidRDefault="0039467C" w:rsidP="00D27C8A">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45968B55" w14:textId="77777777" w:rsidR="0039467C" w:rsidRPr="008C4185" w:rsidRDefault="0039467C" w:rsidP="00D27C8A">
            <w:pPr>
              <w:pStyle w:val="TAC"/>
              <w:rPr>
                <w:rFonts w:cs="Arial"/>
                <w:lang w:val="en-US"/>
              </w:rPr>
            </w:pPr>
            <w:r>
              <w:rPr>
                <w:rFonts w:cs="Arial"/>
                <w:lang w:val="en-US"/>
              </w:rPr>
              <w:t>[-12.6]</w:t>
            </w:r>
          </w:p>
        </w:tc>
      </w:tr>
      <w:tr w:rsidR="0039467C" w:rsidRPr="008C4185" w14:paraId="481FEAD5" w14:textId="77777777" w:rsidTr="00D27C8A">
        <w:trPr>
          <w:trHeight w:val="153"/>
          <w:jc w:val="center"/>
        </w:trPr>
        <w:tc>
          <w:tcPr>
            <w:tcW w:w="1180" w:type="dxa"/>
          </w:tcPr>
          <w:p w14:paraId="3DE01620"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58BDAB55" w14:textId="77777777" w:rsidR="0039467C" w:rsidRPr="008C4185" w:rsidRDefault="0039467C" w:rsidP="00D27C8A">
            <w:pPr>
              <w:pStyle w:val="TAC"/>
              <w:rPr>
                <w:rFonts w:cs="Arial"/>
                <w:lang w:val="en-US"/>
              </w:rPr>
            </w:pPr>
            <w:r w:rsidRPr="008C4185">
              <w:rPr>
                <w:rFonts w:cs="Arial"/>
                <w:lang w:val="en-US"/>
              </w:rPr>
              <w:t>1</w:t>
            </w:r>
          </w:p>
        </w:tc>
        <w:tc>
          <w:tcPr>
            <w:tcW w:w="936" w:type="dxa"/>
          </w:tcPr>
          <w:p w14:paraId="7F62B052" w14:textId="77777777" w:rsidR="0039467C" w:rsidRPr="008C4185" w:rsidRDefault="0039467C" w:rsidP="00D27C8A">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7777777" w:rsidR="0039467C" w:rsidRPr="008C4185" w:rsidRDefault="0039467C" w:rsidP="00D27C8A">
            <w:pPr>
              <w:pStyle w:val="TAL"/>
              <w:jc w:val="center"/>
              <w:rPr>
                <w:rFonts w:cs="Arial"/>
                <w:lang w:val="en-US"/>
              </w:rPr>
            </w:pPr>
            <w:r w:rsidRPr="008C4185">
              <w:rPr>
                <w:rFonts w:cs="Arial"/>
                <w:lang w:val="en-US"/>
              </w:rPr>
              <w:t>256</w:t>
            </w:r>
          </w:p>
        </w:tc>
        <w:tc>
          <w:tcPr>
            <w:tcW w:w="1748" w:type="dxa"/>
          </w:tcPr>
          <w:p w14:paraId="62F84A5D" w14:textId="77777777" w:rsidR="0039467C" w:rsidRPr="008C4185" w:rsidRDefault="0039467C" w:rsidP="00D27C8A">
            <w:pPr>
              <w:pStyle w:val="TAL"/>
              <w:jc w:val="center"/>
              <w:rPr>
                <w:szCs w:val="18"/>
                <w:lang w:val="en-US"/>
              </w:rPr>
            </w:pPr>
            <w:r w:rsidRPr="008C4185">
              <w:rPr>
                <w:rFonts w:cs="Arial"/>
                <w:lang w:val="en-US"/>
              </w:rPr>
              <w:t>NTN-TDLC5-5</w:t>
            </w:r>
          </w:p>
        </w:tc>
        <w:tc>
          <w:tcPr>
            <w:tcW w:w="999" w:type="dxa"/>
          </w:tcPr>
          <w:p w14:paraId="6A49B955" w14:textId="77777777" w:rsidR="0039467C" w:rsidRPr="008C4185" w:rsidRDefault="0039467C" w:rsidP="00D27C8A">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2E171F7E" w14:textId="77777777" w:rsidR="0039467C" w:rsidRPr="008C4185" w:rsidRDefault="0039467C" w:rsidP="00D27C8A">
            <w:pPr>
              <w:pStyle w:val="TAC"/>
              <w:rPr>
                <w:rFonts w:cs="Arial"/>
                <w:lang w:val="en-US" w:eastAsia="zh-CN"/>
              </w:rPr>
            </w:pPr>
            <w:r>
              <w:rPr>
                <w:rFonts w:cs="Arial"/>
                <w:lang w:val="en-US"/>
              </w:rPr>
              <w:t>[-13.8]</w:t>
            </w:r>
          </w:p>
        </w:tc>
      </w:tr>
      <w:tr w:rsidR="0039467C" w:rsidRPr="008C4185" w14:paraId="45BF01D4" w14:textId="77777777" w:rsidTr="00D27C8A">
        <w:trPr>
          <w:trHeight w:val="153"/>
          <w:jc w:val="center"/>
        </w:trPr>
        <w:tc>
          <w:tcPr>
            <w:tcW w:w="1180" w:type="dxa"/>
          </w:tcPr>
          <w:p w14:paraId="0B80C0DA"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65732C02" w14:textId="77777777" w:rsidR="0039467C" w:rsidRPr="008C4185" w:rsidRDefault="0039467C" w:rsidP="00D27C8A">
            <w:pPr>
              <w:pStyle w:val="TAC"/>
              <w:rPr>
                <w:rFonts w:cs="Arial"/>
                <w:lang w:val="en-US"/>
              </w:rPr>
            </w:pPr>
            <w:r w:rsidRPr="008C4185">
              <w:rPr>
                <w:rFonts w:cs="Arial"/>
                <w:lang w:val="en-US"/>
              </w:rPr>
              <w:t>2</w:t>
            </w:r>
          </w:p>
        </w:tc>
        <w:tc>
          <w:tcPr>
            <w:tcW w:w="936" w:type="dxa"/>
          </w:tcPr>
          <w:p w14:paraId="0E6C2724" w14:textId="77777777" w:rsidR="0039467C" w:rsidRPr="008C4185" w:rsidRDefault="0039467C" w:rsidP="00D27C8A">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77777777" w:rsidR="0039467C" w:rsidRPr="008C4185" w:rsidRDefault="0039467C" w:rsidP="00D27C8A">
            <w:pPr>
              <w:pStyle w:val="TAL"/>
              <w:jc w:val="center"/>
              <w:rPr>
                <w:rFonts w:cs="Arial"/>
                <w:lang w:val="en-US"/>
              </w:rPr>
            </w:pPr>
            <w:r w:rsidRPr="008C4185">
              <w:rPr>
                <w:rFonts w:cs="Arial"/>
                <w:lang w:val="en-US"/>
              </w:rPr>
              <w:t>256</w:t>
            </w:r>
          </w:p>
        </w:tc>
        <w:tc>
          <w:tcPr>
            <w:tcW w:w="1748" w:type="dxa"/>
          </w:tcPr>
          <w:p w14:paraId="6436F90D" w14:textId="77777777" w:rsidR="0039467C" w:rsidRPr="008C4185" w:rsidRDefault="0039467C" w:rsidP="00D27C8A">
            <w:pPr>
              <w:pStyle w:val="TAL"/>
              <w:jc w:val="center"/>
              <w:rPr>
                <w:rFonts w:cs="Arial"/>
                <w:lang w:val="en-US"/>
              </w:rPr>
            </w:pPr>
            <w:r w:rsidRPr="008C4185">
              <w:rPr>
                <w:rFonts w:cs="Arial"/>
                <w:lang w:val="en-US"/>
              </w:rPr>
              <w:t>NTN-TDLA100-5</w:t>
            </w:r>
          </w:p>
        </w:tc>
        <w:tc>
          <w:tcPr>
            <w:tcW w:w="999" w:type="dxa"/>
          </w:tcPr>
          <w:p w14:paraId="2BFD4CCD" w14:textId="77777777" w:rsidR="0039467C" w:rsidRPr="008C4185" w:rsidRDefault="0039467C" w:rsidP="00D27C8A">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30C66289" w14:textId="77777777" w:rsidR="0039467C" w:rsidRPr="008C4185" w:rsidRDefault="0039467C" w:rsidP="00D27C8A">
            <w:pPr>
              <w:pStyle w:val="TAC"/>
              <w:rPr>
                <w:rFonts w:cs="Arial"/>
                <w:lang w:val="en-US" w:eastAsia="zh-CN"/>
              </w:rPr>
            </w:pPr>
            <w:r>
              <w:rPr>
                <w:rFonts w:cs="Arial"/>
                <w:lang w:val="en-US"/>
              </w:rPr>
              <w:t>[-15.0]</w:t>
            </w:r>
          </w:p>
        </w:tc>
      </w:tr>
      <w:tr w:rsidR="0039467C" w:rsidRPr="00EE753F" w14:paraId="06076B83" w14:textId="77777777" w:rsidTr="00D27C8A">
        <w:trPr>
          <w:trHeight w:val="153"/>
          <w:jc w:val="center"/>
        </w:trPr>
        <w:tc>
          <w:tcPr>
            <w:tcW w:w="1180" w:type="dxa"/>
          </w:tcPr>
          <w:p w14:paraId="4BB5F69C" w14:textId="77777777" w:rsidR="0039467C" w:rsidRPr="008C4185" w:rsidRDefault="0039467C" w:rsidP="00D27C8A">
            <w:pPr>
              <w:pStyle w:val="TAC"/>
              <w:rPr>
                <w:rFonts w:cs="Arial"/>
                <w:lang w:val="en-US" w:eastAsia="zh-CN"/>
              </w:rPr>
            </w:pPr>
            <w:r w:rsidRPr="008C4185">
              <w:rPr>
                <w:rFonts w:cs="Arial"/>
                <w:lang w:val="en-US" w:eastAsia="zh-CN"/>
              </w:rPr>
              <w:t>1</w:t>
            </w:r>
          </w:p>
        </w:tc>
        <w:tc>
          <w:tcPr>
            <w:tcW w:w="1315" w:type="dxa"/>
          </w:tcPr>
          <w:p w14:paraId="1EC29B49" w14:textId="77777777" w:rsidR="0039467C" w:rsidRPr="008C4185" w:rsidRDefault="0039467C" w:rsidP="00D27C8A">
            <w:pPr>
              <w:pStyle w:val="TAC"/>
              <w:rPr>
                <w:rFonts w:cs="Arial"/>
                <w:lang w:val="en-US"/>
              </w:rPr>
            </w:pPr>
            <w:r w:rsidRPr="008C4185">
              <w:rPr>
                <w:rFonts w:cs="Arial"/>
                <w:lang w:val="en-US"/>
              </w:rPr>
              <w:t>2</w:t>
            </w:r>
          </w:p>
        </w:tc>
        <w:tc>
          <w:tcPr>
            <w:tcW w:w="936" w:type="dxa"/>
          </w:tcPr>
          <w:p w14:paraId="2ACC067A" w14:textId="77777777" w:rsidR="0039467C" w:rsidRPr="008C4185" w:rsidRDefault="0039467C" w:rsidP="00D27C8A">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77777777" w:rsidR="0039467C" w:rsidRPr="008C4185" w:rsidRDefault="0039467C" w:rsidP="00D27C8A">
            <w:pPr>
              <w:pStyle w:val="TAL"/>
              <w:jc w:val="center"/>
              <w:rPr>
                <w:rFonts w:cs="Arial"/>
                <w:lang w:val="en-US"/>
              </w:rPr>
            </w:pPr>
            <w:r w:rsidRPr="008C4185">
              <w:rPr>
                <w:rFonts w:cs="Arial"/>
                <w:lang w:val="en-US"/>
              </w:rPr>
              <w:t>256</w:t>
            </w:r>
          </w:p>
        </w:tc>
        <w:tc>
          <w:tcPr>
            <w:tcW w:w="1748" w:type="dxa"/>
          </w:tcPr>
          <w:p w14:paraId="492125A9" w14:textId="77777777" w:rsidR="0039467C" w:rsidRPr="008C4185" w:rsidRDefault="0039467C" w:rsidP="00D27C8A">
            <w:pPr>
              <w:pStyle w:val="TAL"/>
              <w:jc w:val="center"/>
              <w:rPr>
                <w:szCs w:val="18"/>
                <w:lang w:val="en-US"/>
              </w:rPr>
            </w:pPr>
            <w:r w:rsidRPr="008C4185">
              <w:rPr>
                <w:rFonts w:cs="Arial"/>
                <w:lang w:val="en-US"/>
              </w:rPr>
              <w:t>NTN-TDLC5-5</w:t>
            </w:r>
          </w:p>
        </w:tc>
        <w:tc>
          <w:tcPr>
            <w:tcW w:w="999" w:type="dxa"/>
          </w:tcPr>
          <w:p w14:paraId="17AEA761" w14:textId="77777777" w:rsidR="0039467C" w:rsidRPr="008C4185" w:rsidRDefault="0039467C" w:rsidP="00D27C8A">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77777777" w:rsidR="0039467C" w:rsidRPr="008C4185" w:rsidRDefault="0039467C" w:rsidP="00D27C8A">
            <w:pPr>
              <w:pStyle w:val="TAC"/>
              <w:rPr>
                <w:rFonts w:cs="Arial"/>
                <w:lang w:val="en-US"/>
              </w:rPr>
            </w:pPr>
            <w:r w:rsidRPr="008C4185">
              <w:rPr>
                <w:rFonts w:cs="Arial"/>
                <w:lang w:val="en-US"/>
              </w:rPr>
              <w:t>70%</w:t>
            </w:r>
          </w:p>
        </w:tc>
        <w:tc>
          <w:tcPr>
            <w:tcW w:w="838" w:type="dxa"/>
          </w:tcPr>
          <w:p w14:paraId="21138CA5" w14:textId="77777777" w:rsidR="0039467C" w:rsidRPr="00EE753F" w:rsidRDefault="0039467C" w:rsidP="00D27C8A">
            <w:pPr>
              <w:pStyle w:val="TAC"/>
              <w:rPr>
                <w:rFonts w:cs="Arial"/>
                <w:lang w:val="en-US" w:eastAsia="zh-CN"/>
              </w:rPr>
            </w:pPr>
            <w:r>
              <w:rPr>
                <w:rFonts w:cs="Arial"/>
                <w:lang w:val="en-US"/>
              </w:rPr>
              <w:t>[-15.7]</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805" w:name="_Toc28873"/>
      <w:bookmarkStart w:id="806" w:name="_Toc121933018"/>
      <w:bookmarkStart w:id="807" w:name="_Toc121908732"/>
      <w:bookmarkStart w:id="808" w:name="_Toc124186527"/>
      <w:bookmarkStart w:id="809" w:name="_Toc137240676"/>
      <w:bookmarkStart w:id="810" w:name="_Toc137244775"/>
      <w:bookmarkStart w:id="811" w:name="_Toc138893989"/>
      <w:bookmarkStart w:id="812" w:name="_Toc138894221"/>
      <w:r>
        <w:rPr>
          <w:lang w:eastAsia="zh-CN"/>
        </w:rPr>
        <w:t>8.3</w:t>
      </w:r>
      <w:r>
        <w:rPr>
          <w:lang w:eastAsia="zh-CN"/>
        </w:rPr>
        <w:tab/>
        <w:t>Performance requirements for PUCCH</w:t>
      </w:r>
      <w:bookmarkEnd w:id="805"/>
      <w:bookmarkEnd w:id="806"/>
      <w:bookmarkEnd w:id="807"/>
      <w:bookmarkEnd w:id="808"/>
      <w:bookmarkEnd w:id="809"/>
      <w:bookmarkEnd w:id="810"/>
      <w:bookmarkEnd w:id="811"/>
      <w:bookmarkEnd w:id="812"/>
    </w:p>
    <w:p w14:paraId="5F4511D4" w14:textId="77777777" w:rsidR="0039467C" w:rsidRPr="00EE753F" w:rsidRDefault="0039467C" w:rsidP="0039467C">
      <w:pPr>
        <w:pStyle w:val="Heading3"/>
        <w:rPr>
          <w:lang w:val="en-US"/>
        </w:rPr>
      </w:pPr>
      <w:bookmarkStart w:id="813" w:name="_Toc137240677"/>
      <w:bookmarkStart w:id="814" w:name="_Toc137244776"/>
      <w:bookmarkStart w:id="815" w:name="_Toc138893990"/>
      <w:bookmarkStart w:id="816" w:name="_Toc138894222"/>
      <w:r w:rsidRPr="00EE753F">
        <w:rPr>
          <w:lang w:val="en-US"/>
        </w:rPr>
        <w:t>8.3.1</w:t>
      </w:r>
      <w:r w:rsidRPr="00EE753F">
        <w:rPr>
          <w:lang w:val="en-US"/>
        </w:rPr>
        <w:tab/>
        <w:t>PUCCH performance requirements for coverage enhancement</w:t>
      </w:r>
      <w:bookmarkEnd w:id="813"/>
      <w:bookmarkEnd w:id="814"/>
      <w:bookmarkEnd w:id="815"/>
      <w:bookmarkEnd w:id="816"/>
    </w:p>
    <w:p w14:paraId="77C9E2EE" w14:textId="77777777" w:rsidR="0039467C" w:rsidRPr="00EE753F" w:rsidRDefault="0039467C" w:rsidP="0039467C">
      <w:pPr>
        <w:pStyle w:val="Heading4"/>
        <w:rPr>
          <w:lang w:val="en-US"/>
        </w:rPr>
      </w:pPr>
      <w:bookmarkStart w:id="817" w:name="_Toc20997861"/>
      <w:bookmarkStart w:id="818" w:name="_Toc29478540"/>
      <w:bookmarkStart w:id="819" w:name="_Toc35933138"/>
      <w:bookmarkStart w:id="820" w:name="_Toc35935426"/>
      <w:bookmarkStart w:id="821" w:name="_Toc37163010"/>
      <w:bookmarkStart w:id="822" w:name="_Toc37173338"/>
      <w:bookmarkStart w:id="823" w:name="_Toc37173590"/>
      <w:bookmarkStart w:id="824" w:name="_Toc44754146"/>
      <w:bookmarkStart w:id="825" w:name="_Toc45825574"/>
      <w:bookmarkStart w:id="826" w:name="_Toc45825826"/>
      <w:bookmarkStart w:id="827" w:name="_Toc45826078"/>
      <w:bookmarkStart w:id="828" w:name="_Toc45826330"/>
      <w:bookmarkStart w:id="829" w:name="_Toc52466496"/>
      <w:bookmarkStart w:id="830" w:name="_Toc66869481"/>
      <w:bookmarkStart w:id="831" w:name="_Toc66872299"/>
      <w:bookmarkStart w:id="832" w:name="_Toc75173456"/>
      <w:bookmarkStart w:id="833" w:name="_Toc76497272"/>
      <w:bookmarkStart w:id="834" w:name="_Toc82894073"/>
      <w:bookmarkStart w:id="835" w:name="_Toc89684604"/>
      <w:bookmarkStart w:id="836" w:name="_Toc98574745"/>
      <w:bookmarkStart w:id="837" w:name="_Toc123306973"/>
      <w:bookmarkStart w:id="838" w:name="_Toc124186792"/>
      <w:bookmarkStart w:id="839" w:name="_Toc137240678"/>
      <w:bookmarkStart w:id="840" w:name="_Toc137244777"/>
      <w:bookmarkStart w:id="841" w:name="_Toc138893991"/>
      <w:bookmarkStart w:id="842" w:name="_Toc138894223"/>
      <w:r w:rsidRPr="00EE753F">
        <w:rPr>
          <w:lang w:val="en-US"/>
        </w:rPr>
        <w:t>8.3.1.1</w:t>
      </w:r>
      <w:r w:rsidRPr="00EE753F">
        <w:rPr>
          <w:lang w:val="en-US"/>
        </w:rPr>
        <w:tab/>
        <w:t>DTX to ACK performance</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843" w:name="_Toc20997862"/>
      <w:bookmarkStart w:id="844" w:name="_Toc29478541"/>
      <w:bookmarkStart w:id="845" w:name="_Toc35933139"/>
      <w:bookmarkStart w:id="846" w:name="_Toc35935427"/>
      <w:bookmarkStart w:id="847" w:name="_Toc37163011"/>
      <w:bookmarkStart w:id="848" w:name="_Toc37173339"/>
      <w:bookmarkStart w:id="849" w:name="_Toc37173591"/>
      <w:bookmarkStart w:id="850" w:name="_Toc44754147"/>
      <w:bookmarkStart w:id="851" w:name="_Toc45825575"/>
      <w:bookmarkStart w:id="852" w:name="_Toc45825827"/>
      <w:bookmarkStart w:id="853" w:name="_Toc45826079"/>
      <w:bookmarkStart w:id="854" w:name="_Toc45826331"/>
      <w:bookmarkStart w:id="855" w:name="_Toc52466497"/>
      <w:bookmarkStart w:id="856" w:name="_Toc66869482"/>
      <w:bookmarkStart w:id="857" w:name="_Toc66872300"/>
      <w:bookmarkStart w:id="858" w:name="_Toc75173457"/>
      <w:bookmarkStart w:id="859" w:name="_Toc76497273"/>
      <w:bookmarkStart w:id="860" w:name="_Toc82894074"/>
      <w:bookmarkStart w:id="861" w:name="_Toc89684605"/>
      <w:bookmarkStart w:id="862" w:name="_Toc98574746"/>
      <w:bookmarkStart w:id="863" w:name="_Toc123306974"/>
      <w:bookmarkStart w:id="864" w:name="_Toc124186793"/>
      <w:bookmarkStart w:id="865" w:name="_Toc137240679"/>
      <w:bookmarkStart w:id="866" w:name="_Toc137244778"/>
      <w:bookmarkStart w:id="867" w:name="_Toc138893992"/>
      <w:bookmarkStart w:id="868" w:name="_Toc138894224"/>
      <w:r w:rsidRPr="00EE753F">
        <w:rPr>
          <w:lang w:val="en-US"/>
        </w:rPr>
        <w:t>8.3.1.1.1</w:t>
      </w:r>
      <w:r w:rsidRPr="00EE753F">
        <w:rPr>
          <w:lang w:val="en-US"/>
        </w:rPr>
        <w:tab/>
        <w:t>Minimum requirement</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869" w:name="_Toc20997863"/>
      <w:bookmarkStart w:id="870" w:name="_Toc29478542"/>
      <w:bookmarkStart w:id="871" w:name="_Toc35933140"/>
      <w:bookmarkStart w:id="872" w:name="_Toc35935428"/>
      <w:bookmarkStart w:id="873" w:name="_Toc37163012"/>
      <w:bookmarkStart w:id="874" w:name="_Toc37173340"/>
      <w:bookmarkStart w:id="875" w:name="_Toc37173592"/>
      <w:bookmarkStart w:id="876" w:name="_Toc44754148"/>
      <w:bookmarkStart w:id="877" w:name="_Toc45825576"/>
      <w:bookmarkStart w:id="878" w:name="_Toc45825828"/>
      <w:bookmarkStart w:id="879" w:name="_Toc45826080"/>
      <w:bookmarkStart w:id="880" w:name="_Toc45826332"/>
      <w:bookmarkStart w:id="881" w:name="_Toc52466498"/>
      <w:bookmarkStart w:id="882" w:name="_Toc66869483"/>
      <w:bookmarkStart w:id="883" w:name="_Toc66872301"/>
      <w:bookmarkStart w:id="884" w:name="_Toc75173458"/>
      <w:bookmarkStart w:id="885" w:name="_Toc76497274"/>
      <w:bookmarkStart w:id="886" w:name="_Toc82894075"/>
      <w:bookmarkStart w:id="887" w:name="_Toc89684606"/>
      <w:bookmarkStart w:id="888" w:name="_Toc98574747"/>
      <w:bookmarkStart w:id="889" w:name="_Toc123306975"/>
      <w:bookmarkStart w:id="890" w:name="_Toc124186794"/>
      <w:bookmarkStart w:id="891" w:name="_Toc137240680"/>
      <w:bookmarkStart w:id="892" w:name="_Toc137244779"/>
      <w:bookmarkStart w:id="893" w:name="_Toc138893993"/>
      <w:bookmarkStart w:id="894" w:name="_Toc138894225"/>
      <w:r w:rsidRPr="00EE753F">
        <w:rPr>
          <w:lang w:val="en-US"/>
        </w:rPr>
        <w:t>8.3.1.2</w:t>
      </w:r>
      <w:r w:rsidRPr="00EE753F">
        <w:rPr>
          <w:lang w:val="en-US"/>
        </w:rPr>
        <w:tab/>
        <w:t>ACK missed detection requirements for single user PUCCH format 1a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895" w:name="_Toc20997864"/>
      <w:bookmarkStart w:id="896" w:name="_Toc29478543"/>
      <w:bookmarkStart w:id="897" w:name="_Toc35933141"/>
      <w:bookmarkStart w:id="898" w:name="_Toc35935429"/>
      <w:bookmarkStart w:id="899" w:name="_Toc37163013"/>
      <w:bookmarkStart w:id="900" w:name="_Toc37173341"/>
      <w:bookmarkStart w:id="901" w:name="_Toc37173593"/>
      <w:bookmarkStart w:id="902" w:name="_Toc44754149"/>
      <w:bookmarkStart w:id="903" w:name="_Toc45825577"/>
      <w:bookmarkStart w:id="904" w:name="_Toc45825829"/>
      <w:bookmarkStart w:id="905" w:name="_Toc45826081"/>
      <w:bookmarkStart w:id="906" w:name="_Toc45826333"/>
      <w:bookmarkStart w:id="907" w:name="_Toc52466499"/>
      <w:bookmarkStart w:id="908" w:name="_Toc66869484"/>
      <w:bookmarkStart w:id="909" w:name="_Toc66872302"/>
      <w:bookmarkStart w:id="910" w:name="_Toc75173459"/>
      <w:bookmarkStart w:id="911" w:name="_Toc76497275"/>
      <w:bookmarkStart w:id="912" w:name="_Toc82894076"/>
      <w:bookmarkStart w:id="913" w:name="_Toc89684607"/>
      <w:bookmarkStart w:id="914" w:name="_Toc98574748"/>
      <w:bookmarkStart w:id="915" w:name="_Toc123306976"/>
      <w:bookmarkStart w:id="916" w:name="_Toc124186795"/>
      <w:bookmarkStart w:id="917" w:name="_Toc137240681"/>
      <w:bookmarkStart w:id="918" w:name="_Toc137244780"/>
      <w:bookmarkStart w:id="919" w:name="_Toc138893994"/>
      <w:bookmarkStart w:id="920" w:name="_Toc138894226"/>
      <w:r w:rsidRPr="00EE753F">
        <w:rPr>
          <w:lang w:val="en-US"/>
        </w:rPr>
        <w:t>8.3.1.2.1</w:t>
      </w:r>
      <w:r w:rsidRPr="00EE753F">
        <w:rPr>
          <w:lang w:val="en-US"/>
        </w:rPr>
        <w:tab/>
        <w:t>Minimum requirements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39467C" w:rsidRPr="00EE753F" w14:paraId="0B3DFE13" w14:textId="77777777" w:rsidTr="00D27C8A">
        <w:tc>
          <w:tcPr>
            <w:tcW w:w="1187" w:type="dxa"/>
          </w:tcPr>
          <w:p w14:paraId="7918F1B7" w14:textId="77777777" w:rsidR="0039467C" w:rsidRPr="00EE753F" w:rsidRDefault="0039467C" w:rsidP="00D27C8A">
            <w:pPr>
              <w:pStyle w:val="TAC"/>
              <w:rPr>
                <w:lang w:val="en-US"/>
              </w:rPr>
            </w:pPr>
            <w:r w:rsidRPr="00EE753F">
              <w:rPr>
                <w:lang w:val="en-US"/>
              </w:rPr>
              <w:t>1</w:t>
            </w:r>
          </w:p>
        </w:tc>
        <w:tc>
          <w:tcPr>
            <w:tcW w:w="1187" w:type="dxa"/>
          </w:tcPr>
          <w:p w14:paraId="4CFE0226" w14:textId="77777777" w:rsidR="0039467C" w:rsidRPr="00EE753F" w:rsidRDefault="0039467C" w:rsidP="00D27C8A">
            <w:pPr>
              <w:pStyle w:val="TAC"/>
              <w:rPr>
                <w:lang w:val="en-US"/>
              </w:rPr>
            </w:pPr>
            <w:r w:rsidRPr="00EE753F">
              <w:rPr>
                <w:lang w:val="en-US"/>
              </w:rPr>
              <w:t>1</w:t>
            </w:r>
          </w:p>
        </w:tc>
        <w:tc>
          <w:tcPr>
            <w:tcW w:w="1253" w:type="dxa"/>
          </w:tcPr>
          <w:p w14:paraId="47A551A2" w14:textId="77777777" w:rsidR="0039467C" w:rsidRPr="00EE753F" w:rsidRDefault="0039467C" w:rsidP="00D27C8A">
            <w:pPr>
              <w:pStyle w:val="TAC"/>
              <w:rPr>
                <w:lang w:val="en-US"/>
              </w:rPr>
            </w:pPr>
            <w:r w:rsidRPr="00EE753F">
              <w:rPr>
                <w:lang w:val="en-US"/>
              </w:rPr>
              <w:t>1.4MHz</w:t>
            </w:r>
          </w:p>
        </w:tc>
        <w:tc>
          <w:tcPr>
            <w:tcW w:w="1081" w:type="dxa"/>
          </w:tcPr>
          <w:p w14:paraId="2C3987EC" w14:textId="77777777" w:rsidR="0039467C" w:rsidRPr="00EE753F" w:rsidRDefault="0039467C" w:rsidP="00D27C8A">
            <w:pPr>
              <w:pStyle w:val="TAC"/>
              <w:rPr>
                <w:lang w:val="en-US"/>
              </w:rPr>
            </w:pPr>
            <w:r w:rsidRPr="00EE753F">
              <w:rPr>
                <w:lang w:val="en-US"/>
              </w:rPr>
              <w:t>Normal</w:t>
            </w:r>
          </w:p>
        </w:tc>
        <w:tc>
          <w:tcPr>
            <w:tcW w:w="1320" w:type="dxa"/>
          </w:tcPr>
          <w:p w14:paraId="36203AEE" w14:textId="77777777" w:rsidR="0039467C" w:rsidRPr="00EE753F" w:rsidRDefault="0039467C" w:rsidP="00D27C8A">
            <w:pPr>
              <w:pStyle w:val="TAC"/>
              <w:rPr>
                <w:lang w:val="en-US"/>
              </w:rPr>
            </w:pPr>
            <w:r w:rsidRPr="00EE753F">
              <w:rPr>
                <w:lang w:val="en-US"/>
              </w:rPr>
              <w:t>NTN-TDLA100-5</w:t>
            </w:r>
          </w:p>
        </w:tc>
        <w:tc>
          <w:tcPr>
            <w:tcW w:w="1285" w:type="dxa"/>
          </w:tcPr>
          <w:p w14:paraId="0D81A045" w14:textId="77777777" w:rsidR="0039467C" w:rsidRPr="00EE753F" w:rsidRDefault="0039467C" w:rsidP="00D27C8A">
            <w:pPr>
              <w:pStyle w:val="TAC"/>
              <w:rPr>
                <w:lang w:val="en-US"/>
              </w:rPr>
            </w:pPr>
            <w:r w:rsidRPr="00EE753F">
              <w:rPr>
                <w:lang w:val="en-US"/>
              </w:rPr>
              <w:t>8</w:t>
            </w:r>
          </w:p>
        </w:tc>
        <w:tc>
          <w:tcPr>
            <w:tcW w:w="1337" w:type="dxa"/>
          </w:tcPr>
          <w:p w14:paraId="40EE2872" w14:textId="77777777" w:rsidR="0039467C" w:rsidRPr="0000335A" w:rsidRDefault="0039467C" w:rsidP="00D27C8A">
            <w:pPr>
              <w:pStyle w:val="TAC"/>
              <w:rPr>
                <w:lang w:val="en-US"/>
              </w:rPr>
            </w:pPr>
            <w:r w:rsidRPr="0000335A">
              <w:rPr>
                <w:lang w:val="en-US"/>
              </w:rPr>
              <w:t>8</w:t>
            </w:r>
          </w:p>
        </w:tc>
        <w:tc>
          <w:tcPr>
            <w:tcW w:w="979" w:type="dxa"/>
          </w:tcPr>
          <w:p w14:paraId="0B926BCB" w14:textId="77777777" w:rsidR="0039467C" w:rsidRPr="00EE753F" w:rsidRDefault="0039467C" w:rsidP="00D27C8A">
            <w:pPr>
              <w:pStyle w:val="TAC"/>
              <w:rPr>
                <w:lang w:val="en-US"/>
              </w:rPr>
            </w:pPr>
            <w:r>
              <w:rPr>
                <w:lang w:val="en-US"/>
              </w:rPr>
              <w:t>[-3.6]</w:t>
            </w:r>
          </w:p>
        </w:tc>
      </w:tr>
      <w:tr w:rsidR="0039467C" w:rsidRPr="00EE753F" w14:paraId="69171F72" w14:textId="77777777" w:rsidTr="00D27C8A">
        <w:tc>
          <w:tcPr>
            <w:tcW w:w="1187" w:type="dxa"/>
          </w:tcPr>
          <w:p w14:paraId="6448E2A3" w14:textId="77777777" w:rsidR="0039467C" w:rsidRPr="00EE753F" w:rsidRDefault="0039467C" w:rsidP="00D27C8A">
            <w:pPr>
              <w:pStyle w:val="TAC"/>
              <w:rPr>
                <w:lang w:val="en-US"/>
              </w:rPr>
            </w:pPr>
            <w:r w:rsidRPr="00EE753F">
              <w:rPr>
                <w:lang w:val="en-US"/>
              </w:rPr>
              <w:t>1</w:t>
            </w:r>
          </w:p>
        </w:tc>
        <w:tc>
          <w:tcPr>
            <w:tcW w:w="1187" w:type="dxa"/>
          </w:tcPr>
          <w:p w14:paraId="5B2B68D8" w14:textId="77777777" w:rsidR="0039467C" w:rsidRPr="00EE753F" w:rsidRDefault="0039467C" w:rsidP="00D27C8A">
            <w:pPr>
              <w:pStyle w:val="TAC"/>
              <w:rPr>
                <w:lang w:val="en-US"/>
              </w:rPr>
            </w:pPr>
            <w:r w:rsidRPr="00EE753F">
              <w:rPr>
                <w:lang w:val="en-US"/>
              </w:rPr>
              <w:t>2</w:t>
            </w:r>
          </w:p>
        </w:tc>
        <w:tc>
          <w:tcPr>
            <w:tcW w:w="1253" w:type="dxa"/>
          </w:tcPr>
          <w:p w14:paraId="2B621A4F" w14:textId="77777777" w:rsidR="0039467C" w:rsidRPr="00EE753F" w:rsidRDefault="0039467C" w:rsidP="00D27C8A">
            <w:pPr>
              <w:pStyle w:val="TAC"/>
              <w:rPr>
                <w:lang w:val="en-US"/>
              </w:rPr>
            </w:pPr>
            <w:r w:rsidRPr="00EE753F">
              <w:rPr>
                <w:lang w:val="en-US"/>
              </w:rPr>
              <w:t>1.4MHz</w:t>
            </w:r>
          </w:p>
        </w:tc>
        <w:tc>
          <w:tcPr>
            <w:tcW w:w="1081" w:type="dxa"/>
          </w:tcPr>
          <w:p w14:paraId="6D981B7E" w14:textId="77777777" w:rsidR="0039467C" w:rsidRPr="00EE753F" w:rsidRDefault="0039467C" w:rsidP="00D27C8A">
            <w:pPr>
              <w:pStyle w:val="TAC"/>
              <w:rPr>
                <w:lang w:val="en-US"/>
              </w:rPr>
            </w:pPr>
            <w:r w:rsidRPr="00EE753F">
              <w:rPr>
                <w:lang w:val="en-US"/>
              </w:rPr>
              <w:t>Normal</w:t>
            </w:r>
          </w:p>
        </w:tc>
        <w:tc>
          <w:tcPr>
            <w:tcW w:w="1320" w:type="dxa"/>
          </w:tcPr>
          <w:p w14:paraId="7F63A5F5" w14:textId="77777777" w:rsidR="0039467C" w:rsidRPr="00EE753F" w:rsidRDefault="0039467C" w:rsidP="00D27C8A">
            <w:pPr>
              <w:pStyle w:val="TAC"/>
              <w:rPr>
                <w:lang w:val="en-US"/>
              </w:rPr>
            </w:pPr>
            <w:r w:rsidRPr="00EE753F">
              <w:rPr>
                <w:lang w:val="en-US"/>
              </w:rPr>
              <w:t>NTN-TDLA100-5</w:t>
            </w:r>
          </w:p>
        </w:tc>
        <w:tc>
          <w:tcPr>
            <w:tcW w:w="1285" w:type="dxa"/>
          </w:tcPr>
          <w:p w14:paraId="2CE2AB81" w14:textId="77777777" w:rsidR="0039467C" w:rsidRPr="00EE753F" w:rsidRDefault="0039467C" w:rsidP="00D27C8A">
            <w:pPr>
              <w:pStyle w:val="TAC"/>
              <w:rPr>
                <w:lang w:val="en-US"/>
              </w:rPr>
            </w:pPr>
            <w:r w:rsidRPr="00EE753F">
              <w:rPr>
                <w:lang w:val="en-US"/>
              </w:rPr>
              <w:t>8</w:t>
            </w:r>
          </w:p>
        </w:tc>
        <w:tc>
          <w:tcPr>
            <w:tcW w:w="1337" w:type="dxa"/>
          </w:tcPr>
          <w:p w14:paraId="0EDA4550" w14:textId="77777777" w:rsidR="0039467C" w:rsidRPr="0000335A" w:rsidRDefault="0039467C" w:rsidP="00D27C8A">
            <w:pPr>
              <w:pStyle w:val="TAC"/>
              <w:rPr>
                <w:lang w:val="en-US"/>
              </w:rPr>
            </w:pPr>
            <w:r w:rsidRPr="0000335A">
              <w:rPr>
                <w:lang w:val="en-US"/>
              </w:rPr>
              <w:t>8</w:t>
            </w:r>
          </w:p>
        </w:tc>
        <w:tc>
          <w:tcPr>
            <w:tcW w:w="979" w:type="dxa"/>
          </w:tcPr>
          <w:p w14:paraId="66A1D28C" w14:textId="77777777" w:rsidR="0039467C" w:rsidRPr="00EE753F" w:rsidRDefault="0039467C" w:rsidP="00D27C8A">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921" w:name="_Toc29161"/>
      <w:bookmarkStart w:id="922" w:name="_Toc121933019"/>
      <w:bookmarkStart w:id="923" w:name="_Toc121908733"/>
      <w:bookmarkStart w:id="924" w:name="_Toc124186528"/>
      <w:bookmarkStart w:id="925" w:name="_Toc137240682"/>
      <w:bookmarkStart w:id="926" w:name="_Toc137244781"/>
      <w:bookmarkStart w:id="927" w:name="_Toc138893995"/>
      <w:bookmarkStart w:id="928" w:name="_Toc138894227"/>
      <w:r>
        <w:rPr>
          <w:lang w:eastAsia="zh-CN"/>
        </w:rPr>
        <w:t>8.4</w:t>
      </w:r>
      <w:r>
        <w:rPr>
          <w:lang w:eastAsia="zh-CN"/>
        </w:rPr>
        <w:tab/>
        <w:t>Performance requirements for PRACH</w:t>
      </w:r>
      <w:bookmarkEnd w:id="921"/>
      <w:bookmarkEnd w:id="922"/>
      <w:bookmarkEnd w:id="923"/>
      <w:bookmarkEnd w:id="924"/>
      <w:bookmarkEnd w:id="925"/>
      <w:bookmarkEnd w:id="926"/>
      <w:bookmarkEnd w:id="927"/>
      <w:bookmarkEnd w:id="928"/>
    </w:p>
    <w:p w14:paraId="14CE4D13" w14:textId="77777777" w:rsidR="0039467C" w:rsidRPr="00EE753F" w:rsidRDefault="0039467C" w:rsidP="0039467C">
      <w:pPr>
        <w:pStyle w:val="Heading3"/>
        <w:rPr>
          <w:lang w:val="en-US"/>
        </w:rPr>
      </w:pPr>
      <w:bookmarkStart w:id="929" w:name="_Toc20997872"/>
      <w:bookmarkStart w:id="930" w:name="_Toc29478551"/>
      <w:bookmarkStart w:id="931" w:name="_Toc35933149"/>
      <w:bookmarkStart w:id="932" w:name="_Toc35935437"/>
      <w:bookmarkStart w:id="933" w:name="_Toc37163021"/>
      <w:bookmarkStart w:id="934" w:name="_Toc37173349"/>
      <w:bookmarkStart w:id="935" w:name="_Toc37173601"/>
      <w:bookmarkStart w:id="936" w:name="_Toc44754157"/>
      <w:bookmarkStart w:id="937" w:name="_Toc45825585"/>
      <w:bookmarkStart w:id="938" w:name="_Toc45825837"/>
      <w:bookmarkStart w:id="939" w:name="_Toc45826089"/>
      <w:bookmarkStart w:id="940" w:name="_Toc45826341"/>
      <w:bookmarkStart w:id="941" w:name="_Toc52466507"/>
      <w:bookmarkStart w:id="942" w:name="_Toc66869492"/>
      <w:bookmarkStart w:id="943" w:name="_Toc66872310"/>
      <w:bookmarkStart w:id="944" w:name="_Toc75173467"/>
      <w:bookmarkStart w:id="945" w:name="_Toc76497283"/>
      <w:bookmarkStart w:id="946" w:name="_Toc82894084"/>
      <w:bookmarkStart w:id="947" w:name="_Toc89684615"/>
      <w:bookmarkStart w:id="948" w:name="_Toc98574756"/>
      <w:bookmarkStart w:id="949" w:name="_Toc123306984"/>
      <w:bookmarkStart w:id="950" w:name="_Toc124186803"/>
      <w:bookmarkStart w:id="951" w:name="_Toc137240683"/>
      <w:bookmarkStart w:id="952" w:name="_Toc137244782"/>
      <w:bookmarkStart w:id="953" w:name="_Toc138893996"/>
      <w:bookmarkStart w:id="954" w:name="_Toc138894228"/>
      <w:r w:rsidRPr="00EE753F">
        <w:rPr>
          <w:lang w:val="en-US"/>
        </w:rPr>
        <w:t>8.4.1</w:t>
      </w:r>
      <w:r w:rsidRPr="00EE753F">
        <w:rPr>
          <w:lang w:val="en-US"/>
        </w:rPr>
        <w:tab/>
        <w:t>PRACH False alarm probability</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955" w:name="_Toc20997873"/>
      <w:bookmarkStart w:id="956" w:name="_Toc29478552"/>
      <w:bookmarkStart w:id="957" w:name="_Toc35933150"/>
      <w:bookmarkStart w:id="958" w:name="_Toc35935438"/>
      <w:bookmarkStart w:id="959" w:name="_Toc37163022"/>
      <w:bookmarkStart w:id="960" w:name="_Toc37173350"/>
      <w:bookmarkStart w:id="961" w:name="_Toc37173602"/>
      <w:bookmarkStart w:id="962" w:name="_Toc44754158"/>
      <w:bookmarkStart w:id="963" w:name="_Toc45825586"/>
      <w:bookmarkStart w:id="964" w:name="_Toc45825838"/>
      <w:bookmarkStart w:id="965" w:name="_Toc45826090"/>
      <w:bookmarkStart w:id="966" w:name="_Toc45826342"/>
      <w:bookmarkStart w:id="967" w:name="_Toc52466508"/>
      <w:bookmarkStart w:id="968" w:name="_Toc66869493"/>
      <w:bookmarkStart w:id="969" w:name="_Toc66872311"/>
      <w:bookmarkStart w:id="970" w:name="_Toc75173468"/>
      <w:bookmarkStart w:id="971" w:name="_Toc76497284"/>
      <w:bookmarkStart w:id="972" w:name="_Toc82894085"/>
      <w:bookmarkStart w:id="973" w:name="_Toc89684616"/>
      <w:bookmarkStart w:id="974" w:name="_Toc98574757"/>
      <w:bookmarkStart w:id="975" w:name="_Toc123306985"/>
      <w:bookmarkStart w:id="976" w:name="_Toc124186804"/>
      <w:bookmarkStart w:id="977" w:name="_Toc137240684"/>
      <w:bookmarkStart w:id="978" w:name="_Toc137244783"/>
      <w:bookmarkStart w:id="979" w:name="_Toc138893997"/>
      <w:bookmarkStart w:id="980" w:name="_Toc138894229"/>
      <w:r w:rsidRPr="00EE753F">
        <w:rPr>
          <w:lang w:val="en-US"/>
        </w:rPr>
        <w:t>8.4.1.1</w:t>
      </w:r>
      <w:r w:rsidRPr="00EE753F">
        <w:rPr>
          <w:lang w:val="en-US"/>
        </w:rPr>
        <w:tab/>
        <w:t>Minimum requirement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981" w:name="_Toc20997874"/>
      <w:bookmarkStart w:id="982" w:name="_Toc29478553"/>
      <w:bookmarkStart w:id="983" w:name="_Toc35933151"/>
      <w:bookmarkStart w:id="984" w:name="_Toc35935439"/>
      <w:bookmarkStart w:id="985" w:name="_Toc37163023"/>
      <w:bookmarkStart w:id="986" w:name="_Toc37173351"/>
      <w:bookmarkStart w:id="987" w:name="_Toc37173603"/>
      <w:bookmarkStart w:id="988" w:name="_Toc44754159"/>
      <w:bookmarkStart w:id="989" w:name="_Toc45825587"/>
      <w:bookmarkStart w:id="990" w:name="_Toc45825839"/>
      <w:bookmarkStart w:id="991" w:name="_Toc45826091"/>
      <w:bookmarkStart w:id="992" w:name="_Toc45826343"/>
      <w:bookmarkStart w:id="993" w:name="_Toc52466509"/>
      <w:bookmarkStart w:id="994" w:name="_Toc66869494"/>
      <w:bookmarkStart w:id="995" w:name="_Toc66872312"/>
      <w:bookmarkStart w:id="996" w:name="_Toc75173469"/>
      <w:bookmarkStart w:id="997" w:name="_Toc76497285"/>
      <w:bookmarkStart w:id="998" w:name="_Toc82894086"/>
      <w:bookmarkStart w:id="999" w:name="_Toc89684617"/>
      <w:bookmarkStart w:id="1000" w:name="_Toc98574758"/>
      <w:bookmarkStart w:id="1001" w:name="_Toc123306986"/>
      <w:bookmarkStart w:id="1002" w:name="_Toc124186805"/>
      <w:bookmarkStart w:id="1003" w:name="_Toc137240685"/>
      <w:bookmarkStart w:id="1004" w:name="_Toc137244784"/>
      <w:bookmarkStart w:id="1005" w:name="_Toc138893998"/>
      <w:bookmarkStart w:id="1006" w:name="_Toc138894230"/>
      <w:r w:rsidRPr="00EE753F">
        <w:rPr>
          <w:lang w:val="en-US"/>
        </w:rPr>
        <w:t>8.4.2</w:t>
      </w:r>
      <w:r w:rsidRPr="00EE753F">
        <w:rPr>
          <w:lang w:val="en-US"/>
        </w:rPr>
        <w:tab/>
        <w:t>PRACH detection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007" w:name="_Toc20997875"/>
      <w:bookmarkStart w:id="1008" w:name="_Toc29478554"/>
      <w:bookmarkStart w:id="1009" w:name="_Toc35933152"/>
      <w:bookmarkStart w:id="1010" w:name="_Toc35935440"/>
      <w:bookmarkStart w:id="1011" w:name="_Toc37163024"/>
      <w:bookmarkStart w:id="1012" w:name="_Toc37173352"/>
      <w:bookmarkStart w:id="1013" w:name="_Toc37173604"/>
      <w:bookmarkStart w:id="1014" w:name="_Toc44754160"/>
      <w:bookmarkStart w:id="1015" w:name="_Toc45825588"/>
      <w:bookmarkStart w:id="1016" w:name="_Toc45825840"/>
      <w:bookmarkStart w:id="1017" w:name="_Toc45826092"/>
      <w:bookmarkStart w:id="1018" w:name="_Toc45826344"/>
      <w:bookmarkStart w:id="1019" w:name="_Toc52466510"/>
      <w:bookmarkStart w:id="1020" w:name="_Toc66869495"/>
      <w:bookmarkStart w:id="1021" w:name="_Toc66872313"/>
      <w:bookmarkStart w:id="1022" w:name="_Toc75173470"/>
      <w:bookmarkStart w:id="1023" w:name="_Toc76497286"/>
      <w:bookmarkStart w:id="1024" w:name="_Toc82894087"/>
      <w:bookmarkStart w:id="1025" w:name="_Toc89684618"/>
      <w:bookmarkStart w:id="1026" w:name="_Toc98574759"/>
      <w:bookmarkStart w:id="1027" w:name="_Toc123306987"/>
      <w:bookmarkStart w:id="1028" w:name="_Toc124186806"/>
      <w:bookmarkStart w:id="1029" w:name="_Toc137240686"/>
      <w:bookmarkStart w:id="1030" w:name="_Toc137244785"/>
      <w:bookmarkStart w:id="1031" w:name="_Toc138893999"/>
      <w:bookmarkStart w:id="1032" w:name="_Toc138894231"/>
      <w:r w:rsidRPr="00EE753F">
        <w:rPr>
          <w:lang w:val="en-US"/>
        </w:rPr>
        <w:t>8.4.2.1</w:t>
      </w:r>
      <w:r w:rsidRPr="00EE753F">
        <w:rPr>
          <w:lang w:val="en-US"/>
        </w:rPr>
        <w:tab/>
        <w:t>Minimum requirements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660"/>
        <w:gridCol w:w="1459"/>
        <w:gridCol w:w="1565"/>
        <w:gridCol w:w="777"/>
        <w:gridCol w:w="777"/>
        <w:gridCol w:w="777"/>
        <w:gridCol w:w="777"/>
      </w:tblGrid>
      <w:tr w:rsidR="0039467C" w:rsidRPr="00EE753F" w14:paraId="3B250E5C" w14:textId="77777777" w:rsidTr="00D27C8A">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70"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43"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70"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27C8A">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70" w:type="dxa"/>
            <w:vMerge/>
          </w:tcPr>
          <w:p w14:paraId="4BA2B14C" w14:textId="77777777" w:rsidR="0039467C" w:rsidRPr="00EE753F" w:rsidRDefault="0039467C" w:rsidP="00D27C8A">
            <w:pPr>
              <w:pStyle w:val="TAH"/>
              <w:rPr>
                <w:rFonts w:cs="Arial"/>
                <w:lang w:val="en-US" w:eastAsia="ja-JP"/>
              </w:rPr>
            </w:pPr>
          </w:p>
        </w:tc>
        <w:tc>
          <w:tcPr>
            <w:tcW w:w="1443" w:type="dxa"/>
            <w:vMerge/>
          </w:tcPr>
          <w:p w14:paraId="3B788FEB" w14:textId="77777777" w:rsidR="0039467C" w:rsidRPr="00EE753F" w:rsidRDefault="0039467C" w:rsidP="00D27C8A">
            <w:pPr>
              <w:pStyle w:val="TAH"/>
              <w:rPr>
                <w:rFonts w:cs="Arial"/>
                <w:lang w:val="en-US" w:eastAsia="ja-JP"/>
              </w:rPr>
            </w:pPr>
          </w:p>
        </w:tc>
        <w:tc>
          <w:tcPr>
            <w:tcW w:w="1570"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39467C" w:rsidRPr="00EE753F" w14:paraId="5C9314A4" w14:textId="77777777" w:rsidTr="00D27C8A">
        <w:trPr>
          <w:trHeight w:val="20"/>
        </w:trPr>
        <w:tc>
          <w:tcPr>
            <w:tcW w:w="0" w:type="auto"/>
          </w:tcPr>
          <w:p w14:paraId="37F651A9" w14:textId="77777777" w:rsidR="0039467C" w:rsidRPr="00EE753F" w:rsidRDefault="0039467C" w:rsidP="00D27C8A">
            <w:pPr>
              <w:pStyle w:val="TAC"/>
              <w:rPr>
                <w:lang w:val="en-US"/>
              </w:rPr>
            </w:pPr>
            <w:r w:rsidRPr="00EE753F">
              <w:rPr>
                <w:lang w:val="en-US"/>
              </w:rPr>
              <w:t>1</w:t>
            </w:r>
          </w:p>
        </w:tc>
        <w:tc>
          <w:tcPr>
            <w:tcW w:w="0" w:type="auto"/>
          </w:tcPr>
          <w:p w14:paraId="7FA7943C" w14:textId="77777777" w:rsidR="0039467C" w:rsidRPr="00EE753F" w:rsidRDefault="0039467C" w:rsidP="00D27C8A">
            <w:pPr>
              <w:pStyle w:val="TAC"/>
              <w:rPr>
                <w:lang w:val="en-US"/>
              </w:rPr>
            </w:pPr>
            <w:r w:rsidRPr="00EE753F">
              <w:rPr>
                <w:lang w:val="en-US"/>
              </w:rPr>
              <w:t>1</w:t>
            </w:r>
          </w:p>
        </w:tc>
        <w:tc>
          <w:tcPr>
            <w:tcW w:w="1670" w:type="dxa"/>
          </w:tcPr>
          <w:p w14:paraId="5AEECBD0" w14:textId="77777777" w:rsidR="0039467C" w:rsidRPr="00EE753F" w:rsidRDefault="0039467C" w:rsidP="00D27C8A">
            <w:pPr>
              <w:pStyle w:val="TAC"/>
              <w:rPr>
                <w:lang w:val="en-US" w:eastAsia="ja-JP"/>
              </w:rPr>
            </w:pPr>
            <w:r w:rsidRPr="00EE753F">
              <w:rPr>
                <w:lang w:val="en-US"/>
              </w:rPr>
              <w:t>NTN-TDLA100-5</w:t>
            </w:r>
          </w:p>
        </w:tc>
        <w:tc>
          <w:tcPr>
            <w:tcW w:w="1443" w:type="dxa"/>
          </w:tcPr>
          <w:p w14:paraId="160DDAE2" w14:textId="77777777" w:rsidR="0039467C" w:rsidRPr="00EE753F" w:rsidRDefault="0039467C" w:rsidP="00D27C8A">
            <w:pPr>
              <w:pStyle w:val="TAC"/>
              <w:rPr>
                <w:lang w:val="en-US" w:eastAsia="ja-JP"/>
              </w:rPr>
            </w:pPr>
            <w:r w:rsidRPr="00EE753F">
              <w:rPr>
                <w:lang w:val="en-US" w:eastAsia="ja-JP"/>
              </w:rPr>
              <w:t>270Hz</w:t>
            </w:r>
          </w:p>
        </w:tc>
        <w:tc>
          <w:tcPr>
            <w:tcW w:w="1570" w:type="dxa"/>
          </w:tcPr>
          <w:p w14:paraId="2C92CE4B" w14:textId="77777777" w:rsidR="0039467C" w:rsidRPr="00EE753F" w:rsidRDefault="0039467C" w:rsidP="00D27C8A">
            <w:pPr>
              <w:pStyle w:val="TAC"/>
              <w:rPr>
                <w:lang w:val="en-US" w:eastAsia="ja-JP"/>
              </w:rPr>
            </w:pPr>
            <w:r w:rsidRPr="00EE753F">
              <w:rPr>
                <w:lang w:val="en-US" w:eastAsia="ja-JP"/>
              </w:rPr>
              <w:t>8</w:t>
            </w:r>
          </w:p>
        </w:tc>
        <w:tc>
          <w:tcPr>
            <w:tcW w:w="0" w:type="auto"/>
            <w:vAlign w:val="center"/>
          </w:tcPr>
          <w:p w14:paraId="1700E3F2" w14:textId="77777777" w:rsidR="0039467C" w:rsidRPr="00EE753F" w:rsidRDefault="0039467C" w:rsidP="00D27C8A">
            <w:pPr>
              <w:pStyle w:val="TAC"/>
              <w:rPr>
                <w:lang w:val="en-US" w:eastAsia="ja-JP"/>
              </w:rPr>
            </w:pPr>
            <w:r>
              <w:rPr>
                <w:lang w:val="en-US" w:eastAsia="ja-JP"/>
              </w:rPr>
              <w:t>[-11.0]</w:t>
            </w:r>
          </w:p>
        </w:tc>
        <w:tc>
          <w:tcPr>
            <w:tcW w:w="0" w:type="auto"/>
            <w:vAlign w:val="center"/>
          </w:tcPr>
          <w:p w14:paraId="18358672" w14:textId="77777777" w:rsidR="0039467C" w:rsidRPr="00EE753F" w:rsidRDefault="0039467C" w:rsidP="00D27C8A">
            <w:pPr>
              <w:pStyle w:val="TAC"/>
              <w:rPr>
                <w:lang w:val="en-US" w:eastAsia="ja-JP"/>
              </w:rPr>
            </w:pPr>
            <w:r>
              <w:rPr>
                <w:lang w:val="en-US" w:eastAsia="ja-JP"/>
              </w:rPr>
              <w:t>[-10.8]</w:t>
            </w:r>
          </w:p>
        </w:tc>
        <w:tc>
          <w:tcPr>
            <w:tcW w:w="0" w:type="auto"/>
            <w:vAlign w:val="center"/>
          </w:tcPr>
          <w:p w14:paraId="58737A7C"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612ED44A" w14:textId="77777777" w:rsidR="0039467C" w:rsidRPr="00EE753F" w:rsidRDefault="0039467C" w:rsidP="00D27C8A">
            <w:pPr>
              <w:pStyle w:val="TAC"/>
              <w:rPr>
                <w:lang w:val="en-US" w:eastAsia="ja-JP"/>
              </w:rPr>
            </w:pPr>
            <w:r w:rsidRPr="00EE753F">
              <w:rPr>
                <w:lang w:val="en-US" w:eastAsia="ja-JP"/>
              </w:rPr>
              <w:t>-</w:t>
            </w:r>
          </w:p>
        </w:tc>
      </w:tr>
      <w:tr w:rsidR="0039467C" w:rsidRPr="00EE753F" w14:paraId="780C361C" w14:textId="77777777" w:rsidTr="00D27C8A">
        <w:trPr>
          <w:trHeight w:val="20"/>
        </w:trPr>
        <w:tc>
          <w:tcPr>
            <w:tcW w:w="0" w:type="auto"/>
          </w:tcPr>
          <w:p w14:paraId="118BB7CA" w14:textId="77777777" w:rsidR="0039467C" w:rsidRPr="00EE753F" w:rsidRDefault="0039467C" w:rsidP="00D27C8A">
            <w:pPr>
              <w:pStyle w:val="TAC"/>
              <w:rPr>
                <w:lang w:val="en-US"/>
              </w:rPr>
            </w:pPr>
            <w:r w:rsidRPr="00EE753F">
              <w:rPr>
                <w:lang w:val="en-US"/>
              </w:rPr>
              <w:t>1</w:t>
            </w:r>
          </w:p>
        </w:tc>
        <w:tc>
          <w:tcPr>
            <w:tcW w:w="0" w:type="auto"/>
          </w:tcPr>
          <w:p w14:paraId="38167C8D" w14:textId="77777777" w:rsidR="0039467C" w:rsidRPr="00EE753F" w:rsidRDefault="0039467C" w:rsidP="00D27C8A">
            <w:pPr>
              <w:pStyle w:val="TAC"/>
              <w:rPr>
                <w:lang w:val="en-US"/>
              </w:rPr>
            </w:pPr>
            <w:r w:rsidRPr="00EE753F">
              <w:rPr>
                <w:lang w:val="en-US"/>
              </w:rPr>
              <w:t>1</w:t>
            </w:r>
          </w:p>
        </w:tc>
        <w:tc>
          <w:tcPr>
            <w:tcW w:w="1670" w:type="dxa"/>
          </w:tcPr>
          <w:p w14:paraId="51B50197" w14:textId="77777777" w:rsidR="0039467C" w:rsidRPr="00EE753F" w:rsidRDefault="0039467C" w:rsidP="00D27C8A">
            <w:pPr>
              <w:pStyle w:val="TAC"/>
              <w:rPr>
                <w:lang w:val="en-US" w:eastAsia="ja-JP"/>
              </w:rPr>
            </w:pPr>
            <w:r w:rsidRPr="00EE753F">
              <w:rPr>
                <w:lang w:val="en-US"/>
              </w:rPr>
              <w:t>NTN-TDLA100-5</w:t>
            </w:r>
          </w:p>
        </w:tc>
        <w:tc>
          <w:tcPr>
            <w:tcW w:w="1443" w:type="dxa"/>
          </w:tcPr>
          <w:p w14:paraId="280AEBED" w14:textId="77777777" w:rsidR="0039467C" w:rsidRPr="00EE753F" w:rsidRDefault="0039467C" w:rsidP="00D27C8A">
            <w:pPr>
              <w:pStyle w:val="TAC"/>
              <w:rPr>
                <w:lang w:val="en-US" w:eastAsia="ja-JP"/>
              </w:rPr>
            </w:pPr>
            <w:r w:rsidRPr="00EE753F">
              <w:rPr>
                <w:lang w:val="en-US" w:eastAsia="ja-JP"/>
              </w:rPr>
              <w:t>270Hz</w:t>
            </w:r>
          </w:p>
        </w:tc>
        <w:tc>
          <w:tcPr>
            <w:tcW w:w="1570" w:type="dxa"/>
          </w:tcPr>
          <w:p w14:paraId="4609B66B" w14:textId="77777777" w:rsidR="0039467C" w:rsidRPr="00EE753F" w:rsidRDefault="0039467C" w:rsidP="00D27C8A">
            <w:pPr>
              <w:pStyle w:val="TAC"/>
              <w:rPr>
                <w:lang w:val="en-US" w:eastAsia="ja-JP"/>
              </w:rPr>
            </w:pPr>
            <w:r w:rsidRPr="00EE753F">
              <w:rPr>
                <w:lang w:val="en-US" w:eastAsia="ja-JP"/>
              </w:rPr>
              <w:t>16</w:t>
            </w:r>
          </w:p>
        </w:tc>
        <w:tc>
          <w:tcPr>
            <w:tcW w:w="0" w:type="auto"/>
            <w:vAlign w:val="center"/>
          </w:tcPr>
          <w:p w14:paraId="7DA8001B"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311918D3"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2ADA2ACC" w14:textId="77777777" w:rsidR="0039467C" w:rsidRPr="00EE753F" w:rsidRDefault="0039467C" w:rsidP="00D27C8A">
            <w:pPr>
              <w:pStyle w:val="TAC"/>
              <w:rPr>
                <w:lang w:val="en-US" w:eastAsia="ja-JP"/>
              </w:rPr>
            </w:pPr>
            <w:r>
              <w:rPr>
                <w:lang w:val="en-US" w:eastAsia="ja-JP"/>
              </w:rPr>
              <w:t>[-16.2]</w:t>
            </w:r>
          </w:p>
        </w:tc>
        <w:tc>
          <w:tcPr>
            <w:tcW w:w="0" w:type="auto"/>
            <w:vAlign w:val="center"/>
          </w:tcPr>
          <w:p w14:paraId="0EA8AD47" w14:textId="77777777" w:rsidR="0039467C" w:rsidRPr="00EE753F" w:rsidRDefault="0039467C" w:rsidP="00D27C8A">
            <w:pPr>
              <w:pStyle w:val="TAC"/>
              <w:rPr>
                <w:lang w:val="en-US" w:eastAsia="ja-JP"/>
              </w:rPr>
            </w:pPr>
            <w:r>
              <w:rPr>
                <w:lang w:val="en-US" w:eastAsia="ja-JP"/>
              </w:rPr>
              <w:t>[-16.2]</w:t>
            </w:r>
          </w:p>
        </w:tc>
      </w:tr>
      <w:tr w:rsidR="0039467C" w:rsidRPr="00EE753F" w14:paraId="1911B49E" w14:textId="77777777" w:rsidTr="00D27C8A">
        <w:trPr>
          <w:trHeight w:val="20"/>
        </w:trPr>
        <w:tc>
          <w:tcPr>
            <w:tcW w:w="0" w:type="auto"/>
          </w:tcPr>
          <w:p w14:paraId="0784CEA8" w14:textId="77777777" w:rsidR="0039467C" w:rsidRPr="00EE753F" w:rsidRDefault="0039467C" w:rsidP="00D27C8A">
            <w:pPr>
              <w:pStyle w:val="TAC"/>
              <w:rPr>
                <w:lang w:val="en-US"/>
              </w:rPr>
            </w:pPr>
            <w:r w:rsidRPr="00EE753F">
              <w:rPr>
                <w:lang w:val="en-US"/>
              </w:rPr>
              <w:t>1</w:t>
            </w:r>
          </w:p>
        </w:tc>
        <w:tc>
          <w:tcPr>
            <w:tcW w:w="0" w:type="auto"/>
          </w:tcPr>
          <w:p w14:paraId="0CF8A786" w14:textId="77777777" w:rsidR="0039467C" w:rsidRPr="00EE753F" w:rsidRDefault="0039467C" w:rsidP="00D27C8A">
            <w:pPr>
              <w:pStyle w:val="TAC"/>
              <w:rPr>
                <w:lang w:val="en-US"/>
              </w:rPr>
            </w:pPr>
            <w:r w:rsidRPr="00EE753F">
              <w:rPr>
                <w:lang w:val="en-US"/>
              </w:rPr>
              <w:t>2</w:t>
            </w:r>
          </w:p>
        </w:tc>
        <w:tc>
          <w:tcPr>
            <w:tcW w:w="1670" w:type="dxa"/>
          </w:tcPr>
          <w:p w14:paraId="3A3F84C4" w14:textId="77777777" w:rsidR="0039467C" w:rsidRPr="00EE753F" w:rsidRDefault="0039467C" w:rsidP="00D27C8A">
            <w:pPr>
              <w:pStyle w:val="TAC"/>
              <w:rPr>
                <w:lang w:val="en-US" w:eastAsia="ja-JP"/>
              </w:rPr>
            </w:pPr>
            <w:r w:rsidRPr="00EE753F">
              <w:rPr>
                <w:lang w:val="en-US"/>
              </w:rPr>
              <w:t>NTN-TDLA100-5</w:t>
            </w:r>
          </w:p>
        </w:tc>
        <w:tc>
          <w:tcPr>
            <w:tcW w:w="1443" w:type="dxa"/>
          </w:tcPr>
          <w:p w14:paraId="31D518D0" w14:textId="77777777" w:rsidR="0039467C" w:rsidRPr="00EE753F" w:rsidRDefault="0039467C" w:rsidP="00D27C8A">
            <w:pPr>
              <w:pStyle w:val="TAC"/>
              <w:rPr>
                <w:lang w:val="en-US" w:eastAsia="ja-JP"/>
              </w:rPr>
            </w:pPr>
            <w:r w:rsidRPr="00EE753F">
              <w:rPr>
                <w:lang w:val="en-US" w:eastAsia="ja-JP"/>
              </w:rPr>
              <w:t>270Hz</w:t>
            </w:r>
          </w:p>
        </w:tc>
        <w:tc>
          <w:tcPr>
            <w:tcW w:w="1570" w:type="dxa"/>
          </w:tcPr>
          <w:p w14:paraId="5725B396" w14:textId="77777777" w:rsidR="0039467C" w:rsidRPr="00EE753F" w:rsidRDefault="0039467C" w:rsidP="00D27C8A">
            <w:pPr>
              <w:pStyle w:val="TAC"/>
              <w:rPr>
                <w:lang w:val="en-US" w:eastAsia="ja-JP"/>
              </w:rPr>
            </w:pPr>
            <w:r w:rsidRPr="00EE753F">
              <w:rPr>
                <w:lang w:val="en-US" w:eastAsia="ja-JP"/>
              </w:rPr>
              <w:t>8</w:t>
            </w:r>
          </w:p>
        </w:tc>
        <w:tc>
          <w:tcPr>
            <w:tcW w:w="0" w:type="auto"/>
            <w:vAlign w:val="center"/>
          </w:tcPr>
          <w:p w14:paraId="5C675B08" w14:textId="77777777" w:rsidR="0039467C" w:rsidRPr="00EE753F" w:rsidRDefault="0039467C" w:rsidP="00D27C8A">
            <w:pPr>
              <w:pStyle w:val="TAC"/>
              <w:rPr>
                <w:lang w:val="en-US" w:eastAsia="ja-JP"/>
              </w:rPr>
            </w:pPr>
            <w:r>
              <w:rPr>
                <w:lang w:val="en-US" w:eastAsia="ja-JP"/>
              </w:rPr>
              <w:t>[-16.3]</w:t>
            </w:r>
          </w:p>
        </w:tc>
        <w:tc>
          <w:tcPr>
            <w:tcW w:w="0" w:type="auto"/>
            <w:vAlign w:val="center"/>
          </w:tcPr>
          <w:p w14:paraId="041C1E12" w14:textId="77777777" w:rsidR="0039467C" w:rsidRPr="00EE753F" w:rsidRDefault="0039467C" w:rsidP="00D27C8A">
            <w:pPr>
              <w:pStyle w:val="TAC"/>
              <w:rPr>
                <w:lang w:val="en-US" w:eastAsia="ja-JP"/>
              </w:rPr>
            </w:pPr>
            <w:r>
              <w:rPr>
                <w:lang w:val="en-US" w:eastAsia="ja-JP"/>
              </w:rPr>
              <w:t>[-16.1]</w:t>
            </w:r>
          </w:p>
        </w:tc>
        <w:tc>
          <w:tcPr>
            <w:tcW w:w="0" w:type="auto"/>
            <w:vAlign w:val="center"/>
          </w:tcPr>
          <w:p w14:paraId="45BA5C0D"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196A2B74" w14:textId="77777777" w:rsidR="0039467C" w:rsidRPr="00EE753F" w:rsidRDefault="0039467C" w:rsidP="00D27C8A">
            <w:pPr>
              <w:pStyle w:val="TAC"/>
              <w:rPr>
                <w:lang w:val="en-US" w:eastAsia="ja-JP"/>
              </w:rPr>
            </w:pPr>
            <w:r w:rsidRPr="00EE753F">
              <w:rPr>
                <w:lang w:val="en-US" w:eastAsia="ja-JP"/>
              </w:rPr>
              <w:t>-</w:t>
            </w:r>
          </w:p>
        </w:tc>
      </w:tr>
      <w:tr w:rsidR="0039467C" w:rsidRPr="00EE753F" w14:paraId="72273CF3" w14:textId="77777777" w:rsidTr="00D27C8A">
        <w:trPr>
          <w:trHeight w:val="20"/>
        </w:trPr>
        <w:tc>
          <w:tcPr>
            <w:tcW w:w="0" w:type="auto"/>
          </w:tcPr>
          <w:p w14:paraId="574AE312" w14:textId="77777777" w:rsidR="0039467C" w:rsidRPr="00EE753F" w:rsidRDefault="0039467C" w:rsidP="00D27C8A">
            <w:pPr>
              <w:pStyle w:val="TAC"/>
              <w:rPr>
                <w:lang w:val="en-US"/>
              </w:rPr>
            </w:pPr>
            <w:r w:rsidRPr="00EE753F">
              <w:rPr>
                <w:lang w:val="en-US"/>
              </w:rPr>
              <w:t>1</w:t>
            </w:r>
          </w:p>
        </w:tc>
        <w:tc>
          <w:tcPr>
            <w:tcW w:w="0" w:type="auto"/>
          </w:tcPr>
          <w:p w14:paraId="6EF602ED" w14:textId="77777777" w:rsidR="0039467C" w:rsidRPr="00EE753F" w:rsidRDefault="0039467C" w:rsidP="00D27C8A">
            <w:pPr>
              <w:pStyle w:val="TAC"/>
              <w:rPr>
                <w:lang w:val="en-US"/>
              </w:rPr>
            </w:pPr>
            <w:r w:rsidRPr="00EE753F">
              <w:rPr>
                <w:lang w:val="en-US"/>
              </w:rPr>
              <w:t>2</w:t>
            </w:r>
          </w:p>
        </w:tc>
        <w:tc>
          <w:tcPr>
            <w:tcW w:w="1670" w:type="dxa"/>
          </w:tcPr>
          <w:p w14:paraId="6EDB32AF" w14:textId="77777777" w:rsidR="0039467C" w:rsidRPr="00EE753F" w:rsidRDefault="0039467C" w:rsidP="00D27C8A">
            <w:pPr>
              <w:pStyle w:val="TAC"/>
              <w:rPr>
                <w:lang w:val="en-US" w:eastAsia="ja-JP"/>
              </w:rPr>
            </w:pPr>
            <w:r w:rsidRPr="00EE753F">
              <w:rPr>
                <w:lang w:val="en-US"/>
              </w:rPr>
              <w:t>NTN-TDLA100-5</w:t>
            </w:r>
          </w:p>
        </w:tc>
        <w:tc>
          <w:tcPr>
            <w:tcW w:w="1443" w:type="dxa"/>
          </w:tcPr>
          <w:p w14:paraId="6A3455B0" w14:textId="77777777" w:rsidR="0039467C" w:rsidRPr="00EE753F" w:rsidRDefault="0039467C" w:rsidP="00D27C8A">
            <w:pPr>
              <w:pStyle w:val="TAC"/>
              <w:rPr>
                <w:lang w:val="en-US" w:eastAsia="ja-JP"/>
              </w:rPr>
            </w:pPr>
            <w:r w:rsidRPr="00EE753F">
              <w:rPr>
                <w:lang w:val="en-US" w:eastAsia="ja-JP"/>
              </w:rPr>
              <w:t>270Hz</w:t>
            </w:r>
          </w:p>
        </w:tc>
        <w:tc>
          <w:tcPr>
            <w:tcW w:w="1570" w:type="dxa"/>
          </w:tcPr>
          <w:p w14:paraId="74C8335A" w14:textId="77777777" w:rsidR="0039467C" w:rsidRPr="00EE753F" w:rsidRDefault="0039467C" w:rsidP="00D27C8A">
            <w:pPr>
              <w:pStyle w:val="TAC"/>
              <w:rPr>
                <w:lang w:val="en-US" w:eastAsia="ja-JP"/>
              </w:rPr>
            </w:pPr>
            <w:r w:rsidRPr="00EE753F">
              <w:rPr>
                <w:lang w:val="en-US" w:eastAsia="ja-JP"/>
              </w:rPr>
              <w:t>16</w:t>
            </w:r>
          </w:p>
        </w:tc>
        <w:tc>
          <w:tcPr>
            <w:tcW w:w="0" w:type="auto"/>
            <w:vAlign w:val="center"/>
          </w:tcPr>
          <w:p w14:paraId="3F66EB8C"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6A672A68" w14:textId="77777777" w:rsidR="0039467C" w:rsidRPr="00EE753F" w:rsidRDefault="0039467C" w:rsidP="00D27C8A">
            <w:pPr>
              <w:pStyle w:val="TAC"/>
              <w:rPr>
                <w:lang w:val="en-US" w:eastAsia="ja-JP"/>
              </w:rPr>
            </w:pPr>
            <w:r w:rsidRPr="00EE753F">
              <w:rPr>
                <w:lang w:val="en-US" w:eastAsia="ja-JP"/>
              </w:rPr>
              <w:t>-</w:t>
            </w:r>
          </w:p>
        </w:tc>
        <w:tc>
          <w:tcPr>
            <w:tcW w:w="0" w:type="auto"/>
            <w:vAlign w:val="center"/>
          </w:tcPr>
          <w:p w14:paraId="12D2BBBD" w14:textId="77777777" w:rsidR="0039467C" w:rsidRPr="00EE753F" w:rsidRDefault="0039467C" w:rsidP="00D27C8A">
            <w:pPr>
              <w:pStyle w:val="TAC"/>
              <w:rPr>
                <w:lang w:val="en-US" w:eastAsia="ja-JP"/>
              </w:rPr>
            </w:pPr>
            <w:r>
              <w:rPr>
                <w:lang w:val="en-US" w:eastAsia="ja-JP"/>
              </w:rPr>
              <w:t>[-20.6]</w:t>
            </w:r>
          </w:p>
        </w:tc>
        <w:tc>
          <w:tcPr>
            <w:tcW w:w="0" w:type="auto"/>
            <w:vAlign w:val="center"/>
          </w:tcPr>
          <w:p w14:paraId="397900FA" w14:textId="77777777" w:rsidR="0039467C" w:rsidRPr="00EE753F" w:rsidRDefault="0039467C" w:rsidP="00D27C8A">
            <w:pPr>
              <w:pStyle w:val="TAC"/>
              <w:rPr>
                <w:lang w:val="en-US" w:eastAsia="ja-JP"/>
              </w:rPr>
            </w:pPr>
            <w:r>
              <w:rPr>
                <w:lang w:val="en-US" w:eastAsia="ja-JP"/>
              </w:rPr>
              <w:t>[-20.5]</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033" w:name="_Toc20997876"/>
      <w:bookmarkStart w:id="1034" w:name="_Toc29478555"/>
      <w:bookmarkStart w:id="1035" w:name="_Toc35933153"/>
      <w:bookmarkStart w:id="1036" w:name="_Toc35935441"/>
      <w:bookmarkStart w:id="1037" w:name="_Toc37163025"/>
      <w:bookmarkStart w:id="1038" w:name="_Toc37173353"/>
      <w:bookmarkStart w:id="1039" w:name="_Toc37173605"/>
      <w:bookmarkStart w:id="1040" w:name="_Toc44754161"/>
      <w:bookmarkStart w:id="1041" w:name="_Toc45825589"/>
      <w:bookmarkStart w:id="1042" w:name="_Toc45825841"/>
      <w:bookmarkStart w:id="1043" w:name="_Toc45826093"/>
      <w:bookmarkStart w:id="1044" w:name="_Toc45826345"/>
      <w:bookmarkStart w:id="1045" w:name="_Toc52466511"/>
      <w:bookmarkStart w:id="1046" w:name="_Toc66869496"/>
      <w:bookmarkStart w:id="1047" w:name="_Toc66872314"/>
      <w:bookmarkStart w:id="1048" w:name="_Toc75173471"/>
      <w:bookmarkStart w:id="1049" w:name="_Toc76497287"/>
      <w:bookmarkStart w:id="1050" w:name="_Toc82894088"/>
      <w:bookmarkStart w:id="1051" w:name="_Toc89684619"/>
      <w:bookmarkStart w:id="1052" w:name="_Toc98574760"/>
      <w:bookmarkStart w:id="1053" w:name="_Toc137240687"/>
      <w:bookmarkStart w:id="1054" w:name="_Toc137244786"/>
      <w:bookmarkStart w:id="1055" w:name="_Toc20997877"/>
      <w:bookmarkStart w:id="1056" w:name="_Toc29478556"/>
      <w:bookmarkStart w:id="1057" w:name="_Toc35933154"/>
      <w:bookmarkStart w:id="1058" w:name="_Toc35935442"/>
      <w:bookmarkStart w:id="1059" w:name="_Toc37163026"/>
      <w:bookmarkStart w:id="1060" w:name="_Toc37173354"/>
      <w:bookmarkStart w:id="1061" w:name="_Toc37173606"/>
      <w:bookmarkStart w:id="1062" w:name="_Toc44754162"/>
      <w:bookmarkStart w:id="1063" w:name="_Toc45825590"/>
      <w:bookmarkStart w:id="1064" w:name="_Toc45825842"/>
      <w:bookmarkStart w:id="1065" w:name="_Toc45826094"/>
      <w:bookmarkStart w:id="1066" w:name="_Toc45826346"/>
      <w:bookmarkStart w:id="1067" w:name="_Toc52466512"/>
      <w:bookmarkStart w:id="1068" w:name="_Toc66869497"/>
      <w:bookmarkStart w:id="1069" w:name="_Toc66872315"/>
      <w:bookmarkStart w:id="1070" w:name="_Toc75173472"/>
      <w:bookmarkStart w:id="1071" w:name="_Toc76497288"/>
      <w:bookmarkStart w:id="1072" w:name="_Toc82894089"/>
      <w:bookmarkStart w:id="1073" w:name="_Toc89684620"/>
      <w:bookmarkStart w:id="1074" w:name="_Toc98574761"/>
      <w:bookmarkStart w:id="1075" w:name="_Toc138894000"/>
      <w:bookmarkStart w:id="1076" w:name="_Toc138894232"/>
      <w:r w:rsidRPr="00340914">
        <w:t>8.</w:t>
      </w:r>
      <w:r>
        <w:t>5</w:t>
      </w:r>
      <w:r w:rsidRPr="00340914">
        <w:tab/>
        <w:t xml:space="preserve">Performance requirements for </w:t>
      </w:r>
      <w:r w:rsidRPr="00340914">
        <w:rPr>
          <w:rFonts w:hint="eastAsia"/>
          <w:lang w:eastAsia="zh-CN"/>
        </w:rPr>
        <w:t>Narrowband IoT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5"/>
      <w:bookmarkEnd w:id="1076"/>
    </w:p>
    <w:p w14:paraId="4C2742DE" w14:textId="77777777" w:rsidR="00D544ED" w:rsidRPr="00340914" w:rsidRDefault="00D544ED" w:rsidP="00D544ED">
      <w:pPr>
        <w:pStyle w:val="Heading3"/>
        <w:rPr>
          <w:lang w:eastAsia="zh-CN"/>
        </w:rPr>
      </w:pPr>
      <w:bookmarkStart w:id="1077" w:name="_Toc137240688"/>
      <w:bookmarkStart w:id="1078" w:name="_Toc137244787"/>
      <w:bookmarkStart w:id="1079" w:name="_Toc138894001"/>
      <w:bookmarkStart w:id="1080" w:name="_Toc13889423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7"/>
      <w:bookmarkEnd w:id="1078"/>
      <w:bookmarkEnd w:id="1079"/>
      <w:bookmarkEnd w:id="1080"/>
    </w:p>
    <w:p w14:paraId="193D2A2C" w14:textId="77777777" w:rsidR="00D544ED" w:rsidRPr="00340914" w:rsidRDefault="00D544ED" w:rsidP="00D544ED">
      <w:pPr>
        <w:pStyle w:val="Heading4"/>
        <w:rPr>
          <w:snapToGrid w:val="0"/>
        </w:rPr>
      </w:pPr>
      <w:bookmarkStart w:id="1081" w:name="_Toc20997878"/>
      <w:bookmarkStart w:id="1082" w:name="_Toc29478557"/>
      <w:bookmarkStart w:id="1083" w:name="_Toc35933155"/>
      <w:bookmarkStart w:id="1084" w:name="_Toc35935443"/>
      <w:bookmarkStart w:id="1085" w:name="_Toc37163027"/>
      <w:bookmarkStart w:id="1086" w:name="_Toc37173355"/>
      <w:bookmarkStart w:id="1087" w:name="_Toc37173607"/>
      <w:bookmarkStart w:id="1088" w:name="_Toc44754163"/>
      <w:bookmarkStart w:id="1089" w:name="_Toc45825591"/>
      <w:bookmarkStart w:id="1090" w:name="_Toc45825843"/>
      <w:bookmarkStart w:id="1091" w:name="_Toc45826095"/>
      <w:bookmarkStart w:id="1092" w:name="_Toc45826347"/>
      <w:bookmarkStart w:id="1093" w:name="_Toc52466513"/>
      <w:bookmarkStart w:id="1094" w:name="_Toc66869498"/>
      <w:bookmarkStart w:id="1095" w:name="_Toc66872316"/>
      <w:bookmarkStart w:id="1096" w:name="_Toc75173473"/>
      <w:bookmarkStart w:id="1097" w:name="_Toc76497289"/>
      <w:bookmarkStart w:id="1098" w:name="_Toc82894090"/>
      <w:bookmarkStart w:id="1099" w:name="_Toc89684621"/>
      <w:bookmarkStart w:id="1100" w:name="_Toc98574762"/>
      <w:bookmarkStart w:id="1101" w:name="_Toc137240689"/>
      <w:bookmarkStart w:id="1102" w:name="_Toc137244788"/>
      <w:bookmarkStart w:id="1103" w:name="_Toc138894002"/>
      <w:bookmarkStart w:id="1104" w:name="_Toc13889423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105" w:name="_Toc20997879"/>
      <w:bookmarkStart w:id="1106" w:name="_Toc29478558"/>
      <w:bookmarkStart w:id="1107" w:name="_Toc35933156"/>
      <w:bookmarkStart w:id="1108" w:name="_Toc35935444"/>
      <w:bookmarkStart w:id="1109" w:name="_Toc37163028"/>
      <w:bookmarkStart w:id="1110" w:name="_Toc37173356"/>
      <w:bookmarkStart w:id="1111" w:name="_Toc37173608"/>
      <w:bookmarkStart w:id="1112" w:name="_Toc44754164"/>
      <w:bookmarkStart w:id="1113" w:name="_Toc45825592"/>
      <w:bookmarkStart w:id="1114" w:name="_Toc45825844"/>
      <w:bookmarkStart w:id="1115" w:name="_Toc45826096"/>
      <w:bookmarkStart w:id="1116" w:name="_Toc45826348"/>
      <w:bookmarkStart w:id="1117" w:name="_Toc52466514"/>
      <w:bookmarkStart w:id="1118" w:name="_Toc66869499"/>
      <w:bookmarkStart w:id="1119" w:name="_Toc66872317"/>
      <w:bookmarkStart w:id="1120" w:name="_Toc75173474"/>
      <w:bookmarkStart w:id="1121" w:name="_Toc76497290"/>
      <w:bookmarkStart w:id="1122" w:name="_Toc82894091"/>
      <w:bookmarkStart w:id="1123" w:name="_Toc89684622"/>
      <w:bookmarkStart w:id="1124" w:name="_Toc98574763"/>
      <w:bookmarkStart w:id="1125" w:name="_Toc137240690"/>
      <w:bookmarkStart w:id="1126" w:name="_Toc137244789"/>
      <w:bookmarkStart w:id="1127" w:name="_Toc138894003"/>
      <w:bookmarkStart w:id="1128" w:name="_Toc138894235"/>
      <w:r w:rsidRPr="00340914">
        <w:t>8.</w:t>
      </w:r>
      <w:r>
        <w:t>5</w:t>
      </w:r>
      <w:r w:rsidRPr="00340914">
        <w:t>.1.1</w:t>
      </w:r>
      <w:r w:rsidRPr="00340914">
        <w:rPr>
          <w:rFonts w:hint="eastAsia"/>
          <w:lang w:eastAsia="zh-CN"/>
        </w:rPr>
        <w:t>.1</w:t>
      </w:r>
      <w:r w:rsidRPr="00340914">
        <w:tab/>
        <w:t>Minimum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D544ED" w:rsidRPr="00340914" w14:paraId="6ACE3505" w14:textId="77777777" w:rsidTr="00D27C8A">
        <w:trPr>
          <w:trHeight w:val="553"/>
          <w:jc w:val="center"/>
        </w:trPr>
        <w:tc>
          <w:tcPr>
            <w:tcW w:w="815" w:type="dxa"/>
            <w:vAlign w:val="center"/>
          </w:tcPr>
          <w:p w14:paraId="37958BC4" w14:textId="77777777" w:rsidR="00D544ED" w:rsidRPr="00340914" w:rsidRDefault="00D544ED" w:rsidP="00D27C8A">
            <w:pPr>
              <w:pStyle w:val="TAC"/>
              <w:rPr>
                <w:rFonts w:cs="Arial"/>
                <w:lang w:eastAsia="zh-CN"/>
              </w:rPr>
            </w:pPr>
            <w:r w:rsidRPr="00340914">
              <w:rPr>
                <w:rFonts w:cs="Arial" w:hint="eastAsia"/>
                <w:lang w:eastAsia="zh-CN"/>
              </w:rPr>
              <w:t>1</w:t>
            </w:r>
          </w:p>
        </w:tc>
        <w:tc>
          <w:tcPr>
            <w:tcW w:w="815" w:type="dxa"/>
            <w:vAlign w:val="center"/>
          </w:tcPr>
          <w:p w14:paraId="7F1FC1DB" w14:textId="77777777" w:rsidR="00D544ED" w:rsidRPr="00340914" w:rsidRDefault="00D544ED" w:rsidP="00D27C8A">
            <w:pPr>
              <w:pStyle w:val="TAC"/>
              <w:rPr>
                <w:rFonts w:cs="Arial"/>
                <w:lang w:eastAsia="zh-CN"/>
              </w:rPr>
            </w:pPr>
            <w:r>
              <w:rPr>
                <w:rFonts w:cs="Arial" w:hint="eastAsia"/>
                <w:lang w:eastAsia="zh-CN"/>
              </w:rPr>
              <w:t>1</w:t>
            </w:r>
          </w:p>
        </w:tc>
        <w:tc>
          <w:tcPr>
            <w:tcW w:w="905" w:type="dxa"/>
            <w:vAlign w:val="center"/>
          </w:tcPr>
          <w:p w14:paraId="005CEC5E" w14:textId="77777777" w:rsidR="00D544ED" w:rsidRPr="00340914" w:rsidRDefault="00D544ED" w:rsidP="00D27C8A">
            <w:pPr>
              <w:pStyle w:val="TAL"/>
              <w:jc w:val="center"/>
              <w:rPr>
                <w:rFonts w:cs="Arial"/>
                <w:lang w:eastAsia="zh-CN"/>
              </w:rPr>
            </w:pPr>
            <w:r w:rsidRPr="00340914">
              <w:rPr>
                <w:rFonts w:cs="Arial" w:hint="eastAsia"/>
                <w:lang w:eastAsia="zh-CN"/>
              </w:rPr>
              <w:t>3.75KHz</w:t>
            </w:r>
          </w:p>
        </w:tc>
        <w:tc>
          <w:tcPr>
            <w:tcW w:w="903" w:type="dxa"/>
            <w:vAlign w:val="center"/>
          </w:tcPr>
          <w:p w14:paraId="07E484BB" w14:textId="77777777" w:rsidR="00D544ED" w:rsidRPr="00340914" w:rsidRDefault="00D544ED" w:rsidP="00D27C8A">
            <w:pPr>
              <w:pStyle w:val="TAL"/>
              <w:jc w:val="center"/>
              <w:rPr>
                <w:rFonts w:cs="Arial"/>
                <w:lang w:eastAsia="zh-CN"/>
              </w:rPr>
            </w:pPr>
            <w:r w:rsidRPr="00340914">
              <w:rPr>
                <w:rFonts w:cs="Arial" w:hint="eastAsia"/>
                <w:lang w:eastAsia="zh-CN"/>
              </w:rPr>
              <w:t>1</w:t>
            </w:r>
          </w:p>
        </w:tc>
        <w:tc>
          <w:tcPr>
            <w:tcW w:w="1093" w:type="dxa"/>
            <w:vAlign w:val="center"/>
          </w:tcPr>
          <w:p w14:paraId="64C49E59" w14:textId="77777777" w:rsidR="00D544ED" w:rsidRPr="00340914" w:rsidRDefault="00D544ED" w:rsidP="00D27C8A">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77777777" w:rsidR="00D544ED" w:rsidRPr="00340914" w:rsidRDefault="00D544ED" w:rsidP="00D27C8A">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77777777" w:rsidR="00D544ED" w:rsidRPr="00340914" w:rsidRDefault="00D544ED" w:rsidP="00D27C8A">
            <w:pPr>
              <w:pStyle w:val="TAC"/>
              <w:rPr>
                <w:rFonts w:cs="Arial"/>
                <w:lang w:eastAsia="zh-CN"/>
              </w:rPr>
            </w:pPr>
            <w:r>
              <w:rPr>
                <w:rFonts w:cs="Arial"/>
                <w:lang w:eastAsia="zh-CN"/>
              </w:rPr>
              <w:t>[128] Hz</w:t>
            </w:r>
          </w:p>
        </w:tc>
        <w:tc>
          <w:tcPr>
            <w:tcW w:w="888" w:type="dxa"/>
            <w:vAlign w:val="center"/>
          </w:tcPr>
          <w:p w14:paraId="5F2437B6" w14:textId="77777777" w:rsidR="00D544ED" w:rsidRPr="00340914" w:rsidRDefault="00D544ED" w:rsidP="00D27C8A">
            <w:pPr>
              <w:pStyle w:val="TAC"/>
              <w:rPr>
                <w:rFonts w:cs="Arial"/>
                <w:lang w:eastAsia="zh-CN"/>
              </w:rPr>
            </w:pPr>
            <w:r>
              <w:rPr>
                <w:rFonts w:cs="Arial"/>
                <w:lang w:eastAsia="zh-CN"/>
              </w:rPr>
              <w:t>256</w:t>
            </w:r>
          </w:p>
        </w:tc>
        <w:tc>
          <w:tcPr>
            <w:tcW w:w="888" w:type="dxa"/>
            <w:vAlign w:val="center"/>
          </w:tcPr>
          <w:p w14:paraId="0B7A3C74" w14:textId="77777777" w:rsidR="00D544ED" w:rsidRPr="00340914" w:rsidRDefault="00D544ED" w:rsidP="00D27C8A">
            <w:pPr>
              <w:pStyle w:val="TAC"/>
              <w:rPr>
                <w:rFonts w:cs="Arial"/>
                <w:lang w:eastAsia="zh-CN"/>
              </w:rPr>
            </w:pPr>
            <w:r>
              <w:rPr>
                <w:rFonts w:cs="Arial"/>
              </w:rPr>
              <w:t>[4]</w:t>
            </w:r>
          </w:p>
        </w:tc>
        <w:tc>
          <w:tcPr>
            <w:tcW w:w="741" w:type="dxa"/>
            <w:vAlign w:val="center"/>
          </w:tcPr>
          <w:p w14:paraId="6B6DE0DD" w14:textId="77777777" w:rsidR="00D544ED" w:rsidRPr="00340914" w:rsidRDefault="00D544ED" w:rsidP="00D27C8A">
            <w:pPr>
              <w:pStyle w:val="TAC"/>
              <w:rPr>
                <w:rFonts w:cs="Arial"/>
              </w:rPr>
            </w:pPr>
            <w:r w:rsidRPr="00340914">
              <w:rPr>
                <w:rFonts w:cs="Arial"/>
                <w:lang w:eastAsia="zh-CN"/>
              </w:rPr>
              <w:t>70%</w:t>
            </w:r>
          </w:p>
        </w:tc>
        <w:tc>
          <w:tcPr>
            <w:tcW w:w="640" w:type="dxa"/>
            <w:vAlign w:val="center"/>
          </w:tcPr>
          <w:p w14:paraId="71587D5C" w14:textId="77777777" w:rsidR="00D544ED" w:rsidRPr="00340914" w:rsidRDefault="00D544ED" w:rsidP="00D27C8A">
            <w:pPr>
              <w:pStyle w:val="TAC"/>
              <w:rPr>
                <w:rFonts w:cs="Arial"/>
                <w:lang w:eastAsia="zh-CN"/>
              </w:rPr>
            </w:pPr>
            <w:r>
              <w:rPr>
                <w:rFonts w:cs="Arial"/>
                <w:lang w:eastAsia="zh-CN"/>
              </w:rPr>
              <w:t>[-2.0]</w:t>
            </w:r>
          </w:p>
        </w:tc>
      </w:tr>
      <w:tr w:rsidR="00D544ED" w:rsidRPr="00340914" w14:paraId="66649481" w14:textId="77777777" w:rsidTr="00D27C8A">
        <w:trPr>
          <w:trHeight w:val="536"/>
          <w:jc w:val="center"/>
        </w:trPr>
        <w:tc>
          <w:tcPr>
            <w:tcW w:w="815" w:type="dxa"/>
            <w:vAlign w:val="center"/>
          </w:tcPr>
          <w:p w14:paraId="03D4F1BD" w14:textId="77777777" w:rsidR="00D544ED" w:rsidRPr="00340914" w:rsidRDefault="00D544ED" w:rsidP="00D27C8A">
            <w:pPr>
              <w:pStyle w:val="TAC"/>
              <w:rPr>
                <w:rFonts w:cs="Arial"/>
                <w:lang w:eastAsia="zh-CN"/>
              </w:rPr>
            </w:pPr>
            <w:r>
              <w:rPr>
                <w:rFonts w:cs="Arial" w:hint="eastAsia"/>
                <w:lang w:eastAsia="zh-CN"/>
              </w:rPr>
              <w:t>1</w:t>
            </w:r>
          </w:p>
        </w:tc>
        <w:tc>
          <w:tcPr>
            <w:tcW w:w="815" w:type="dxa"/>
            <w:vAlign w:val="center"/>
          </w:tcPr>
          <w:p w14:paraId="1B4A88F3" w14:textId="77777777" w:rsidR="00D544ED" w:rsidRPr="00340914" w:rsidRDefault="00D544ED" w:rsidP="00D27C8A">
            <w:pPr>
              <w:pStyle w:val="TAC"/>
              <w:rPr>
                <w:rFonts w:cs="Arial"/>
                <w:lang w:eastAsia="zh-CN"/>
              </w:rPr>
            </w:pPr>
            <w:r>
              <w:rPr>
                <w:rFonts w:cs="Arial" w:hint="eastAsia"/>
                <w:lang w:eastAsia="zh-CN"/>
              </w:rPr>
              <w:t>1</w:t>
            </w:r>
          </w:p>
        </w:tc>
        <w:tc>
          <w:tcPr>
            <w:tcW w:w="905" w:type="dxa"/>
            <w:vAlign w:val="center"/>
          </w:tcPr>
          <w:p w14:paraId="157488FA" w14:textId="77777777" w:rsidR="00D544ED" w:rsidRPr="00340914" w:rsidRDefault="00D544ED" w:rsidP="00D27C8A">
            <w:pPr>
              <w:pStyle w:val="TAL"/>
              <w:jc w:val="center"/>
              <w:rPr>
                <w:rFonts w:cs="Arial"/>
                <w:lang w:eastAsia="zh-CN"/>
              </w:rPr>
            </w:pPr>
            <w:r w:rsidRPr="00340914">
              <w:rPr>
                <w:rFonts w:cs="Arial" w:hint="eastAsia"/>
                <w:lang w:eastAsia="zh-CN"/>
              </w:rPr>
              <w:t>3.75KHz</w:t>
            </w:r>
          </w:p>
        </w:tc>
        <w:tc>
          <w:tcPr>
            <w:tcW w:w="903" w:type="dxa"/>
            <w:vAlign w:val="center"/>
          </w:tcPr>
          <w:p w14:paraId="32B7A93A" w14:textId="77777777" w:rsidR="00D544ED" w:rsidRPr="00340914" w:rsidRDefault="00D544ED" w:rsidP="00D27C8A">
            <w:pPr>
              <w:pStyle w:val="TAL"/>
              <w:jc w:val="center"/>
              <w:rPr>
                <w:rFonts w:cs="Arial"/>
                <w:lang w:eastAsia="zh-CN"/>
              </w:rPr>
            </w:pPr>
            <w:r>
              <w:rPr>
                <w:rFonts w:cs="Arial" w:hint="eastAsia"/>
                <w:lang w:eastAsia="zh-CN"/>
              </w:rPr>
              <w:t>1</w:t>
            </w:r>
          </w:p>
        </w:tc>
        <w:tc>
          <w:tcPr>
            <w:tcW w:w="1093" w:type="dxa"/>
            <w:vAlign w:val="center"/>
          </w:tcPr>
          <w:p w14:paraId="4AE3D7B5" w14:textId="77777777" w:rsidR="00D544ED" w:rsidRPr="00340914" w:rsidRDefault="00D544ED" w:rsidP="00D27C8A">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77777777" w:rsidR="00D544ED" w:rsidRPr="00340914" w:rsidRDefault="00D544ED" w:rsidP="00D27C8A">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77777777" w:rsidR="00D544ED" w:rsidRPr="00340914" w:rsidRDefault="00D544ED" w:rsidP="00D27C8A">
            <w:pPr>
              <w:pStyle w:val="TAC"/>
              <w:rPr>
                <w:rFonts w:cs="Arial"/>
              </w:rPr>
            </w:pPr>
            <w:r>
              <w:rPr>
                <w:rFonts w:cs="Arial"/>
                <w:lang w:eastAsia="zh-CN"/>
              </w:rPr>
              <w:t>[128] Hz</w:t>
            </w:r>
          </w:p>
        </w:tc>
        <w:tc>
          <w:tcPr>
            <w:tcW w:w="888" w:type="dxa"/>
            <w:vAlign w:val="center"/>
          </w:tcPr>
          <w:p w14:paraId="5FD0C1A8" w14:textId="77777777" w:rsidR="00D544ED" w:rsidRPr="00340914" w:rsidRDefault="00D544ED" w:rsidP="00D27C8A">
            <w:pPr>
              <w:pStyle w:val="TAC"/>
              <w:rPr>
                <w:rFonts w:cs="Arial"/>
                <w:lang w:eastAsia="zh-CN"/>
              </w:rPr>
            </w:pPr>
            <w:r>
              <w:rPr>
                <w:rFonts w:cs="Arial"/>
                <w:lang w:eastAsia="zh-CN"/>
              </w:rPr>
              <w:t>256</w:t>
            </w:r>
          </w:p>
        </w:tc>
        <w:tc>
          <w:tcPr>
            <w:tcW w:w="888" w:type="dxa"/>
            <w:vAlign w:val="center"/>
          </w:tcPr>
          <w:p w14:paraId="66A22EBC" w14:textId="77777777" w:rsidR="00D544ED" w:rsidRPr="00340914" w:rsidRDefault="00D544ED" w:rsidP="00D27C8A">
            <w:pPr>
              <w:pStyle w:val="TAC"/>
              <w:rPr>
                <w:rFonts w:cs="Arial"/>
              </w:rPr>
            </w:pPr>
            <w:r>
              <w:rPr>
                <w:rFonts w:cs="Arial"/>
              </w:rPr>
              <w:t>[4]</w:t>
            </w:r>
          </w:p>
        </w:tc>
        <w:tc>
          <w:tcPr>
            <w:tcW w:w="741" w:type="dxa"/>
            <w:vAlign w:val="center"/>
          </w:tcPr>
          <w:p w14:paraId="76E7C0EE" w14:textId="77777777" w:rsidR="00D544ED" w:rsidRPr="00340914" w:rsidRDefault="00D544ED" w:rsidP="00D27C8A">
            <w:pPr>
              <w:pStyle w:val="TAC"/>
              <w:rPr>
                <w:rFonts w:cs="Arial"/>
                <w:lang w:eastAsia="zh-CN"/>
              </w:rPr>
            </w:pPr>
            <w:r w:rsidRPr="00340914">
              <w:rPr>
                <w:rFonts w:cs="Arial"/>
                <w:lang w:eastAsia="zh-CN"/>
              </w:rPr>
              <w:t>70%</w:t>
            </w:r>
          </w:p>
        </w:tc>
        <w:tc>
          <w:tcPr>
            <w:tcW w:w="640" w:type="dxa"/>
            <w:vAlign w:val="center"/>
          </w:tcPr>
          <w:p w14:paraId="33E1541C" w14:textId="77777777" w:rsidR="00D544ED" w:rsidRPr="00340914" w:rsidRDefault="00D544ED" w:rsidP="00D27C8A">
            <w:pPr>
              <w:pStyle w:val="TAC"/>
              <w:rPr>
                <w:rFonts w:cs="Arial"/>
                <w:lang w:eastAsia="zh-CN"/>
              </w:rPr>
            </w:pPr>
            <w:r>
              <w:rPr>
                <w:rFonts w:cs="Arial"/>
                <w:lang w:eastAsia="zh-CN"/>
              </w:rPr>
              <w:t>[-2.9]</w:t>
            </w:r>
          </w:p>
        </w:tc>
      </w:tr>
      <w:tr w:rsidR="00D544ED" w:rsidRPr="00340914" w14:paraId="49421963" w14:textId="77777777" w:rsidTr="00D27C8A">
        <w:trPr>
          <w:trHeight w:val="536"/>
          <w:jc w:val="center"/>
        </w:trPr>
        <w:tc>
          <w:tcPr>
            <w:tcW w:w="815" w:type="dxa"/>
            <w:vAlign w:val="center"/>
          </w:tcPr>
          <w:p w14:paraId="3BA20D01" w14:textId="77777777" w:rsidR="00D544ED" w:rsidRDefault="00D544ED" w:rsidP="00D27C8A">
            <w:pPr>
              <w:pStyle w:val="TAC"/>
              <w:rPr>
                <w:rFonts w:cs="Arial"/>
                <w:lang w:eastAsia="zh-CN"/>
              </w:rPr>
            </w:pPr>
            <w:r>
              <w:rPr>
                <w:rFonts w:cs="Arial" w:hint="eastAsia"/>
                <w:lang w:eastAsia="zh-CN"/>
              </w:rPr>
              <w:t>1</w:t>
            </w:r>
          </w:p>
        </w:tc>
        <w:tc>
          <w:tcPr>
            <w:tcW w:w="815" w:type="dxa"/>
            <w:vAlign w:val="center"/>
          </w:tcPr>
          <w:p w14:paraId="52D9A7AB" w14:textId="77777777" w:rsidR="00D544ED" w:rsidRDefault="00D544ED" w:rsidP="00D27C8A">
            <w:pPr>
              <w:pStyle w:val="TAC"/>
              <w:rPr>
                <w:rFonts w:cs="Arial"/>
                <w:lang w:eastAsia="zh-CN"/>
              </w:rPr>
            </w:pPr>
            <w:r>
              <w:rPr>
                <w:rFonts w:cs="Arial" w:hint="eastAsia"/>
                <w:lang w:eastAsia="zh-CN"/>
              </w:rPr>
              <w:t>2</w:t>
            </w:r>
          </w:p>
        </w:tc>
        <w:tc>
          <w:tcPr>
            <w:tcW w:w="905" w:type="dxa"/>
            <w:vAlign w:val="center"/>
          </w:tcPr>
          <w:p w14:paraId="03022FD4" w14:textId="77777777" w:rsidR="00D544ED" w:rsidRPr="00340914" w:rsidRDefault="00D544ED" w:rsidP="00D27C8A">
            <w:pPr>
              <w:pStyle w:val="TAL"/>
              <w:jc w:val="center"/>
              <w:rPr>
                <w:rFonts w:cs="Arial"/>
                <w:lang w:eastAsia="zh-CN"/>
              </w:rPr>
            </w:pPr>
            <w:r w:rsidRPr="00340914">
              <w:rPr>
                <w:rFonts w:cs="Arial" w:hint="eastAsia"/>
                <w:lang w:eastAsia="zh-CN"/>
              </w:rPr>
              <w:t>3.75KHz</w:t>
            </w:r>
          </w:p>
        </w:tc>
        <w:tc>
          <w:tcPr>
            <w:tcW w:w="903" w:type="dxa"/>
            <w:vAlign w:val="center"/>
          </w:tcPr>
          <w:p w14:paraId="05F1904A" w14:textId="77777777" w:rsidR="00D544ED" w:rsidRDefault="00D544ED" w:rsidP="00D27C8A">
            <w:pPr>
              <w:pStyle w:val="TAL"/>
              <w:jc w:val="center"/>
              <w:rPr>
                <w:rFonts w:cs="Arial"/>
                <w:lang w:eastAsia="zh-CN"/>
              </w:rPr>
            </w:pPr>
            <w:r>
              <w:rPr>
                <w:rFonts w:cs="Arial" w:hint="eastAsia"/>
                <w:lang w:eastAsia="zh-CN"/>
              </w:rPr>
              <w:t>1</w:t>
            </w:r>
          </w:p>
        </w:tc>
        <w:tc>
          <w:tcPr>
            <w:tcW w:w="1093" w:type="dxa"/>
            <w:vAlign w:val="center"/>
          </w:tcPr>
          <w:p w14:paraId="1F392A2C" w14:textId="77777777" w:rsidR="00D544ED" w:rsidRDefault="00D544ED" w:rsidP="00D27C8A">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77777777" w:rsidR="00D544ED" w:rsidRPr="00340914" w:rsidRDefault="00D544ED" w:rsidP="00D27C8A">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77777777" w:rsidR="00D544ED" w:rsidRDefault="00D544ED" w:rsidP="00D27C8A">
            <w:pPr>
              <w:pStyle w:val="TAC"/>
              <w:rPr>
                <w:rFonts w:cs="Arial"/>
                <w:lang w:eastAsia="zh-CN"/>
              </w:rPr>
            </w:pPr>
            <w:r>
              <w:rPr>
                <w:rFonts w:cs="Arial"/>
                <w:lang w:eastAsia="zh-CN"/>
              </w:rPr>
              <w:t>[128] Hz</w:t>
            </w:r>
          </w:p>
        </w:tc>
        <w:tc>
          <w:tcPr>
            <w:tcW w:w="888" w:type="dxa"/>
            <w:vAlign w:val="center"/>
          </w:tcPr>
          <w:p w14:paraId="01454567" w14:textId="77777777" w:rsidR="00D544ED" w:rsidRDefault="00D544ED" w:rsidP="00D27C8A">
            <w:pPr>
              <w:pStyle w:val="TAC"/>
              <w:rPr>
                <w:rFonts w:cs="Arial"/>
                <w:lang w:eastAsia="zh-CN"/>
              </w:rPr>
            </w:pPr>
            <w:r>
              <w:rPr>
                <w:rFonts w:cs="Arial"/>
                <w:lang w:eastAsia="zh-CN"/>
              </w:rPr>
              <w:t>256</w:t>
            </w:r>
          </w:p>
        </w:tc>
        <w:tc>
          <w:tcPr>
            <w:tcW w:w="888" w:type="dxa"/>
            <w:vAlign w:val="center"/>
          </w:tcPr>
          <w:p w14:paraId="59843C0F" w14:textId="77777777" w:rsidR="00D544ED" w:rsidRPr="00340914" w:rsidRDefault="00D544ED" w:rsidP="00D27C8A">
            <w:pPr>
              <w:pStyle w:val="TAC"/>
              <w:rPr>
                <w:rFonts w:cs="Arial"/>
                <w:lang w:eastAsia="zh-CN"/>
              </w:rPr>
            </w:pPr>
            <w:r>
              <w:rPr>
                <w:rFonts w:cs="Arial"/>
                <w:lang w:eastAsia="zh-CN"/>
              </w:rPr>
              <w:t>[4]</w:t>
            </w:r>
          </w:p>
        </w:tc>
        <w:tc>
          <w:tcPr>
            <w:tcW w:w="741" w:type="dxa"/>
            <w:vAlign w:val="center"/>
          </w:tcPr>
          <w:p w14:paraId="4100FBC5" w14:textId="77777777" w:rsidR="00D544ED" w:rsidRPr="00340914" w:rsidRDefault="00D544ED" w:rsidP="00D27C8A">
            <w:pPr>
              <w:pStyle w:val="TAC"/>
              <w:rPr>
                <w:rFonts w:cs="Arial"/>
                <w:lang w:eastAsia="zh-CN"/>
              </w:rPr>
            </w:pPr>
            <w:r w:rsidRPr="00340914">
              <w:rPr>
                <w:rFonts w:cs="Arial"/>
                <w:lang w:eastAsia="zh-CN"/>
              </w:rPr>
              <w:t>70%</w:t>
            </w:r>
          </w:p>
        </w:tc>
        <w:tc>
          <w:tcPr>
            <w:tcW w:w="640" w:type="dxa"/>
            <w:vAlign w:val="center"/>
          </w:tcPr>
          <w:p w14:paraId="5DC77E38" w14:textId="77777777" w:rsidR="00D544ED" w:rsidRDefault="00D544ED" w:rsidP="00D27C8A">
            <w:pPr>
              <w:pStyle w:val="TAC"/>
              <w:rPr>
                <w:rFonts w:cs="Arial"/>
                <w:lang w:eastAsia="zh-CN"/>
              </w:rPr>
            </w:pPr>
            <w:r>
              <w:rPr>
                <w:rFonts w:cs="Arial"/>
                <w:lang w:eastAsia="zh-CN"/>
              </w:rPr>
              <w:t>[-5.5]</w:t>
            </w:r>
          </w:p>
        </w:tc>
      </w:tr>
      <w:tr w:rsidR="00D544ED" w:rsidRPr="00340914" w14:paraId="1797504B" w14:textId="77777777" w:rsidTr="00D27C8A">
        <w:trPr>
          <w:trHeight w:val="548"/>
          <w:jc w:val="center"/>
        </w:trPr>
        <w:tc>
          <w:tcPr>
            <w:tcW w:w="815" w:type="dxa"/>
            <w:vAlign w:val="center"/>
          </w:tcPr>
          <w:p w14:paraId="07D4CC27" w14:textId="77777777" w:rsidR="00D544ED" w:rsidRDefault="00D544ED" w:rsidP="00D27C8A">
            <w:pPr>
              <w:pStyle w:val="TAC"/>
              <w:rPr>
                <w:rFonts w:cs="Arial"/>
                <w:lang w:eastAsia="zh-CN"/>
              </w:rPr>
            </w:pPr>
            <w:r>
              <w:rPr>
                <w:rFonts w:cs="Arial" w:hint="eastAsia"/>
                <w:lang w:eastAsia="zh-CN"/>
              </w:rPr>
              <w:t>1</w:t>
            </w:r>
          </w:p>
        </w:tc>
        <w:tc>
          <w:tcPr>
            <w:tcW w:w="815" w:type="dxa"/>
            <w:vAlign w:val="center"/>
          </w:tcPr>
          <w:p w14:paraId="09A897D6" w14:textId="77777777" w:rsidR="00D544ED" w:rsidRDefault="00D544ED" w:rsidP="00D27C8A">
            <w:pPr>
              <w:pStyle w:val="TAC"/>
              <w:rPr>
                <w:rFonts w:cs="Arial"/>
                <w:lang w:eastAsia="zh-CN"/>
              </w:rPr>
            </w:pPr>
            <w:r>
              <w:rPr>
                <w:rFonts w:cs="Arial" w:hint="eastAsia"/>
                <w:lang w:eastAsia="zh-CN"/>
              </w:rPr>
              <w:t>2</w:t>
            </w:r>
          </w:p>
        </w:tc>
        <w:tc>
          <w:tcPr>
            <w:tcW w:w="905" w:type="dxa"/>
            <w:vAlign w:val="center"/>
          </w:tcPr>
          <w:p w14:paraId="23D5B1E7" w14:textId="77777777" w:rsidR="00D544ED" w:rsidRPr="00340914" w:rsidRDefault="00D544ED" w:rsidP="00D27C8A">
            <w:pPr>
              <w:pStyle w:val="TAL"/>
              <w:jc w:val="center"/>
              <w:rPr>
                <w:rFonts w:cs="Arial"/>
                <w:lang w:eastAsia="zh-CN"/>
              </w:rPr>
            </w:pPr>
            <w:r w:rsidRPr="00340914">
              <w:rPr>
                <w:rFonts w:cs="Arial" w:hint="eastAsia"/>
                <w:lang w:eastAsia="zh-CN"/>
              </w:rPr>
              <w:t>3.75KHz</w:t>
            </w:r>
          </w:p>
        </w:tc>
        <w:tc>
          <w:tcPr>
            <w:tcW w:w="903" w:type="dxa"/>
            <w:vAlign w:val="center"/>
          </w:tcPr>
          <w:p w14:paraId="5816B77E" w14:textId="77777777" w:rsidR="00D544ED" w:rsidRDefault="00D544ED" w:rsidP="00D27C8A">
            <w:pPr>
              <w:pStyle w:val="TAL"/>
              <w:jc w:val="center"/>
              <w:rPr>
                <w:rFonts w:cs="Arial"/>
                <w:lang w:eastAsia="zh-CN"/>
              </w:rPr>
            </w:pPr>
            <w:r>
              <w:rPr>
                <w:rFonts w:cs="Arial" w:hint="eastAsia"/>
                <w:lang w:eastAsia="zh-CN"/>
              </w:rPr>
              <w:t>1</w:t>
            </w:r>
          </w:p>
        </w:tc>
        <w:tc>
          <w:tcPr>
            <w:tcW w:w="1093" w:type="dxa"/>
            <w:vAlign w:val="center"/>
          </w:tcPr>
          <w:p w14:paraId="7A8A4F09" w14:textId="77777777" w:rsidR="00D544ED" w:rsidRDefault="00D544ED" w:rsidP="00D27C8A">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77777777" w:rsidR="00D544ED" w:rsidRPr="00340914" w:rsidRDefault="00D544ED" w:rsidP="00D27C8A">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77777777" w:rsidR="00D544ED" w:rsidRDefault="00D544ED" w:rsidP="00D27C8A">
            <w:pPr>
              <w:pStyle w:val="TAC"/>
              <w:rPr>
                <w:rFonts w:cs="Arial"/>
                <w:lang w:eastAsia="zh-CN"/>
              </w:rPr>
            </w:pPr>
            <w:r>
              <w:rPr>
                <w:rFonts w:cs="Arial"/>
                <w:lang w:eastAsia="zh-CN"/>
              </w:rPr>
              <w:t>[128] Hz</w:t>
            </w:r>
          </w:p>
        </w:tc>
        <w:tc>
          <w:tcPr>
            <w:tcW w:w="888" w:type="dxa"/>
            <w:vAlign w:val="center"/>
          </w:tcPr>
          <w:p w14:paraId="482016C5" w14:textId="77777777" w:rsidR="00D544ED" w:rsidRDefault="00D544ED" w:rsidP="00D27C8A">
            <w:pPr>
              <w:pStyle w:val="TAC"/>
              <w:rPr>
                <w:rFonts w:cs="Arial"/>
                <w:lang w:eastAsia="zh-CN"/>
              </w:rPr>
            </w:pPr>
            <w:r>
              <w:rPr>
                <w:rFonts w:cs="Arial"/>
                <w:lang w:eastAsia="zh-CN"/>
              </w:rPr>
              <w:t>256</w:t>
            </w:r>
          </w:p>
        </w:tc>
        <w:tc>
          <w:tcPr>
            <w:tcW w:w="888" w:type="dxa"/>
            <w:vAlign w:val="center"/>
          </w:tcPr>
          <w:p w14:paraId="1216522B" w14:textId="77777777" w:rsidR="00D544ED" w:rsidRPr="00340914" w:rsidRDefault="00D544ED" w:rsidP="00D27C8A">
            <w:pPr>
              <w:pStyle w:val="TAC"/>
              <w:rPr>
                <w:rFonts w:cs="Arial"/>
                <w:lang w:eastAsia="zh-CN"/>
              </w:rPr>
            </w:pPr>
            <w:r>
              <w:rPr>
                <w:rFonts w:cs="Arial"/>
                <w:lang w:eastAsia="zh-CN"/>
              </w:rPr>
              <w:t>[4]</w:t>
            </w:r>
          </w:p>
        </w:tc>
        <w:tc>
          <w:tcPr>
            <w:tcW w:w="741" w:type="dxa"/>
            <w:vAlign w:val="center"/>
          </w:tcPr>
          <w:p w14:paraId="7D5B03D9" w14:textId="77777777" w:rsidR="00D544ED" w:rsidRPr="00340914" w:rsidRDefault="00D544ED" w:rsidP="00D27C8A">
            <w:pPr>
              <w:pStyle w:val="TAC"/>
              <w:rPr>
                <w:rFonts w:cs="Arial"/>
                <w:lang w:eastAsia="zh-CN"/>
              </w:rPr>
            </w:pPr>
            <w:r w:rsidRPr="00340914">
              <w:rPr>
                <w:rFonts w:cs="Arial"/>
                <w:lang w:eastAsia="zh-CN"/>
              </w:rPr>
              <w:t>70%</w:t>
            </w:r>
          </w:p>
        </w:tc>
        <w:tc>
          <w:tcPr>
            <w:tcW w:w="640" w:type="dxa"/>
            <w:vAlign w:val="center"/>
          </w:tcPr>
          <w:p w14:paraId="27AF9FEF" w14:textId="77777777" w:rsidR="00D544ED" w:rsidRDefault="00D544ED" w:rsidP="00D27C8A">
            <w:pPr>
              <w:pStyle w:val="TAC"/>
              <w:rPr>
                <w:rFonts w:cs="Arial"/>
                <w:lang w:eastAsia="zh-CN"/>
              </w:rPr>
            </w:pPr>
            <w:r>
              <w:rPr>
                <w:rFonts w:cs="Arial"/>
                <w:lang w:eastAsia="zh-CN"/>
              </w:rPr>
              <w:t>[-6.0]</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D544ED" w:rsidRPr="00340914" w14:paraId="6BD6F482" w14:textId="77777777" w:rsidTr="00D27C8A">
        <w:trPr>
          <w:trHeight w:val="610"/>
          <w:jc w:val="center"/>
        </w:trPr>
        <w:tc>
          <w:tcPr>
            <w:tcW w:w="822" w:type="dxa"/>
            <w:vAlign w:val="center"/>
          </w:tcPr>
          <w:p w14:paraId="60E389AE" w14:textId="77777777" w:rsidR="00D544ED" w:rsidRPr="00340914" w:rsidRDefault="00D544ED" w:rsidP="00D27C8A">
            <w:pPr>
              <w:pStyle w:val="TAC"/>
              <w:rPr>
                <w:rFonts w:cs="Arial"/>
                <w:lang w:eastAsia="zh-CN"/>
              </w:rPr>
            </w:pPr>
            <w:r>
              <w:rPr>
                <w:rFonts w:cs="Arial" w:hint="eastAsia"/>
                <w:lang w:eastAsia="zh-CN"/>
              </w:rPr>
              <w:t>1</w:t>
            </w:r>
          </w:p>
        </w:tc>
        <w:tc>
          <w:tcPr>
            <w:tcW w:w="823" w:type="dxa"/>
            <w:vAlign w:val="center"/>
          </w:tcPr>
          <w:p w14:paraId="1425CDB4" w14:textId="77777777" w:rsidR="00D544ED" w:rsidRPr="00340914" w:rsidRDefault="00D544ED" w:rsidP="00D27C8A">
            <w:pPr>
              <w:pStyle w:val="TAC"/>
              <w:rPr>
                <w:rFonts w:cs="Arial"/>
                <w:lang w:eastAsia="zh-CN"/>
              </w:rPr>
            </w:pPr>
            <w:r>
              <w:rPr>
                <w:rFonts w:cs="Arial" w:hint="eastAsia"/>
                <w:lang w:eastAsia="zh-CN"/>
              </w:rPr>
              <w:t>1</w:t>
            </w:r>
          </w:p>
        </w:tc>
        <w:tc>
          <w:tcPr>
            <w:tcW w:w="906" w:type="dxa"/>
            <w:vAlign w:val="center"/>
          </w:tcPr>
          <w:p w14:paraId="09511EAD" w14:textId="77777777" w:rsidR="00D544ED" w:rsidRPr="00340914" w:rsidRDefault="00D544ED" w:rsidP="00D27C8A">
            <w:pPr>
              <w:pStyle w:val="TAL"/>
              <w:jc w:val="center"/>
              <w:rPr>
                <w:rFonts w:cs="Arial"/>
              </w:rPr>
            </w:pPr>
            <w:r>
              <w:rPr>
                <w:lang w:eastAsia="zh-CN"/>
              </w:rPr>
              <w:t>15KHz</w:t>
            </w:r>
          </w:p>
        </w:tc>
        <w:tc>
          <w:tcPr>
            <w:tcW w:w="967" w:type="dxa"/>
            <w:vAlign w:val="center"/>
          </w:tcPr>
          <w:p w14:paraId="081293BD" w14:textId="77777777" w:rsidR="00D544ED" w:rsidRPr="00340914" w:rsidRDefault="00D544ED" w:rsidP="00D27C8A">
            <w:pPr>
              <w:pStyle w:val="TAL"/>
              <w:jc w:val="center"/>
              <w:rPr>
                <w:rFonts w:cs="Arial"/>
                <w:lang w:eastAsia="zh-CN"/>
              </w:rPr>
            </w:pPr>
            <w:r w:rsidRPr="00340914">
              <w:rPr>
                <w:rFonts w:cs="Arial"/>
                <w:lang w:eastAsia="zh-CN"/>
              </w:rPr>
              <w:t>12</w:t>
            </w:r>
          </w:p>
        </w:tc>
        <w:tc>
          <w:tcPr>
            <w:tcW w:w="1019" w:type="dxa"/>
            <w:vAlign w:val="center"/>
          </w:tcPr>
          <w:p w14:paraId="4BBA78AD" w14:textId="77777777" w:rsidR="00D544ED" w:rsidRPr="00340914" w:rsidRDefault="00D544ED" w:rsidP="00D27C8A">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77777777" w:rsidR="00D544ED" w:rsidRPr="00340914" w:rsidRDefault="00D544ED" w:rsidP="00D27C8A">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77777777" w:rsidR="00D544ED" w:rsidRPr="00340914" w:rsidRDefault="00D544ED" w:rsidP="00D27C8A">
            <w:pPr>
              <w:pStyle w:val="TAC"/>
              <w:rPr>
                <w:rFonts w:cs="Arial"/>
              </w:rPr>
            </w:pPr>
            <w:r>
              <w:rPr>
                <w:rFonts w:cs="Arial" w:hint="eastAsia"/>
                <w:lang w:eastAsia="zh-CN"/>
              </w:rPr>
              <w:t>[</w:t>
            </w:r>
            <w:r>
              <w:rPr>
                <w:rFonts w:cs="Arial"/>
                <w:lang w:eastAsia="zh-CN"/>
              </w:rPr>
              <w:t>8] Hz</w:t>
            </w:r>
          </w:p>
        </w:tc>
        <w:tc>
          <w:tcPr>
            <w:tcW w:w="784" w:type="dxa"/>
            <w:vAlign w:val="center"/>
          </w:tcPr>
          <w:p w14:paraId="09D5F483" w14:textId="77777777" w:rsidR="00D544ED" w:rsidRPr="00340914" w:rsidRDefault="00D544ED" w:rsidP="00D27C8A">
            <w:pPr>
              <w:pStyle w:val="TAC"/>
              <w:rPr>
                <w:rFonts w:cs="Arial"/>
                <w:lang w:eastAsia="zh-CN"/>
              </w:rPr>
            </w:pPr>
            <w:r>
              <w:rPr>
                <w:rFonts w:cs="Arial"/>
                <w:lang w:eastAsia="zh-CN"/>
              </w:rPr>
              <w:t>16</w:t>
            </w:r>
          </w:p>
        </w:tc>
        <w:tc>
          <w:tcPr>
            <w:tcW w:w="890" w:type="dxa"/>
            <w:vAlign w:val="center"/>
          </w:tcPr>
          <w:p w14:paraId="70120C18" w14:textId="77777777" w:rsidR="00D544ED" w:rsidRPr="00340914" w:rsidRDefault="00D544ED" w:rsidP="00D27C8A">
            <w:pPr>
              <w:pStyle w:val="TAC"/>
              <w:rPr>
                <w:rFonts w:cs="Arial"/>
              </w:rPr>
            </w:pPr>
            <w:r>
              <w:rPr>
                <w:rFonts w:cs="Arial"/>
              </w:rPr>
              <w:t>[</w:t>
            </w:r>
            <w:r w:rsidRPr="00340914">
              <w:rPr>
                <w:rFonts w:cs="Arial"/>
              </w:rPr>
              <w:t>16</w:t>
            </w:r>
            <w:r>
              <w:rPr>
                <w:rFonts w:cs="Arial"/>
              </w:rPr>
              <w:t>]</w:t>
            </w:r>
          </w:p>
        </w:tc>
        <w:tc>
          <w:tcPr>
            <w:tcW w:w="824" w:type="dxa"/>
            <w:vAlign w:val="center"/>
          </w:tcPr>
          <w:p w14:paraId="7F66F1FF" w14:textId="77777777" w:rsidR="00D544ED" w:rsidRPr="00340914" w:rsidRDefault="00D544ED" w:rsidP="00D27C8A">
            <w:pPr>
              <w:pStyle w:val="TAC"/>
              <w:rPr>
                <w:rFonts w:cs="Arial"/>
              </w:rPr>
            </w:pPr>
            <w:r w:rsidRPr="00340914">
              <w:rPr>
                <w:rFonts w:cs="Arial"/>
              </w:rPr>
              <w:t>70%</w:t>
            </w:r>
          </w:p>
        </w:tc>
        <w:tc>
          <w:tcPr>
            <w:tcW w:w="639" w:type="dxa"/>
            <w:vAlign w:val="center"/>
          </w:tcPr>
          <w:p w14:paraId="2B5EB874" w14:textId="77777777" w:rsidR="00D544ED" w:rsidRPr="00340914" w:rsidRDefault="00D544ED" w:rsidP="00D27C8A">
            <w:pPr>
              <w:pStyle w:val="TAC"/>
              <w:rPr>
                <w:rFonts w:cs="Arial"/>
                <w:lang w:eastAsia="zh-CN"/>
              </w:rPr>
            </w:pPr>
            <w:r>
              <w:rPr>
                <w:rFonts w:cs="Arial"/>
                <w:lang w:eastAsia="zh-CN"/>
              </w:rPr>
              <w:t>[-3.8]</w:t>
            </w:r>
          </w:p>
        </w:tc>
      </w:tr>
      <w:tr w:rsidR="00D544ED" w:rsidRPr="00340914" w14:paraId="1C9E2677" w14:textId="77777777" w:rsidTr="00D27C8A">
        <w:trPr>
          <w:trHeight w:val="605"/>
          <w:jc w:val="center"/>
        </w:trPr>
        <w:tc>
          <w:tcPr>
            <w:tcW w:w="822" w:type="dxa"/>
            <w:vAlign w:val="center"/>
          </w:tcPr>
          <w:p w14:paraId="306F0C2C" w14:textId="77777777" w:rsidR="00D544ED" w:rsidRPr="00340914" w:rsidRDefault="00D544ED" w:rsidP="00D27C8A">
            <w:pPr>
              <w:pStyle w:val="TAC"/>
              <w:rPr>
                <w:rFonts w:cs="Arial"/>
                <w:lang w:eastAsia="zh-CN"/>
              </w:rPr>
            </w:pPr>
            <w:r>
              <w:rPr>
                <w:rFonts w:cs="Arial" w:hint="eastAsia"/>
                <w:lang w:eastAsia="zh-CN"/>
              </w:rPr>
              <w:t>1</w:t>
            </w:r>
          </w:p>
        </w:tc>
        <w:tc>
          <w:tcPr>
            <w:tcW w:w="823" w:type="dxa"/>
            <w:vAlign w:val="center"/>
          </w:tcPr>
          <w:p w14:paraId="2F32D205" w14:textId="77777777" w:rsidR="00D544ED" w:rsidRPr="00340914" w:rsidRDefault="00D544ED" w:rsidP="00D27C8A">
            <w:pPr>
              <w:pStyle w:val="TAC"/>
              <w:rPr>
                <w:rFonts w:cs="Arial"/>
                <w:lang w:eastAsia="zh-CN"/>
              </w:rPr>
            </w:pPr>
            <w:r>
              <w:rPr>
                <w:rFonts w:cs="Arial" w:hint="eastAsia"/>
                <w:lang w:eastAsia="zh-CN"/>
              </w:rPr>
              <w:t>1</w:t>
            </w:r>
          </w:p>
        </w:tc>
        <w:tc>
          <w:tcPr>
            <w:tcW w:w="906" w:type="dxa"/>
            <w:vAlign w:val="center"/>
          </w:tcPr>
          <w:p w14:paraId="4BAFE215" w14:textId="77777777" w:rsidR="00D544ED" w:rsidRPr="00340914" w:rsidRDefault="00D544ED" w:rsidP="00D27C8A">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77777777" w:rsidR="00D544ED" w:rsidRPr="00340914" w:rsidRDefault="00D544ED" w:rsidP="00D27C8A">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77777777" w:rsidR="00D544ED" w:rsidRPr="00340914" w:rsidRDefault="00D544ED" w:rsidP="00D27C8A">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77777777" w:rsidR="00D544ED" w:rsidRPr="00340914" w:rsidRDefault="00D544ED" w:rsidP="00D27C8A">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7777777" w:rsidR="00D544ED" w:rsidRDefault="00D544ED" w:rsidP="00D27C8A">
            <w:pPr>
              <w:pStyle w:val="TAC"/>
              <w:rPr>
                <w:rFonts w:cs="Arial"/>
                <w:lang w:eastAsia="zh-CN"/>
              </w:rPr>
            </w:pPr>
            <w:r>
              <w:rPr>
                <w:rFonts w:cs="Arial"/>
                <w:lang w:eastAsia="zh-CN"/>
              </w:rPr>
              <w:t>[8] Hz</w:t>
            </w:r>
          </w:p>
        </w:tc>
        <w:tc>
          <w:tcPr>
            <w:tcW w:w="784" w:type="dxa"/>
            <w:vAlign w:val="center"/>
          </w:tcPr>
          <w:p w14:paraId="0E2D9AA7" w14:textId="77777777" w:rsidR="00D544ED" w:rsidRDefault="00D544ED" w:rsidP="00D27C8A">
            <w:pPr>
              <w:pStyle w:val="TAC"/>
              <w:rPr>
                <w:rFonts w:cs="Arial"/>
                <w:lang w:eastAsia="zh-CN"/>
              </w:rPr>
            </w:pPr>
            <w:r>
              <w:rPr>
                <w:rFonts w:cs="Arial"/>
                <w:lang w:eastAsia="zh-CN"/>
              </w:rPr>
              <w:t>16</w:t>
            </w:r>
          </w:p>
        </w:tc>
        <w:tc>
          <w:tcPr>
            <w:tcW w:w="890" w:type="dxa"/>
            <w:vAlign w:val="center"/>
          </w:tcPr>
          <w:p w14:paraId="0692C027" w14:textId="77777777" w:rsidR="00D544ED" w:rsidRPr="00340914" w:rsidRDefault="00D544ED" w:rsidP="00D27C8A">
            <w:pPr>
              <w:pStyle w:val="TAC"/>
              <w:rPr>
                <w:rFonts w:cs="Arial"/>
                <w:lang w:eastAsia="zh-CN"/>
              </w:rPr>
            </w:pPr>
            <w:r>
              <w:rPr>
                <w:rFonts w:cs="Arial"/>
                <w:lang w:eastAsia="zh-CN"/>
              </w:rPr>
              <w:t>[</w:t>
            </w:r>
            <w:r>
              <w:rPr>
                <w:rFonts w:cs="Arial" w:hint="eastAsia"/>
                <w:lang w:eastAsia="zh-CN"/>
              </w:rPr>
              <w:t>1</w:t>
            </w:r>
            <w:r>
              <w:rPr>
                <w:rFonts w:cs="Arial"/>
                <w:lang w:eastAsia="zh-CN"/>
              </w:rPr>
              <w:t>6]</w:t>
            </w:r>
          </w:p>
        </w:tc>
        <w:tc>
          <w:tcPr>
            <w:tcW w:w="824" w:type="dxa"/>
            <w:vAlign w:val="center"/>
          </w:tcPr>
          <w:p w14:paraId="46E25695" w14:textId="77777777" w:rsidR="00D544ED" w:rsidRPr="00340914" w:rsidRDefault="00D544ED" w:rsidP="00D27C8A">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77777777" w:rsidR="00D544ED" w:rsidRDefault="00D544ED" w:rsidP="00D27C8A">
            <w:pPr>
              <w:pStyle w:val="TAC"/>
              <w:rPr>
                <w:rFonts w:cs="Arial"/>
                <w:lang w:eastAsia="zh-CN"/>
              </w:rPr>
            </w:pPr>
            <w:r>
              <w:rPr>
                <w:rFonts w:cs="Arial"/>
                <w:lang w:eastAsia="zh-CN"/>
              </w:rPr>
              <w:t>[-4.7]</w:t>
            </w:r>
          </w:p>
        </w:tc>
      </w:tr>
      <w:tr w:rsidR="00D544ED" w:rsidRPr="00340914" w14:paraId="7D6B4231" w14:textId="77777777" w:rsidTr="00D27C8A">
        <w:trPr>
          <w:trHeight w:val="590"/>
          <w:jc w:val="center"/>
        </w:trPr>
        <w:tc>
          <w:tcPr>
            <w:tcW w:w="822" w:type="dxa"/>
            <w:vAlign w:val="center"/>
          </w:tcPr>
          <w:p w14:paraId="7A365B80" w14:textId="77777777" w:rsidR="00D544ED" w:rsidRDefault="00D544ED" w:rsidP="00D27C8A">
            <w:pPr>
              <w:pStyle w:val="TAC"/>
              <w:rPr>
                <w:rFonts w:cs="Arial"/>
                <w:lang w:eastAsia="zh-CN"/>
              </w:rPr>
            </w:pPr>
            <w:r>
              <w:rPr>
                <w:rFonts w:cs="Arial" w:hint="eastAsia"/>
                <w:lang w:eastAsia="zh-CN"/>
              </w:rPr>
              <w:t>1</w:t>
            </w:r>
          </w:p>
        </w:tc>
        <w:tc>
          <w:tcPr>
            <w:tcW w:w="823" w:type="dxa"/>
            <w:vAlign w:val="center"/>
          </w:tcPr>
          <w:p w14:paraId="12612727" w14:textId="77777777" w:rsidR="00D544ED" w:rsidRDefault="00D544ED" w:rsidP="00D27C8A">
            <w:pPr>
              <w:pStyle w:val="TAC"/>
              <w:rPr>
                <w:rFonts w:cs="Arial"/>
                <w:lang w:eastAsia="zh-CN"/>
              </w:rPr>
            </w:pPr>
            <w:r>
              <w:rPr>
                <w:rFonts w:cs="Arial" w:hint="eastAsia"/>
                <w:lang w:eastAsia="zh-CN"/>
              </w:rPr>
              <w:t>2</w:t>
            </w:r>
          </w:p>
        </w:tc>
        <w:tc>
          <w:tcPr>
            <w:tcW w:w="906" w:type="dxa"/>
            <w:vAlign w:val="center"/>
          </w:tcPr>
          <w:p w14:paraId="3427BB24" w14:textId="77777777" w:rsidR="00D544ED" w:rsidRDefault="00D544ED" w:rsidP="00D27C8A">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77777777" w:rsidR="00D544ED" w:rsidRDefault="00D544ED" w:rsidP="00D27C8A">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77777777" w:rsidR="00D544ED" w:rsidRDefault="00D544ED" w:rsidP="00D27C8A">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77777777" w:rsidR="00D544ED" w:rsidRDefault="00D544ED" w:rsidP="00D27C8A">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7777777" w:rsidR="00D544ED" w:rsidRDefault="00D544ED" w:rsidP="00D27C8A">
            <w:pPr>
              <w:pStyle w:val="TAC"/>
              <w:rPr>
                <w:rFonts w:cs="Arial"/>
                <w:lang w:eastAsia="zh-CN"/>
              </w:rPr>
            </w:pPr>
            <w:r>
              <w:rPr>
                <w:rFonts w:cs="Arial" w:hint="eastAsia"/>
                <w:lang w:eastAsia="zh-CN"/>
              </w:rPr>
              <w:t>[</w:t>
            </w:r>
            <w:r>
              <w:rPr>
                <w:rFonts w:cs="Arial"/>
                <w:lang w:eastAsia="zh-CN"/>
              </w:rPr>
              <w:t>8] Hz</w:t>
            </w:r>
          </w:p>
        </w:tc>
        <w:tc>
          <w:tcPr>
            <w:tcW w:w="784" w:type="dxa"/>
            <w:vAlign w:val="center"/>
          </w:tcPr>
          <w:p w14:paraId="3FA82FFB" w14:textId="77777777" w:rsidR="00D544ED" w:rsidRDefault="00D544ED" w:rsidP="00D27C8A">
            <w:pPr>
              <w:pStyle w:val="TAC"/>
              <w:rPr>
                <w:rFonts w:cs="Arial"/>
                <w:lang w:eastAsia="zh-CN"/>
              </w:rPr>
            </w:pPr>
            <w:r>
              <w:rPr>
                <w:rFonts w:cs="Arial"/>
                <w:lang w:eastAsia="zh-CN"/>
              </w:rPr>
              <w:t>16</w:t>
            </w:r>
          </w:p>
        </w:tc>
        <w:tc>
          <w:tcPr>
            <w:tcW w:w="890" w:type="dxa"/>
            <w:vAlign w:val="center"/>
          </w:tcPr>
          <w:p w14:paraId="32459197" w14:textId="77777777" w:rsidR="00D544ED" w:rsidRDefault="00D544ED" w:rsidP="00D27C8A">
            <w:pPr>
              <w:pStyle w:val="TAC"/>
              <w:rPr>
                <w:rFonts w:cs="Arial"/>
                <w:lang w:eastAsia="zh-CN"/>
              </w:rPr>
            </w:pPr>
            <w:r>
              <w:rPr>
                <w:rFonts w:cs="Arial"/>
                <w:lang w:eastAsia="zh-CN"/>
              </w:rPr>
              <w:t>[</w:t>
            </w:r>
            <w:r>
              <w:rPr>
                <w:rFonts w:cs="Arial" w:hint="eastAsia"/>
                <w:lang w:eastAsia="zh-CN"/>
              </w:rPr>
              <w:t>1</w:t>
            </w:r>
            <w:r>
              <w:rPr>
                <w:rFonts w:cs="Arial"/>
                <w:lang w:eastAsia="zh-CN"/>
              </w:rPr>
              <w:t>6]</w:t>
            </w:r>
          </w:p>
        </w:tc>
        <w:tc>
          <w:tcPr>
            <w:tcW w:w="824" w:type="dxa"/>
            <w:vAlign w:val="center"/>
          </w:tcPr>
          <w:p w14:paraId="31EF2CCA" w14:textId="77777777" w:rsidR="00D544ED" w:rsidRDefault="00D544ED" w:rsidP="00D27C8A">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77777777" w:rsidR="00D544ED" w:rsidRDefault="00D544ED" w:rsidP="00D27C8A">
            <w:pPr>
              <w:pStyle w:val="TAC"/>
              <w:rPr>
                <w:rFonts w:cs="Arial"/>
                <w:lang w:eastAsia="zh-CN"/>
              </w:rPr>
            </w:pPr>
            <w:r>
              <w:rPr>
                <w:rFonts w:cs="Arial"/>
                <w:lang w:eastAsia="zh-CN"/>
              </w:rPr>
              <w:t>[-8.0]</w:t>
            </w:r>
          </w:p>
        </w:tc>
      </w:tr>
      <w:tr w:rsidR="00D544ED" w:rsidRPr="00340914" w14:paraId="66A162ED" w14:textId="77777777" w:rsidTr="00D27C8A">
        <w:trPr>
          <w:trHeight w:val="590"/>
          <w:jc w:val="center"/>
        </w:trPr>
        <w:tc>
          <w:tcPr>
            <w:tcW w:w="822" w:type="dxa"/>
            <w:vAlign w:val="center"/>
          </w:tcPr>
          <w:p w14:paraId="16D75FDE" w14:textId="77777777" w:rsidR="00D544ED" w:rsidRDefault="00D544ED" w:rsidP="00D27C8A">
            <w:pPr>
              <w:pStyle w:val="TAC"/>
              <w:rPr>
                <w:rFonts w:cs="Arial"/>
                <w:lang w:eastAsia="zh-CN"/>
              </w:rPr>
            </w:pPr>
            <w:r>
              <w:rPr>
                <w:rFonts w:cs="Arial" w:hint="eastAsia"/>
                <w:lang w:eastAsia="zh-CN"/>
              </w:rPr>
              <w:t>1</w:t>
            </w:r>
          </w:p>
        </w:tc>
        <w:tc>
          <w:tcPr>
            <w:tcW w:w="823" w:type="dxa"/>
            <w:vAlign w:val="center"/>
          </w:tcPr>
          <w:p w14:paraId="5F858A1C" w14:textId="77777777" w:rsidR="00D544ED" w:rsidRDefault="00D544ED" w:rsidP="00D27C8A">
            <w:pPr>
              <w:pStyle w:val="TAC"/>
              <w:rPr>
                <w:rFonts w:cs="Arial"/>
                <w:lang w:eastAsia="zh-CN"/>
              </w:rPr>
            </w:pPr>
            <w:r>
              <w:rPr>
                <w:rFonts w:cs="Arial" w:hint="eastAsia"/>
                <w:lang w:eastAsia="zh-CN"/>
              </w:rPr>
              <w:t>2</w:t>
            </w:r>
          </w:p>
        </w:tc>
        <w:tc>
          <w:tcPr>
            <w:tcW w:w="906" w:type="dxa"/>
            <w:vAlign w:val="center"/>
          </w:tcPr>
          <w:p w14:paraId="2110326F" w14:textId="77777777" w:rsidR="00D544ED" w:rsidRDefault="00D544ED" w:rsidP="00D27C8A">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77777777" w:rsidR="00D544ED" w:rsidRDefault="00D544ED" w:rsidP="00D27C8A">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77777777" w:rsidR="00D544ED" w:rsidRDefault="00D544ED" w:rsidP="00D27C8A">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77777777" w:rsidR="00D544ED" w:rsidRDefault="00D544ED" w:rsidP="00D27C8A">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7777777" w:rsidR="00D544ED" w:rsidRDefault="00D544ED" w:rsidP="00D27C8A">
            <w:pPr>
              <w:pStyle w:val="TAC"/>
              <w:rPr>
                <w:rFonts w:cs="Arial"/>
                <w:lang w:eastAsia="zh-CN"/>
              </w:rPr>
            </w:pPr>
            <w:r>
              <w:rPr>
                <w:rFonts w:cs="Arial"/>
                <w:lang w:eastAsia="zh-CN"/>
              </w:rPr>
              <w:t>[8] Hz</w:t>
            </w:r>
          </w:p>
        </w:tc>
        <w:tc>
          <w:tcPr>
            <w:tcW w:w="784" w:type="dxa"/>
            <w:vAlign w:val="center"/>
          </w:tcPr>
          <w:p w14:paraId="13BC2D6A" w14:textId="77777777" w:rsidR="00D544ED" w:rsidRDefault="00D544ED" w:rsidP="00D27C8A">
            <w:pPr>
              <w:pStyle w:val="TAC"/>
              <w:rPr>
                <w:rFonts w:cs="Arial"/>
                <w:lang w:eastAsia="zh-CN"/>
              </w:rPr>
            </w:pPr>
            <w:r>
              <w:rPr>
                <w:rFonts w:cs="Arial"/>
                <w:lang w:eastAsia="zh-CN"/>
              </w:rPr>
              <w:t>16</w:t>
            </w:r>
          </w:p>
        </w:tc>
        <w:tc>
          <w:tcPr>
            <w:tcW w:w="890" w:type="dxa"/>
            <w:vAlign w:val="center"/>
          </w:tcPr>
          <w:p w14:paraId="3526FF65" w14:textId="77777777" w:rsidR="00D544ED" w:rsidRDefault="00D544ED" w:rsidP="00D27C8A">
            <w:pPr>
              <w:pStyle w:val="TAC"/>
              <w:rPr>
                <w:rFonts w:cs="Arial"/>
                <w:lang w:eastAsia="zh-CN"/>
              </w:rPr>
            </w:pPr>
            <w:r>
              <w:rPr>
                <w:rFonts w:cs="Arial"/>
                <w:lang w:eastAsia="zh-CN"/>
              </w:rPr>
              <w:t>[</w:t>
            </w:r>
            <w:r>
              <w:rPr>
                <w:rFonts w:cs="Arial" w:hint="eastAsia"/>
                <w:lang w:eastAsia="zh-CN"/>
              </w:rPr>
              <w:t>1</w:t>
            </w:r>
            <w:r>
              <w:rPr>
                <w:rFonts w:cs="Arial"/>
                <w:lang w:eastAsia="zh-CN"/>
              </w:rPr>
              <w:t>6]</w:t>
            </w:r>
          </w:p>
        </w:tc>
        <w:tc>
          <w:tcPr>
            <w:tcW w:w="824" w:type="dxa"/>
            <w:vAlign w:val="center"/>
          </w:tcPr>
          <w:p w14:paraId="34208EE6" w14:textId="77777777" w:rsidR="00D544ED" w:rsidRDefault="00D544ED" w:rsidP="00D27C8A">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77777777" w:rsidR="00D544ED" w:rsidRDefault="00D544ED" w:rsidP="00D27C8A">
            <w:pPr>
              <w:pStyle w:val="TAC"/>
              <w:rPr>
                <w:rFonts w:cs="Arial"/>
                <w:lang w:eastAsia="zh-CN"/>
              </w:rPr>
            </w:pPr>
            <w:r>
              <w:rPr>
                <w:rFonts w:cs="Arial"/>
                <w:lang w:eastAsia="zh-CN"/>
              </w:rPr>
              <w:t>[-8.6]</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129" w:name="_Toc20997880"/>
      <w:bookmarkStart w:id="1130" w:name="_Toc29478559"/>
      <w:bookmarkStart w:id="1131" w:name="_Toc35933157"/>
      <w:bookmarkStart w:id="1132" w:name="_Toc35935445"/>
      <w:bookmarkStart w:id="1133" w:name="_Toc37163029"/>
      <w:bookmarkStart w:id="1134" w:name="_Toc37173357"/>
      <w:bookmarkStart w:id="1135" w:name="_Toc37173609"/>
      <w:bookmarkStart w:id="1136" w:name="_Toc44754165"/>
      <w:bookmarkStart w:id="1137" w:name="_Toc45825593"/>
      <w:bookmarkStart w:id="1138" w:name="_Toc45825845"/>
      <w:bookmarkStart w:id="1139" w:name="_Toc45826097"/>
      <w:bookmarkStart w:id="1140" w:name="_Toc45826349"/>
      <w:bookmarkStart w:id="1141" w:name="_Toc52466515"/>
      <w:bookmarkStart w:id="1142" w:name="_Toc66869500"/>
      <w:bookmarkStart w:id="1143" w:name="_Toc66872318"/>
      <w:bookmarkStart w:id="1144" w:name="_Toc75173475"/>
      <w:bookmarkStart w:id="1145" w:name="_Toc76497291"/>
      <w:bookmarkStart w:id="1146" w:name="_Toc82894092"/>
      <w:bookmarkStart w:id="1147" w:name="_Toc89684623"/>
      <w:bookmarkStart w:id="1148" w:name="_Toc98574764"/>
      <w:bookmarkStart w:id="1149" w:name="_Toc137240691"/>
      <w:bookmarkStart w:id="1150" w:name="_Toc137244790"/>
      <w:bookmarkStart w:id="1151" w:name="_Toc138894004"/>
      <w:bookmarkStart w:id="1152" w:name="_Toc13889423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27980AE" w14:textId="77777777" w:rsidR="00D544ED" w:rsidRPr="00340914" w:rsidRDefault="00D544ED" w:rsidP="00D544ED">
      <w:pPr>
        <w:pStyle w:val="Heading4"/>
      </w:pPr>
      <w:bookmarkStart w:id="1153" w:name="_Toc20997881"/>
      <w:bookmarkStart w:id="1154" w:name="_Toc29478560"/>
      <w:bookmarkStart w:id="1155" w:name="_Toc35933158"/>
      <w:bookmarkStart w:id="1156" w:name="_Toc35935446"/>
      <w:bookmarkStart w:id="1157" w:name="_Toc37163030"/>
      <w:bookmarkStart w:id="1158" w:name="_Toc37173358"/>
      <w:bookmarkStart w:id="1159" w:name="_Toc37173610"/>
      <w:bookmarkStart w:id="1160" w:name="_Toc44754166"/>
      <w:bookmarkStart w:id="1161" w:name="_Toc45825594"/>
      <w:bookmarkStart w:id="1162" w:name="_Toc45825846"/>
      <w:bookmarkStart w:id="1163" w:name="_Toc45826098"/>
      <w:bookmarkStart w:id="1164" w:name="_Toc45826350"/>
      <w:bookmarkStart w:id="1165" w:name="_Toc52466516"/>
      <w:bookmarkStart w:id="1166" w:name="_Toc66869501"/>
      <w:bookmarkStart w:id="1167" w:name="_Toc66872319"/>
      <w:bookmarkStart w:id="1168" w:name="_Toc75173476"/>
      <w:bookmarkStart w:id="1169" w:name="_Toc76497292"/>
      <w:bookmarkStart w:id="1170" w:name="_Toc82894093"/>
      <w:bookmarkStart w:id="1171" w:name="_Toc89684624"/>
      <w:bookmarkStart w:id="1172" w:name="_Toc98574765"/>
      <w:bookmarkStart w:id="1173" w:name="_Toc137240692"/>
      <w:bookmarkStart w:id="1174" w:name="_Toc137244791"/>
      <w:bookmarkStart w:id="1175" w:name="_Toc138894005"/>
      <w:bookmarkStart w:id="1176" w:name="_Toc13889423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177" w:name="_Toc20997882"/>
      <w:bookmarkStart w:id="1178" w:name="_Toc29478561"/>
      <w:bookmarkStart w:id="1179" w:name="_Toc35933159"/>
      <w:bookmarkStart w:id="1180" w:name="_Toc35935447"/>
      <w:bookmarkStart w:id="1181" w:name="_Toc37163031"/>
      <w:bookmarkStart w:id="1182" w:name="_Toc37173359"/>
      <w:bookmarkStart w:id="1183" w:name="_Toc37173611"/>
      <w:bookmarkStart w:id="1184" w:name="_Toc44754167"/>
      <w:bookmarkStart w:id="1185" w:name="_Toc45825595"/>
      <w:bookmarkStart w:id="1186" w:name="_Toc45825847"/>
      <w:bookmarkStart w:id="1187" w:name="_Toc45826099"/>
      <w:bookmarkStart w:id="1188" w:name="_Toc45826351"/>
      <w:bookmarkStart w:id="1189" w:name="_Toc52466517"/>
      <w:bookmarkStart w:id="1190" w:name="_Toc66869502"/>
      <w:bookmarkStart w:id="1191" w:name="_Toc66872320"/>
      <w:bookmarkStart w:id="1192" w:name="_Toc75173477"/>
      <w:bookmarkStart w:id="1193" w:name="_Toc76497293"/>
      <w:bookmarkStart w:id="1194" w:name="_Toc82894094"/>
      <w:bookmarkStart w:id="1195" w:name="_Toc89684625"/>
      <w:bookmarkStart w:id="1196" w:name="_Toc98574766"/>
      <w:bookmarkStart w:id="1197" w:name="_Toc137240693"/>
      <w:bookmarkStart w:id="1198" w:name="_Toc137244792"/>
      <w:bookmarkStart w:id="1199" w:name="_Toc138894006"/>
      <w:bookmarkStart w:id="1200" w:name="_Toc138894238"/>
      <w:r w:rsidRPr="00340914">
        <w:rPr>
          <w:rFonts w:hint="eastAsia"/>
          <w:lang w:eastAsia="zh-CN"/>
        </w:rPr>
        <w:t>8.5.2.1.1</w:t>
      </w:r>
      <w:r w:rsidRPr="00340914">
        <w:tab/>
        <w:t>Minimum requirement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9pt;height:37pt" o:ole="">
            <v:imagedata r:id="rId18" o:title=""/>
          </v:shape>
          <o:OLEObject Type="Embed" ProgID="Equation.DSMT4" ShapeID="_x0000_i1027" DrawAspect="Content" ObjectID="_1749506880" r:id="rId19"/>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201" w:name="_Toc20997883"/>
      <w:bookmarkStart w:id="1202" w:name="_Toc29478562"/>
      <w:bookmarkStart w:id="1203" w:name="_Toc35933160"/>
      <w:bookmarkStart w:id="1204" w:name="_Toc35935448"/>
      <w:bookmarkStart w:id="1205" w:name="_Toc37163032"/>
      <w:bookmarkStart w:id="1206" w:name="_Toc37173360"/>
      <w:bookmarkStart w:id="1207" w:name="_Toc37173612"/>
      <w:bookmarkStart w:id="1208" w:name="_Toc44754168"/>
      <w:bookmarkStart w:id="1209" w:name="_Toc45825596"/>
      <w:bookmarkStart w:id="1210" w:name="_Toc45825848"/>
      <w:bookmarkStart w:id="1211" w:name="_Toc45826100"/>
      <w:bookmarkStart w:id="1212" w:name="_Toc45826352"/>
      <w:bookmarkStart w:id="1213" w:name="_Toc52466518"/>
      <w:bookmarkStart w:id="1214" w:name="_Toc66869503"/>
      <w:bookmarkStart w:id="1215" w:name="_Toc66872321"/>
      <w:bookmarkStart w:id="1216" w:name="_Toc75173478"/>
      <w:bookmarkStart w:id="1217" w:name="_Toc76497294"/>
      <w:bookmarkStart w:id="1218" w:name="_Toc82894095"/>
      <w:bookmarkStart w:id="1219" w:name="_Toc89684626"/>
      <w:bookmarkStart w:id="1220" w:name="_Toc98574767"/>
      <w:bookmarkStart w:id="1221" w:name="_Toc137240694"/>
      <w:bookmarkStart w:id="1222" w:name="_Toc137244793"/>
      <w:bookmarkStart w:id="1223" w:name="_Toc138894007"/>
      <w:bookmarkStart w:id="1224" w:name="_Toc13889423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1225" w:name="_Toc20997884"/>
      <w:bookmarkStart w:id="1226" w:name="_Toc29478563"/>
      <w:bookmarkStart w:id="1227" w:name="_Toc35933161"/>
      <w:bookmarkStart w:id="1228" w:name="_Toc35935449"/>
      <w:bookmarkStart w:id="1229" w:name="_Toc37163033"/>
      <w:bookmarkStart w:id="1230" w:name="_Toc37173361"/>
      <w:bookmarkStart w:id="1231" w:name="_Toc37173613"/>
      <w:bookmarkStart w:id="1232" w:name="_Toc44754169"/>
      <w:bookmarkStart w:id="1233" w:name="_Toc45825597"/>
      <w:bookmarkStart w:id="1234" w:name="_Toc45825849"/>
      <w:bookmarkStart w:id="1235" w:name="_Toc45826101"/>
      <w:bookmarkStart w:id="1236" w:name="_Toc45826353"/>
      <w:bookmarkStart w:id="1237" w:name="_Toc52466519"/>
      <w:bookmarkStart w:id="1238" w:name="_Toc66869504"/>
      <w:bookmarkStart w:id="1239" w:name="_Toc66872322"/>
      <w:bookmarkStart w:id="1240" w:name="_Toc75173479"/>
      <w:bookmarkStart w:id="1241" w:name="_Toc76497295"/>
      <w:bookmarkStart w:id="1242" w:name="_Toc82894096"/>
      <w:bookmarkStart w:id="1243" w:name="_Toc89684627"/>
      <w:bookmarkStart w:id="1244" w:name="_Toc98574768"/>
      <w:bookmarkStart w:id="1245" w:name="_Toc137240695"/>
      <w:bookmarkStart w:id="1246" w:name="_Toc137244794"/>
      <w:bookmarkStart w:id="1247" w:name="_Toc138894008"/>
      <w:bookmarkStart w:id="1248" w:name="_Toc138894240"/>
      <w:r w:rsidRPr="00340914">
        <w:t>8.</w:t>
      </w:r>
      <w:r>
        <w:t>5</w:t>
      </w:r>
      <w:r w:rsidRPr="00340914">
        <w:t>.2.2.1</w:t>
      </w:r>
      <w:r w:rsidRPr="00340914">
        <w:tab/>
        <w:t>Minimum requirements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78D6C19C"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D544ED" w:rsidRPr="00340914" w14:paraId="412200D1" w14:textId="77777777" w:rsidTr="00D27C8A">
        <w:trPr>
          <w:trHeight w:val="492"/>
          <w:jc w:val="center"/>
        </w:trPr>
        <w:tc>
          <w:tcPr>
            <w:tcW w:w="744" w:type="dxa"/>
            <w:vAlign w:val="center"/>
          </w:tcPr>
          <w:p w14:paraId="46DF386F" w14:textId="77777777" w:rsidR="00D544ED" w:rsidRPr="00340914" w:rsidRDefault="00D544ED" w:rsidP="00D27C8A">
            <w:pPr>
              <w:pStyle w:val="TAC"/>
              <w:rPr>
                <w:rFonts w:cs="Arial"/>
                <w:lang w:eastAsia="zh-CN"/>
              </w:rPr>
            </w:pPr>
            <w:r w:rsidRPr="00340914">
              <w:rPr>
                <w:rFonts w:cs="Arial" w:hint="eastAsia"/>
                <w:lang w:eastAsia="zh-CN"/>
              </w:rPr>
              <w:t>1</w:t>
            </w:r>
          </w:p>
        </w:tc>
        <w:tc>
          <w:tcPr>
            <w:tcW w:w="744" w:type="dxa"/>
            <w:vAlign w:val="center"/>
          </w:tcPr>
          <w:p w14:paraId="7C84E5FE" w14:textId="77777777" w:rsidR="00D544ED" w:rsidRPr="00340914" w:rsidRDefault="00D544ED" w:rsidP="00D27C8A">
            <w:pPr>
              <w:pStyle w:val="TAC"/>
              <w:rPr>
                <w:rFonts w:cs="Arial"/>
                <w:lang w:eastAsia="zh-CN"/>
              </w:rPr>
            </w:pPr>
            <w:r>
              <w:rPr>
                <w:rFonts w:cs="Arial"/>
                <w:lang w:eastAsia="zh-CN"/>
              </w:rPr>
              <w:t>1</w:t>
            </w:r>
          </w:p>
        </w:tc>
        <w:tc>
          <w:tcPr>
            <w:tcW w:w="1297" w:type="dxa"/>
            <w:vAlign w:val="center"/>
          </w:tcPr>
          <w:p w14:paraId="11784227" w14:textId="77777777" w:rsidR="00D544ED" w:rsidRPr="00340914" w:rsidRDefault="00D544ED" w:rsidP="00D27C8A">
            <w:pPr>
              <w:pStyle w:val="TAC"/>
              <w:rPr>
                <w:rFonts w:cs="Arial"/>
                <w:lang w:eastAsia="zh-CN"/>
              </w:rPr>
            </w:pPr>
            <w:r>
              <w:rPr>
                <w:rFonts w:cs="Arial"/>
                <w:lang w:eastAsia="zh-CN"/>
              </w:rPr>
              <w:t>NTN TDLA100-1</w:t>
            </w:r>
          </w:p>
        </w:tc>
        <w:tc>
          <w:tcPr>
            <w:tcW w:w="1080" w:type="dxa"/>
            <w:vAlign w:val="center"/>
          </w:tcPr>
          <w:p w14:paraId="4D8E95D4" w14:textId="77777777" w:rsidR="00D544ED" w:rsidRPr="00340914" w:rsidRDefault="00D544ED" w:rsidP="00D27C8A">
            <w:pPr>
              <w:pStyle w:val="TAC"/>
              <w:rPr>
                <w:rFonts w:cs="Arial"/>
                <w:lang w:eastAsia="zh-CN"/>
              </w:rPr>
            </w:pPr>
            <w:r w:rsidRPr="00340914">
              <w:rPr>
                <w:rFonts w:cs="Arial" w:hint="eastAsia"/>
                <w:lang w:eastAsia="zh-CN"/>
              </w:rPr>
              <w:t>1</w:t>
            </w:r>
          </w:p>
        </w:tc>
        <w:tc>
          <w:tcPr>
            <w:tcW w:w="1170" w:type="dxa"/>
            <w:vAlign w:val="center"/>
          </w:tcPr>
          <w:p w14:paraId="7216C0AD" w14:textId="77777777" w:rsidR="00D544ED" w:rsidRPr="00340914" w:rsidRDefault="00D544ED" w:rsidP="00D27C8A">
            <w:pPr>
              <w:pStyle w:val="TAC"/>
              <w:rPr>
                <w:rFonts w:cs="Arial"/>
                <w:lang w:eastAsia="zh-CN"/>
              </w:rPr>
            </w:pPr>
            <w:r w:rsidRPr="00340914">
              <w:rPr>
                <w:rFonts w:cs="Arial" w:hint="eastAsia"/>
                <w:lang w:eastAsia="zh-CN"/>
              </w:rPr>
              <w:t>3.75KHz</w:t>
            </w:r>
          </w:p>
        </w:tc>
        <w:tc>
          <w:tcPr>
            <w:tcW w:w="990" w:type="dxa"/>
            <w:vAlign w:val="center"/>
          </w:tcPr>
          <w:p w14:paraId="6DEAA4CE" w14:textId="77777777" w:rsidR="00D544ED" w:rsidRPr="00340914" w:rsidRDefault="00D544ED" w:rsidP="00D27C8A">
            <w:pPr>
              <w:pStyle w:val="TAC"/>
              <w:rPr>
                <w:rFonts w:cs="Arial"/>
                <w:lang w:eastAsia="zh-CN"/>
              </w:rPr>
            </w:pPr>
            <w:r>
              <w:rPr>
                <w:rFonts w:cs="Arial"/>
                <w:lang w:eastAsia="zh-CN"/>
              </w:rPr>
              <w:t>[64] Hz</w:t>
            </w:r>
          </w:p>
        </w:tc>
        <w:tc>
          <w:tcPr>
            <w:tcW w:w="1170" w:type="dxa"/>
            <w:vAlign w:val="center"/>
          </w:tcPr>
          <w:p w14:paraId="5DC16BB2" w14:textId="77777777" w:rsidR="00D544ED" w:rsidRPr="00340914" w:rsidRDefault="00D544ED" w:rsidP="00D27C8A">
            <w:pPr>
              <w:pStyle w:val="TAC"/>
              <w:rPr>
                <w:rFonts w:cs="Arial"/>
                <w:lang w:eastAsia="zh-CN"/>
              </w:rPr>
            </w:pPr>
            <w:r>
              <w:rPr>
                <w:rFonts w:cs="Arial"/>
                <w:lang w:eastAsia="zh-CN"/>
              </w:rPr>
              <w:t>256</w:t>
            </w:r>
          </w:p>
        </w:tc>
        <w:tc>
          <w:tcPr>
            <w:tcW w:w="900" w:type="dxa"/>
            <w:vAlign w:val="center"/>
          </w:tcPr>
          <w:p w14:paraId="604D650D" w14:textId="77777777" w:rsidR="00D544ED" w:rsidRPr="00340914" w:rsidRDefault="00D544ED" w:rsidP="00D27C8A">
            <w:pPr>
              <w:pStyle w:val="TAC"/>
              <w:rPr>
                <w:rFonts w:cs="Arial"/>
                <w:lang w:eastAsia="zh-CN"/>
              </w:rPr>
            </w:pPr>
            <w:r>
              <w:rPr>
                <w:rFonts w:cs="Arial"/>
                <w:lang w:eastAsia="zh-CN"/>
              </w:rPr>
              <w:t>[4]</w:t>
            </w:r>
          </w:p>
        </w:tc>
        <w:tc>
          <w:tcPr>
            <w:tcW w:w="632" w:type="dxa"/>
            <w:vAlign w:val="center"/>
          </w:tcPr>
          <w:p w14:paraId="142A9850" w14:textId="77777777" w:rsidR="00D544ED" w:rsidRPr="00340914" w:rsidRDefault="00D544ED" w:rsidP="00D27C8A">
            <w:pPr>
              <w:pStyle w:val="TAC"/>
              <w:rPr>
                <w:rFonts w:cs="Arial"/>
                <w:lang w:eastAsia="zh-CN"/>
              </w:rPr>
            </w:pPr>
            <w:r>
              <w:rPr>
                <w:rFonts w:cs="Arial"/>
                <w:lang w:eastAsia="zh-CN"/>
              </w:rPr>
              <w:t>[1.3]</w:t>
            </w:r>
          </w:p>
        </w:tc>
      </w:tr>
      <w:tr w:rsidR="00D544ED" w:rsidRPr="00340914" w14:paraId="18334F6E" w14:textId="77777777" w:rsidTr="00D27C8A">
        <w:trPr>
          <w:trHeight w:val="475"/>
          <w:jc w:val="center"/>
        </w:trPr>
        <w:tc>
          <w:tcPr>
            <w:tcW w:w="744" w:type="dxa"/>
            <w:vAlign w:val="center"/>
          </w:tcPr>
          <w:p w14:paraId="50861DE7" w14:textId="77777777" w:rsidR="00D544ED" w:rsidRDefault="00D544ED" w:rsidP="00D27C8A">
            <w:pPr>
              <w:pStyle w:val="TAC"/>
              <w:rPr>
                <w:rFonts w:cs="Arial"/>
                <w:lang w:eastAsia="zh-CN"/>
              </w:rPr>
            </w:pPr>
            <w:r>
              <w:rPr>
                <w:rFonts w:cs="Arial" w:hint="eastAsia"/>
                <w:lang w:eastAsia="zh-CN"/>
              </w:rPr>
              <w:t>1</w:t>
            </w:r>
          </w:p>
        </w:tc>
        <w:tc>
          <w:tcPr>
            <w:tcW w:w="744" w:type="dxa"/>
            <w:vAlign w:val="center"/>
          </w:tcPr>
          <w:p w14:paraId="443607CD" w14:textId="77777777" w:rsidR="00D544ED" w:rsidRDefault="00D544ED" w:rsidP="00D27C8A">
            <w:pPr>
              <w:pStyle w:val="TAC"/>
              <w:rPr>
                <w:rFonts w:cs="Arial"/>
                <w:lang w:eastAsia="zh-CN"/>
              </w:rPr>
            </w:pPr>
            <w:r>
              <w:rPr>
                <w:rFonts w:cs="Arial" w:hint="eastAsia"/>
                <w:lang w:eastAsia="zh-CN"/>
              </w:rPr>
              <w:t>2</w:t>
            </w:r>
          </w:p>
        </w:tc>
        <w:tc>
          <w:tcPr>
            <w:tcW w:w="1297" w:type="dxa"/>
            <w:vAlign w:val="center"/>
          </w:tcPr>
          <w:p w14:paraId="67D617FD" w14:textId="77777777" w:rsidR="00D544ED" w:rsidRPr="00340914" w:rsidRDefault="00D544ED" w:rsidP="00D27C8A">
            <w:pPr>
              <w:pStyle w:val="TAC"/>
              <w:rPr>
                <w:rFonts w:cs="Arial"/>
                <w:lang w:eastAsia="zh-CN"/>
              </w:rPr>
            </w:pPr>
            <w:r>
              <w:rPr>
                <w:rFonts w:cs="Arial"/>
                <w:lang w:eastAsia="zh-CN"/>
              </w:rPr>
              <w:t>NTN TDLA100-1</w:t>
            </w:r>
          </w:p>
        </w:tc>
        <w:tc>
          <w:tcPr>
            <w:tcW w:w="1080" w:type="dxa"/>
            <w:vAlign w:val="center"/>
          </w:tcPr>
          <w:p w14:paraId="1B6340EB" w14:textId="77777777" w:rsidR="00D544ED" w:rsidRDefault="00D544ED" w:rsidP="00D27C8A">
            <w:pPr>
              <w:pStyle w:val="TAC"/>
              <w:rPr>
                <w:rFonts w:cs="Arial"/>
                <w:lang w:eastAsia="zh-CN"/>
              </w:rPr>
            </w:pPr>
            <w:r>
              <w:rPr>
                <w:rFonts w:cs="Arial" w:hint="eastAsia"/>
                <w:lang w:eastAsia="zh-CN"/>
              </w:rPr>
              <w:t>1</w:t>
            </w:r>
          </w:p>
        </w:tc>
        <w:tc>
          <w:tcPr>
            <w:tcW w:w="1170" w:type="dxa"/>
            <w:vAlign w:val="center"/>
          </w:tcPr>
          <w:p w14:paraId="49BE4273" w14:textId="77777777" w:rsidR="00D544ED" w:rsidRPr="00340914" w:rsidRDefault="00D544ED" w:rsidP="00D27C8A">
            <w:pPr>
              <w:pStyle w:val="TAC"/>
              <w:rPr>
                <w:rFonts w:cs="Arial"/>
                <w:lang w:eastAsia="zh-CN"/>
              </w:rPr>
            </w:pPr>
            <w:r w:rsidRPr="00340914">
              <w:rPr>
                <w:rFonts w:cs="Arial" w:hint="eastAsia"/>
                <w:lang w:eastAsia="zh-CN"/>
              </w:rPr>
              <w:t>3.75KHz</w:t>
            </w:r>
          </w:p>
        </w:tc>
        <w:tc>
          <w:tcPr>
            <w:tcW w:w="990" w:type="dxa"/>
            <w:vAlign w:val="center"/>
          </w:tcPr>
          <w:p w14:paraId="23080FC5" w14:textId="77777777" w:rsidR="00D544ED" w:rsidRDefault="00D544ED" w:rsidP="00D27C8A">
            <w:pPr>
              <w:pStyle w:val="TAC"/>
              <w:rPr>
                <w:rFonts w:cs="Arial"/>
                <w:lang w:eastAsia="zh-CN"/>
              </w:rPr>
            </w:pPr>
            <w:r>
              <w:rPr>
                <w:rFonts w:cs="Arial"/>
                <w:lang w:eastAsia="zh-CN"/>
              </w:rPr>
              <w:t>[64] Hz</w:t>
            </w:r>
          </w:p>
        </w:tc>
        <w:tc>
          <w:tcPr>
            <w:tcW w:w="1170" w:type="dxa"/>
            <w:vAlign w:val="center"/>
          </w:tcPr>
          <w:p w14:paraId="0751B1D1" w14:textId="77777777" w:rsidR="00D544ED" w:rsidRDefault="00D544ED" w:rsidP="00D27C8A">
            <w:pPr>
              <w:pStyle w:val="TAC"/>
              <w:rPr>
                <w:rFonts w:cs="Arial"/>
                <w:lang w:eastAsia="zh-CN"/>
              </w:rPr>
            </w:pPr>
            <w:r>
              <w:rPr>
                <w:rFonts w:cs="Arial"/>
                <w:lang w:eastAsia="zh-CN"/>
              </w:rPr>
              <w:t>256</w:t>
            </w:r>
          </w:p>
        </w:tc>
        <w:tc>
          <w:tcPr>
            <w:tcW w:w="900" w:type="dxa"/>
            <w:vAlign w:val="center"/>
          </w:tcPr>
          <w:p w14:paraId="641F49B5" w14:textId="77777777" w:rsidR="00D544ED" w:rsidRDefault="00D544ED" w:rsidP="00D27C8A">
            <w:pPr>
              <w:pStyle w:val="TAC"/>
              <w:rPr>
                <w:rFonts w:cs="Arial"/>
                <w:lang w:eastAsia="zh-CN"/>
              </w:rPr>
            </w:pPr>
            <w:r>
              <w:rPr>
                <w:rFonts w:cs="Arial"/>
                <w:lang w:eastAsia="zh-CN"/>
              </w:rPr>
              <w:t>[4]</w:t>
            </w:r>
          </w:p>
        </w:tc>
        <w:tc>
          <w:tcPr>
            <w:tcW w:w="632" w:type="dxa"/>
            <w:vAlign w:val="center"/>
          </w:tcPr>
          <w:p w14:paraId="1F5B9A18" w14:textId="77777777" w:rsidR="00D544ED" w:rsidRDefault="00D544ED" w:rsidP="00D27C8A">
            <w:pPr>
              <w:pStyle w:val="TAC"/>
              <w:rPr>
                <w:rFonts w:cs="Arial"/>
                <w:lang w:eastAsia="zh-CN"/>
              </w:rPr>
            </w:pPr>
            <w:r>
              <w:rPr>
                <w:rFonts w:cs="Arial"/>
                <w:lang w:eastAsia="zh-CN"/>
              </w:rPr>
              <w:t>[-5.3]</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0757A245" w14:textId="77777777" w:rsidTr="00D27C8A">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6A555DC6"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D544ED" w:rsidRPr="00340914" w14:paraId="4CAE6273" w14:textId="77777777" w:rsidTr="00D27C8A">
        <w:trPr>
          <w:trHeight w:val="492"/>
          <w:jc w:val="center"/>
        </w:trPr>
        <w:tc>
          <w:tcPr>
            <w:tcW w:w="744" w:type="dxa"/>
            <w:vAlign w:val="center"/>
          </w:tcPr>
          <w:p w14:paraId="47F8D375" w14:textId="77777777" w:rsidR="00D544ED" w:rsidRPr="00340914" w:rsidRDefault="00D544ED" w:rsidP="00D27C8A">
            <w:pPr>
              <w:pStyle w:val="TAC"/>
              <w:rPr>
                <w:rFonts w:cs="Arial"/>
                <w:lang w:eastAsia="zh-CN"/>
              </w:rPr>
            </w:pPr>
            <w:r w:rsidRPr="00340914">
              <w:rPr>
                <w:rFonts w:cs="Arial" w:hint="eastAsia"/>
                <w:lang w:eastAsia="zh-CN"/>
              </w:rPr>
              <w:t>1</w:t>
            </w:r>
          </w:p>
        </w:tc>
        <w:tc>
          <w:tcPr>
            <w:tcW w:w="744" w:type="dxa"/>
            <w:vAlign w:val="center"/>
          </w:tcPr>
          <w:p w14:paraId="2FD517A8" w14:textId="77777777" w:rsidR="00D544ED" w:rsidRPr="00340914" w:rsidRDefault="00D544ED" w:rsidP="00D27C8A">
            <w:pPr>
              <w:pStyle w:val="TAC"/>
              <w:rPr>
                <w:rFonts w:cs="Arial"/>
                <w:lang w:eastAsia="zh-CN"/>
              </w:rPr>
            </w:pPr>
            <w:r>
              <w:rPr>
                <w:rFonts w:cs="Arial"/>
                <w:lang w:eastAsia="zh-CN"/>
              </w:rPr>
              <w:t>1</w:t>
            </w:r>
          </w:p>
        </w:tc>
        <w:tc>
          <w:tcPr>
            <w:tcW w:w="1297" w:type="dxa"/>
            <w:vAlign w:val="center"/>
          </w:tcPr>
          <w:p w14:paraId="1CF94DF1" w14:textId="77777777" w:rsidR="00D544ED" w:rsidRPr="00340914" w:rsidRDefault="00D544ED" w:rsidP="00D27C8A">
            <w:pPr>
              <w:pStyle w:val="TAC"/>
              <w:rPr>
                <w:rFonts w:cs="Arial"/>
                <w:lang w:eastAsia="zh-CN"/>
              </w:rPr>
            </w:pPr>
            <w:r>
              <w:rPr>
                <w:rFonts w:cs="Arial"/>
                <w:lang w:eastAsia="zh-CN"/>
              </w:rPr>
              <w:t>NTN TDLA100-1</w:t>
            </w:r>
          </w:p>
        </w:tc>
        <w:tc>
          <w:tcPr>
            <w:tcW w:w="1080" w:type="dxa"/>
            <w:vAlign w:val="center"/>
          </w:tcPr>
          <w:p w14:paraId="232FDC16" w14:textId="77777777" w:rsidR="00D544ED" w:rsidRPr="00340914" w:rsidRDefault="00D544ED" w:rsidP="00D27C8A">
            <w:pPr>
              <w:pStyle w:val="TAC"/>
              <w:rPr>
                <w:rFonts w:cs="Arial"/>
                <w:lang w:eastAsia="zh-CN"/>
              </w:rPr>
            </w:pPr>
            <w:r w:rsidRPr="00340914">
              <w:rPr>
                <w:rFonts w:cs="Arial" w:hint="eastAsia"/>
                <w:lang w:eastAsia="zh-CN"/>
              </w:rPr>
              <w:t>1</w:t>
            </w:r>
          </w:p>
        </w:tc>
        <w:tc>
          <w:tcPr>
            <w:tcW w:w="1170" w:type="dxa"/>
            <w:vAlign w:val="center"/>
          </w:tcPr>
          <w:p w14:paraId="7E1B010B" w14:textId="77777777" w:rsidR="00D544ED" w:rsidRPr="00340914" w:rsidRDefault="00D544ED" w:rsidP="00D27C8A">
            <w:pPr>
              <w:pStyle w:val="TAC"/>
              <w:rPr>
                <w:rFonts w:cs="Arial"/>
                <w:lang w:eastAsia="zh-CN"/>
              </w:rPr>
            </w:pPr>
            <w:r>
              <w:rPr>
                <w:rFonts w:cs="Arial"/>
                <w:lang w:eastAsia="zh-CN"/>
              </w:rPr>
              <w:t>15KHz</w:t>
            </w:r>
          </w:p>
        </w:tc>
        <w:tc>
          <w:tcPr>
            <w:tcW w:w="990" w:type="dxa"/>
            <w:vAlign w:val="center"/>
          </w:tcPr>
          <w:p w14:paraId="6D040704" w14:textId="77777777" w:rsidR="00D544ED" w:rsidRPr="00340914" w:rsidRDefault="00D544ED" w:rsidP="00D27C8A">
            <w:pPr>
              <w:pStyle w:val="TAC"/>
              <w:rPr>
                <w:rFonts w:cs="Arial"/>
                <w:lang w:eastAsia="zh-CN"/>
              </w:rPr>
            </w:pPr>
            <w:r>
              <w:rPr>
                <w:rFonts w:cs="Arial"/>
                <w:lang w:eastAsia="zh-CN"/>
              </w:rPr>
              <w:t>[16] Hz</w:t>
            </w:r>
          </w:p>
        </w:tc>
        <w:tc>
          <w:tcPr>
            <w:tcW w:w="1170" w:type="dxa"/>
            <w:vAlign w:val="center"/>
          </w:tcPr>
          <w:p w14:paraId="4E8E26C1" w14:textId="77777777" w:rsidR="00D544ED" w:rsidRPr="00340914" w:rsidRDefault="00D544ED" w:rsidP="00D27C8A">
            <w:pPr>
              <w:pStyle w:val="TAC"/>
              <w:rPr>
                <w:rFonts w:cs="Arial"/>
                <w:lang w:eastAsia="zh-CN"/>
              </w:rPr>
            </w:pPr>
            <w:r>
              <w:rPr>
                <w:rFonts w:cs="Arial"/>
                <w:lang w:eastAsia="zh-CN"/>
              </w:rPr>
              <w:t>32</w:t>
            </w:r>
          </w:p>
        </w:tc>
        <w:tc>
          <w:tcPr>
            <w:tcW w:w="900" w:type="dxa"/>
            <w:vAlign w:val="center"/>
          </w:tcPr>
          <w:p w14:paraId="3E718F28" w14:textId="77777777" w:rsidR="00D544ED" w:rsidRPr="00340914" w:rsidRDefault="00D544ED" w:rsidP="00D27C8A">
            <w:pPr>
              <w:pStyle w:val="TAC"/>
              <w:rPr>
                <w:rFonts w:cs="Arial"/>
                <w:lang w:eastAsia="zh-CN"/>
              </w:rPr>
            </w:pPr>
            <w:r>
              <w:rPr>
                <w:rFonts w:cs="Arial"/>
                <w:lang w:eastAsia="zh-CN"/>
              </w:rPr>
              <w:t>[16]</w:t>
            </w:r>
          </w:p>
        </w:tc>
        <w:tc>
          <w:tcPr>
            <w:tcW w:w="632" w:type="dxa"/>
            <w:vAlign w:val="center"/>
          </w:tcPr>
          <w:p w14:paraId="258DD197" w14:textId="77777777" w:rsidR="00D544ED" w:rsidRPr="00340914" w:rsidRDefault="00D544ED" w:rsidP="00D27C8A">
            <w:pPr>
              <w:pStyle w:val="TAC"/>
              <w:rPr>
                <w:rFonts w:cs="Arial"/>
                <w:lang w:eastAsia="zh-CN"/>
              </w:rPr>
            </w:pPr>
            <w:r>
              <w:rPr>
                <w:rFonts w:cs="Arial"/>
                <w:lang w:eastAsia="zh-CN"/>
              </w:rPr>
              <w:t>[1.4]</w:t>
            </w:r>
          </w:p>
        </w:tc>
      </w:tr>
      <w:tr w:rsidR="00D544ED" w:rsidRPr="00340914" w14:paraId="32CF35A2" w14:textId="77777777" w:rsidTr="00D27C8A">
        <w:trPr>
          <w:trHeight w:val="475"/>
          <w:jc w:val="center"/>
        </w:trPr>
        <w:tc>
          <w:tcPr>
            <w:tcW w:w="744" w:type="dxa"/>
            <w:vAlign w:val="center"/>
          </w:tcPr>
          <w:p w14:paraId="5903B263" w14:textId="77777777" w:rsidR="00D544ED" w:rsidRDefault="00D544ED" w:rsidP="00D27C8A">
            <w:pPr>
              <w:pStyle w:val="TAC"/>
              <w:rPr>
                <w:rFonts w:cs="Arial"/>
                <w:lang w:eastAsia="zh-CN"/>
              </w:rPr>
            </w:pPr>
            <w:r>
              <w:rPr>
                <w:rFonts w:cs="Arial" w:hint="eastAsia"/>
                <w:lang w:eastAsia="zh-CN"/>
              </w:rPr>
              <w:t>1</w:t>
            </w:r>
          </w:p>
        </w:tc>
        <w:tc>
          <w:tcPr>
            <w:tcW w:w="744" w:type="dxa"/>
            <w:vAlign w:val="center"/>
          </w:tcPr>
          <w:p w14:paraId="7DDF6D48" w14:textId="77777777" w:rsidR="00D544ED" w:rsidRDefault="00D544ED" w:rsidP="00D27C8A">
            <w:pPr>
              <w:pStyle w:val="TAC"/>
              <w:rPr>
                <w:rFonts w:cs="Arial"/>
                <w:lang w:eastAsia="zh-CN"/>
              </w:rPr>
            </w:pPr>
            <w:r>
              <w:rPr>
                <w:rFonts w:cs="Arial" w:hint="eastAsia"/>
                <w:lang w:eastAsia="zh-CN"/>
              </w:rPr>
              <w:t>2</w:t>
            </w:r>
          </w:p>
        </w:tc>
        <w:tc>
          <w:tcPr>
            <w:tcW w:w="1297" w:type="dxa"/>
            <w:vAlign w:val="center"/>
          </w:tcPr>
          <w:p w14:paraId="7F7063E1" w14:textId="77777777" w:rsidR="00D544ED" w:rsidRPr="00340914" w:rsidRDefault="00D544ED" w:rsidP="00D27C8A">
            <w:pPr>
              <w:pStyle w:val="TAC"/>
              <w:rPr>
                <w:rFonts w:cs="Arial"/>
                <w:lang w:eastAsia="zh-CN"/>
              </w:rPr>
            </w:pPr>
            <w:r>
              <w:rPr>
                <w:rFonts w:cs="Arial"/>
                <w:lang w:eastAsia="zh-CN"/>
              </w:rPr>
              <w:t>NTN TDLA100-1</w:t>
            </w:r>
          </w:p>
        </w:tc>
        <w:tc>
          <w:tcPr>
            <w:tcW w:w="1080" w:type="dxa"/>
            <w:vAlign w:val="center"/>
          </w:tcPr>
          <w:p w14:paraId="15B4B157" w14:textId="77777777" w:rsidR="00D544ED" w:rsidRDefault="00D544ED" w:rsidP="00D27C8A">
            <w:pPr>
              <w:pStyle w:val="TAC"/>
              <w:rPr>
                <w:rFonts w:cs="Arial"/>
                <w:lang w:eastAsia="zh-CN"/>
              </w:rPr>
            </w:pPr>
            <w:r>
              <w:rPr>
                <w:rFonts w:cs="Arial" w:hint="eastAsia"/>
                <w:lang w:eastAsia="zh-CN"/>
              </w:rPr>
              <w:t>1</w:t>
            </w:r>
          </w:p>
        </w:tc>
        <w:tc>
          <w:tcPr>
            <w:tcW w:w="1170" w:type="dxa"/>
            <w:vAlign w:val="center"/>
          </w:tcPr>
          <w:p w14:paraId="50042129" w14:textId="77777777" w:rsidR="00D544ED" w:rsidRPr="00340914" w:rsidRDefault="00D544ED" w:rsidP="00D27C8A">
            <w:pPr>
              <w:pStyle w:val="TAC"/>
              <w:rPr>
                <w:rFonts w:cs="Arial"/>
                <w:lang w:eastAsia="zh-CN"/>
              </w:rPr>
            </w:pPr>
            <w:r>
              <w:rPr>
                <w:rFonts w:cs="Arial"/>
                <w:lang w:eastAsia="zh-CN"/>
              </w:rPr>
              <w:t>15KHz</w:t>
            </w:r>
          </w:p>
        </w:tc>
        <w:tc>
          <w:tcPr>
            <w:tcW w:w="990" w:type="dxa"/>
            <w:vAlign w:val="center"/>
          </w:tcPr>
          <w:p w14:paraId="4978F178" w14:textId="77777777" w:rsidR="00D544ED" w:rsidRDefault="00D544ED" w:rsidP="00D27C8A">
            <w:pPr>
              <w:pStyle w:val="TAC"/>
              <w:rPr>
                <w:rFonts w:cs="Arial"/>
                <w:lang w:eastAsia="zh-CN"/>
              </w:rPr>
            </w:pPr>
            <w:r>
              <w:rPr>
                <w:rFonts w:cs="Arial"/>
                <w:lang w:eastAsia="zh-CN"/>
              </w:rPr>
              <w:t>[16] Hz</w:t>
            </w:r>
          </w:p>
        </w:tc>
        <w:tc>
          <w:tcPr>
            <w:tcW w:w="1170" w:type="dxa"/>
            <w:vAlign w:val="center"/>
          </w:tcPr>
          <w:p w14:paraId="3FD45EB0" w14:textId="77777777" w:rsidR="00D544ED" w:rsidRDefault="00D544ED" w:rsidP="00D27C8A">
            <w:pPr>
              <w:pStyle w:val="TAC"/>
              <w:rPr>
                <w:rFonts w:cs="Arial"/>
                <w:lang w:eastAsia="zh-CN"/>
              </w:rPr>
            </w:pPr>
            <w:r>
              <w:rPr>
                <w:rFonts w:cs="Arial"/>
                <w:lang w:eastAsia="zh-CN"/>
              </w:rPr>
              <w:t>32</w:t>
            </w:r>
          </w:p>
        </w:tc>
        <w:tc>
          <w:tcPr>
            <w:tcW w:w="900" w:type="dxa"/>
            <w:vAlign w:val="center"/>
          </w:tcPr>
          <w:p w14:paraId="51415476" w14:textId="77777777" w:rsidR="00D544ED" w:rsidRDefault="00D544ED" w:rsidP="00D27C8A">
            <w:pPr>
              <w:pStyle w:val="TAC"/>
              <w:rPr>
                <w:rFonts w:cs="Arial"/>
                <w:lang w:eastAsia="zh-CN"/>
              </w:rPr>
            </w:pPr>
            <w:r>
              <w:rPr>
                <w:rFonts w:cs="Arial"/>
                <w:lang w:eastAsia="zh-CN"/>
              </w:rPr>
              <w:t>[</w:t>
            </w:r>
            <w:r>
              <w:rPr>
                <w:rFonts w:cs="Arial" w:hint="eastAsia"/>
                <w:lang w:eastAsia="zh-CN"/>
              </w:rPr>
              <w:t>1</w:t>
            </w:r>
            <w:r>
              <w:rPr>
                <w:rFonts w:cs="Arial"/>
                <w:lang w:eastAsia="zh-CN"/>
              </w:rPr>
              <w:t>6]</w:t>
            </w:r>
          </w:p>
        </w:tc>
        <w:tc>
          <w:tcPr>
            <w:tcW w:w="632" w:type="dxa"/>
            <w:vAlign w:val="center"/>
          </w:tcPr>
          <w:p w14:paraId="52521A7E" w14:textId="77777777" w:rsidR="00D544ED" w:rsidRDefault="00D544ED" w:rsidP="00D27C8A">
            <w:pPr>
              <w:pStyle w:val="TAC"/>
              <w:rPr>
                <w:rFonts w:cs="Arial"/>
                <w:lang w:eastAsia="zh-CN"/>
              </w:rPr>
            </w:pPr>
            <w:r>
              <w:rPr>
                <w:rFonts w:cs="Arial"/>
                <w:lang w:eastAsia="zh-CN"/>
              </w:rPr>
              <w:t>[-5.0]</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1249" w:name="_Toc20997885"/>
      <w:bookmarkStart w:id="1250" w:name="_Toc29478564"/>
      <w:bookmarkStart w:id="1251" w:name="_Toc35933162"/>
      <w:bookmarkStart w:id="1252" w:name="_Toc35935450"/>
      <w:bookmarkStart w:id="1253" w:name="_Toc37163034"/>
      <w:bookmarkStart w:id="1254" w:name="_Toc37173362"/>
      <w:bookmarkStart w:id="1255" w:name="_Toc37173614"/>
      <w:bookmarkStart w:id="1256" w:name="_Toc44754170"/>
      <w:bookmarkStart w:id="1257" w:name="_Toc45825598"/>
      <w:bookmarkStart w:id="1258" w:name="_Toc45825850"/>
      <w:bookmarkStart w:id="1259" w:name="_Toc45826102"/>
      <w:bookmarkStart w:id="1260" w:name="_Toc45826354"/>
      <w:bookmarkStart w:id="1261" w:name="_Toc52466520"/>
      <w:bookmarkStart w:id="1262" w:name="_Toc66869505"/>
      <w:bookmarkStart w:id="1263" w:name="_Toc66872323"/>
      <w:bookmarkStart w:id="1264" w:name="_Toc75173480"/>
      <w:bookmarkStart w:id="1265" w:name="_Toc76497296"/>
      <w:bookmarkStart w:id="1266" w:name="_Toc82894097"/>
      <w:bookmarkStart w:id="1267" w:name="_Toc89684628"/>
      <w:bookmarkStart w:id="1268" w:name="_Toc98574769"/>
      <w:bookmarkStart w:id="1269" w:name="_Toc137240696"/>
      <w:bookmarkStart w:id="1270" w:name="_Toc137244795"/>
      <w:bookmarkStart w:id="1271" w:name="_Toc138894009"/>
      <w:bookmarkStart w:id="1272" w:name="_Toc13889424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762CBB5A" w14:textId="77777777" w:rsidR="00D544ED" w:rsidRPr="00340914" w:rsidRDefault="00D544ED" w:rsidP="00D544ED">
      <w:pPr>
        <w:pStyle w:val="Heading4"/>
      </w:pPr>
      <w:bookmarkStart w:id="1273" w:name="_Toc20997886"/>
      <w:bookmarkStart w:id="1274" w:name="_Toc29478565"/>
      <w:bookmarkStart w:id="1275" w:name="_Toc35933163"/>
      <w:bookmarkStart w:id="1276" w:name="_Toc35935451"/>
      <w:bookmarkStart w:id="1277" w:name="_Toc37163035"/>
      <w:bookmarkStart w:id="1278" w:name="_Toc37173363"/>
      <w:bookmarkStart w:id="1279" w:name="_Toc37173615"/>
      <w:bookmarkStart w:id="1280" w:name="_Toc44754171"/>
      <w:bookmarkStart w:id="1281" w:name="_Toc45825599"/>
      <w:bookmarkStart w:id="1282" w:name="_Toc45825851"/>
      <w:bookmarkStart w:id="1283" w:name="_Toc45826103"/>
      <w:bookmarkStart w:id="1284" w:name="_Toc45826355"/>
      <w:bookmarkStart w:id="1285" w:name="_Toc52466521"/>
      <w:bookmarkStart w:id="1286" w:name="_Toc66869506"/>
      <w:bookmarkStart w:id="1287" w:name="_Toc66872324"/>
      <w:bookmarkStart w:id="1288" w:name="_Toc75173481"/>
      <w:bookmarkStart w:id="1289" w:name="_Toc76497297"/>
      <w:bookmarkStart w:id="1290" w:name="_Toc82894098"/>
      <w:bookmarkStart w:id="1291" w:name="_Toc89684629"/>
      <w:bookmarkStart w:id="1292" w:name="_Toc98574770"/>
      <w:bookmarkStart w:id="1293" w:name="_Toc137240697"/>
      <w:bookmarkStart w:id="1294" w:name="_Toc137244796"/>
      <w:bookmarkStart w:id="1295" w:name="_Toc138894010"/>
      <w:bookmarkStart w:id="1296" w:name="_Toc138894242"/>
      <w:r w:rsidRPr="00340914">
        <w:rPr>
          <w:rFonts w:hint="eastAsia"/>
        </w:rPr>
        <w:t>8.</w:t>
      </w:r>
      <w:r>
        <w:t>5</w:t>
      </w:r>
      <w:r w:rsidRPr="00340914">
        <w:rPr>
          <w:rFonts w:hint="eastAsia"/>
        </w:rPr>
        <w:t>.3.1</w:t>
      </w:r>
      <w:r w:rsidRPr="00340914">
        <w:tab/>
        <w:t>NPRACH False alarm probability</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1297" w:name="_Toc20997887"/>
      <w:bookmarkStart w:id="1298" w:name="_Toc29478566"/>
      <w:bookmarkStart w:id="1299" w:name="_Toc35933164"/>
      <w:bookmarkStart w:id="1300" w:name="_Toc35935452"/>
      <w:bookmarkStart w:id="1301" w:name="_Toc37163036"/>
      <w:bookmarkStart w:id="1302" w:name="_Toc37173364"/>
      <w:bookmarkStart w:id="1303" w:name="_Toc37173616"/>
      <w:bookmarkStart w:id="1304" w:name="_Toc44754172"/>
      <w:bookmarkStart w:id="1305" w:name="_Toc45825600"/>
      <w:bookmarkStart w:id="1306" w:name="_Toc45825852"/>
      <w:bookmarkStart w:id="1307" w:name="_Toc45826104"/>
      <w:bookmarkStart w:id="1308" w:name="_Toc45826356"/>
      <w:bookmarkStart w:id="1309" w:name="_Toc52466522"/>
      <w:bookmarkStart w:id="1310" w:name="_Toc66869507"/>
      <w:bookmarkStart w:id="1311" w:name="_Toc66872325"/>
      <w:bookmarkStart w:id="1312" w:name="_Toc75173482"/>
      <w:bookmarkStart w:id="1313" w:name="_Toc76497298"/>
      <w:bookmarkStart w:id="1314" w:name="_Toc82894099"/>
      <w:bookmarkStart w:id="1315" w:name="_Toc89684630"/>
      <w:bookmarkStart w:id="1316" w:name="_Toc98574771"/>
      <w:bookmarkStart w:id="1317" w:name="_Toc137240698"/>
      <w:bookmarkStart w:id="1318" w:name="_Toc137244797"/>
      <w:bookmarkStart w:id="1319" w:name="_Toc138894011"/>
      <w:bookmarkStart w:id="1320" w:name="_Toc13889424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1321" w:name="_Toc20997888"/>
      <w:bookmarkStart w:id="1322" w:name="_Toc29478567"/>
      <w:bookmarkStart w:id="1323" w:name="_Toc35933165"/>
      <w:bookmarkStart w:id="1324" w:name="_Toc35935453"/>
      <w:bookmarkStart w:id="1325" w:name="_Toc37163037"/>
      <w:bookmarkStart w:id="1326" w:name="_Toc37173365"/>
      <w:bookmarkStart w:id="1327" w:name="_Toc37173617"/>
      <w:bookmarkStart w:id="1328" w:name="_Toc44754173"/>
      <w:bookmarkStart w:id="1329" w:name="_Toc45825601"/>
      <w:bookmarkStart w:id="1330" w:name="_Toc45825853"/>
      <w:bookmarkStart w:id="1331" w:name="_Toc45826105"/>
      <w:bookmarkStart w:id="1332" w:name="_Toc45826357"/>
      <w:bookmarkStart w:id="1333" w:name="_Toc52466523"/>
      <w:bookmarkStart w:id="1334" w:name="_Toc66869508"/>
      <w:bookmarkStart w:id="1335" w:name="_Toc66872326"/>
      <w:bookmarkStart w:id="1336" w:name="_Toc75173483"/>
      <w:bookmarkStart w:id="1337" w:name="_Toc76497299"/>
      <w:bookmarkStart w:id="1338" w:name="_Toc82894100"/>
      <w:bookmarkStart w:id="1339" w:name="_Toc89684631"/>
      <w:bookmarkStart w:id="1340" w:name="_Toc98574772"/>
      <w:bookmarkStart w:id="1341" w:name="_Toc137240699"/>
      <w:bookmarkStart w:id="1342" w:name="_Toc137244798"/>
      <w:bookmarkStart w:id="1343" w:name="_Toc138894012"/>
      <w:bookmarkStart w:id="1344" w:name="_Toc13889424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77777777" w:rsidR="00D544ED" w:rsidRDefault="00D544ED"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77777777" w:rsidR="00D544ED" w:rsidRDefault="00D544ED" w:rsidP="00D27C8A">
            <w:pPr>
              <w:pStyle w:val="TAH"/>
              <w:rPr>
                <w:lang w:eastAsia="zh-CN"/>
              </w:rPr>
            </w:pPr>
            <w:r>
              <w:rPr>
                <w:lang w:eastAsia="zh-CN"/>
              </w:rPr>
              <w:t>NTN-TDLA100</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1345" w:name="_Toc20997889"/>
      <w:bookmarkStart w:id="1346" w:name="_Toc29478568"/>
      <w:bookmarkStart w:id="1347" w:name="_Toc35933166"/>
      <w:bookmarkStart w:id="1348" w:name="_Toc35935454"/>
      <w:bookmarkStart w:id="1349" w:name="_Toc37163038"/>
      <w:bookmarkStart w:id="1350" w:name="_Toc37173366"/>
      <w:bookmarkStart w:id="1351" w:name="_Toc37173618"/>
      <w:bookmarkStart w:id="1352" w:name="_Toc44754174"/>
      <w:bookmarkStart w:id="1353" w:name="_Toc45825602"/>
      <w:bookmarkStart w:id="1354" w:name="_Toc45825854"/>
      <w:bookmarkStart w:id="1355" w:name="_Toc45826106"/>
      <w:bookmarkStart w:id="1356" w:name="_Toc45826358"/>
      <w:bookmarkStart w:id="1357" w:name="_Toc52466524"/>
      <w:bookmarkStart w:id="1358" w:name="_Toc66869509"/>
      <w:bookmarkStart w:id="1359" w:name="_Toc66872327"/>
      <w:bookmarkStart w:id="1360" w:name="_Toc75173484"/>
      <w:bookmarkStart w:id="1361" w:name="_Toc76497300"/>
      <w:bookmarkStart w:id="1362" w:name="_Toc82894101"/>
      <w:bookmarkStart w:id="1363" w:name="_Toc89684632"/>
      <w:bookmarkStart w:id="1364" w:name="_Toc98574773"/>
      <w:bookmarkStart w:id="1365" w:name="_Toc137240700"/>
      <w:bookmarkStart w:id="1366" w:name="_Toc137244799"/>
      <w:bookmarkStart w:id="1367" w:name="_Toc138894013"/>
      <w:bookmarkStart w:id="1368" w:name="_Toc138894245"/>
      <w:r w:rsidRPr="00340914">
        <w:t>8.</w:t>
      </w:r>
      <w:r>
        <w:t>5</w:t>
      </w:r>
      <w:r w:rsidRPr="00340914">
        <w:t>.3.2.1</w:t>
      </w:r>
      <w:r w:rsidRPr="00340914">
        <w:tab/>
        <w:t>Minimum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77777777" w:rsidR="00D544ED" w:rsidRPr="00340914" w:rsidRDefault="00D544ED" w:rsidP="00D27C8A">
            <w:pPr>
              <w:pStyle w:val="TAH"/>
              <w:rPr>
                <w:rFonts w:cs="Arial"/>
                <w:bCs/>
                <w:szCs w:val="18"/>
                <w:lang w:eastAsia="ja-JP"/>
              </w:rPr>
            </w:pPr>
            <w:r w:rsidRPr="00340914">
              <w:rPr>
                <w:rFonts w:cs="Arial"/>
                <w:bCs/>
                <w:szCs w:val="18"/>
                <w:lang w:eastAsia="ja-JP"/>
              </w:rPr>
              <w:t>Propagation conditions and correlation matrix (Annex B)</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D544ED" w:rsidRPr="00340914" w14:paraId="388322DD" w14:textId="77777777" w:rsidTr="00D27C8A">
        <w:trPr>
          <w:trHeight w:val="210"/>
        </w:trPr>
        <w:tc>
          <w:tcPr>
            <w:tcW w:w="1061" w:type="dxa"/>
          </w:tcPr>
          <w:p w14:paraId="14F9D29E" w14:textId="77777777" w:rsidR="00D544ED" w:rsidRPr="00340914" w:rsidRDefault="00D544ED" w:rsidP="00D27C8A">
            <w:pPr>
              <w:pStyle w:val="TAC"/>
              <w:rPr>
                <w:rFonts w:cs="Arial"/>
                <w:szCs w:val="18"/>
                <w:lang w:eastAsia="zh-CN"/>
              </w:rPr>
            </w:pPr>
            <w:r>
              <w:rPr>
                <w:rFonts w:cs="Arial"/>
                <w:szCs w:val="18"/>
                <w:lang w:eastAsia="zh-CN"/>
              </w:rPr>
              <w:t>1</w:t>
            </w:r>
          </w:p>
        </w:tc>
        <w:tc>
          <w:tcPr>
            <w:tcW w:w="1065" w:type="dxa"/>
          </w:tcPr>
          <w:p w14:paraId="4F11A33B" w14:textId="77777777" w:rsidR="00D544ED" w:rsidRPr="00340914" w:rsidRDefault="00D544ED" w:rsidP="00D27C8A">
            <w:pPr>
              <w:pStyle w:val="TAC"/>
              <w:rPr>
                <w:rFonts w:cs="Arial"/>
                <w:szCs w:val="18"/>
                <w:lang w:eastAsia="zh-CN"/>
              </w:rPr>
            </w:pPr>
            <w:r>
              <w:rPr>
                <w:rFonts w:cs="Arial"/>
                <w:szCs w:val="18"/>
                <w:lang w:eastAsia="zh-CN"/>
              </w:rPr>
              <w:t>1</w:t>
            </w:r>
          </w:p>
        </w:tc>
        <w:tc>
          <w:tcPr>
            <w:tcW w:w="1082" w:type="dxa"/>
          </w:tcPr>
          <w:p w14:paraId="72AFF23C" w14:textId="77777777" w:rsidR="00D544ED" w:rsidRDefault="00D544ED" w:rsidP="00D27C8A">
            <w:pPr>
              <w:pStyle w:val="TAC"/>
              <w:rPr>
                <w:rFonts w:cs="Arial"/>
                <w:szCs w:val="18"/>
                <w:lang w:eastAsia="zh-CN"/>
              </w:rPr>
            </w:pPr>
            <w:r>
              <w:rPr>
                <w:rFonts w:cs="Arial"/>
                <w:szCs w:val="18"/>
                <w:lang w:eastAsia="zh-CN"/>
              </w:rPr>
              <w:t>8</w:t>
            </w:r>
          </w:p>
        </w:tc>
        <w:tc>
          <w:tcPr>
            <w:tcW w:w="1082" w:type="dxa"/>
          </w:tcPr>
          <w:p w14:paraId="62ECE5E6" w14:textId="77777777" w:rsidR="00D544ED" w:rsidRPr="00340914" w:rsidRDefault="00D544ED" w:rsidP="00D27C8A">
            <w:pPr>
              <w:pStyle w:val="TAC"/>
              <w:rPr>
                <w:rFonts w:cs="Arial"/>
                <w:szCs w:val="18"/>
                <w:lang w:eastAsia="zh-CN"/>
              </w:rPr>
            </w:pPr>
            <w:r>
              <w:rPr>
                <w:rFonts w:cs="Arial" w:hint="eastAsia"/>
                <w:szCs w:val="18"/>
                <w:lang w:eastAsia="zh-CN"/>
              </w:rPr>
              <w:t>8</w:t>
            </w:r>
          </w:p>
        </w:tc>
        <w:tc>
          <w:tcPr>
            <w:tcW w:w="1603" w:type="dxa"/>
          </w:tcPr>
          <w:p w14:paraId="353C9D5E" w14:textId="77777777" w:rsidR="00D544ED" w:rsidRPr="00340914" w:rsidRDefault="00D544ED" w:rsidP="00D27C8A">
            <w:pPr>
              <w:pStyle w:val="TAC"/>
              <w:rPr>
                <w:rFonts w:cs="Arial"/>
                <w:szCs w:val="18"/>
                <w:lang w:eastAsia="zh-CN"/>
              </w:rPr>
            </w:pPr>
            <w:r>
              <w:rPr>
                <w:rFonts w:cs="Arial"/>
                <w:szCs w:val="18"/>
                <w:lang w:eastAsia="zh-CN"/>
              </w:rPr>
              <w:t>NTN-TDLA100-1</w:t>
            </w:r>
          </w:p>
        </w:tc>
        <w:tc>
          <w:tcPr>
            <w:tcW w:w="1090" w:type="dxa"/>
          </w:tcPr>
          <w:p w14:paraId="716DFFCE" w14:textId="77777777" w:rsidR="00D544ED" w:rsidRPr="00340914" w:rsidRDefault="00D544ED" w:rsidP="00D27C8A">
            <w:pPr>
              <w:pStyle w:val="TAC"/>
              <w:rPr>
                <w:rFonts w:cs="Arial"/>
                <w:szCs w:val="18"/>
                <w:lang w:eastAsia="zh-CN"/>
              </w:rPr>
            </w:pPr>
            <w:r>
              <w:rPr>
                <w:rFonts w:cs="Arial" w:hint="eastAsia"/>
                <w:szCs w:val="18"/>
                <w:lang w:eastAsia="zh-CN"/>
              </w:rPr>
              <w:t>[</w:t>
            </w:r>
            <w:r>
              <w:rPr>
                <w:rFonts w:cs="Arial"/>
                <w:szCs w:val="18"/>
                <w:lang w:eastAsia="zh-CN"/>
              </w:rPr>
              <w:t>200] Hz</w:t>
            </w:r>
          </w:p>
        </w:tc>
        <w:tc>
          <w:tcPr>
            <w:tcW w:w="1583" w:type="dxa"/>
          </w:tcPr>
          <w:p w14:paraId="23FB67D1" w14:textId="77777777" w:rsidR="00D544ED" w:rsidRPr="00340914" w:rsidRDefault="00D544ED" w:rsidP="00D27C8A">
            <w:pPr>
              <w:pStyle w:val="TAC"/>
              <w:rPr>
                <w:rFonts w:cs="Arial"/>
                <w:szCs w:val="18"/>
                <w:lang w:eastAsia="zh-CN"/>
              </w:rPr>
            </w:pPr>
            <w:r>
              <w:rPr>
                <w:rFonts w:cs="Arial"/>
                <w:szCs w:val="18"/>
                <w:lang w:eastAsia="zh-CN"/>
              </w:rPr>
              <w:t>[12.5]</w:t>
            </w:r>
          </w:p>
        </w:tc>
        <w:tc>
          <w:tcPr>
            <w:tcW w:w="1495" w:type="dxa"/>
          </w:tcPr>
          <w:p w14:paraId="7ECA78A4" w14:textId="77777777" w:rsidR="00D544ED" w:rsidRPr="00340914" w:rsidRDefault="00D544ED" w:rsidP="00D27C8A">
            <w:pPr>
              <w:pStyle w:val="TAC"/>
              <w:rPr>
                <w:rFonts w:cs="Arial"/>
                <w:szCs w:val="18"/>
                <w:lang w:eastAsia="zh-CN"/>
              </w:rPr>
            </w:pPr>
            <w:r>
              <w:rPr>
                <w:rFonts w:cs="Arial"/>
                <w:szCs w:val="18"/>
                <w:lang w:eastAsia="zh-CN"/>
              </w:rPr>
              <w:t>[12.4]</w:t>
            </w:r>
          </w:p>
        </w:tc>
      </w:tr>
      <w:tr w:rsidR="00D544ED" w:rsidRPr="00340914" w14:paraId="3C9568C2" w14:textId="77777777" w:rsidTr="00D27C8A">
        <w:trPr>
          <w:trHeight w:val="220"/>
        </w:trPr>
        <w:tc>
          <w:tcPr>
            <w:tcW w:w="1061" w:type="dxa"/>
          </w:tcPr>
          <w:p w14:paraId="19DD58B8" w14:textId="77777777" w:rsidR="00D544ED" w:rsidRDefault="00D544ED" w:rsidP="00D27C8A">
            <w:pPr>
              <w:pStyle w:val="TAC"/>
              <w:rPr>
                <w:rFonts w:cs="Arial"/>
                <w:szCs w:val="18"/>
                <w:lang w:eastAsia="zh-CN"/>
              </w:rPr>
            </w:pPr>
            <w:r>
              <w:rPr>
                <w:rFonts w:cs="Arial" w:hint="eastAsia"/>
                <w:szCs w:val="18"/>
                <w:lang w:eastAsia="zh-CN"/>
              </w:rPr>
              <w:t>1</w:t>
            </w:r>
          </w:p>
        </w:tc>
        <w:tc>
          <w:tcPr>
            <w:tcW w:w="1065" w:type="dxa"/>
          </w:tcPr>
          <w:p w14:paraId="5BA15BEA" w14:textId="77777777" w:rsidR="00D544ED" w:rsidRDefault="00D544ED" w:rsidP="00D27C8A">
            <w:pPr>
              <w:pStyle w:val="TAC"/>
              <w:rPr>
                <w:rFonts w:cs="Arial"/>
                <w:szCs w:val="18"/>
                <w:lang w:eastAsia="zh-CN"/>
              </w:rPr>
            </w:pPr>
            <w:r>
              <w:rPr>
                <w:rFonts w:cs="Arial" w:hint="eastAsia"/>
                <w:szCs w:val="18"/>
                <w:lang w:eastAsia="zh-CN"/>
              </w:rPr>
              <w:t>1</w:t>
            </w:r>
          </w:p>
        </w:tc>
        <w:tc>
          <w:tcPr>
            <w:tcW w:w="1082" w:type="dxa"/>
          </w:tcPr>
          <w:p w14:paraId="58500E60" w14:textId="77777777" w:rsidR="00D544ED" w:rsidRDefault="00D544ED" w:rsidP="00D27C8A">
            <w:pPr>
              <w:pStyle w:val="TAC"/>
              <w:rPr>
                <w:rFonts w:cs="Arial"/>
                <w:szCs w:val="18"/>
                <w:lang w:eastAsia="zh-CN"/>
              </w:rPr>
            </w:pPr>
            <w:r>
              <w:rPr>
                <w:rFonts w:cs="Arial"/>
                <w:szCs w:val="18"/>
                <w:lang w:eastAsia="zh-CN"/>
              </w:rPr>
              <w:t>16</w:t>
            </w:r>
          </w:p>
        </w:tc>
        <w:tc>
          <w:tcPr>
            <w:tcW w:w="1082" w:type="dxa"/>
          </w:tcPr>
          <w:p w14:paraId="12446812" w14:textId="77777777" w:rsidR="00D544ED" w:rsidRDefault="00D544ED" w:rsidP="00D27C8A">
            <w:pPr>
              <w:pStyle w:val="TAC"/>
              <w:rPr>
                <w:rFonts w:cs="Arial"/>
                <w:szCs w:val="18"/>
                <w:lang w:eastAsia="zh-CN"/>
              </w:rPr>
            </w:pPr>
            <w:r>
              <w:rPr>
                <w:rFonts w:cs="Arial"/>
                <w:szCs w:val="18"/>
                <w:lang w:eastAsia="zh-CN"/>
              </w:rPr>
              <w:t>16</w:t>
            </w:r>
          </w:p>
        </w:tc>
        <w:tc>
          <w:tcPr>
            <w:tcW w:w="1603" w:type="dxa"/>
          </w:tcPr>
          <w:p w14:paraId="6559434B" w14:textId="77777777" w:rsidR="00D544ED" w:rsidRDefault="00D544ED" w:rsidP="00D27C8A">
            <w:pPr>
              <w:pStyle w:val="TAC"/>
              <w:rPr>
                <w:rFonts w:cs="Arial"/>
                <w:szCs w:val="18"/>
                <w:lang w:eastAsia="zh-CN"/>
              </w:rPr>
            </w:pPr>
            <w:r>
              <w:rPr>
                <w:rFonts w:cs="Arial"/>
                <w:szCs w:val="18"/>
                <w:lang w:eastAsia="zh-CN"/>
              </w:rPr>
              <w:t>NTN-TDLA100-1</w:t>
            </w:r>
          </w:p>
        </w:tc>
        <w:tc>
          <w:tcPr>
            <w:tcW w:w="1090" w:type="dxa"/>
          </w:tcPr>
          <w:p w14:paraId="2C777C66" w14:textId="77777777" w:rsidR="00D544ED" w:rsidRDefault="00D544ED" w:rsidP="00D27C8A">
            <w:pPr>
              <w:pStyle w:val="TAC"/>
              <w:rPr>
                <w:rFonts w:cs="Arial"/>
                <w:szCs w:val="18"/>
                <w:lang w:eastAsia="zh-CN"/>
              </w:rPr>
            </w:pPr>
            <w:r>
              <w:rPr>
                <w:rFonts w:cs="Arial" w:hint="eastAsia"/>
                <w:szCs w:val="18"/>
                <w:lang w:eastAsia="zh-CN"/>
              </w:rPr>
              <w:t>[</w:t>
            </w:r>
            <w:r>
              <w:rPr>
                <w:rFonts w:cs="Arial"/>
                <w:szCs w:val="18"/>
                <w:lang w:eastAsia="zh-CN"/>
              </w:rPr>
              <w:t>200] Hz</w:t>
            </w:r>
          </w:p>
        </w:tc>
        <w:tc>
          <w:tcPr>
            <w:tcW w:w="1583" w:type="dxa"/>
          </w:tcPr>
          <w:p w14:paraId="7EEC1AF6" w14:textId="77777777" w:rsidR="00D544ED" w:rsidRPr="00340914" w:rsidRDefault="00D544ED" w:rsidP="00D27C8A">
            <w:pPr>
              <w:pStyle w:val="TAC"/>
              <w:rPr>
                <w:rFonts w:cs="Arial"/>
                <w:szCs w:val="18"/>
                <w:lang w:eastAsia="zh-CN"/>
              </w:rPr>
            </w:pPr>
            <w:r>
              <w:rPr>
                <w:rFonts w:cs="Arial"/>
                <w:szCs w:val="18"/>
                <w:lang w:eastAsia="zh-CN"/>
              </w:rPr>
              <w:t>[7.4]</w:t>
            </w:r>
          </w:p>
        </w:tc>
        <w:tc>
          <w:tcPr>
            <w:tcW w:w="1495" w:type="dxa"/>
          </w:tcPr>
          <w:p w14:paraId="42D33B44" w14:textId="77777777" w:rsidR="00D544ED" w:rsidRPr="00340914" w:rsidRDefault="00D544ED" w:rsidP="00D27C8A">
            <w:pPr>
              <w:pStyle w:val="TAC"/>
              <w:rPr>
                <w:rFonts w:cs="Arial"/>
                <w:szCs w:val="18"/>
                <w:lang w:eastAsia="zh-CN"/>
              </w:rPr>
            </w:pPr>
            <w:r>
              <w:rPr>
                <w:rFonts w:cs="Arial"/>
                <w:szCs w:val="18"/>
                <w:lang w:eastAsia="zh-CN"/>
              </w:rPr>
              <w:t>[7.4]</w:t>
            </w:r>
          </w:p>
        </w:tc>
      </w:tr>
      <w:tr w:rsidR="00D544ED" w:rsidRPr="00340914" w14:paraId="7DC3EB75" w14:textId="77777777" w:rsidTr="00D27C8A">
        <w:trPr>
          <w:trHeight w:val="220"/>
        </w:trPr>
        <w:tc>
          <w:tcPr>
            <w:tcW w:w="1061" w:type="dxa"/>
          </w:tcPr>
          <w:p w14:paraId="4AE0B823" w14:textId="77777777" w:rsidR="00D544ED" w:rsidRDefault="00D544ED" w:rsidP="00D27C8A">
            <w:pPr>
              <w:pStyle w:val="TAC"/>
              <w:rPr>
                <w:rFonts w:cs="Arial"/>
                <w:szCs w:val="18"/>
                <w:lang w:eastAsia="zh-CN"/>
              </w:rPr>
            </w:pPr>
            <w:r>
              <w:rPr>
                <w:rFonts w:cs="Arial"/>
                <w:szCs w:val="18"/>
                <w:lang w:eastAsia="zh-CN"/>
              </w:rPr>
              <w:t>1</w:t>
            </w:r>
          </w:p>
        </w:tc>
        <w:tc>
          <w:tcPr>
            <w:tcW w:w="1065" w:type="dxa"/>
          </w:tcPr>
          <w:p w14:paraId="2A04F281" w14:textId="77777777" w:rsidR="00D544ED" w:rsidRDefault="00D544ED" w:rsidP="00D27C8A">
            <w:pPr>
              <w:pStyle w:val="TAC"/>
              <w:rPr>
                <w:rFonts w:cs="Arial"/>
                <w:szCs w:val="18"/>
                <w:lang w:eastAsia="zh-CN"/>
              </w:rPr>
            </w:pPr>
            <w:r>
              <w:rPr>
                <w:rFonts w:cs="Arial"/>
                <w:szCs w:val="18"/>
                <w:lang w:eastAsia="zh-CN"/>
              </w:rPr>
              <w:t>2</w:t>
            </w:r>
          </w:p>
        </w:tc>
        <w:tc>
          <w:tcPr>
            <w:tcW w:w="1082" w:type="dxa"/>
          </w:tcPr>
          <w:p w14:paraId="1AD805E6" w14:textId="77777777" w:rsidR="00D544ED" w:rsidRDefault="00D544ED" w:rsidP="00D27C8A">
            <w:pPr>
              <w:pStyle w:val="TAC"/>
              <w:rPr>
                <w:rFonts w:cs="Arial"/>
                <w:szCs w:val="18"/>
                <w:lang w:eastAsia="zh-CN"/>
              </w:rPr>
            </w:pPr>
            <w:r>
              <w:rPr>
                <w:rFonts w:cs="Arial" w:hint="eastAsia"/>
                <w:szCs w:val="18"/>
                <w:lang w:eastAsia="zh-CN"/>
              </w:rPr>
              <w:t>8</w:t>
            </w:r>
          </w:p>
        </w:tc>
        <w:tc>
          <w:tcPr>
            <w:tcW w:w="1082" w:type="dxa"/>
          </w:tcPr>
          <w:p w14:paraId="6C670385" w14:textId="77777777" w:rsidR="00D544ED" w:rsidRDefault="00D544ED" w:rsidP="00D27C8A">
            <w:pPr>
              <w:pStyle w:val="TAC"/>
              <w:rPr>
                <w:rFonts w:cs="Arial"/>
                <w:szCs w:val="18"/>
                <w:lang w:eastAsia="zh-CN"/>
              </w:rPr>
            </w:pPr>
            <w:r>
              <w:rPr>
                <w:rFonts w:cs="Arial" w:hint="eastAsia"/>
                <w:szCs w:val="18"/>
                <w:lang w:eastAsia="zh-CN"/>
              </w:rPr>
              <w:t>8</w:t>
            </w:r>
          </w:p>
        </w:tc>
        <w:tc>
          <w:tcPr>
            <w:tcW w:w="1603" w:type="dxa"/>
          </w:tcPr>
          <w:p w14:paraId="46FF03A5" w14:textId="77777777" w:rsidR="00D544ED" w:rsidRDefault="00D544ED" w:rsidP="00D27C8A">
            <w:pPr>
              <w:pStyle w:val="TAC"/>
              <w:rPr>
                <w:rFonts w:cs="Arial"/>
                <w:szCs w:val="18"/>
                <w:lang w:eastAsia="zh-CN"/>
              </w:rPr>
            </w:pPr>
            <w:r>
              <w:rPr>
                <w:rFonts w:cs="Arial"/>
                <w:szCs w:val="18"/>
                <w:lang w:eastAsia="zh-CN"/>
              </w:rPr>
              <w:t>NTN-TDLA100-1</w:t>
            </w:r>
          </w:p>
        </w:tc>
        <w:tc>
          <w:tcPr>
            <w:tcW w:w="1090" w:type="dxa"/>
          </w:tcPr>
          <w:p w14:paraId="403BB45F" w14:textId="77777777" w:rsidR="00D544ED" w:rsidRDefault="00D544ED" w:rsidP="00D27C8A">
            <w:pPr>
              <w:pStyle w:val="TAC"/>
              <w:rPr>
                <w:rFonts w:cs="Arial"/>
                <w:szCs w:val="18"/>
                <w:lang w:eastAsia="zh-CN"/>
              </w:rPr>
            </w:pPr>
            <w:r>
              <w:rPr>
                <w:rFonts w:cs="Arial" w:hint="eastAsia"/>
                <w:szCs w:val="18"/>
                <w:lang w:eastAsia="zh-CN"/>
              </w:rPr>
              <w:t>[</w:t>
            </w:r>
            <w:r>
              <w:rPr>
                <w:rFonts w:cs="Arial"/>
                <w:szCs w:val="18"/>
                <w:lang w:eastAsia="zh-CN"/>
              </w:rPr>
              <w:t>200] Hz</w:t>
            </w:r>
          </w:p>
        </w:tc>
        <w:tc>
          <w:tcPr>
            <w:tcW w:w="1583" w:type="dxa"/>
          </w:tcPr>
          <w:p w14:paraId="4D837BC6" w14:textId="77777777" w:rsidR="00D544ED" w:rsidRPr="00340914" w:rsidRDefault="00D544ED" w:rsidP="00D27C8A">
            <w:pPr>
              <w:pStyle w:val="TAC"/>
              <w:rPr>
                <w:rFonts w:cs="Arial"/>
                <w:szCs w:val="18"/>
                <w:lang w:eastAsia="zh-CN"/>
              </w:rPr>
            </w:pPr>
            <w:r>
              <w:rPr>
                <w:rFonts w:cs="Arial"/>
                <w:szCs w:val="18"/>
                <w:lang w:eastAsia="zh-CN"/>
              </w:rPr>
              <w:t>[4.7]</w:t>
            </w:r>
          </w:p>
        </w:tc>
        <w:tc>
          <w:tcPr>
            <w:tcW w:w="1495" w:type="dxa"/>
          </w:tcPr>
          <w:p w14:paraId="48303DE9" w14:textId="77777777" w:rsidR="00D544ED" w:rsidRPr="00340914" w:rsidRDefault="00D544ED" w:rsidP="00D27C8A">
            <w:pPr>
              <w:pStyle w:val="TAC"/>
              <w:rPr>
                <w:rFonts w:cs="Arial"/>
                <w:szCs w:val="18"/>
                <w:lang w:eastAsia="zh-CN"/>
              </w:rPr>
            </w:pPr>
            <w:r>
              <w:rPr>
                <w:rFonts w:cs="Arial" w:hint="eastAsia"/>
                <w:szCs w:val="18"/>
                <w:lang w:eastAsia="zh-CN"/>
              </w:rPr>
              <w:t>[</w:t>
            </w:r>
            <w:r>
              <w:rPr>
                <w:rFonts w:cs="Arial"/>
                <w:szCs w:val="18"/>
                <w:lang w:eastAsia="zh-CN"/>
              </w:rPr>
              <w:t>4.8]</w:t>
            </w:r>
          </w:p>
        </w:tc>
      </w:tr>
      <w:tr w:rsidR="00D544ED" w:rsidRPr="00340914" w14:paraId="4A467033" w14:textId="77777777" w:rsidTr="00D27C8A">
        <w:trPr>
          <w:trHeight w:val="220"/>
        </w:trPr>
        <w:tc>
          <w:tcPr>
            <w:tcW w:w="1061" w:type="dxa"/>
          </w:tcPr>
          <w:p w14:paraId="602CE335" w14:textId="77777777" w:rsidR="00D544ED" w:rsidRDefault="00D544ED" w:rsidP="00D27C8A">
            <w:pPr>
              <w:pStyle w:val="TAC"/>
              <w:rPr>
                <w:rFonts w:cs="Arial"/>
                <w:szCs w:val="18"/>
                <w:lang w:eastAsia="zh-CN"/>
              </w:rPr>
            </w:pPr>
            <w:r>
              <w:rPr>
                <w:rFonts w:cs="Arial" w:hint="eastAsia"/>
                <w:szCs w:val="18"/>
                <w:lang w:eastAsia="zh-CN"/>
              </w:rPr>
              <w:t>1</w:t>
            </w:r>
          </w:p>
        </w:tc>
        <w:tc>
          <w:tcPr>
            <w:tcW w:w="1065" w:type="dxa"/>
          </w:tcPr>
          <w:p w14:paraId="35156443" w14:textId="77777777" w:rsidR="00D544ED" w:rsidRDefault="00D544ED" w:rsidP="00D27C8A">
            <w:pPr>
              <w:pStyle w:val="TAC"/>
              <w:rPr>
                <w:rFonts w:cs="Arial"/>
                <w:szCs w:val="18"/>
                <w:lang w:eastAsia="zh-CN"/>
              </w:rPr>
            </w:pPr>
            <w:r>
              <w:rPr>
                <w:rFonts w:cs="Arial"/>
                <w:szCs w:val="18"/>
                <w:lang w:eastAsia="zh-CN"/>
              </w:rPr>
              <w:t>2</w:t>
            </w:r>
          </w:p>
        </w:tc>
        <w:tc>
          <w:tcPr>
            <w:tcW w:w="1082" w:type="dxa"/>
          </w:tcPr>
          <w:p w14:paraId="10B4296C" w14:textId="77777777" w:rsidR="00D544ED" w:rsidRDefault="00D544ED" w:rsidP="00D27C8A">
            <w:pPr>
              <w:pStyle w:val="TAC"/>
              <w:rPr>
                <w:rFonts w:cs="Arial"/>
                <w:szCs w:val="18"/>
                <w:lang w:eastAsia="zh-CN"/>
              </w:rPr>
            </w:pPr>
            <w:r>
              <w:rPr>
                <w:rFonts w:cs="Arial"/>
                <w:szCs w:val="18"/>
                <w:lang w:eastAsia="zh-CN"/>
              </w:rPr>
              <w:t>16</w:t>
            </w:r>
          </w:p>
        </w:tc>
        <w:tc>
          <w:tcPr>
            <w:tcW w:w="1082" w:type="dxa"/>
          </w:tcPr>
          <w:p w14:paraId="6AA5C7DC" w14:textId="77777777" w:rsidR="00D544ED" w:rsidRDefault="00D544ED" w:rsidP="00D27C8A">
            <w:pPr>
              <w:pStyle w:val="TAC"/>
              <w:rPr>
                <w:rFonts w:cs="Arial"/>
                <w:szCs w:val="18"/>
                <w:lang w:eastAsia="zh-CN"/>
              </w:rPr>
            </w:pPr>
            <w:r>
              <w:rPr>
                <w:rFonts w:cs="Arial"/>
                <w:szCs w:val="18"/>
                <w:lang w:eastAsia="zh-CN"/>
              </w:rPr>
              <w:t>16</w:t>
            </w:r>
          </w:p>
        </w:tc>
        <w:tc>
          <w:tcPr>
            <w:tcW w:w="1603" w:type="dxa"/>
          </w:tcPr>
          <w:p w14:paraId="74F12287" w14:textId="77777777" w:rsidR="00D544ED" w:rsidRDefault="00D544ED" w:rsidP="00D27C8A">
            <w:pPr>
              <w:pStyle w:val="TAC"/>
              <w:rPr>
                <w:rFonts w:cs="Arial"/>
                <w:szCs w:val="18"/>
                <w:lang w:eastAsia="zh-CN"/>
              </w:rPr>
            </w:pPr>
            <w:r>
              <w:rPr>
                <w:rFonts w:cs="Arial"/>
                <w:szCs w:val="18"/>
                <w:lang w:eastAsia="zh-CN"/>
              </w:rPr>
              <w:t>NTN-TDLA100-1</w:t>
            </w:r>
          </w:p>
        </w:tc>
        <w:tc>
          <w:tcPr>
            <w:tcW w:w="1090" w:type="dxa"/>
          </w:tcPr>
          <w:p w14:paraId="61C68C8D" w14:textId="77777777" w:rsidR="00D544ED" w:rsidRDefault="00D544ED" w:rsidP="00D27C8A">
            <w:pPr>
              <w:pStyle w:val="TAC"/>
              <w:rPr>
                <w:rFonts w:cs="Arial"/>
                <w:szCs w:val="18"/>
                <w:lang w:eastAsia="zh-CN"/>
              </w:rPr>
            </w:pPr>
            <w:r>
              <w:rPr>
                <w:rFonts w:cs="Arial" w:hint="eastAsia"/>
                <w:szCs w:val="18"/>
                <w:lang w:eastAsia="zh-CN"/>
              </w:rPr>
              <w:t>[</w:t>
            </w:r>
            <w:r>
              <w:rPr>
                <w:rFonts w:cs="Arial"/>
                <w:szCs w:val="18"/>
                <w:lang w:eastAsia="zh-CN"/>
              </w:rPr>
              <w:t>200] Hz</w:t>
            </w:r>
          </w:p>
        </w:tc>
        <w:tc>
          <w:tcPr>
            <w:tcW w:w="1583" w:type="dxa"/>
          </w:tcPr>
          <w:p w14:paraId="190AF2A3" w14:textId="77777777" w:rsidR="00D544ED" w:rsidRPr="00340914" w:rsidRDefault="00D544ED" w:rsidP="00D27C8A">
            <w:pPr>
              <w:pStyle w:val="TAC"/>
              <w:rPr>
                <w:rFonts w:cs="Arial"/>
                <w:szCs w:val="18"/>
                <w:lang w:eastAsia="zh-CN"/>
              </w:rPr>
            </w:pPr>
            <w:r>
              <w:rPr>
                <w:rFonts w:cs="Arial"/>
                <w:szCs w:val="18"/>
                <w:lang w:eastAsia="zh-CN"/>
              </w:rPr>
              <w:t>[0.8]</w:t>
            </w:r>
          </w:p>
        </w:tc>
        <w:tc>
          <w:tcPr>
            <w:tcW w:w="1495" w:type="dxa"/>
          </w:tcPr>
          <w:p w14:paraId="540B22E4" w14:textId="77777777" w:rsidR="00D544ED" w:rsidRPr="00340914" w:rsidRDefault="00D544ED" w:rsidP="00D27C8A">
            <w:pPr>
              <w:pStyle w:val="TAC"/>
              <w:rPr>
                <w:rFonts w:cs="Arial"/>
                <w:szCs w:val="18"/>
                <w:lang w:eastAsia="zh-CN"/>
              </w:rPr>
            </w:pPr>
            <w:r>
              <w:rPr>
                <w:rFonts w:cs="Arial"/>
                <w:szCs w:val="18"/>
                <w:lang w:eastAsia="zh-CN"/>
              </w:rPr>
              <w:t>[0.8]</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1369" w:name="_Toc21127617"/>
      <w:bookmarkStart w:id="1370" w:name="_Toc61179013"/>
      <w:bookmarkStart w:id="1371" w:name="_Toc29811826"/>
      <w:bookmarkStart w:id="1372" w:name="_Toc74663400"/>
      <w:bookmarkStart w:id="1373" w:name="_Toc45893604"/>
      <w:bookmarkStart w:id="1374" w:name="_Toc2418"/>
      <w:bookmarkStart w:id="1375" w:name="_Toc61179483"/>
      <w:bookmarkStart w:id="1376" w:name="_Toc37267688"/>
      <w:bookmarkStart w:id="1377" w:name="_Toc67916779"/>
      <w:bookmarkStart w:id="1378" w:name="_Toc44712291"/>
      <w:bookmarkStart w:id="1379" w:name="_Toc53178324"/>
      <w:bookmarkStart w:id="1380" w:name="_Toc53178775"/>
      <w:bookmarkStart w:id="1381" w:name="_Toc37260300"/>
      <w:bookmarkStart w:id="1382" w:name="_Toc36817378"/>
      <w:bookmarkStart w:id="1383" w:name="_Toc121933020"/>
      <w:bookmarkStart w:id="1384" w:name="_Toc121908734"/>
      <w:bookmarkStart w:id="1385" w:name="_Toc124186529"/>
      <w:bookmarkStart w:id="1386" w:name="_Toc137240701"/>
      <w:bookmarkStart w:id="1387" w:name="_Toc137244800"/>
      <w:bookmarkStart w:id="1388" w:name="_Toc138894014"/>
      <w:bookmarkStart w:id="1389" w:name="_Toc138894246"/>
      <w:r>
        <w:t>9</w:t>
      </w:r>
      <w:r>
        <w:tab/>
        <w:t>Radiated transmitter characteristics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CC3F7D5" w14:textId="77777777" w:rsidR="00D62336" w:rsidRDefault="00063062">
      <w:pPr>
        <w:pStyle w:val="Heading2"/>
      </w:pPr>
      <w:bookmarkStart w:id="1390" w:name="_Toc45893605"/>
      <w:bookmarkStart w:id="1391" w:name="_Toc61179484"/>
      <w:bookmarkStart w:id="1392" w:name="_Toc67916780"/>
      <w:bookmarkStart w:id="1393" w:name="_Toc29811827"/>
      <w:bookmarkStart w:id="1394" w:name="_Toc61179014"/>
      <w:bookmarkStart w:id="1395" w:name="_Toc36817379"/>
      <w:bookmarkStart w:id="1396" w:name="_Toc37260301"/>
      <w:bookmarkStart w:id="1397" w:name="_Toc37267689"/>
      <w:bookmarkStart w:id="1398" w:name="_Toc53178776"/>
      <w:bookmarkStart w:id="1399" w:name="_Toc26759"/>
      <w:bookmarkStart w:id="1400" w:name="_Toc44712292"/>
      <w:bookmarkStart w:id="1401" w:name="_Toc21127618"/>
      <w:bookmarkStart w:id="1402" w:name="_Toc53178325"/>
      <w:bookmarkStart w:id="1403" w:name="_Toc74663401"/>
      <w:bookmarkStart w:id="1404" w:name="_Toc121933021"/>
      <w:bookmarkStart w:id="1405" w:name="_Toc121908735"/>
      <w:bookmarkStart w:id="1406" w:name="_Toc124186530"/>
      <w:bookmarkStart w:id="1407" w:name="_Toc137240702"/>
      <w:bookmarkStart w:id="1408" w:name="_Toc137244801"/>
      <w:bookmarkStart w:id="1409" w:name="_Toc138894015"/>
      <w:bookmarkStart w:id="1410" w:name="_Toc138894247"/>
      <w:r>
        <w:t>9.1</w:t>
      </w:r>
      <w:r>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1411" w:name="_Toc67916781"/>
      <w:bookmarkStart w:id="1412" w:name="_Toc74663402"/>
      <w:bookmarkStart w:id="1413" w:name="_Toc21127619"/>
      <w:bookmarkStart w:id="1414" w:name="_Toc36817380"/>
      <w:bookmarkStart w:id="1415" w:name="_Toc53178326"/>
      <w:bookmarkStart w:id="1416" w:name="_Toc37260302"/>
      <w:bookmarkStart w:id="1417" w:name="_Toc53178777"/>
      <w:bookmarkStart w:id="1418" w:name="_Toc44712293"/>
      <w:bookmarkStart w:id="1419" w:name="_Toc61179015"/>
      <w:bookmarkStart w:id="1420" w:name="_Toc45893606"/>
      <w:bookmarkStart w:id="1421" w:name="_Toc29811828"/>
      <w:bookmarkStart w:id="1422" w:name="_Toc37267690"/>
      <w:bookmarkStart w:id="1423" w:name="_Toc61179485"/>
      <w:bookmarkStart w:id="1424" w:name="_Toc14059"/>
      <w:bookmarkStart w:id="1425" w:name="_Toc121933022"/>
      <w:bookmarkStart w:id="1426" w:name="_Toc121908736"/>
      <w:bookmarkStart w:id="1427" w:name="_Toc124186531"/>
      <w:bookmarkStart w:id="1428" w:name="_Toc137240703"/>
      <w:bookmarkStart w:id="1429" w:name="_Toc137244802"/>
      <w:bookmarkStart w:id="1430" w:name="_Toc138894016"/>
      <w:bookmarkStart w:id="1431" w:name="_Toc138894248"/>
      <w:r>
        <w:t>9.2</w:t>
      </w:r>
      <w:r>
        <w:tab/>
        <w:t>Radiated transmit power</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24D864B7" w14:textId="77777777" w:rsidR="00D62336" w:rsidRDefault="00063062" w:rsidP="00481876">
      <w:pPr>
        <w:pStyle w:val="Heading3"/>
        <w:rPr>
          <w:rFonts w:eastAsia="DengXian"/>
        </w:rPr>
      </w:pPr>
      <w:bookmarkStart w:id="1432" w:name="_Toc114242235"/>
      <w:bookmarkStart w:id="1433" w:name="_Toc106126754"/>
      <w:bookmarkStart w:id="1434" w:name="_Toc104311053"/>
      <w:bookmarkStart w:id="1435" w:name="_Toc106177067"/>
      <w:bookmarkStart w:id="1436" w:name="_Toc121933023"/>
      <w:bookmarkStart w:id="1437" w:name="_Toc121908737"/>
      <w:bookmarkStart w:id="1438" w:name="_Toc124186532"/>
      <w:bookmarkStart w:id="1439" w:name="_Toc137240704"/>
      <w:bookmarkStart w:id="1440" w:name="_Toc137244803"/>
      <w:bookmarkStart w:id="1441" w:name="_Toc138894017"/>
      <w:bookmarkStart w:id="1442" w:name="_Toc138894249"/>
      <w:r>
        <w:rPr>
          <w:rFonts w:eastAsia="DengXian"/>
        </w:rPr>
        <w:t>9.2.1</w:t>
      </w:r>
      <w:r>
        <w:rPr>
          <w:rFonts w:eastAsia="DengXian"/>
        </w:rPr>
        <w:tab/>
        <w:t>General</w:t>
      </w:r>
      <w:bookmarkEnd w:id="1432"/>
      <w:bookmarkEnd w:id="1433"/>
      <w:bookmarkEnd w:id="1434"/>
      <w:bookmarkEnd w:id="1435"/>
      <w:bookmarkEnd w:id="1436"/>
      <w:bookmarkEnd w:id="1437"/>
      <w:bookmarkEnd w:id="1438"/>
      <w:bookmarkEnd w:id="1439"/>
      <w:bookmarkEnd w:id="1440"/>
      <w:bookmarkEnd w:id="1441"/>
      <w:bookmarkEnd w:id="144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1443" w:name="_Toc121933024"/>
      <w:bookmarkStart w:id="1444" w:name="_Toc121908738"/>
      <w:bookmarkStart w:id="1445" w:name="_Toc124186533"/>
      <w:bookmarkStart w:id="1446" w:name="_Toc137240705"/>
      <w:bookmarkStart w:id="1447" w:name="_Toc137244804"/>
      <w:bookmarkStart w:id="1448" w:name="_Toc138894018"/>
      <w:bookmarkStart w:id="1449" w:name="_Toc138894250"/>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1443"/>
      <w:bookmarkEnd w:id="1444"/>
      <w:bookmarkEnd w:id="1445"/>
      <w:bookmarkEnd w:id="1446"/>
      <w:bookmarkEnd w:id="1447"/>
      <w:bookmarkEnd w:id="1448"/>
      <w:bookmarkEnd w:id="1449"/>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1450" w:name="_Toc36817384"/>
      <w:bookmarkStart w:id="1451" w:name="_Toc29811832"/>
      <w:bookmarkStart w:id="1452" w:name="_Toc44712297"/>
      <w:bookmarkStart w:id="1453" w:name="_Toc67916785"/>
      <w:bookmarkStart w:id="1454" w:name="_Toc61179019"/>
      <w:bookmarkStart w:id="1455" w:name="_Toc37267694"/>
      <w:bookmarkStart w:id="1456" w:name="_Toc21127623"/>
      <w:bookmarkStart w:id="1457" w:name="_Toc13002"/>
      <w:bookmarkStart w:id="1458" w:name="_Toc45893610"/>
      <w:bookmarkStart w:id="1459" w:name="_Toc53178781"/>
      <w:bookmarkStart w:id="1460" w:name="_Toc74663406"/>
      <w:bookmarkStart w:id="1461" w:name="_Toc53178330"/>
      <w:bookmarkStart w:id="1462" w:name="_Toc61179489"/>
      <w:bookmarkStart w:id="1463" w:name="_Toc37260306"/>
      <w:bookmarkStart w:id="1464" w:name="_Toc121933025"/>
      <w:bookmarkStart w:id="1465" w:name="_Toc121908739"/>
      <w:bookmarkStart w:id="1466" w:name="_Toc124186534"/>
      <w:bookmarkStart w:id="1467" w:name="_Toc137240706"/>
      <w:bookmarkStart w:id="1468" w:name="_Toc137244805"/>
      <w:bookmarkStart w:id="1469" w:name="_Toc138894019"/>
      <w:bookmarkStart w:id="1470" w:name="_Toc138894251"/>
      <w:r>
        <w:t>9.3</w:t>
      </w:r>
      <w:r>
        <w:tab/>
        <w:t>OTA Satellite Access Node output power</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B4B8B62" w14:textId="77777777" w:rsidR="00D62336" w:rsidRDefault="00063062" w:rsidP="005D12AB">
      <w:pPr>
        <w:pStyle w:val="Heading3"/>
        <w:rPr>
          <w:rFonts w:eastAsia="DengXian"/>
        </w:rPr>
      </w:pPr>
      <w:bookmarkStart w:id="1471" w:name="_Toc29811833"/>
      <w:bookmarkStart w:id="1472" w:name="_Toc104311056"/>
      <w:bookmarkStart w:id="1473" w:name="_Toc106126757"/>
      <w:bookmarkStart w:id="1474" w:name="_Toc114242238"/>
      <w:bookmarkStart w:id="1475" w:name="_Toc61179490"/>
      <w:bookmarkStart w:id="1476" w:name="_Toc37267695"/>
      <w:bookmarkStart w:id="1477" w:name="_Toc45893611"/>
      <w:bookmarkStart w:id="1478" w:name="_Toc53178331"/>
      <w:bookmarkStart w:id="1479" w:name="_Toc44712298"/>
      <w:bookmarkStart w:id="1480" w:name="_Toc82621948"/>
      <w:bookmarkStart w:id="1481" w:name="_Toc67916786"/>
      <w:bookmarkStart w:id="1482" w:name="_Toc37260307"/>
      <w:bookmarkStart w:id="1483" w:name="_Toc106177070"/>
      <w:bookmarkStart w:id="1484" w:name="_Toc61179020"/>
      <w:bookmarkStart w:id="1485" w:name="_Toc90422795"/>
      <w:bookmarkStart w:id="1486" w:name="_Toc36817385"/>
      <w:bookmarkStart w:id="1487" w:name="_Toc74663407"/>
      <w:bookmarkStart w:id="1488" w:name="_Toc21127624"/>
      <w:bookmarkStart w:id="1489" w:name="_Toc53178782"/>
      <w:bookmarkStart w:id="1490" w:name="_Toc121933026"/>
      <w:bookmarkStart w:id="1491" w:name="_Toc121908740"/>
      <w:bookmarkStart w:id="1492" w:name="_Toc124186535"/>
      <w:bookmarkStart w:id="1493" w:name="_Toc137240707"/>
      <w:bookmarkStart w:id="1494" w:name="_Toc137244806"/>
      <w:bookmarkStart w:id="1495" w:name="_Toc138894020"/>
      <w:bookmarkStart w:id="1496" w:name="_Toc138894252"/>
      <w:r>
        <w:rPr>
          <w:rFonts w:eastAsia="DengXian"/>
        </w:rPr>
        <w:t>9.3.1</w:t>
      </w:r>
      <w:r>
        <w:rPr>
          <w:rFonts w:eastAsia="DengXian"/>
        </w:rP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C2EF749" w14:textId="77777777" w:rsidR="00D62336" w:rsidRDefault="00063062">
      <w:pPr>
        <w:rPr>
          <w:rFonts w:eastAsia="DengXian"/>
        </w:rPr>
      </w:pPr>
      <w:bookmarkStart w:id="1497" w:name="_Toc114242239"/>
      <w:bookmarkStart w:id="1498" w:name="_Toc21127625"/>
      <w:bookmarkStart w:id="1499" w:name="_Toc61179021"/>
      <w:bookmarkStart w:id="1500" w:name="_Toc61179491"/>
      <w:bookmarkStart w:id="1501" w:name="_Toc53178783"/>
      <w:bookmarkStart w:id="1502" w:name="_Toc36817386"/>
      <w:bookmarkStart w:id="1503" w:name="_Toc104311057"/>
      <w:bookmarkStart w:id="1504" w:name="_Toc67916787"/>
      <w:bookmarkStart w:id="1505" w:name="_Toc106177071"/>
      <w:bookmarkStart w:id="1506" w:name="_Toc53178332"/>
      <w:bookmarkStart w:id="1507" w:name="_Toc29811834"/>
      <w:bookmarkStart w:id="1508" w:name="_Toc37260308"/>
      <w:bookmarkStart w:id="1509" w:name="_Toc45893612"/>
      <w:bookmarkStart w:id="1510" w:name="_Toc82621949"/>
      <w:bookmarkStart w:id="1511" w:name="_Toc44712299"/>
      <w:bookmarkStart w:id="1512" w:name="_Toc106126758"/>
      <w:bookmarkStart w:id="1513" w:name="_Toc90422796"/>
      <w:bookmarkStart w:id="1514" w:name="_Toc37267696"/>
      <w:bookmarkStart w:id="1515"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1516" w:name="_Toc121933027"/>
      <w:bookmarkStart w:id="1517" w:name="_Toc121908741"/>
      <w:bookmarkStart w:id="1518" w:name="_Toc124186536"/>
      <w:bookmarkStart w:id="1519" w:name="_Toc137240708"/>
      <w:bookmarkStart w:id="1520" w:name="_Toc137244807"/>
      <w:bookmarkStart w:id="1521" w:name="_Toc138894021"/>
      <w:bookmarkStart w:id="1522" w:name="_Toc138894253"/>
      <w:r>
        <w:rPr>
          <w:rFonts w:eastAsia="DengXian"/>
        </w:rPr>
        <w:t>9.3.2</w:t>
      </w:r>
      <w:r>
        <w:rPr>
          <w:rFonts w:eastAsia="DengXian"/>
        </w:rPr>
        <w:tab/>
        <w:t xml:space="preserve">Minimum requirement for </w:t>
      </w:r>
      <w:r>
        <w:rPr>
          <w:rFonts w:eastAsia="DengXian"/>
          <w:i/>
        </w:rPr>
        <w:t>SAN type 1-O</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1523" w:name="_Toc67916790"/>
      <w:bookmarkStart w:id="1524" w:name="_Toc53178335"/>
      <w:bookmarkStart w:id="1525" w:name="_Toc36817389"/>
      <w:bookmarkStart w:id="1526" w:name="_Toc37260311"/>
      <w:bookmarkStart w:id="1527" w:name="_Toc21127628"/>
      <w:bookmarkStart w:id="1528" w:name="_Toc53178786"/>
      <w:bookmarkStart w:id="1529" w:name="_Toc19515"/>
      <w:bookmarkStart w:id="1530" w:name="_Toc61179494"/>
      <w:bookmarkStart w:id="1531" w:name="_Toc74663411"/>
      <w:bookmarkStart w:id="1532" w:name="_Toc29811837"/>
      <w:bookmarkStart w:id="1533" w:name="_Toc61179024"/>
      <w:bookmarkStart w:id="1534" w:name="_Toc44712302"/>
      <w:bookmarkStart w:id="1535" w:name="_Toc37267699"/>
      <w:bookmarkStart w:id="1536" w:name="_Toc45893615"/>
      <w:bookmarkStart w:id="1537" w:name="_Toc121933028"/>
      <w:bookmarkStart w:id="1538" w:name="_Toc121908742"/>
      <w:bookmarkStart w:id="1539" w:name="_Toc124186537"/>
      <w:bookmarkStart w:id="1540" w:name="_Toc137240709"/>
      <w:bookmarkStart w:id="1541" w:name="_Toc137244808"/>
      <w:bookmarkStart w:id="1542" w:name="_Hlk500499328"/>
      <w:bookmarkStart w:id="1543" w:name="_Toc138894022"/>
      <w:bookmarkStart w:id="1544" w:name="_Toc138894254"/>
      <w:r>
        <w:t>9.4</w:t>
      </w:r>
      <w:r>
        <w:tab/>
        <w:t>OTA output power dynamics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3"/>
      <w:bookmarkEnd w:id="1544"/>
    </w:p>
    <w:p w14:paraId="1D5041FC" w14:textId="77777777" w:rsidR="00D62336" w:rsidRDefault="00063062" w:rsidP="004A10A6">
      <w:pPr>
        <w:pStyle w:val="Heading3"/>
        <w:rPr>
          <w:rFonts w:eastAsia="DengXian"/>
        </w:rPr>
      </w:pPr>
      <w:bookmarkStart w:id="1545" w:name="_Toc37260312"/>
      <w:bookmarkStart w:id="1546" w:name="_Toc36817390"/>
      <w:bookmarkStart w:id="1547" w:name="_Toc29811838"/>
      <w:bookmarkStart w:id="1548" w:name="_Toc67916791"/>
      <w:bookmarkStart w:id="1549" w:name="_Toc82621953"/>
      <w:bookmarkStart w:id="1550" w:name="_Toc90422800"/>
      <w:bookmarkStart w:id="1551" w:name="_Toc106177073"/>
      <w:bookmarkStart w:id="1552" w:name="_Toc74663412"/>
      <w:bookmarkStart w:id="1553" w:name="_Toc61179025"/>
      <w:bookmarkStart w:id="1554" w:name="_Toc61179495"/>
      <w:bookmarkStart w:id="1555" w:name="_Toc104311059"/>
      <w:bookmarkStart w:id="1556" w:name="_Toc37267700"/>
      <w:bookmarkStart w:id="1557" w:name="_Toc44712303"/>
      <w:bookmarkStart w:id="1558" w:name="_Toc21127629"/>
      <w:bookmarkStart w:id="1559" w:name="_Toc45893616"/>
      <w:bookmarkStart w:id="1560" w:name="_Toc53178336"/>
      <w:bookmarkStart w:id="1561" w:name="_Toc53178787"/>
      <w:bookmarkStart w:id="1562" w:name="_Toc106126760"/>
      <w:bookmarkStart w:id="1563" w:name="_Toc114242241"/>
      <w:bookmarkStart w:id="1564" w:name="_Toc121933029"/>
      <w:bookmarkStart w:id="1565" w:name="_Toc121908743"/>
      <w:bookmarkStart w:id="1566" w:name="_Toc124186538"/>
      <w:bookmarkStart w:id="1567" w:name="_Toc137240710"/>
      <w:bookmarkStart w:id="1568" w:name="_Toc137244809"/>
      <w:bookmarkStart w:id="1569" w:name="_Toc138894023"/>
      <w:bookmarkStart w:id="1570" w:name="_Toc138894255"/>
      <w:r>
        <w:rPr>
          <w:rFonts w:eastAsia="DengXian"/>
        </w:rPr>
        <w:t>9.4.1</w:t>
      </w:r>
      <w:r>
        <w:rPr>
          <w:rFonts w:eastAsia="DengXian"/>
        </w:rP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2B00257C" w14:textId="77777777" w:rsidR="00D62336" w:rsidRDefault="00063062">
      <w:pPr>
        <w:rPr>
          <w:rFonts w:eastAsia="DengXian" w:cs="v4.2.0"/>
        </w:rPr>
      </w:pPr>
      <w:bookmarkStart w:id="1571" w:name="_Toc37267701"/>
      <w:bookmarkStart w:id="1572" w:name="_Toc61179496"/>
      <w:bookmarkStart w:id="1573" w:name="_Toc106126761"/>
      <w:bookmarkStart w:id="1574" w:name="_Toc53178337"/>
      <w:bookmarkStart w:id="1575" w:name="_Toc21127630"/>
      <w:bookmarkStart w:id="1576" w:name="_Toc44712304"/>
      <w:bookmarkStart w:id="1577" w:name="_Toc82621954"/>
      <w:bookmarkStart w:id="1578" w:name="_Toc114242242"/>
      <w:bookmarkStart w:id="1579" w:name="_Toc45893617"/>
      <w:bookmarkStart w:id="1580" w:name="_Toc104311060"/>
      <w:bookmarkStart w:id="1581" w:name="_Toc90422801"/>
      <w:bookmarkStart w:id="1582" w:name="_Toc67916792"/>
      <w:bookmarkStart w:id="1583" w:name="_Toc74663413"/>
      <w:bookmarkStart w:id="1584" w:name="_Toc29811839"/>
      <w:bookmarkStart w:id="1585" w:name="_Toc106177074"/>
      <w:bookmarkStart w:id="1586" w:name="_Toc53178788"/>
      <w:bookmarkStart w:id="1587" w:name="_Toc37260313"/>
      <w:bookmarkStart w:id="1588" w:name="_Toc36817391"/>
      <w:bookmarkStart w:id="1589"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1590" w:name="_Toc121933030"/>
      <w:bookmarkStart w:id="1591" w:name="_Toc121908744"/>
      <w:bookmarkStart w:id="1592" w:name="_Toc124186539"/>
      <w:bookmarkStart w:id="1593" w:name="_Toc137240711"/>
      <w:bookmarkStart w:id="1594" w:name="_Toc137244810"/>
      <w:bookmarkStart w:id="1595" w:name="_Toc138894024"/>
      <w:bookmarkStart w:id="1596" w:name="_Toc138894256"/>
      <w:r>
        <w:rPr>
          <w:rFonts w:eastAsia="DengXian"/>
        </w:rPr>
        <w:lastRenderedPageBreak/>
        <w:t>9.4.2</w:t>
      </w:r>
      <w:r>
        <w:rPr>
          <w:rFonts w:eastAsia="DengXian"/>
        </w:rPr>
        <w:tab/>
        <w:t>OTA RE power control dynamic range</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6394EF7" w14:textId="77777777" w:rsidR="00D62336" w:rsidRDefault="00063062" w:rsidP="003841B0">
      <w:pPr>
        <w:pStyle w:val="Heading4"/>
        <w:rPr>
          <w:rFonts w:eastAsia="DengXian"/>
        </w:rPr>
      </w:pPr>
      <w:bookmarkStart w:id="1597" w:name="_Toc106177075"/>
      <w:bookmarkStart w:id="1598" w:name="_Toc44712305"/>
      <w:bookmarkStart w:id="1599" w:name="_Toc106126762"/>
      <w:bookmarkStart w:id="1600" w:name="_Toc104311061"/>
      <w:bookmarkStart w:id="1601" w:name="_Toc114242243"/>
      <w:bookmarkStart w:id="1602" w:name="_Toc37260314"/>
      <w:bookmarkStart w:id="1603" w:name="_Toc36817392"/>
      <w:bookmarkStart w:id="1604" w:name="_Toc82621955"/>
      <w:bookmarkStart w:id="1605" w:name="_Toc45893618"/>
      <w:bookmarkStart w:id="1606" w:name="_Toc61179027"/>
      <w:bookmarkStart w:id="1607" w:name="_Toc90422802"/>
      <w:bookmarkStart w:id="1608" w:name="_Toc37267702"/>
      <w:bookmarkStart w:id="1609" w:name="_Toc67916793"/>
      <w:bookmarkStart w:id="1610" w:name="_Toc74663414"/>
      <w:bookmarkStart w:id="1611" w:name="_Toc53178338"/>
      <w:bookmarkStart w:id="1612" w:name="_Toc53178789"/>
      <w:bookmarkStart w:id="1613" w:name="_Toc61179497"/>
      <w:bookmarkStart w:id="1614" w:name="_Toc21127631"/>
      <w:bookmarkStart w:id="1615" w:name="_Toc29811840"/>
      <w:bookmarkStart w:id="1616" w:name="_Toc121933031"/>
      <w:bookmarkStart w:id="1617" w:name="_Toc121908745"/>
      <w:bookmarkStart w:id="1618" w:name="_Toc124186540"/>
      <w:bookmarkStart w:id="1619" w:name="_Toc137240712"/>
      <w:bookmarkStart w:id="1620" w:name="_Toc137244811"/>
      <w:bookmarkStart w:id="1621" w:name="_Toc138894025"/>
      <w:bookmarkStart w:id="1622" w:name="_Toc138894257"/>
      <w:r>
        <w:rPr>
          <w:rFonts w:eastAsia="DengXian"/>
        </w:rPr>
        <w:t>9.4.2.1</w:t>
      </w:r>
      <w:r>
        <w:rPr>
          <w:rFonts w:eastAsia="DengXian"/>
        </w:rP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5F971692" w14:textId="77777777" w:rsidR="00D62336" w:rsidRDefault="00063062">
      <w:pPr>
        <w:rPr>
          <w:rFonts w:eastAsia="DengXian" w:cs="v5.0.0"/>
        </w:rPr>
      </w:pPr>
      <w:bookmarkStart w:id="1623" w:name="_Toc74663415"/>
      <w:bookmarkStart w:id="1624" w:name="_Toc44712306"/>
      <w:bookmarkStart w:id="1625" w:name="_Toc61179028"/>
      <w:bookmarkStart w:id="1626" w:name="_Toc61179498"/>
      <w:bookmarkStart w:id="1627" w:name="_Toc53178790"/>
      <w:bookmarkStart w:id="1628" w:name="_Toc104311062"/>
      <w:bookmarkStart w:id="1629" w:name="_Toc37267703"/>
      <w:bookmarkStart w:id="1630" w:name="_Toc67916794"/>
      <w:bookmarkStart w:id="1631" w:name="_Toc29811841"/>
      <w:bookmarkStart w:id="1632" w:name="_Toc53178339"/>
      <w:bookmarkStart w:id="1633" w:name="_Toc21127632"/>
      <w:bookmarkStart w:id="1634" w:name="_Toc37260315"/>
      <w:bookmarkStart w:id="1635" w:name="_Toc106126763"/>
      <w:bookmarkStart w:id="1636" w:name="_Toc36817393"/>
      <w:bookmarkStart w:id="1637" w:name="_Toc90422803"/>
      <w:bookmarkStart w:id="1638" w:name="_Toc114242244"/>
      <w:bookmarkStart w:id="1639" w:name="_Toc106177076"/>
      <w:bookmarkStart w:id="1640" w:name="_Toc45893619"/>
      <w:bookmarkStart w:id="1641"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1642" w:name="_Toc121933032"/>
      <w:bookmarkStart w:id="1643" w:name="_Toc121908746"/>
      <w:bookmarkStart w:id="1644" w:name="_Toc124186541"/>
      <w:bookmarkStart w:id="1645" w:name="_Toc137240713"/>
      <w:bookmarkStart w:id="1646" w:name="_Toc137244812"/>
      <w:bookmarkStart w:id="1647" w:name="_Toc138894026"/>
      <w:bookmarkStart w:id="1648"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31640EFB" w14:textId="6C7D1866" w:rsidR="00D62336" w:rsidRDefault="00063062">
      <w:pPr>
        <w:rPr>
          <w:rFonts w:eastAsia="DengXian"/>
        </w:rPr>
      </w:pPr>
      <w:bookmarkStart w:id="1649" w:name="_Toc82621957"/>
      <w:bookmarkStart w:id="1650" w:name="_Toc21127633"/>
      <w:bookmarkStart w:id="1651" w:name="_Toc29811842"/>
      <w:bookmarkStart w:id="1652" w:name="_Toc61179499"/>
      <w:bookmarkStart w:id="1653" w:name="_Toc36817394"/>
      <w:bookmarkStart w:id="1654" w:name="_Toc45893620"/>
      <w:bookmarkStart w:id="1655" w:name="_Toc44712307"/>
      <w:bookmarkStart w:id="1656" w:name="_Toc114242245"/>
      <w:bookmarkStart w:id="1657" w:name="_Toc106177077"/>
      <w:bookmarkStart w:id="1658" w:name="_Toc67916795"/>
      <w:bookmarkStart w:id="1659" w:name="_Toc74663416"/>
      <w:bookmarkStart w:id="1660" w:name="_Toc53178340"/>
      <w:bookmarkStart w:id="1661" w:name="_Toc37267704"/>
      <w:bookmarkStart w:id="1662" w:name="_Toc106126764"/>
      <w:bookmarkStart w:id="1663" w:name="_Toc61179029"/>
      <w:bookmarkStart w:id="1664" w:name="_Toc90422804"/>
      <w:bookmarkStart w:id="1665" w:name="_Toc53178791"/>
      <w:bookmarkStart w:id="1666" w:name="_Toc104311063"/>
      <w:bookmarkStart w:id="1667"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1668" w:name="_Toc121933033"/>
      <w:bookmarkStart w:id="1669" w:name="_Toc121908747"/>
      <w:bookmarkStart w:id="1670" w:name="_Toc124186542"/>
      <w:bookmarkStart w:id="1671" w:name="_Toc137240714"/>
      <w:bookmarkStart w:id="1672" w:name="_Toc137244813"/>
      <w:bookmarkStart w:id="1673" w:name="_Toc138894027"/>
      <w:bookmarkStart w:id="1674" w:name="_Toc138894259"/>
      <w:r>
        <w:rPr>
          <w:rFonts w:eastAsia="DengXian"/>
        </w:rPr>
        <w:t>9.4.3</w:t>
      </w:r>
      <w:r>
        <w:rPr>
          <w:rFonts w:eastAsia="DengXian"/>
        </w:rPr>
        <w:tab/>
        <w:t>OTA total power dynamic range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2DAC661" w14:textId="77777777" w:rsidR="00D62336" w:rsidRDefault="00063062" w:rsidP="00C60374">
      <w:pPr>
        <w:pStyle w:val="Heading4"/>
        <w:rPr>
          <w:rFonts w:eastAsia="DengXian"/>
        </w:rPr>
      </w:pPr>
      <w:bookmarkStart w:id="1675" w:name="_Toc67916796"/>
      <w:bookmarkStart w:id="1676" w:name="_Toc106177078"/>
      <w:bookmarkStart w:id="1677" w:name="_Toc61179500"/>
      <w:bookmarkStart w:id="1678" w:name="_Toc53178341"/>
      <w:bookmarkStart w:id="1679" w:name="_Toc36817395"/>
      <w:bookmarkStart w:id="1680" w:name="_Toc82621958"/>
      <w:bookmarkStart w:id="1681" w:name="_Toc114242246"/>
      <w:bookmarkStart w:id="1682" w:name="_Toc45893621"/>
      <w:bookmarkStart w:id="1683" w:name="_Toc90422805"/>
      <w:bookmarkStart w:id="1684" w:name="_Toc106126765"/>
      <w:bookmarkStart w:id="1685" w:name="_Toc29811843"/>
      <w:bookmarkStart w:id="1686" w:name="_Toc37260317"/>
      <w:bookmarkStart w:id="1687" w:name="_Toc44712308"/>
      <w:bookmarkStart w:id="1688" w:name="_Toc21127634"/>
      <w:bookmarkStart w:id="1689" w:name="_Toc37267705"/>
      <w:bookmarkStart w:id="1690" w:name="_Toc53178792"/>
      <w:bookmarkStart w:id="1691" w:name="_Toc61179030"/>
      <w:bookmarkStart w:id="1692" w:name="_Toc104311064"/>
      <w:bookmarkStart w:id="1693" w:name="_Toc74663417"/>
      <w:bookmarkStart w:id="1694" w:name="_Toc121933034"/>
      <w:bookmarkStart w:id="1695" w:name="_Toc121908748"/>
      <w:bookmarkStart w:id="1696" w:name="_Toc124186543"/>
      <w:bookmarkStart w:id="1697" w:name="_Toc137240715"/>
      <w:bookmarkStart w:id="1698" w:name="_Toc137244814"/>
      <w:bookmarkStart w:id="1699" w:name="_Toc138894028"/>
      <w:bookmarkStart w:id="1700" w:name="_Toc138894260"/>
      <w:r>
        <w:rPr>
          <w:rFonts w:eastAsia="DengXian"/>
        </w:rPr>
        <w:t>9.4.3.1</w:t>
      </w:r>
      <w:r>
        <w:rPr>
          <w:rFonts w:eastAsia="DengXian"/>
        </w:rPr>
        <w:tab/>
        <w:t>General</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6DF935BA" w14:textId="77777777" w:rsidR="00D62336" w:rsidRDefault="00063062">
      <w:pPr>
        <w:rPr>
          <w:rFonts w:eastAsia="DengXian"/>
        </w:rPr>
      </w:pPr>
      <w:bookmarkStart w:id="1701" w:name="_Toc106177079"/>
      <w:bookmarkStart w:id="1702" w:name="_Toc29811844"/>
      <w:bookmarkStart w:id="1703" w:name="_Toc37260318"/>
      <w:bookmarkStart w:id="1704" w:name="_Toc90422806"/>
      <w:bookmarkStart w:id="1705" w:name="_Toc74663418"/>
      <w:bookmarkStart w:id="1706" w:name="_Toc44712309"/>
      <w:bookmarkStart w:id="1707" w:name="_Toc82621959"/>
      <w:bookmarkStart w:id="1708" w:name="_Toc53178793"/>
      <w:bookmarkStart w:id="1709" w:name="_Toc21127635"/>
      <w:bookmarkStart w:id="1710" w:name="_Toc53178342"/>
      <w:bookmarkStart w:id="1711" w:name="_Toc61179501"/>
      <w:bookmarkStart w:id="1712" w:name="_Toc114242247"/>
      <w:bookmarkStart w:id="1713" w:name="_Toc106126766"/>
      <w:bookmarkStart w:id="1714" w:name="_Toc37267706"/>
      <w:bookmarkStart w:id="1715" w:name="_Toc45893622"/>
      <w:bookmarkStart w:id="1716" w:name="_Toc61179031"/>
      <w:bookmarkStart w:id="1717" w:name="_Toc67916797"/>
      <w:bookmarkStart w:id="1718" w:name="_Toc36817396"/>
      <w:bookmarkStart w:id="1719"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1720" w:name="_Toc121933035"/>
      <w:bookmarkStart w:id="1721" w:name="_Toc121908749"/>
      <w:bookmarkStart w:id="1722" w:name="_Toc124186544"/>
      <w:bookmarkStart w:id="1723" w:name="_Toc137240716"/>
      <w:bookmarkStart w:id="1724" w:name="_Toc137244815"/>
      <w:bookmarkStart w:id="1725" w:name="_Toc138894029"/>
      <w:bookmarkStart w:id="1726"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1727" w:name="_Toc29811846"/>
      <w:bookmarkStart w:id="1728" w:name="_Toc45893624"/>
      <w:bookmarkStart w:id="1729" w:name="_Toc74663420"/>
      <w:bookmarkStart w:id="1730" w:name="_Toc61179503"/>
      <w:bookmarkStart w:id="1731" w:name="_Toc37267708"/>
      <w:bookmarkStart w:id="1732" w:name="_Toc61179033"/>
      <w:bookmarkStart w:id="1733" w:name="_Toc67916799"/>
      <w:bookmarkStart w:id="1734" w:name="_Toc53178795"/>
      <w:bookmarkStart w:id="1735" w:name="_Toc21032"/>
      <w:bookmarkStart w:id="1736" w:name="_Toc37260320"/>
      <w:bookmarkStart w:id="1737" w:name="_Toc53178344"/>
      <w:bookmarkStart w:id="1738" w:name="_Toc21127637"/>
      <w:bookmarkStart w:id="1739" w:name="_Toc44712311"/>
      <w:bookmarkStart w:id="1740" w:name="_Toc36817398"/>
      <w:bookmarkStart w:id="1741" w:name="_Toc121933036"/>
      <w:bookmarkStart w:id="1742" w:name="_Toc121908750"/>
      <w:bookmarkStart w:id="1743" w:name="_Toc124186545"/>
      <w:bookmarkStart w:id="1744" w:name="_Toc137240717"/>
      <w:bookmarkStart w:id="1745" w:name="_Toc137244816"/>
      <w:bookmarkStart w:id="1746" w:name="_Toc138894030"/>
      <w:bookmarkStart w:id="1747" w:name="_Toc138894262"/>
      <w:bookmarkEnd w:id="1542"/>
      <w:r>
        <w:t>9.5</w:t>
      </w:r>
      <w:r>
        <w:tab/>
        <w:t>OTA transmit ON/OFF power</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1748" w:name="_Toc67916809"/>
      <w:bookmarkStart w:id="1749" w:name="_Toc44712321"/>
      <w:bookmarkStart w:id="1750" w:name="_Toc37260330"/>
      <w:bookmarkStart w:id="1751" w:name="_Toc29811856"/>
      <w:bookmarkStart w:id="1752" w:name="_Toc36817408"/>
      <w:bookmarkStart w:id="1753" w:name="_Toc53178354"/>
      <w:bookmarkStart w:id="1754" w:name="_Toc74663430"/>
      <w:bookmarkStart w:id="1755" w:name="_Toc61179043"/>
      <w:bookmarkStart w:id="1756" w:name="_Toc37267718"/>
      <w:bookmarkStart w:id="1757" w:name="_Toc61179513"/>
      <w:bookmarkStart w:id="1758" w:name="_Toc45893634"/>
      <w:bookmarkStart w:id="1759" w:name="_Toc21127647"/>
      <w:bookmarkStart w:id="1760" w:name="_Toc53178805"/>
      <w:bookmarkStart w:id="1761" w:name="_Toc7502"/>
      <w:bookmarkStart w:id="1762" w:name="_Toc121933037"/>
      <w:bookmarkStart w:id="1763" w:name="_Toc121908751"/>
      <w:bookmarkStart w:id="1764" w:name="_Toc124186546"/>
      <w:bookmarkStart w:id="1765" w:name="_Toc137240718"/>
      <w:bookmarkStart w:id="1766" w:name="_Toc137244817"/>
      <w:bookmarkStart w:id="1767" w:name="_Toc138894031"/>
      <w:bookmarkStart w:id="1768" w:name="_Toc138894263"/>
      <w:r>
        <w:t>9.6</w:t>
      </w:r>
      <w:r>
        <w:tab/>
        <w:t>OTA transmitted signal quality</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43E28699" w14:textId="77777777" w:rsidR="00D62336" w:rsidRDefault="00063062" w:rsidP="004C5738">
      <w:pPr>
        <w:pStyle w:val="Heading3"/>
        <w:rPr>
          <w:rFonts w:eastAsia="DengXian"/>
        </w:rPr>
      </w:pPr>
      <w:bookmarkStart w:id="1769" w:name="_Toc104311068"/>
      <w:bookmarkStart w:id="1770" w:name="_Toc114242250"/>
      <w:bookmarkStart w:id="1771" w:name="_Toc106126769"/>
      <w:bookmarkStart w:id="1772" w:name="_Toc106177082"/>
      <w:bookmarkStart w:id="1773" w:name="_Toc121933038"/>
      <w:bookmarkStart w:id="1774" w:name="_Toc121908752"/>
      <w:bookmarkStart w:id="1775" w:name="_Toc124186547"/>
      <w:bookmarkStart w:id="1776" w:name="_Toc137240719"/>
      <w:bookmarkStart w:id="1777" w:name="_Toc137244818"/>
      <w:bookmarkStart w:id="1778" w:name="_Toc138894032"/>
      <w:bookmarkStart w:id="1779" w:name="_Toc138894264"/>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1769"/>
      <w:bookmarkEnd w:id="1770"/>
      <w:bookmarkEnd w:id="1771"/>
      <w:bookmarkEnd w:id="1772"/>
      <w:bookmarkEnd w:id="1773"/>
      <w:bookmarkEnd w:id="1774"/>
      <w:bookmarkEnd w:id="1775"/>
      <w:bookmarkEnd w:id="1776"/>
      <w:bookmarkEnd w:id="1777"/>
      <w:bookmarkEnd w:id="1778"/>
      <w:bookmarkEnd w:id="1779"/>
    </w:p>
    <w:p w14:paraId="645262E9" w14:textId="77777777" w:rsidR="00D62336" w:rsidRDefault="00063062" w:rsidP="004C5738">
      <w:pPr>
        <w:pStyle w:val="Heading4"/>
        <w:rPr>
          <w:rFonts w:eastAsia="DengXian"/>
          <w:lang w:eastAsia="zh-CN"/>
        </w:rPr>
      </w:pPr>
      <w:bookmarkStart w:id="1780" w:name="_Toc104311069"/>
      <w:bookmarkStart w:id="1781" w:name="_Toc53178356"/>
      <w:bookmarkStart w:id="1782" w:name="_Toc106177083"/>
      <w:bookmarkStart w:id="1783" w:name="_Toc82621973"/>
      <w:bookmarkStart w:id="1784" w:name="_Toc37267720"/>
      <w:bookmarkStart w:id="1785" w:name="_Toc114242251"/>
      <w:bookmarkStart w:id="1786" w:name="_Toc45893636"/>
      <w:bookmarkStart w:id="1787" w:name="_Toc21127649"/>
      <w:bookmarkStart w:id="1788" w:name="_Toc74663432"/>
      <w:bookmarkStart w:id="1789" w:name="_Toc106126770"/>
      <w:bookmarkStart w:id="1790" w:name="_Toc67916811"/>
      <w:bookmarkStart w:id="1791" w:name="_Toc36817410"/>
      <w:bookmarkStart w:id="1792" w:name="_Toc37260332"/>
      <w:bookmarkStart w:id="1793" w:name="_Toc29811858"/>
      <w:bookmarkStart w:id="1794" w:name="_Toc53178807"/>
      <w:bookmarkStart w:id="1795" w:name="_Toc61179045"/>
      <w:bookmarkStart w:id="1796" w:name="_Toc44712323"/>
      <w:bookmarkStart w:id="1797" w:name="_Toc61179515"/>
      <w:bookmarkStart w:id="1798" w:name="_Toc90422820"/>
      <w:bookmarkStart w:id="1799" w:name="_Toc121933039"/>
      <w:bookmarkStart w:id="1800" w:name="_Toc121908753"/>
      <w:bookmarkStart w:id="1801" w:name="_Toc124186548"/>
      <w:bookmarkStart w:id="1802" w:name="_Toc137240720"/>
      <w:bookmarkStart w:id="1803" w:name="_Toc137244819"/>
      <w:bookmarkStart w:id="1804" w:name="_Toc138894033"/>
      <w:bookmarkStart w:id="1805" w:name="_Toc138894265"/>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47A981D9" w14:textId="77777777" w:rsidR="00D62336" w:rsidRDefault="00063062">
      <w:pPr>
        <w:rPr>
          <w:rFonts w:eastAsia="DengXian" w:cs="v5.0.0"/>
        </w:rPr>
      </w:pPr>
      <w:bookmarkStart w:id="1806" w:name="_Toc106126771"/>
      <w:bookmarkStart w:id="1807" w:name="_Toc29811859"/>
      <w:bookmarkStart w:id="1808" w:name="_Toc61179516"/>
      <w:bookmarkStart w:id="1809" w:name="_Toc36817411"/>
      <w:bookmarkStart w:id="1810" w:name="_Toc37260333"/>
      <w:bookmarkStart w:id="1811" w:name="_Toc106177084"/>
      <w:bookmarkStart w:id="1812" w:name="_Toc114242252"/>
      <w:bookmarkStart w:id="1813" w:name="_Toc53178808"/>
      <w:bookmarkStart w:id="1814" w:name="_Toc21127650"/>
      <w:bookmarkStart w:id="1815" w:name="_Toc90422821"/>
      <w:bookmarkStart w:id="1816" w:name="_Toc82621974"/>
      <w:bookmarkStart w:id="1817" w:name="_Toc74663433"/>
      <w:bookmarkStart w:id="1818" w:name="_Toc61179046"/>
      <w:bookmarkStart w:id="1819" w:name="_Toc67916812"/>
      <w:bookmarkStart w:id="1820" w:name="_Toc45893637"/>
      <w:bookmarkStart w:id="1821" w:name="_Toc37267721"/>
      <w:bookmarkStart w:id="1822" w:name="_Toc53178357"/>
      <w:bookmarkStart w:id="1823" w:name="_Toc44712324"/>
      <w:bookmarkStart w:id="1824"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1825" w:name="_Toc121933040"/>
      <w:bookmarkStart w:id="1826" w:name="_Toc121908754"/>
      <w:bookmarkStart w:id="1827" w:name="_Toc124186549"/>
      <w:bookmarkStart w:id="1828" w:name="_Toc137240721"/>
      <w:bookmarkStart w:id="1829" w:name="_Toc137244820"/>
      <w:bookmarkStart w:id="1830" w:name="_Toc138894034"/>
      <w:bookmarkStart w:id="1831" w:name="_Toc138894266"/>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5334D3BA" w14:textId="374BF072" w:rsidR="00D62336" w:rsidRDefault="00063062">
      <w:pPr>
        <w:rPr>
          <w:rFonts w:eastAsia="DengXian"/>
        </w:rPr>
      </w:pPr>
      <w:bookmarkStart w:id="1832" w:name="_Toc53178359"/>
      <w:bookmarkStart w:id="1833" w:name="_Toc44712326"/>
      <w:bookmarkStart w:id="1834" w:name="_Toc82621976"/>
      <w:bookmarkStart w:id="1835" w:name="_Toc29811861"/>
      <w:bookmarkStart w:id="1836" w:name="_Toc36817413"/>
      <w:bookmarkStart w:id="1837" w:name="_Toc61179048"/>
      <w:bookmarkStart w:id="1838" w:name="_Toc37260335"/>
      <w:bookmarkStart w:id="1839" w:name="_Toc45893639"/>
      <w:bookmarkStart w:id="1840" w:name="_Toc106126772"/>
      <w:bookmarkStart w:id="1841" w:name="_Toc61179518"/>
      <w:bookmarkStart w:id="1842" w:name="_Toc53178810"/>
      <w:bookmarkStart w:id="1843" w:name="_Toc106177085"/>
      <w:bookmarkStart w:id="1844" w:name="_Toc21127652"/>
      <w:bookmarkStart w:id="1845" w:name="_Toc37267723"/>
      <w:bookmarkStart w:id="1846" w:name="_Toc90422823"/>
      <w:bookmarkStart w:id="1847" w:name="_Toc114242253"/>
      <w:bookmarkStart w:id="1848" w:name="_Toc104311071"/>
      <w:bookmarkStart w:id="1849" w:name="_Toc74663435"/>
      <w:bookmarkStart w:id="1850"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1851" w:name="_Toc121933041"/>
      <w:bookmarkStart w:id="1852" w:name="_Toc121908755"/>
      <w:bookmarkStart w:id="1853" w:name="_Toc124186550"/>
      <w:bookmarkStart w:id="1854" w:name="_Toc137240722"/>
      <w:bookmarkStart w:id="1855" w:name="_Toc137244821"/>
      <w:bookmarkStart w:id="1856" w:name="_Toc138894035"/>
      <w:bookmarkStart w:id="1857" w:name="_Toc138894267"/>
      <w:r>
        <w:rPr>
          <w:rFonts w:eastAsia="DengXian"/>
        </w:rPr>
        <w:lastRenderedPageBreak/>
        <w:t>9.6.2</w:t>
      </w:r>
      <w:r>
        <w:rPr>
          <w:rFonts w:eastAsia="DengXian"/>
        </w:rPr>
        <w:tab/>
        <w:t>OTA modulation quality</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475ED9A4" w14:textId="77777777" w:rsidR="00D62336" w:rsidRDefault="00063062" w:rsidP="004C5738">
      <w:pPr>
        <w:pStyle w:val="Heading4"/>
        <w:rPr>
          <w:rFonts w:eastAsia="DengXian"/>
        </w:rPr>
      </w:pPr>
      <w:bookmarkStart w:id="1858" w:name="_Toc37260336"/>
      <w:bookmarkStart w:id="1859" w:name="_Toc61179519"/>
      <w:bookmarkStart w:id="1860" w:name="_Toc74663436"/>
      <w:bookmarkStart w:id="1861" w:name="_Toc53178360"/>
      <w:bookmarkStart w:id="1862" w:name="_Toc37267724"/>
      <w:bookmarkStart w:id="1863" w:name="_Toc114242254"/>
      <w:bookmarkStart w:id="1864" w:name="_Toc82621977"/>
      <w:bookmarkStart w:id="1865" w:name="_Toc90422824"/>
      <w:bookmarkStart w:id="1866" w:name="_Toc61179049"/>
      <w:bookmarkStart w:id="1867" w:name="_Toc67916815"/>
      <w:bookmarkStart w:id="1868" w:name="_Toc44712327"/>
      <w:bookmarkStart w:id="1869" w:name="_Toc104311072"/>
      <w:bookmarkStart w:id="1870" w:name="_Toc36817414"/>
      <w:bookmarkStart w:id="1871" w:name="_Toc53178811"/>
      <w:bookmarkStart w:id="1872" w:name="_Toc106177086"/>
      <w:bookmarkStart w:id="1873" w:name="_Toc21127653"/>
      <w:bookmarkStart w:id="1874" w:name="_Toc45893640"/>
      <w:bookmarkStart w:id="1875" w:name="_Toc29811862"/>
      <w:bookmarkStart w:id="1876" w:name="_Toc106126773"/>
      <w:bookmarkStart w:id="1877" w:name="_Toc121933042"/>
      <w:bookmarkStart w:id="1878" w:name="_Toc121908756"/>
      <w:bookmarkStart w:id="1879" w:name="_Toc124186551"/>
      <w:bookmarkStart w:id="1880" w:name="_Toc137240723"/>
      <w:bookmarkStart w:id="1881" w:name="_Toc137244822"/>
      <w:bookmarkStart w:id="1882" w:name="_Toc138894036"/>
      <w:bookmarkStart w:id="1883" w:name="_Toc138894268"/>
      <w:r>
        <w:rPr>
          <w:rFonts w:eastAsia="DengXian"/>
        </w:rPr>
        <w:t>9.6.2.1</w:t>
      </w:r>
      <w:r>
        <w:rPr>
          <w:rFonts w:eastAsia="DengXian"/>
        </w:rPr>
        <w:tab/>
        <w:t>General</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1CD04B43" w14:textId="77777777" w:rsidR="00D62336" w:rsidRDefault="00063062">
      <w:pPr>
        <w:rPr>
          <w:rFonts w:eastAsia="DengXian"/>
        </w:rPr>
      </w:pPr>
      <w:bookmarkStart w:id="1884" w:name="_Toc37260337"/>
      <w:bookmarkStart w:id="1885" w:name="_Toc61179050"/>
      <w:bookmarkStart w:id="1886" w:name="_Toc29811863"/>
      <w:bookmarkStart w:id="1887" w:name="_Toc90422825"/>
      <w:bookmarkStart w:id="1888" w:name="_Toc37267725"/>
      <w:bookmarkStart w:id="1889" w:name="_Toc82621978"/>
      <w:bookmarkStart w:id="1890" w:name="_Toc53178361"/>
      <w:bookmarkStart w:id="1891" w:name="_Toc44712328"/>
      <w:bookmarkStart w:id="1892" w:name="_Toc106126774"/>
      <w:bookmarkStart w:id="1893" w:name="_Toc36817415"/>
      <w:bookmarkStart w:id="1894" w:name="_Toc106177087"/>
      <w:bookmarkStart w:id="1895" w:name="_Toc45893641"/>
      <w:bookmarkStart w:id="1896" w:name="_Toc53178812"/>
      <w:bookmarkStart w:id="1897" w:name="_Toc61179520"/>
      <w:bookmarkStart w:id="1898" w:name="_Toc67916816"/>
      <w:bookmarkStart w:id="1899" w:name="_Toc21127654"/>
      <w:bookmarkStart w:id="1900" w:name="_Toc104311073"/>
      <w:bookmarkStart w:id="1901" w:name="_Toc114242255"/>
      <w:bookmarkStart w:id="1902"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1903" w:name="_Toc121933043"/>
      <w:bookmarkStart w:id="1904" w:name="_Toc121908757"/>
      <w:bookmarkStart w:id="1905" w:name="_Toc124186552"/>
      <w:bookmarkStart w:id="1906" w:name="_Toc137240724"/>
      <w:bookmarkStart w:id="1907" w:name="_Toc137244823"/>
      <w:bookmarkStart w:id="1908" w:name="_Toc138894037"/>
      <w:bookmarkStart w:id="1909" w:name="_Toc138894269"/>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618017B1" w14:textId="5910EB80" w:rsidR="00D62336" w:rsidRDefault="00063062">
      <w:pPr>
        <w:rPr>
          <w:rFonts w:eastAsia="DengXian"/>
        </w:rPr>
      </w:pPr>
      <w:bookmarkStart w:id="1910" w:name="_Toc82621981"/>
      <w:bookmarkStart w:id="1911" w:name="_Toc67916819"/>
      <w:bookmarkStart w:id="1912" w:name="_Toc37260340"/>
      <w:bookmarkStart w:id="1913" w:name="_Toc106177088"/>
      <w:bookmarkStart w:id="1914" w:name="_Toc74663440"/>
      <w:bookmarkStart w:id="1915" w:name="_Toc53178815"/>
      <w:bookmarkStart w:id="1916" w:name="_Toc29811866"/>
      <w:bookmarkStart w:id="1917" w:name="_Toc90422828"/>
      <w:bookmarkStart w:id="1918" w:name="_Toc106126775"/>
      <w:bookmarkStart w:id="1919" w:name="_Toc44712331"/>
      <w:bookmarkStart w:id="1920" w:name="_Toc114242256"/>
      <w:bookmarkStart w:id="1921" w:name="_Toc37267728"/>
      <w:bookmarkStart w:id="1922" w:name="_Toc61179053"/>
      <w:bookmarkStart w:id="1923" w:name="_Toc61179523"/>
      <w:bookmarkStart w:id="1924" w:name="_Toc21127657"/>
      <w:bookmarkStart w:id="1925" w:name="_Toc36817418"/>
      <w:bookmarkStart w:id="1926" w:name="_Toc53178364"/>
      <w:bookmarkStart w:id="1927" w:name="_Toc45893644"/>
      <w:bookmarkStart w:id="192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1929" w:name="_Toc121933044"/>
      <w:bookmarkStart w:id="1930" w:name="_Toc121908758"/>
      <w:bookmarkStart w:id="1931" w:name="_Toc124186553"/>
      <w:bookmarkStart w:id="1932" w:name="_Toc137240725"/>
      <w:bookmarkStart w:id="1933" w:name="_Toc137244824"/>
      <w:bookmarkStart w:id="1934" w:name="_Toc138894038"/>
      <w:bookmarkStart w:id="1935" w:name="_Toc138894270"/>
      <w:r>
        <w:rPr>
          <w:rFonts w:eastAsia="DengXian"/>
          <w:lang w:val="en-US"/>
        </w:rPr>
        <w:t>9.6.3</w:t>
      </w:r>
      <w:r>
        <w:rPr>
          <w:rFonts w:eastAsia="DengXian"/>
          <w:lang w:val="en-US"/>
        </w:rPr>
        <w:tab/>
        <w:t>OTA time alignment error</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1936" w:name="_Toc4951"/>
      <w:bookmarkStart w:id="1937" w:name="_Toc121933045"/>
      <w:bookmarkStart w:id="1938" w:name="_Toc121908759"/>
      <w:bookmarkStart w:id="1939" w:name="_Toc124186554"/>
      <w:bookmarkStart w:id="1940" w:name="_Toc137244825"/>
      <w:bookmarkStart w:id="1941" w:name="_Toc138894039"/>
      <w:bookmarkStart w:id="1942" w:name="_Toc138894271"/>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1936"/>
      <w:bookmarkEnd w:id="1937"/>
      <w:bookmarkEnd w:id="1938"/>
      <w:bookmarkEnd w:id="1939"/>
      <w:bookmarkEnd w:id="1940"/>
      <w:bookmarkEnd w:id="1941"/>
      <w:bookmarkEnd w:id="1942"/>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1943" w:name="_Toc4523"/>
      <w:bookmarkStart w:id="1944" w:name="_Toc121933046"/>
      <w:bookmarkStart w:id="1945" w:name="_Toc121908760"/>
      <w:bookmarkStart w:id="1946" w:name="_Toc124186555"/>
      <w:bookmarkStart w:id="1947" w:name="_Toc137240727"/>
      <w:bookmarkStart w:id="1948" w:name="_Toc137244826"/>
      <w:bookmarkStart w:id="1949" w:name="_Toc138894040"/>
      <w:bookmarkStart w:id="1950" w:name="_Toc138894272"/>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1943"/>
      <w:bookmarkEnd w:id="1944"/>
      <w:bookmarkEnd w:id="1945"/>
      <w:bookmarkEnd w:id="1946"/>
      <w:bookmarkEnd w:id="1947"/>
      <w:bookmarkEnd w:id="1948"/>
      <w:bookmarkEnd w:id="1949"/>
      <w:bookmarkEnd w:id="1950"/>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1951" w:name="_Toc74663444"/>
      <w:bookmarkStart w:id="1952" w:name="_Toc37267732"/>
      <w:bookmarkStart w:id="1953" w:name="_Toc61179527"/>
      <w:bookmarkStart w:id="1954" w:name="_Toc44712335"/>
      <w:bookmarkStart w:id="1955" w:name="_Toc21127661"/>
      <w:bookmarkStart w:id="1956" w:name="_Toc27144"/>
      <w:bookmarkStart w:id="1957" w:name="_Toc36817422"/>
      <w:bookmarkStart w:id="1958" w:name="_Toc29811870"/>
      <w:bookmarkStart w:id="1959" w:name="_Toc37260344"/>
      <w:bookmarkStart w:id="1960" w:name="_Toc67916823"/>
      <w:bookmarkStart w:id="1961" w:name="_Toc53178819"/>
      <w:bookmarkStart w:id="1962" w:name="_Toc53178368"/>
      <w:bookmarkStart w:id="1963" w:name="_Toc61179057"/>
      <w:bookmarkStart w:id="1964" w:name="_Toc45893648"/>
      <w:bookmarkStart w:id="1965" w:name="_Toc121933047"/>
      <w:bookmarkStart w:id="1966" w:name="_Toc121908761"/>
      <w:bookmarkStart w:id="1967" w:name="_Toc124186556"/>
      <w:bookmarkStart w:id="1968" w:name="_Toc137240728"/>
      <w:bookmarkStart w:id="1969" w:name="_Toc137244827"/>
      <w:bookmarkStart w:id="1970" w:name="_Toc138894041"/>
      <w:bookmarkStart w:id="1971" w:name="_Toc138894273"/>
      <w:r>
        <w:t>9.7</w:t>
      </w:r>
      <w:r>
        <w:tab/>
        <w:t>OTA unwanted emissions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002C11A0" w14:textId="77777777" w:rsidR="00D62336" w:rsidRDefault="00063062" w:rsidP="00E302CE">
      <w:pPr>
        <w:pStyle w:val="Heading3"/>
        <w:rPr>
          <w:rFonts w:eastAsia="DengXian"/>
        </w:rPr>
      </w:pPr>
      <w:bookmarkStart w:id="1972" w:name="_Toc53178369"/>
      <w:bookmarkStart w:id="1973" w:name="_Toc114242258"/>
      <w:bookmarkStart w:id="1974" w:name="_Toc61179528"/>
      <w:bookmarkStart w:id="1975" w:name="_Toc106126777"/>
      <w:bookmarkStart w:id="1976" w:name="_Toc36817423"/>
      <w:bookmarkStart w:id="1977" w:name="_Toc104311076"/>
      <w:bookmarkStart w:id="1978" w:name="_Toc45893649"/>
      <w:bookmarkStart w:id="1979" w:name="_Toc37260345"/>
      <w:bookmarkStart w:id="1980" w:name="_Toc67916824"/>
      <w:bookmarkStart w:id="1981" w:name="_Toc44712336"/>
      <w:bookmarkStart w:id="1982" w:name="_Toc74663445"/>
      <w:bookmarkStart w:id="1983" w:name="_Toc53178820"/>
      <w:bookmarkStart w:id="1984" w:name="_Toc61179058"/>
      <w:bookmarkStart w:id="1985" w:name="_Toc90422833"/>
      <w:bookmarkStart w:id="1986" w:name="_Toc29811871"/>
      <w:bookmarkStart w:id="1987" w:name="_Toc21127662"/>
      <w:bookmarkStart w:id="1988" w:name="_Toc106177090"/>
      <w:bookmarkStart w:id="1989" w:name="_Toc82621986"/>
      <w:bookmarkStart w:id="1990" w:name="_Toc37267733"/>
      <w:bookmarkStart w:id="1991" w:name="_Toc121933048"/>
      <w:bookmarkStart w:id="1992" w:name="_Toc121908762"/>
      <w:bookmarkStart w:id="1993" w:name="_Toc124186557"/>
      <w:bookmarkStart w:id="1994" w:name="_Toc137240729"/>
      <w:bookmarkStart w:id="1995" w:name="_Toc137244828"/>
      <w:bookmarkStart w:id="1996" w:name="_Toc138894042"/>
      <w:bookmarkStart w:id="1997" w:name="_Toc138894274"/>
      <w:r>
        <w:rPr>
          <w:rFonts w:eastAsia="DengXian"/>
        </w:rPr>
        <w:t>9.7.1</w:t>
      </w:r>
      <w:r>
        <w:rPr>
          <w:rFonts w:eastAsia="DengXian"/>
        </w:rPr>
        <w:tab/>
        <w:t>General</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35ACD2F6" w14:textId="77777777" w:rsidR="00D62336" w:rsidRDefault="00063062">
      <w:pPr>
        <w:rPr>
          <w:rFonts w:eastAsia="DengXian"/>
        </w:rPr>
      </w:pPr>
      <w:bookmarkStart w:id="1998" w:name="_Hlk505597907"/>
      <w:bookmarkStart w:id="1999" w:name="_Toc61179529"/>
      <w:bookmarkStart w:id="2000" w:name="_Toc45893650"/>
      <w:bookmarkStart w:id="2001" w:name="_Toc53178370"/>
      <w:bookmarkStart w:id="2002" w:name="_Toc114242259"/>
      <w:bookmarkStart w:id="2003" w:name="_Toc53178821"/>
      <w:bookmarkStart w:id="2004" w:name="_Toc61179059"/>
      <w:bookmarkStart w:id="2005" w:name="_Toc44712337"/>
      <w:bookmarkStart w:id="2006" w:name="_Toc36817424"/>
      <w:bookmarkStart w:id="2007" w:name="_Toc37267734"/>
      <w:bookmarkStart w:id="2008" w:name="_Toc106177091"/>
      <w:bookmarkStart w:id="2009" w:name="_Toc74663446"/>
      <w:bookmarkStart w:id="2010" w:name="_Toc29811872"/>
      <w:bookmarkStart w:id="2011" w:name="_Toc104311077"/>
      <w:bookmarkStart w:id="2012" w:name="_Toc21127663"/>
      <w:bookmarkStart w:id="2013" w:name="_Toc106126778"/>
      <w:bookmarkStart w:id="2014" w:name="_Toc37260346"/>
      <w:bookmarkStart w:id="2015" w:name="_Toc67916825"/>
      <w:bookmarkStart w:id="2016" w:name="_Toc82621987"/>
      <w:bookmarkStart w:id="2017"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lastRenderedPageBreak/>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1998"/>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2018" w:name="_Toc121933049"/>
      <w:bookmarkStart w:id="2019" w:name="_Toc121908763"/>
      <w:bookmarkStart w:id="2020" w:name="_Toc124186558"/>
      <w:bookmarkStart w:id="2021" w:name="_Toc137240730"/>
      <w:bookmarkStart w:id="2022" w:name="_Toc137244829"/>
      <w:bookmarkStart w:id="2023" w:name="_Toc138894043"/>
      <w:bookmarkStart w:id="2024" w:name="_Toc138894275"/>
      <w:r>
        <w:rPr>
          <w:rFonts w:eastAsia="DengXian"/>
        </w:rPr>
        <w:t>9.7.2</w:t>
      </w:r>
      <w:r>
        <w:rPr>
          <w:rFonts w:eastAsia="DengXian"/>
        </w:rPr>
        <w:tab/>
        <w:t>OTA occupied bandwidth</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DB78CF" w14:textId="77777777" w:rsidR="00D62336" w:rsidRDefault="00063062" w:rsidP="00C77732">
      <w:pPr>
        <w:pStyle w:val="Heading4"/>
        <w:rPr>
          <w:rFonts w:eastAsia="DengXian"/>
        </w:rPr>
      </w:pPr>
      <w:bookmarkStart w:id="2025" w:name="_Toc37267735"/>
      <w:bookmarkStart w:id="2026" w:name="_Toc45893651"/>
      <w:bookmarkStart w:id="2027" w:name="_Toc53178371"/>
      <w:bookmarkStart w:id="2028" w:name="_Toc44712338"/>
      <w:bookmarkStart w:id="2029" w:name="_Toc82621988"/>
      <w:bookmarkStart w:id="2030" w:name="_Toc90422835"/>
      <w:bookmarkStart w:id="2031" w:name="_Toc104311078"/>
      <w:bookmarkStart w:id="2032" w:name="_Toc61179530"/>
      <w:bookmarkStart w:id="2033" w:name="_Toc74663447"/>
      <w:bookmarkStart w:id="2034" w:name="_Toc106177092"/>
      <w:bookmarkStart w:id="2035" w:name="_Toc37260347"/>
      <w:bookmarkStart w:id="2036" w:name="_Toc61179060"/>
      <w:bookmarkStart w:id="2037" w:name="_Toc106126779"/>
      <w:bookmarkStart w:id="2038" w:name="_Toc29811873"/>
      <w:bookmarkStart w:id="2039" w:name="_Toc53178822"/>
      <w:bookmarkStart w:id="2040" w:name="_Toc114242260"/>
      <w:bookmarkStart w:id="2041" w:name="_Toc21127664"/>
      <w:bookmarkStart w:id="2042" w:name="_Toc67916826"/>
      <w:bookmarkStart w:id="2043" w:name="_Toc36817425"/>
      <w:bookmarkStart w:id="2044" w:name="_Toc121933050"/>
      <w:bookmarkStart w:id="2045" w:name="_Toc121908764"/>
      <w:bookmarkStart w:id="2046" w:name="_Toc124186559"/>
      <w:bookmarkStart w:id="2047" w:name="_Toc137240731"/>
      <w:bookmarkStart w:id="2048" w:name="_Toc137244830"/>
      <w:bookmarkStart w:id="2049" w:name="_Toc138894044"/>
      <w:bookmarkStart w:id="2050" w:name="_Toc138894276"/>
      <w:r>
        <w:rPr>
          <w:rFonts w:eastAsia="DengXian"/>
        </w:rPr>
        <w:t>9.7.2.1</w:t>
      </w:r>
      <w:r>
        <w:rPr>
          <w:rFonts w:eastAsia="DengXian"/>
        </w:rPr>
        <w:tab/>
        <w:t>General</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6B6777D" w14:textId="77777777" w:rsidR="00D62336" w:rsidRDefault="00063062">
      <w:pPr>
        <w:rPr>
          <w:rFonts w:eastAsia="DengXian"/>
        </w:rPr>
      </w:pPr>
      <w:bookmarkStart w:id="2051" w:name="_Toc74663448"/>
      <w:bookmarkStart w:id="2052" w:name="_Toc61179531"/>
      <w:bookmarkStart w:id="2053" w:name="_Toc67916827"/>
      <w:bookmarkStart w:id="2054" w:name="_Toc53178372"/>
      <w:bookmarkStart w:id="2055" w:name="_Toc82621989"/>
      <w:bookmarkStart w:id="2056" w:name="_Toc37260348"/>
      <w:bookmarkStart w:id="2057" w:name="_Toc53178823"/>
      <w:bookmarkStart w:id="2058" w:name="_Toc29811874"/>
      <w:bookmarkStart w:id="2059" w:name="_Toc44712339"/>
      <w:bookmarkStart w:id="2060" w:name="_Toc45893652"/>
      <w:bookmarkStart w:id="2061" w:name="_Toc104311079"/>
      <w:bookmarkStart w:id="2062" w:name="_Toc21127665"/>
      <w:bookmarkStart w:id="2063" w:name="_Toc106126780"/>
      <w:bookmarkStart w:id="2064" w:name="_Toc36817426"/>
      <w:bookmarkStart w:id="2065" w:name="_Toc61179061"/>
      <w:bookmarkStart w:id="2066" w:name="_Toc106177093"/>
      <w:bookmarkStart w:id="2067" w:name="_Toc90422836"/>
      <w:bookmarkStart w:id="2068" w:name="_Toc37267736"/>
      <w:bookmarkStart w:id="2069"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2070" w:name="_Toc121933051"/>
      <w:bookmarkStart w:id="2071" w:name="_Toc121908765"/>
      <w:bookmarkStart w:id="2072" w:name="_Toc124186560"/>
      <w:bookmarkStart w:id="2073" w:name="_Toc137240732"/>
      <w:bookmarkStart w:id="2074" w:name="_Toc137244831"/>
      <w:bookmarkStart w:id="2075" w:name="_Toc138894045"/>
      <w:bookmarkStart w:id="2076" w:name="_Toc138894277"/>
      <w:r>
        <w:rPr>
          <w:rFonts w:eastAsia="DengXian"/>
        </w:rPr>
        <w:t>9.7.2.2</w:t>
      </w:r>
      <w:r>
        <w:rPr>
          <w:rFonts w:eastAsia="DengXian"/>
        </w:rPr>
        <w:tab/>
        <w:t xml:space="preserve">Minimum requirement for </w:t>
      </w:r>
      <w:r>
        <w:rPr>
          <w:rFonts w:eastAsia="DengXian"/>
          <w:i/>
        </w:rPr>
        <w:t>SAN type 1-O</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8E512B3" w14:textId="1996C697" w:rsidR="00D62336" w:rsidRDefault="00063062">
      <w:pPr>
        <w:rPr>
          <w:rFonts w:eastAsia="DengXian" w:cs="v5.0.0"/>
          <w:snapToGrid w:val="0"/>
        </w:rPr>
      </w:pPr>
      <w:bookmarkStart w:id="2077" w:name="_Toc106177094"/>
      <w:bookmarkStart w:id="2078" w:name="_Toc82621990"/>
      <w:bookmarkStart w:id="2079" w:name="_Toc114242262"/>
      <w:bookmarkStart w:id="2080" w:name="_Toc104311080"/>
      <w:bookmarkStart w:id="2081" w:name="_Toc21127666"/>
      <w:bookmarkStart w:id="2082" w:name="_Toc90422837"/>
      <w:bookmarkStart w:id="2083" w:name="_Toc53178824"/>
      <w:bookmarkStart w:id="2084" w:name="_Toc61179062"/>
      <w:bookmarkStart w:id="2085" w:name="_Toc36817427"/>
      <w:bookmarkStart w:id="2086" w:name="_Toc44712340"/>
      <w:bookmarkStart w:id="2087" w:name="_Toc29811875"/>
      <w:bookmarkStart w:id="2088" w:name="_Toc45893653"/>
      <w:bookmarkStart w:id="2089" w:name="_Toc74663449"/>
      <w:bookmarkStart w:id="2090" w:name="_Toc106126781"/>
      <w:bookmarkStart w:id="2091" w:name="_Toc53178373"/>
      <w:bookmarkStart w:id="2092" w:name="_Toc61179532"/>
      <w:bookmarkStart w:id="2093" w:name="_Toc37267737"/>
      <w:bookmarkStart w:id="2094" w:name="_Toc67916828"/>
      <w:bookmarkStart w:id="2095"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2096" w:name="_Toc121933052"/>
      <w:bookmarkStart w:id="2097" w:name="_Toc121908766"/>
      <w:bookmarkStart w:id="2098" w:name="_Toc124186561"/>
      <w:bookmarkStart w:id="2099" w:name="_Toc137240733"/>
      <w:bookmarkStart w:id="2100" w:name="_Toc137244832"/>
      <w:bookmarkStart w:id="2101" w:name="_Toc138894046"/>
      <w:bookmarkStart w:id="2102" w:name="_Toc138894278"/>
      <w:r>
        <w:rPr>
          <w:rFonts w:eastAsia="DengXian"/>
        </w:rPr>
        <w:t>9.7.3</w:t>
      </w:r>
      <w:r>
        <w:rPr>
          <w:rFonts w:eastAsia="DengXian"/>
        </w:rPr>
        <w:tab/>
        <w:t>OTA Adjacent Channel Leakage Power Ratio (ACLR)</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370214C4" w14:textId="77777777" w:rsidR="00D62336" w:rsidRDefault="00063062" w:rsidP="00C77732">
      <w:pPr>
        <w:pStyle w:val="Heading4"/>
        <w:rPr>
          <w:rFonts w:eastAsia="DengXian"/>
        </w:rPr>
      </w:pPr>
      <w:bookmarkStart w:id="2103" w:name="_Toc74663450"/>
      <w:bookmarkStart w:id="2104" w:name="_Toc37260350"/>
      <w:bookmarkStart w:id="2105" w:name="_Toc90422838"/>
      <w:bookmarkStart w:id="2106" w:name="_Toc114242263"/>
      <w:bookmarkStart w:id="2107" w:name="_Toc53178374"/>
      <w:bookmarkStart w:id="2108" w:name="_Toc104311081"/>
      <w:bookmarkStart w:id="2109" w:name="_Toc106177095"/>
      <w:bookmarkStart w:id="2110" w:name="_Toc53178825"/>
      <w:bookmarkStart w:id="2111" w:name="_Toc44712341"/>
      <w:bookmarkStart w:id="2112" w:name="_Toc29811876"/>
      <w:bookmarkStart w:id="2113" w:name="_Toc61179063"/>
      <w:bookmarkStart w:id="2114" w:name="_Toc106126782"/>
      <w:bookmarkStart w:id="2115" w:name="_Toc36817428"/>
      <w:bookmarkStart w:id="2116" w:name="_Toc21127667"/>
      <w:bookmarkStart w:id="2117" w:name="_Toc61179533"/>
      <w:bookmarkStart w:id="2118" w:name="_Toc67916829"/>
      <w:bookmarkStart w:id="2119" w:name="_Toc45893654"/>
      <w:bookmarkStart w:id="2120" w:name="_Toc82621991"/>
      <w:bookmarkStart w:id="2121" w:name="_Toc37267738"/>
      <w:bookmarkStart w:id="2122" w:name="_Toc121933053"/>
      <w:bookmarkStart w:id="2123" w:name="_Toc121908767"/>
      <w:bookmarkStart w:id="2124" w:name="_Toc124186562"/>
      <w:bookmarkStart w:id="2125" w:name="_Toc137240734"/>
      <w:bookmarkStart w:id="2126" w:name="_Toc137244833"/>
      <w:bookmarkStart w:id="2127" w:name="_Toc138894047"/>
      <w:bookmarkStart w:id="2128" w:name="_Toc138894279"/>
      <w:r>
        <w:rPr>
          <w:rFonts w:eastAsia="DengXian"/>
        </w:rPr>
        <w:t>9.7.3.1</w:t>
      </w:r>
      <w:r>
        <w:rPr>
          <w:rFonts w:eastAsia="DengXian"/>
        </w:rPr>
        <w:tab/>
        <w:t>General</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5E37480" w14:textId="77777777" w:rsidR="00D62336" w:rsidRDefault="00063062">
      <w:pPr>
        <w:rPr>
          <w:rFonts w:eastAsia="DengXian"/>
        </w:rPr>
      </w:pPr>
      <w:bookmarkStart w:id="2129" w:name="_Toc67916830"/>
      <w:bookmarkStart w:id="2130" w:name="_Toc61179064"/>
      <w:bookmarkStart w:id="2131" w:name="_Toc44712342"/>
      <w:bookmarkStart w:id="2132" w:name="_Toc82621992"/>
      <w:bookmarkStart w:id="2133" w:name="_Toc29811877"/>
      <w:bookmarkStart w:id="2134" w:name="_Toc53178826"/>
      <w:bookmarkStart w:id="2135" w:name="_Toc53178375"/>
      <w:bookmarkStart w:id="2136" w:name="_Toc21127668"/>
      <w:bookmarkStart w:id="2137" w:name="_Toc104311082"/>
      <w:bookmarkStart w:id="2138" w:name="_Toc90422839"/>
      <w:bookmarkStart w:id="2139" w:name="_Toc106126783"/>
      <w:bookmarkStart w:id="2140" w:name="_Toc61179534"/>
      <w:bookmarkStart w:id="2141" w:name="_Toc74663451"/>
      <w:bookmarkStart w:id="2142" w:name="_Toc106177096"/>
      <w:bookmarkStart w:id="2143" w:name="_Toc37260351"/>
      <w:bookmarkStart w:id="2144" w:name="_Toc37267739"/>
      <w:bookmarkStart w:id="2145" w:name="_Toc114242264"/>
      <w:bookmarkStart w:id="2146" w:name="_Toc36817429"/>
      <w:bookmarkStart w:id="2147"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2148" w:name="_Toc121933054"/>
      <w:bookmarkStart w:id="2149" w:name="_Toc121908768"/>
      <w:bookmarkStart w:id="2150" w:name="_Toc124186563"/>
      <w:bookmarkStart w:id="2151" w:name="_Toc137240735"/>
      <w:bookmarkStart w:id="2152" w:name="_Toc137244834"/>
      <w:bookmarkStart w:id="2153" w:name="_Toc138894048"/>
      <w:bookmarkStart w:id="2154" w:name="_Toc138894280"/>
      <w:r>
        <w:rPr>
          <w:rFonts w:eastAsia="DengXian"/>
        </w:rPr>
        <w:t>9.7.3.2</w:t>
      </w:r>
      <w:r>
        <w:rPr>
          <w:rFonts w:eastAsia="DengXian"/>
        </w:rPr>
        <w:tab/>
        <w:t xml:space="preserve">Minimum requirement for </w:t>
      </w:r>
      <w:r>
        <w:rPr>
          <w:rFonts w:eastAsia="DengXian"/>
          <w:i/>
        </w:rPr>
        <w:t>SAN type 1-O</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2155" w:name="_Toc82621994"/>
      <w:bookmarkStart w:id="2156" w:name="_Toc44712344"/>
      <w:bookmarkStart w:id="2157" w:name="_Toc61179066"/>
      <w:bookmarkStart w:id="2158" w:name="_Toc53178377"/>
      <w:bookmarkStart w:id="2159" w:name="_Toc53178828"/>
      <w:bookmarkStart w:id="2160" w:name="_Toc106126784"/>
      <w:bookmarkStart w:id="2161" w:name="_Toc45893657"/>
      <w:bookmarkStart w:id="2162" w:name="_Toc36817431"/>
      <w:bookmarkStart w:id="2163" w:name="_Toc114242265"/>
      <w:bookmarkStart w:id="2164" w:name="_Toc67916832"/>
      <w:bookmarkStart w:id="2165" w:name="_Toc37260353"/>
      <w:bookmarkStart w:id="2166" w:name="_Toc106177097"/>
      <w:bookmarkStart w:id="2167" w:name="_Toc104311083"/>
      <w:bookmarkStart w:id="2168" w:name="_Toc61179536"/>
      <w:bookmarkStart w:id="2169" w:name="_Toc90422841"/>
      <w:bookmarkStart w:id="2170" w:name="_Toc21127670"/>
      <w:bookmarkStart w:id="2171" w:name="_Toc74663453"/>
      <w:bookmarkStart w:id="2172" w:name="_Toc37267741"/>
      <w:bookmarkStart w:id="2173" w:name="_Toc29811879"/>
      <w:bookmarkStart w:id="2174" w:name="_Toc121933055"/>
      <w:bookmarkStart w:id="2175" w:name="_Toc121908769"/>
      <w:bookmarkStart w:id="2176" w:name="_Toc124186564"/>
      <w:bookmarkStart w:id="2177" w:name="_Toc137240736"/>
      <w:bookmarkStart w:id="2178" w:name="_Toc137244835"/>
      <w:bookmarkStart w:id="2179" w:name="_Toc138894049"/>
      <w:bookmarkStart w:id="2180" w:name="_Toc138894281"/>
      <w:r>
        <w:rPr>
          <w:rFonts w:eastAsia="DengXian"/>
        </w:rPr>
        <w:t>9.7.4</w:t>
      </w:r>
      <w:r>
        <w:rPr>
          <w:rFonts w:eastAsia="DengXian"/>
        </w:rPr>
        <w:tab/>
        <w:t>OTA</w:t>
      </w:r>
      <w:bookmarkStart w:id="2181" w:name="_Hlk496084370"/>
      <w:r>
        <w:rPr>
          <w:rFonts w:eastAsia="DengXian"/>
        </w:rPr>
        <w:t xml:space="preserve"> operating band unwanted emissions</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8125B63" w14:textId="77777777" w:rsidR="00D62336" w:rsidRDefault="00063062" w:rsidP="00F660AA">
      <w:pPr>
        <w:pStyle w:val="Heading4"/>
        <w:rPr>
          <w:rFonts w:eastAsia="DengXian"/>
        </w:rPr>
      </w:pPr>
      <w:bookmarkStart w:id="2182" w:name="_Toc53178378"/>
      <w:bookmarkStart w:id="2183" w:name="_Toc74663454"/>
      <w:bookmarkStart w:id="2184" w:name="_Toc29811880"/>
      <w:bookmarkStart w:id="2185" w:name="_Toc44712345"/>
      <w:bookmarkStart w:id="2186" w:name="_Toc37267742"/>
      <w:bookmarkStart w:id="2187" w:name="_Toc61179067"/>
      <w:bookmarkStart w:id="2188" w:name="_Toc21127671"/>
      <w:bookmarkStart w:id="2189" w:name="_Toc36817432"/>
      <w:bookmarkStart w:id="2190" w:name="_Toc106177098"/>
      <w:bookmarkStart w:id="2191" w:name="_Toc37260354"/>
      <w:bookmarkStart w:id="2192" w:name="_Toc90422842"/>
      <w:bookmarkStart w:id="2193" w:name="_Toc82621995"/>
      <w:bookmarkStart w:id="2194" w:name="_Toc53178829"/>
      <w:bookmarkStart w:id="2195" w:name="_Toc45893658"/>
      <w:bookmarkStart w:id="2196" w:name="_Toc104311084"/>
      <w:bookmarkStart w:id="2197" w:name="_Toc67916833"/>
      <w:bookmarkStart w:id="2198" w:name="_Toc114242266"/>
      <w:bookmarkStart w:id="2199" w:name="_Toc106126785"/>
      <w:bookmarkStart w:id="2200" w:name="_Toc61179537"/>
      <w:bookmarkStart w:id="2201" w:name="_Toc121933056"/>
      <w:bookmarkStart w:id="2202" w:name="_Toc121908770"/>
      <w:bookmarkStart w:id="2203" w:name="_Toc124186565"/>
      <w:bookmarkStart w:id="2204" w:name="_Toc137240737"/>
      <w:bookmarkStart w:id="2205" w:name="_Toc137244836"/>
      <w:bookmarkStart w:id="2206" w:name="_Toc138894050"/>
      <w:bookmarkStart w:id="2207" w:name="_Toc138894282"/>
      <w:r>
        <w:rPr>
          <w:rFonts w:eastAsia="DengXian"/>
        </w:rPr>
        <w:t>9.7.4.1</w:t>
      </w:r>
      <w:r>
        <w:rPr>
          <w:rFonts w:eastAsia="DengXian"/>
        </w:rPr>
        <w:tab/>
        <w:t>General</w:t>
      </w:r>
      <w:bookmarkStart w:id="2208" w:name="_Toc44712346"/>
      <w:bookmarkStart w:id="2209" w:name="_Toc36817433"/>
      <w:bookmarkStart w:id="2210" w:name="_Toc45893659"/>
      <w:bookmarkStart w:id="2211" w:name="_Toc61179068"/>
      <w:bookmarkStart w:id="2212" w:name="_Toc106126786"/>
      <w:bookmarkStart w:id="2213" w:name="_Toc74663455"/>
      <w:bookmarkStart w:id="2214" w:name="_Toc37260355"/>
      <w:bookmarkStart w:id="2215" w:name="_Toc53178830"/>
      <w:bookmarkStart w:id="2216" w:name="_Toc82621996"/>
      <w:bookmarkStart w:id="2217" w:name="_Toc90422843"/>
      <w:bookmarkStart w:id="2218" w:name="_Toc29811881"/>
      <w:bookmarkStart w:id="2219" w:name="_Toc67916834"/>
      <w:bookmarkStart w:id="2220" w:name="_Toc21127672"/>
      <w:bookmarkStart w:id="2221" w:name="_Toc114242267"/>
      <w:bookmarkStart w:id="2222" w:name="_Toc61179538"/>
      <w:bookmarkStart w:id="2223" w:name="_Toc53178379"/>
      <w:bookmarkStart w:id="2224" w:name="_Toc37267743"/>
      <w:bookmarkStart w:id="2225" w:name="_Toc104311085"/>
      <w:bookmarkStart w:id="2226" w:name="_Toc106177099"/>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2227" w:name="_Toc121933057"/>
      <w:bookmarkStart w:id="2228" w:name="_Toc121908771"/>
      <w:bookmarkStart w:id="2229" w:name="_Toc124186566"/>
      <w:bookmarkStart w:id="2230" w:name="_Toc137240738"/>
      <w:bookmarkStart w:id="2231" w:name="_Toc137244837"/>
      <w:bookmarkStart w:id="2232" w:name="_Toc138894051"/>
      <w:bookmarkStart w:id="2233" w:name="_Toc138894283"/>
      <w:r>
        <w:rPr>
          <w:rFonts w:eastAsia="DengXian"/>
        </w:rPr>
        <w:t>9.7.4.2</w:t>
      </w:r>
      <w:r>
        <w:rPr>
          <w:rFonts w:eastAsia="DengXian"/>
        </w:rPr>
        <w:tab/>
        <w:t xml:space="preserve">Minimum requirement for </w:t>
      </w:r>
      <w:r>
        <w:rPr>
          <w:rFonts w:eastAsia="DengXian"/>
          <w:i/>
        </w:rPr>
        <w:t>SAN type 1-O</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CCE50C5" w14:textId="77777777" w:rsidR="00D62336" w:rsidRDefault="00063062">
      <w:pPr>
        <w:rPr>
          <w:rFonts w:eastAsia="DengXian"/>
        </w:rPr>
      </w:pPr>
      <w:bookmarkStart w:id="2234" w:name="_Toc53178837"/>
      <w:bookmarkStart w:id="2235" w:name="_Toc114242268"/>
      <w:bookmarkStart w:id="2236" w:name="_Toc74663462"/>
      <w:bookmarkStart w:id="2237" w:name="_Toc90422850"/>
      <w:bookmarkStart w:id="2238" w:name="_Toc21127680"/>
      <w:bookmarkStart w:id="2239" w:name="_Toc45893668"/>
      <w:bookmarkStart w:id="2240" w:name="_Toc67916841"/>
      <w:bookmarkStart w:id="2241" w:name="_Toc106177100"/>
      <w:bookmarkStart w:id="2242" w:name="_Toc106126787"/>
      <w:bookmarkStart w:id="2243" w:name="_Toc53178386"/>
      <w:bookmarkStart w:id="2244" w:name="_Toc29811889"/>
      <w:bookmarkStart w:id="2245" w:name="_Toc37260363"/>
      <w:bookmarkStart w:id="2246" w:name="_Toc36817441"/>
      <w:bookmarkStart w:id="2247" w:name="_Toc61179545"/>
      <w:bookmarkStart w:id="2248" w:name="_Toc82622003"/>
      <w:bookmarkStart w:id="2249" w:name="_Toc61179075"/>
      <w:bookmarkStart w:id="2250" w:name="_Toc37267751"/>
      <w:bookmarkStart w:id="2251" w:name="_Toc44712356"/>
      <w:bookmarkStart w:id="2252"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lastRenderedPageBreak/>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2253" w:name="_Toc121933058"/>
      <w:bookmarkStart w:id="2254" w:name="_Toc121908772"/>
      <w:bookmarkStart w:id="2255" w:name="_Toc124186567"/>
      <w:bookmarkStart w:id="2256" w:name="_Toc137240739"/>
      <w:bookmarkStart w:id="2257" w:name="_Toc137244838"/>
      <w:bookmarkStart w:id="2258" w:name="_Toc138894052"/>
      <w:bookmarkStart w:id="2259" w:name="_Toc138894284"/>
      <w:r>
        <w:rPr>
          <w:rFonts w:eastAsia="DengXian"/>
        </w:rPr>
        <w:t>9.7.5</w:t>
      </w:r>
      <w:r>
        <w:rPr>
          <w:rFonts w:eastAsia="DengXian"/>
        </w:rPr>
        <w:tab/>
        <w:t>OTA transmitter spurious emissions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D7C084D" w14:textId="77777777" w:rsidR="00D62336" w:rsidRDefault="00063062" w:rsidP="00F660AA">
      <w:pPr>
        <w:pStyle w:val="Heading4"/>
        <w:rPr>
          <w:rFonts w:eastAsia="DengXian"/>
        </w:rPr>
      </w:pPr>
      <w:bookmarkStart w:id="2260" w:name="_Toc53178387"/>
      <w:bookmarkStart w:id="2261" w:name="_Toc53178838"/>
      <w:bookmarkStart w:id="2262" w:name="_Toc37267752"/>
      <w:bookmarkStart w:id="2263" w:name="_Toc90422851"/>
      <w:bookmarkStart w:id="2264" w:name="_Toc114242269"/>
      <w:bookmarkStart w:id="2265" w:name="_Toc37260364"/>
      <w:bookmarkStart w:id="2266" w:name="_Toc106126788"/>
      <w:bookmarkStart w:id="2267" w:name="_Toc82622004"/>
      <w:bookmarkStart w:id="2268" w:name="_Toc45893669"/>
      <w:bookmarkStart w:id="2269" w:name="_Toc29811890"/>
      <w:bookmarkStart w:id="2270" w:name="_Toc67916842"/>
      <w:bookmarkStart w:id="2271" w:name="_Toc61179546"/>
      <w:bookmarkStart w:id="2272" w:name="_Toc106177101"/>
      <w:bookmarkStart w:id="2273" w:name="_Toc74663463"/>
      <w:bookmarkStart w:id="2274" w:name="_Toc36817442"/>
      <w:bookmarkStart w:id="2275" w:name="_Toc104311087"/>
      <w:bookmarkStart w:id="2276" w:name="_Toc21127681"/>
      <w:bookmarkStart w:id="2277" w:name="_Toc44712357"/>
      <w:bookmarkStart w:id="2278" w:name="_Toc61179076"/>
      <w:bookmarkStart w:id="2279" w:name="_Toc121933059"/>
      <w:bookmarkStart w:id="2280" w:name="_Toc121908773"/>
      <w:bookmarkStart w:id="2281" w:name="_Toc124186568"/>
      <w:bookmarkStart w:id="2282" w:name="_Toc137240740"/>
      <w:bookmarkStart w:id="2283" w:name="_Toc137244839"/>
      <w:bookmarkStart w:id="2284" w:name="_Toc138894053"/>
      <w:bookmarkStart w:id="2285" w:name="_Toc138894285"/>
      <w:r>
        <w:rPr>
          <w:rFonts w:eastAsia="DengXian"/>
        </w:rPr>
        <w:t>9.7.5.1</w:t>
      </w:r>
      <w:r>
        <w:rPr>
          <w:rFonts w:eastAsia="DengXian"/>
        </w:rPr>
        <w:tab/>
        <w:t>General</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2286" w:name="_Toc67916843"/>
      <w:bookmarkStart w:id="2287" w:name="_Toc74663464"/>
      <w:bookmarkStart w:id="2288" w:name="_Toc36817443"/>
      <w:bookmarkStart w:id="2289" w:name="_Toc114242270"/>
      <w:bookmarkStart w:id="2290" w:name="_Toc53178839"/>
      <w:bookmarkStart w:id="2291" w:name="_Toc37267753"/>
      <w:bookmarkStart w:id="2292" w:name="_Toc106177102"/>
      <w:bookmarkStart w:id="2293" w:name="_Toc29811891"/>
      <w:bookmarkStart w:id="2294" w:name="_Toc44712358"/>
      <w:bookmarkStart w:id="2295" w:name="_Toc82622005"/>
      <w:bookmarkStart w:id="2296" w:name="_Toc106126789"/>
      <w:bookmarkStart w:id="2297" w:name="_Toc90422852"/>
      <w:bookmarkStart w:id="2298" w:name="_Toc61179077"/>
      <w:bookmarkStart w:id="2299" w:name="_Toc21127682"/>
      <w:bookmarkStart w:id="2300" w:name="_Toc61179547"/>
      <w:bookmarkStart w:id="2301" w:name="_Toc104311088"/>
      <w:bookmarkStart w:id="2302" w:name="_Toc37260365"/>
      <w:bookmarkStart w:id="2303" w:name="_Toc45893670"/>
      <w:bookmarkStart w:id="2304" w:name="_Toc53178388"/>
      <w:bookmarkStart w:id="2305" w:name="_Toc121933060"/>
      <w:bookmarkStart w:id="2306" w:name="_Toc121908774"/>
      <w:bookmarkStart w:id="2307" w:name="_Toc124186569"/>
      <w:bookmarkStart w:id="2308" w:name="_Toc137240741"/>
      <w:bookmarkStart w:id="2309" w:name="_Toc137244840"/>
      <w:bookmarkStart w:id="2310" w:name="_Toc138894054"/>
      <w:bookmarkStart w:id="2311" w:name="_Toc13889428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298A514C" w14:textId="77777777" w:rsidR="00D62336" w:rsidRDefault="00063062" w:rsidP="00F660AA">
      <w:pPr>
        <w:pStyle w:val="Heading5"/>
        <w:rPr>
          <w:rFonts w:eastAsia="DengXian"/>
        </w:rPr>
      </w:pPr>
      <w:bookmarkStart w:id="2312" w:name="_Toc90422853"/>
      <w:bookmarkStart w:id="2313" w:name="_Toc36817444"/>
      <w:bookmarkStart w:id="2314" w:name="_Toc61179078"/>
      <w:bookmarkStart w:id="2315" w:name="_Toc104311089"/>
      <w:bookmarkStart w:id="2316" w:name="_Toc44712359"/>
      <w:bookmarkStart w:id="2317" w:name="_Toc37267754"/>
      <w:bookmarkStart w:id="2318" w:name="_Toc106177103"/>
      <w:bookmarkStart w:id="2319" w:name="_Toc53178840"/>
      <w:bookmarkStart w:id="2320" w:name="_Toc74663465"/>
      <w:bookmarkStart w:id="2321" w:name="_Toc114242271"/>
      <w:bookmarkStart w:id="2322" w:name="_Toc21127683"/>
      <w:bookmarkStart w:id="2323" w:name="_Toc45893671"/>
      <w:bookmarkStart w:id="2324" w:name="_Toc53178389"/>
      <w:bookmarkStart w:id="2325" w:name="_Toc29811892"/>
      <w:bookmarkStart w:id="2326" w:name="_Toc82622006"/>
      <w:bookmarkStart w:id="2327" w:name="_Toc37260366"/>
      <w:bookmarkStart w:id="2328" w:name="_Toc61179548"/>
      <w:bookmarkStart w:id="2329" w:name="_Toc67916844"/>
      <w:bookmarkStart w:id="2330" w:name="_Toc106126790"/>
      <w:bookmarkStart w:id="2331" w:name="_Toc121933061"/>
      <w:bookmarkStart w:id="2332" w:name="_Toc121908775"/>
      <w:bookmarkStart w:id="2333" w:name="_Toc124186570"/>
      <w:bookmarkStart w:id="2334" w:name="_Toc137240742"/>
      <w:bookmarkStart w:id="2335" w:name="_Toc137244841"/>
      <w:bookmarkStart w:id="2336" w:name="_Toc138894055"/>
      <w:bookmarkStart w:id="2337" w:name="_Toc138894287"/>
      <w:r>
        <w:rPr>
          <w:rFonts w:eastAsia="DengXian"/>
        </w:rPr>
        <w:t>9.7.5.2.1</w:t>
      </w:r>
      <w:r>
        <w:rPr>
          <w:rFonts w:eastAsia="DengXian"/>
        </w:rPr>
        <w:tab/>
        <w:t>General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3A5D917F" w14:textId="1290CA9F" w:rsidR="00D62336" w:rsidRDefault="00063062">
      <w:pPr>
        <w:rPr>
          <w:rFonts w:eastAsia="DengXian"/>
        </w:rPr>
      </w:pPr>
      <w:bookmarkStart w:id="2338" w:name="_Toc53178390"/>
      <w:bookmarkStart w:id="2339" w:name="_Toc21127684"/>
      <w:bookmarkStart w:id="2340" w:name="_Toc37267755"/>
      <w:bookmarkStart w:id="2341" w:name="_Toc82622007"/>
      <w:bookmarkStart w:id="2342" w:name="_Toc106177104"/>
      <w:bookmarkStart w:id="2343" w:name="_Toc61179079"/>
      <w:bookmarkStart w:id="2344" w:name="_Toc67916845"/>
      <w:bookmarkStart w:id="2345" w:name="_Toc45893672"/>
      <w:bookmarkStart w:id="2346" w:name="_Toc29811893"/>
      <w:bookmarkStart w:id="2347" w:name="_Toc44712360"/>
      <w:bookmarkStart w:id="2348" w:name="_Toc104311090"/>
      <w:bookmarkStart w:id="2349" w:name="_Toc37260367"/>
      <w:bookmarkStart w:id="2350" w:name="_Toc106126791"/>
      <w:bookmarkStart w:id="2351" w:name="_Toc61179549"/>
      <w:bookmarkStart w:id="2352" w:name="_Toc74663466"/>
      <w:bookmarkStart w:id="2353" w:name="_Toc90422854"/>
      <w:bookmarkStart w:id="2354" w:name="_Toc114242272"/>
      <w:bookmarkStart w:id="2355" w:name="_Toc53178841"/>
      <w:bookmarkStart w:id="2356"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2357" w:name="_Toc121933062"/>
      <w:bookmarkStart w:id="2358" w:name="_Toc121908776"/>
      <w:bookmarkStart w:id="2359" w:name="_Toc124186571"/>
      <w:bookmarkStart w:id="2360" w:name="_Toc137240743"/>
      <w:bookmarkStart w:id="2361" w:name="_Toc137244842"/>
      <w:bookmarkStart w:id="2362" w:name="_Toc138894056"/>
      <w:bookmarkStart w:id="2363" w:name="_Toc138894288"/>
      <w:r>
        <w:rPr>
          <w:rFonts w:eastAsia="DengXian"/>
        </w:rPr>
        <w:t>9.7.5.2.2</w:t>
      </w:r>
      <w:r>
        <w:rPr>
          <w:rFonts w:eastAsia="DengXian"/>
        </w:rPr>
        <w:tab/>
        <w:t>General OTA transmitter spurious emissions requirements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0BD798C9"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4A4C458B" w14:textId="77777777" w:rsidR="00724243" w:rsidRDefault="00724243" w:rsidP="00724243">
      <w:pPr>
        <w:pStyle w:val="Heading5"/>
        <w:rPr>
          <w:lang w:eastAsia="zh-CN"/>
        </w:rPr>
      </w:pPr>
      <w:bookmarkStart w:id="2364" w:name="_Toc137244843"/>
      <w:bookmarkStart w:id="2365" w:name="_Toc138894057"/>
      <w:bookmarkStart w:id="2366" w:name="_Toc138894289"/>
      <w:r>
        <w:rPr>
          <w:lang w:eastAsia="zh-CN"/>
        </w:rPr>
        <w:t>9.7.5.2.3</w:t>
      </w:r>
      <w:r>
        <w:rPr>
          <w:lang w:eastAsia="zh-CN"/>
        </w:rPr>
        <w:tab/>
        <w:t>Protection of the SAN receiver</w:t>
      </w:r>
      <w:bookmarkEnd w:id="2364"/>
      <w:bookmarkEnd w:id="2365"/>
      <w:bookmarkEnd w:id="2366"/>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2367" w:name="_Toc137244844"/>
      <w:bookmarkStart w:id="2368" w:name="_Toc138894058"/>
      <w:bookmarkStart w:id="2369" w:name="_Toc138894290"/>
      <w:r>
        <w:rPr>
          <w:lang w:eastAsia="zh-CN"/>
        </w:rPr>
        <w:t>9.7.5.2.4</w:t>
      </w:r>
      <w:r>
        <w:rPr>
          <w:lang w:eastAsia="zh-CN"/>
        </w:rPr>
        <w:tab/>
      </w:r>
      <w:r>
        <w:t>Additional spurious emissions requirements</w:t>
      </w:r>
      <w:bookmarkEnd w:id="2367"/>
      <w:bookmarkEnd w:id="2368"/>
      <w:bookmarkEnd w:id="2369"/>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2370" w:name="_Toc61179087"/>
      <w:bookmarkStart w:id="2371" w:name="_Toc44712372"/>
      <w:bookmarkStart w:id="2372" w:name="_Toc53178398"/>
      <w:bookmarkStart w:id="2373" w:name="_Toc67916853"/>
      <w:bookmarkStart w:id="2374" w:name="_Toc27275"/>
      <w:bookmarkStart w:id="2375" w:name="_Toc61179557"/>
      <w:bookmarkStart w:id="2376" w:name="_Toc45893684"/>
      <w:bookmarkStart w:id="2377" w:name="_Toc53178849"/>
      <w:bookmarkStart w:id="2378" w:name="_Toc74663474"/>
      <w:bookmarkStart w:id="2379" w:name="_Toc121933063"/>
      <w:bookmarkStart w:id="2380" w:name="_Toc121908777"/>
      <w:bookmarkStart w:id="2381" w:name="_Toc124186572"/>
      <w:bookmarkStart w:id="2382" w:name="_Toc137240744"/>
      <w:bookmarkStart w:id="2383" w:name="_Toc137244845"/>
      <w:bookmarkStart w:id="2384" w:name="_Toc138894059"/>
      <w:bookmarkStart w:id="2385" w:name="_Toc138894291"/>
      <w:r>
        <w:t>9.8</w:t>
      </w:r>
      <w:r>
        <w:tab/>
        <w:t>OTA transmitter intermodulation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2386" w:name="_Toc45893687"/>
      <w:bookmarkStart w:id="2387" w:name="_Toc61179090"/>
      <w:bookmarkStart w:id="2388" w:name="_Toc53178401"/>
      <w:bookmarkStart w:id="2389" w:name="_Toc37260381"/>
      <w:bookmarkStart w:id="2390" w:name="_Toc74663477"/>
      <w:bookmarkStart w:id="2391" w:name="_Toc44712375"/>
      <w:bookmarkStart w:id="2392" w:name="_Toc37267769"/>
      <w:bookmarkStart w:id="2393" w:name="_Toc61179560"/>
      <w:bookmarkStart w:id="2394" w:name="_Toc21127698"/>
      <w:bookmarkStart w:id="2395" w:name="_Toc53178852"/>
      <w:bookmarkStart w:id="2396" w:name="_Toc67916856"/>
      <w:bookmarkStart w:id="2397" w:name="_Toc29811907"/>
      <w:bookmarkStart w:id="2398" w:name="_Toc8545"/>
      <w:bookmarkStart w:id="2399" w:name="_Toc36817459"/>
      <w:bookmarkStart w:id="2400" w:name="_Toc121933064"/>
      <w:bookmarkStart w:id="2401" w:name="_Toc121908778"/>
      <w:bookmarkStart w:id="2402" w:name="_Toc124186573"/>
      <w:bookmarkStart w:id="2403" w:name="_Toc137240745"/>
      <w:bookmarkStart w:id="2404" w:name="_Toc137244846"/>
      <w:bookmarkStart w:id="2405" w:name="_Toc138894060"/>
      <w:bookmarkStart w:id="2406" w:name="_Toc138894292"/>
      <w:r>
        <w:t>10</w:t>
      </w:r>
      <w:r>
        <w:tab/>
        <w:t>Radiated receiver characteristics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CBABBA6" w14:textId="77777777" w:rsidR="00D62336" w:rsidRDefault="00063062">
      <w:pPr>
        <w:pStyle w:val="Heading2"/>
      </w:pPr>
      <w:bookmarkStart w:id="2407" w:name="_Toc29811908"/>
      <w:bookmarkStart w:id="2408" w:name="_Toc53178402"/>
      <w:bookmarkStart w:id="2409" w:name="_Toc45893688"/>
      <w:bookmarkStart w:id="2410" w:name="_Toc74663478"/>
      <w:bookmarkStart w:id="2411" w:name="_Toc67916857"/>
      <w:bookmarkStart w:id="2412" w:name="_Toc61179561"/>
      <w:bookmarkStart w:id="2413" w:name="_Toc21127699"/>
      <w:bookmarkStart w:id="2414" w:name="_Toc44712376"/>
      <w:bookmarkStart w:id="2415" w:name="_Toc53178853"/>
      <w:bookmarkStart w:id="2416" w:name="_Toc20081"/>
      <w:bookmarkStart w:id="2417" w:name="_Toc37267770"/>
      <w:bookmarkStart w:id="2418" w:name="_Toc61179091"/>
      <w:bookmarkStart w:id="2419" w:name="_Toc36817460"/>
      <w:bookmarkStart w:id="2420" w:name="_Toc37260382"/>
      <w:bookmarkStart w:id="2421" w:name="_Toc121933065"/>
      <w:bookmarkStart w:id="2422" w:name="_Toc121908779"/>
      <w:bookmarkStart w:id="2423" w:name="_Toc124186574"/>
      <w:bookmarkStart w:id="2424" w:name="_Toc137240746"/>
      <w:bookmarkStart w:id="2425" w:name="_Toc137244847"/>
      <w:bookmarkStart w:id="2426" w:name="_Toc138894061"/>
      <w:bookmarkStart w:id="2427" w:name="_Toc138894293"/>
      <w:r>
        <w:t>10.1</w:t>
      </w:r>
      <w:r>
        <w:tab/>
        <w:t>General</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2428" w:name="_Toc67916858"/>
      <w:bookmarkStart w:id="2429" w:name="_Toc53178403"/>
      <w:bookmarkStart w:id="2430" w:name="_Toc61179092"/>
      <w:bookmarkStart w:id="2431" w:name="_Toc74663479"/>
      <w:bookmarkStart w:id="2432" w:name="_Toc29811909"/>
      <w:bookmarkStart w:id="2433" w:name="_Toc45893689"/>
      <w:bookmarkStart w:id="2434" w:name="_Toc8824"/>
      <w:bookmarkStart w:id="2435" w:name="_Toc53178854"/>
      <w:bookmarkStart w:id="2436" w:name="_Toc37267771"/>
      <w:bookmarkStart w:id="2437" w:name="_Toc21127700"/>
      <w:bookmarkStart w:id="2438" w:name="_Toc37260383"/>
      <w:bookmarkStart w:id="2439" w:name="_Toc36817461"/>
      <w:bookmarkStart w:id="2440" w:name="_Toc61179562"/>
      <w:bookmarkStart w:id="2441" w:name="_Toc44712377"/>
      <w:bookmarkStart w:id="2442" w:name="_Toc121933066"/>
      <w:bookmarkStart w:id="2443" w:name="_Toc121908780"/>
      <w:bookmarkStart w:id="2444" w:name="_Toc124186575"/>
      <w:bookmarkStart w:id="2445" w:name="_Toc137240747"/>
      <w:bookmarkStart w:id="2446" w:name="_Toc137244848"/>
      <w:bookmarkStart w:id="2447" w:name="_Toc138894062"/>
      <w:bookmarkStart w:id="2448" w:name="_Toc138894294"/>
      <w:r>
        <w:rPr>
          <w:lang w:val="en-US"/>
        </w:rPr>
        <w:t>10.2</w:t>
      </w:r>
      <w:r>
        <w:rPr>
          <w:lang w:val="en-US"/>
        </w:rPr>
        <w:tab/>
        <w:t>OTA sensitivity</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183BBBFA" w14:textId="77777777" w:rsidR="00D62336" w:rsidRDefault="00063062" w:rsidP="006A4D62">
      <w:pPr>
        <w:pStyle w:val="Heading3"/>
      </w:pPr>
      <w:bookmarkStart w:id="2449" w:name="_Toc53178405"/>
      <w:bookmarkStart w:id="2450" w:name="_Toc67916860"/>
      <w:bookmarkStart w:id="2451" w:name="_Toc106126797"/>
      <w:bookmarkStart w:id="2452" w:name="_Toc45893691"/>
      <w:bookmarkStart w:id="2453" w:name="_Toc37260385"/>
      <w:bookmarkStart w:id="2454" w:name="_Toc82622022"/>
      <w:bookmarkStart w:id="2455" w:name="_Toc36817463"/>
      <w:bookmarkStart w:id="2456" w:name="_Toc61179564"/>
      <w:bookmarkStart w:id="2457" w:name="_Toc106177110"/>
      <w:bookmarkStart w:id="2458" w:name="_Toc37267773"/>
      <w:bookmarkStart w:id="2459" w:name="_Toc29811911"/>
      <w:bookmarkStart w:id="2460" w:name="_Toc61179094"/>
      <w:bookmarkStart w:id="2461" w:name="_Toc74663481"/>
      <w:bookmarkStart w:id="2462" w:name="_Toc90422869"/>
      <w:bookmarkStart w:id="2463" w:name="_Toc104311096"/>
      <w:bookmarkStart w:id="2464" w:name="_Toc44712379"/>
      <w:bookmarkStart w:id="2465" w:name="_Toc30644"/>
      <w:bookmarkStart w:id="2466" w:name="_Toc53178856"/>
      <w:bookmarkStart w:id="2467" w:name="_Toc114242278"/>
      <w:bookmarkStart w:id="2468" w:name="_Toc121933067"/>
      <w:bookmarkStart w:id="2469" w:name="_Toc121908781"/>
      <w:bookmarkStart w:id="2470" w:name="_Toc124186576"/>
      <w:bookmarkStart w:id="2471" w:name="_Toc137240748"/>
      <w:bookmarkStart w:id="2472" w:name="_Toc137244849"/>
      <w:bookmarkStart w:id="2473" w:name="_Toc138894063"/>
      <w:bookmarkStart w:id="2474" w:name="_Toc138894295"/>
      <w:r>
        <w:t>10.2.1</w:t>
      </w:r>
      <w:r>
        <w:tab/>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46A7279B" w14:textId="77777777" w:rsidR="00D62336" w:rsidRDefault="00063062">
      <w:pPr>
        <w:rPr>
          <w:lang w:val="en-US"/>
        </w:rPr>
      </w:pPr>
      <w:r>
        <w:rPr>
          <w:lang w:val="en-US"/>
        </w:rPr>
        <w:t xml:space="preserve">The OTA sensitivity requirement is </w:t>
      </w:r>
      <w:bookmarkStart w:id="2475" w:name="_Hlk500328880"/>
      <w:r>
        <w:rPr>
          <w:lang w:val="en-US"/>
        </w:rPr>
        <w:t xml:space="preserve">a </w:t>
      </w:r>
      <w:r>
        <w:rPr>
          <w:i/>
          <w:lang w:val="en-US"/>
        </w:rPr>
        <w:t>directional requirement</w:t>
      </w:r>
      <w:bookmarkEnd w:id="2475"/>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lastRenderedPageBreak/>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2476" w:name="_Toc21127703"/>
      <w:bookmarkStart w:id="2477" w:name="_Toc61179565"/>
      <w:bookmarkStart w:id="2478" w:name="_Toc36817464"/>
      <w:bookmarkStart w:id="2479" w:name="_Toc104311097"/>
      <w:bookmarkStart w:id="2480" w:name="_Toc74663482"/>
      <w:bookmarkStart w:id="2481" w:name="_Toc37267774"/>
      <w:bookmarkStart w:id="2482" w:name="_Toc44712380"/>
      <w:bookmarkStart w:id="2483" w:name="_Toc106126798"/>
      <w:bookmarkStart w:id="2484" w:name="_Toc82622023"/>
      <w:bookmarkStart w:id="2485" w:name="_Toc67916861"/>
      <w:bookmarkStart w:id="2486" w:name="_Toc61179095"/>
      <w:bookmarkStart w:id="2487" w:name="_Toc53178406"/>
      <w:bookmarkStart w:id="2488" w:name="_Toc37260386"/>
      <w:bookmarkStart w:id="2489" w:name="_Toc45893692"/>
      <w:bookmarkStart w:id="2490" w:name="_Toc53178857"/>
      <w:bookmarkStart w:id="2491" w:name="_Toc29811912"/>
      <w:bookmarkStart w:id="2492" w:name="_Toc106177111"/>
      <w:bookmarkStart w:id="2493" w:name="_Toc90422870"/>
      <w:bookmarkStart w:id="2494" w:name="_Toc114242279"/>
      <w:bookmarkStart w:id="2495" w:name="_Toc29353"/>
      <w:bookmarkStart w:id="2496" w:name="_Toc121933068"/>
      <w:bookmarkStart w:id="2497" w:name="_Toc121908782"/>
      <w:bookmarkStart w:id="2498" w:name="_Toc124186577"/>
      <w:bookmarkStart w:id="2499" w:name="_Toc137240749"/>
      <w:bookmarkStart w:id="2500" w:name="_Toc137244850"/>
      <w:bookmarkStart w:id="2501" w:name="_Toc138894064"/>
      <w:bookmarkStart w:id="2502" w:name="_Toc138894296"/>
      <w:r>
        <w:t>10.2.2</w:t>
      </w:r>
      <w:r>
        <w:tab/>
        <w:t>Minimum requirement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r>
        <w:t xml:space="preserve"> for </w:t>
      </w:r>
      <w:r>
        <w:rPr>
          <w:i/>
          <w:iCs/>
        </w:rPr>
        <w:t>SAN type 1-O</w:t>
      </w:r>
      <w:bookmarkEnd w:id="2494"/>
      <w:bookmarkEnd w:id="2495"/>
      <w:bookmarkEnd w:id="2496"/>
      <w:bookmarkEnd w:id="2497"/>
      <w:bookmarkEnd w:id="2498"/>
      <w:bookmarkEnd w:id="2499"/>
      <w:bookmarkEnd w:id="2500"/>
      <w:bookmarkEnd w:id="2501"/>
      <w:bookmarkEnd w:id="2502"/>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2503" w:name="_Toc53178859"/>
      <w:bookmarkStart w:id="2504" w:name="_Toc37260388"/>
      <w:bookmarkStart w:id="2505" w:name="_Toc44712382"/>
      <w:bookmarkStart w:id="2506" w:name="_Toc61179097"/>
      <w:bookmarkStart w:id="2507" w:name="_Toc61179567"/>
      <w:bookmarkStart w:id="2508" w:name="_Toc36817466"/>
      <w:bookmarkStart w:id="2509" w:name="_Toc21127705"/>
      <w:bookmarkStart w:id="2510" w:name="_Toc29811914"/>
      <w:bookmarkStart w:id="2511" w:name="_Toc74663484"/>
      <w:bookmarkStart w:id="2512" w:name="_Toc67916863"/>
      <w:bookmarkStart w:id="2513" w:name="_Toc53178408"/>
      <w:bookmarkStart w:id="2514" w:name="_Toc45893694"/>
      <w:bookmarkStart w:id="2515" w:name="_Toc25841"/>
      <w:bookmarkStart w:id="2516" w:name="_Toc37267776"/>
      <w:bookmarkStart w:id="2517" w:name="_Toc121933069"/>
      <w:bookmarkStart w:id="2518" w:name="_Toc121908783"/>
      <w:bookmarkStart w:id="2519" w:name="_Toc124186578"/>
      <w:bookmarkStart w:id="2520" w:name="_Toc137240750"/>
      <w:bookmarkStart w:id="2521" w:name="_Toc137244851"/>
      <w:bookmarkStart w:id="2522" w:name="_Toc138894065"/>
      <w:bookmarkStart w:id="2523" w:name="_Toc138894297"/>
      <w:r>
        <w:t>10.3</w:t>
      </w:r>
      <w:r>
        <w:tab/>
        <w:t>OTA reference sensitivity level</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196ED7C4" w14:textId="25BC6FCB" w:rsidR="00D62336" w:rsidRDefault="00063062" w:rsidP="006A4D62">
      <w:pPr>
        <w:pStyle w:val="Heading3"/>
      </w:pPr>
      <w:bookmarkStart w:id="2524" w:name="_Toc36817467"/>
      <w:bookmarkStart w:id="2525" w:name="_Toc53178409"/>
      <w:bookmarkStart w:id="2526" w:name="_Toc21766"/>
      <w:bookmarkStart w:id="2527" w:name="_Toc114242281"/>
      <w:bookmarkStart w:id="2528" w:name="_Toc104311099"/>
      <w:bookmarkStart w:id="2529" w:name="_Toc37267777"/>
      <w:bookmarkStart w:id="2530" w:name="_Toc29811915"/>
      <w:bookmarkStart w:id="2531" w:name="_Toc67916864"/>
      <w:bookmarkStart w:id="2532" w:name="_Toc61179568"/>
      <w:bookmarkStart w:id="2533" w:name="_Toc106126800"/>
      <w:bookmarkStart w:id="2534" w:name="_Toc90422873"/>
      <w:bookmarkStart w:id="2535" w:name="_Toc53178860"/>
      <w:bookmarkStart w:id="2536" w:name="_Toc21127706"/>
      <w:bookmarkStart w:id="2537" w:name="_Toc74663485"/>
      <w:bookmarkStart w:id="2538" w:name="_Toc82622026"/>
      <w:bookmarkStart w:id="2539" w:name="_Toc45893695"/>
      <w:bookmarkStart w:id="2540" w:name="_Toc106177113"/>
      <w:bookmarkStart w:id="2541" w:name="_Toc61179098"/>
      <w:bookmarkStart w:id="2542" w:name="_Toc44712383"/>
      <w:bookmarkStart w:id="2543" w:name="_Toc37260389"/>
      <w:bookmarkStart w:id="2544" w:name="_Toc121933070"/>
      <w:bookmarkStart w:id="2545" w:name="_Toc121908784"/>
      <w:bookmarkStart w:id="2546" w:name="_Toc124186579"/>
      <w:bookmarkStart w:id="2547" w:name="_Toc137240751"/>
      <w:bookmarkStart w:id="2548" w:name="_Toc137244852"/>
      <w:bookmarkStart w:id="2549" w:name="_Hlk500365921"/>
      <w:bookmarkStart w:id="2550" w:name="_Toc138894066"/>
      <w:bookmarkStart w:id="2551" w:name="_Toc138894298"/>
      <w:r>
        <w:t>10.3.1</w:t>
      </w:r>
      <w:r>
        <w:tab/>
        <w:t>General</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50"/>
      <w:bookmarkEnd w:id="2551"/>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2552" w:name="_Toc61179569"/>
      <w:bookmarkStart w:id="2553" w:name="_Toc114242282"/>
      <w:bookmarkStart w:id="2554" w:name="_Toc1268"/>
      <w:bookmarkStart w:id="2555" w:name="_Toc21127707"/>
      <w:bookmarkStart w:id="2556" w:name="_Toc44712384"/>
      <w:bookmarkStart w:id="2557" w:name="_Toc53178410"/>
      <w:bookmarkStart w:id="2558" w:name="_Toc29811916"/>
      <w:bookmarkStart w:id="2559" w:name="_Toc106126801"/>
      <w:bookmarkStart w:id="2560" w:name="_Toc36817468"/>
      <w:bookmarkStart w:id="2561" w:name="_Toc90422874"/>
      <w:bookmarkStart w:id="2562" w:name="_Toc67916865"/>
      <w:bookmarkStart w:id="2563" w:name="_Toc104311100"/>
      <w:bookmarkStart w:id="2564" w:name="_Toc37260390"/>
      <w:bookmarkStart w:id="2565" w:name="_Toc37267778"/>
      <w:bookmarkStart w:id="2566" w:name="_Toc45893696"/>
      <w:bookmarkStart w:id="2567" w:name="_Toc53178861"/>
      <w:bookmarkStart w:id="2568" w:name="_Toc106177114"/>
      <w:bookmarkStart w:id="2569" w:name="_Toc61179099"/>
      <w:bookmarkStart w:id="2570" w:name="_Toc74663486"/>
      <w:bookmarkStart w:id="2571" w:name="_Toc82622027"/>
      <w:bookmarkStart w:id="2572" w:name="_Toc121933071"/>
      <w:bookmarkStart w:id="2573" w:name="_Toc121908785"/>
      <w:bookmarkStart w:id="2574" w:name="_Toc124186580"/>
      <w:bookmarkStart w:id="2575" w:name="_Toc137240752"/>
      <w:bookmarkStart w:id="2576" w:name="_Toc137244853"/>
      <w:bookmarkStart w:id="2577" w:name="_Toc138894067"/>
      <w:bookmarkStart w:id="2578" w:name="_Toc138894299"/>
      <w:bookmarkEnd w:id="2549"/>
      <w:r>
        <w:t>10.3.2</w:t>
      </w:r>
      <w:r>
        <w:tab/>
        <w:t xml:space="preserve">Minimum requirement for </w:t>
      </w:r>
      <w:r>
        <w:rPr>
          <w:rFonts w:hint="eastAsia"/>
          <w:i/>
          <w:lang w:val="en-US" w:eastAsia="zh-CN"/>
        </w:rPr>
        <w:t>SAN</w:t>
      </w:r>
      <w:r>
        <w:rPr>
          <w:i/>
        </w:rPr>
        <w:t xml:space="preserve"> type 1-O</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2579" w:name="_Toc21127709"/>
      <w:bookmarkStart w:id="2580" w:name="_Toc29811918"/>
      <w:bookmarkStart w:id="2581" w:name="_Toc37260392"/>
      <w:bookmarkStart w:id="2582" w:name="_Toc37267780"/>
      <w:bookmarkStart w:id="2583" w:name="_Toc44712386"/>
      <w:bookmarkStart w:id="2584" w:name="_Toc67916867"/>
      <w:bookmarkStart w:id="2585" w:name="_Toc53178863"/>
      <w:bookmarkStart w:id="2586" w:name="_Toc45893698"/>
      <w:bookmarkStart w:id="2587" w:name="_Toc61179101"/>
      <w:bookmarkStart w:id="2588" w:name="_Toc36817470"/>
      <w:bookmarkStart w:id="2589" w:name="_Toc12622"/>
      <w:bookmarkStart w:id="2590" w:name="_Toc61179571"/>
      <w:bookmarkStart w:id="2591" w:name="_Toc74663488"/>
      <w:bookmarkStart w:id="2592" w:name="_Toc53178412"/>
      <w:bookmarkStart w:id="2593" w:name="_Toc121933072"/>
      <w:bookmarkStart w:id="2594" w:name="_Toc121908786"/>
      <w:bookmarkStart w:id="2595" w:name="_Toc124186581"/>
      <w:bookmarkStart w:id="2596" w:name="_Toc137240753"/>
      <w:bookmarkStart w:id="2597" w:name="_Toc137244854"/>
      <w:bookmarkStart w:id="2598" w:name="_Toc138894068"/>
      <w:bookmarkStart w:id="2599" w:name="_Toc138894300"/>
      <w:r>
        <w:t>10.4</w:t>
      </w:r>
      <w:r>
        <w:tab/>
        <w:t xml:space="preserve">OTA </w:t>
      </w:r>
      <w:bookmarkEnd w:id="2579"/>
      <w:r>
        <w:t>dynamic range</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83BAFB0" w14:textId="77777777" w:rsidR="00D62336" w:rsidRDefault="00063062" w:rsidP="006A4D62">
      <w:pPr>
        <w:pStyle w:val="Heading3"/>
      </w:pPr>
      <w:bookmarkStart w:id="2600" w:name="_Toc67916868"/>
      <w:bookmarkStart w:id="2601" w:name="_Toc61179102"/>
      <w:bookmarkStart w:id="2602" w:name="_Toc104311102"/>
      <w:bookmarkStart w:id="2603" w:name="_Toc74663489"/>
      <w:bookmarkStart w:id="2604" w:name="_Toc44712387"/>
      <w:bookmarkStart w:id="2605" w:name="_Toc53178413"/>
      <w:bookmarkStart w:id="2606" w:name="_Toc61179572"/>
      <w:bookmarkStart w:id="2607" w:name="_Toc82622030"/>
      <w:bookmarkStart w:id="2608" w:name="_Toc37267781"/>
      <w:bookmarkStart w:id="2609" w:name="_Toc106177116"/>
      <w:bookmarkStart w:id="2610" w:name="_Toc17614"/>
      <w:bookmarkStart w:id="2611" w:name="_Toc36817471"/>
      <w:bookmarkStart w:id="2612" w:name="_Toc114242284"/>
      <w:bookmarkStart w:id="2613" w:name="_Toc21127710"/>
      <w:bookmarkStart w:id="2614" w:name="_Toc90422877"/>
      <w:bookmarkStart w:id="2615" w:name="_Toc29811919"/>
      <w:bookmarkStart w:id="2616" w:name="_Toc37260393"/>
      <w:bookmarkStart w:id="2617" w:name="_Toc53178864"/>
      <w:bookmarkStart w:id="2618" w:name="_Toc106126803"/>
      <w:bookmarkStart w:id="2619" w:name="_Toc45893699"/>
      <w:bookmarkStart w:id="2620" w:name="_Toc121933073"/>
      <w:bookmarkStart w:id="2621" w:name="_Toc121908787"/>
      <w:bookmarkStart w:id="2622" w:name="_Toc124186582"/>
      <w:bookmarkStart w:id="2623" w:name="_Toc137240754"/>
      <w:bookmarkStart w:id="2624" w:name="_Toc137244855"/>
      <w:bookmarkStart w:id="2625" w:name="_Toc138894069"/>
      <w:bookmarkStart w:id="2626" w:name="_Toc138894301"/>
      <w:r>
        <w:t>10.4.1</w:t>
      </w:r>
      <w:r>
        <w:tab/>
        <w:t>General</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2627" w:name="_Toc36817472"/>
      <w:bookmarkStart w:id="2628" w:name="_Toc90422878"/>
      <w:bookmarkStart w:id="2629" w:name="_Toc21127711"/>
      <w:bookmarkStart w:id="2630" w:name="_Toc67916869"/>
      <w:bookmarkStart w:id="2631" w:name="_Toc74663490"/>
      <w:bookmarkStart w:id="2632" w:name="_Toc82622031"/>
      <w:bookmarkStart w:id="2633" w:name="_Toc45893700"/>
      <w:bookmarkStart w:id="2634" w:name="_Toc18649"/>
      <w:bookmarkStart w:id="2635" w:name="_Toc104311103"/>
      <w:bookmarkStart w:id="2636" w:name="_Toc61179103"/>
      <w:bookmarkStart w:id="2637" w:name="_Toc29811920"/>
      <w:bookmarkStart w:id="2638" w:name="_Toc37260394"/>
      <w:bookmarkStart w:id="2639" w:name="_Toc44712388"/>
      <w:bookmarkStart w:id="2640" w:name="_Toc53178414"/>
      <w:bookmarkStart w:id="2641" w:name="_Toc37267782"/>
      <w:bookmarkStart w:id="2642" w:name="_Toc53178865"/>
      <w:bookmarkStart w:id="2643" w:name="_Toc106126804"/>
      <w:bookmarkStart w:id="2644" w:name="_Toc106177117"/>
      <w:bookmarkStart w:id="2645" w:name="_Toc61179573"/>
      <w:bookmarkStart w:id="2646" w:name="_Toc114242285"/>
      <w:bookmarkStart w:id="2647" w:name="_Toc121933074"/>
      <w:bookmarkStart w:id="2648" w:name="_Toc121908788"/>
      <w:bookmarkStart w:id="2649" w:name="_Toc124186583"/>
      <w:bookmarkStart w:id="2650" w:name="_Toc137240755"/>
      <w:bookmarkStart w:id="2651" w:name="_Toc137244856"/>
      <w:bookmarkStart w:id="2652" w:name="_Toc138894070"/>
      <w:bookmarkStart w:id="2653" w:name="_Toc138894302"/>
      <w:r>
        <w:t>10.4.2</w:t>
      </w:r>
      <w:r>
        <w:tab/>
        <w:t xml:space="preserve">Minimum requirement for </w:t>
      </w:r>
      <w:r>
        <w:rPr>
          <w:rFonts w:hint="eastAsia"/>
          <w:i/>
          <w:iCs/>
          <w:lang w:val="en-US" w:eastAsia="zh-CN"/>
        </w:rPr>
        <w:t>SAN</w:t>
      </w:r>
      <w:r>
        <w:rPr>
          <w:i/>
        </w:rPr>
        <w:t xml:space="preserve"> type 1-O</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2654" w:name="_Toc44712389"/>
      <w:bookmarkStart w:id="2655" w:name="_Toc61179574"/>
      <w:bookmarkStart w:id="2656" w:name="_Toc53178866"/>
      <w:bookmarkStart w:id="2657" w:name="_Toc29811921"/>
      <w:bookmarkStart w:id="2658" w:name="_Toc36817473"/>
      <w:bookmarkStart w:id="2659" w:name="_Toc67916870"/>
      <w:bookmarkStart w:id="2660" w:name="_Toc25228"/>
      <w:bookmarkStart w:id="2661" w:name="_Toc37267783"/>
      <w:bookmarkStart w:id="2662" w:name="_Toc21127712"/>
      <w:bookmarkStart w:id="2663" w:name="_Toc37260395"/>
      <w:bookmarkStart w:id="2664" w:name="_Toc53178415"/>
      <w:bookmarkStart w:id="2665" w:name="_Toc45893701"/>
      <w:bookmarkStart w:id="2666" w:name="_Toc61179104"/>
      <w:bookmarkStart w:id="2667" w:name="_Toc74663491"/>
      <w:bookmarkStart w:id="2668" w:name="_Toc121933075"/>
      <w:bookmarkStart w:id="2669" w:name="_Toc121908789"/>
      <w:bookmarkStart w:id="2670"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2671" w:name="_Toc137240756"/>
      <w:bookmarkStart w:id="2672" w:name="_Toc137244857"/>
      <w:bookmarkStart w:id="2673" w:name="_Toc138894071"/>
      <w:bookmarkStart w:id="2674" w:name="_Toc138894303"/>
      <w:r>
        <w:t>10.5</w:t>
      </w:r>
      <w:r>
        <w:tab/>
        <w:t>OTA in-band selectivity and blocking</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000F7B3" w14:textId="77777777" w:rsidR="00D62336" w:rsidRDefault="00063062">
      <w:pPr>
        <w:pStyle w:val="Heading3"/>
      </w:pPr>
      <w:bookmarkStart w:id="2675" w:name="_Toc45893702"/>
      <w:bookmarkStart w:id="2676" w:name="_Toc104311105"/>
      <w:bookmarkStart w:id="2677" w:name="_Toc114242287"/>
      <w:bookmarkStart w:id="2678" w:name="_Toc53178867"/>
      <w:bookmarkStart w:id="2679" w:name="_Toc106177119"/>
      <w:bookmarkStart w:id="2680" w:name="_Toc29811922"/>
      <w:bookmarkStart w:id="2681" w:name="_Toc37260396"/>
      <w:bookmarkStart w:id="2682" w:name="_Toc37267784"/>
      <w:bookmarkStart w:id="2683" w:name="_Toc106126806"/>
      <w:bookmarkStart w:id="2684" w:name="_Toc36817474"/>
      <w:bookmarkStart w:id="2685" w:name="_Toc61179575"/>
      <w:bookmarkStart w:id="2686" w:name="_Toc21127713"/>
      <w:bookmarkStart w:id="2687" w:name="_Toc61179105"/>
      <w:bookmarkStart w:id="2688" w:name="_Toc23607"/>
      <w:bookmarkStart w:id="2689" w:name="_Toc44712390"/>
      <w:bookmarkStart w:id="2690" w:name="_Toc74663492"/>
      <w:bookmarkStart w:id="2691" w:name="_Toc90422880"/>
      <w:bookmarkStart w:id="2692" w:name="_Toc82622033"/>
      <w:bookmarkStart w:id="2693" w:name="_Toc67916871"/>
      <w:bookmarkStart w:id="2694" w:name="_Toc53178416"/>
      <w:bookmarkStart w:id="2695" w:name="_Toc121933076"/>
      <w:bookmarkStart w:id="2696" w:name="_Toc121908790"/>
      <w:bookmarkStart w:id="2697" w:name="_Toc124186585"/>
      <w:bookmarkStart w:id="2698" w:name="_Toc137240757"/>
      <w:bookmarkStart w:id="2699" w:name="_Toc137244858"/>
      <w:bookmarkStart w:id="2700" w:name="_Toc138894072"/>
      <w:bookmarkStart w:id="2701" w:name="_Toc138894304"/>
      <w:r>
        <w:t>10.5.1</w:t>
      </w:r>
      <w:r>
        <w:tab/>
        <w:t>OTA adjacent channel selectivity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502B5F8C" w14:textId="77777777" w:rsidR="00D62336" w:rsidRDefault="00063062">
      <w:pPr>
        <w:pStyle w:val="Heading4"/>
      </w:pPr>
      <w:bookmarkStart w:id="2702" w:name="_Toc53178868"/>
      <w:bookmarkStart w:id="2703" w:name="_Toc29811923"/>
      <w:bookmarkStart w:id="2704" w:name="_Toc24179"/>
      <w:bookmarkStart w:id="2705" w:name="_Toc106126807"/>
      <w:bookmarkStart w:id="2706" w:name="_Toc37260397"/>
      <w:bookmarkStart w:id="2707" w:name="_Toc74663493"/>
      <w:bookmarkStart w:id="2708" w:name="_Toc82622034"/>
      <w:bookmarkStart w:id="2709" w:name="_Toc53178417"/>
      <w:bookmarkStart w:id="2710" w:name="_Toc106177120"/>
      <w:bookmarkStart w:id="2711" w:name="_Toc114242288"/>
      <w:bookmarkStart w:id="2712" w:name="_Toc61179106"/>
      <w:bookmarkStart w:id="2713" w:name="_Toc104311106"/>
      <w:bookmarkStart w:id="2714" w:name="_Toc21127714"/>
      <w:bookmarkStart w:id="2715" w:name="_Toc90422881"/>
      <w:bookmarkStart w:id="2716" w:name="_Toc61179576"/>
      <w:bookmarkStart w:id="2717" w:name="_Toc67916872"/>
      <w:bookmarkStart w:id="2718" w:name="_Toc44712391"/>
      <w:bookmarkStart w:id="2719" w:name="_Toc37267785"/>
      <w:bookmarkStart w:id="2720" w:name="_Toc36817475"/>
      <w:bookmarkStart w:id="2721" w:name="_Toc45893703"/>
      <w:bookmarkStart w:id="2722" w:name="_Toc121933077"/>
      <w:bookmarkStart w:id="2723" w:name="_Toc121908791"/>
      <w:bookmarkStart w:id="2724" w:name="_Toc124186586"/>
      <w:bookmarkStart w:id="2725" w:name="_Toc137240758"/>
      <w:bookmarkStart w:id="2726" w:name="_Toc137244859"/>
      <w:bookmarkStart w:id="2727" w:name="_Toc138894073"/>
      <w:bookmarkStart w:id="2728" w:name="_Toc138894305"/>
      <w:r>
        <w:t>10.5.1.1</w:t>
      </w:r>
      <w:r>
        <w:tab/>
        <w:t>General</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2729" w:name="_Toc67916873"/>
      <w:bookmarkStart w:id="2730" w:name="_Toc90422882"/>
      <w:bookmarkStart w:id="2731" w:name="_Toc61179577"/>
      <w:bookmarkStart w:id="2732" w:name="_Toc61179107"/>
      <w:bookmarkStart w:id="2733" w:name="_Toc5224"/>
      <w:bookmarkStart w:id="2734" w:name="_Toc44712392"/>
      <w:bookmarkStart w:id="2735" w:name="_Toc53178869"/>
      <w:bookmarkStart w:id="2736" w:name="_Toc53178418"/>
      <w:bookmarkStart w:id="2737" w:name="_Toc37260398"/>
      <w:bookmarkStart w:id="2738" w:name="_Toc29811924"/>
      <w:bookmarkStart w:id="2739" w:name="_Toc45893704"/>
      <w:bookmarkStart w:id="2740" w:name="_Toc74663494"/>
      <w:bookmarkStart w:id="2741" w:name="_Toc36817476"/>
      <w:bookmarkStart w:id="2742" w:name="_Toc37267786"/>
      <w:bookmarkStart w:id="2743" w:name="_Toc106126808"/>
      <w:bookmarkStart w:id="2744" w:name="_Toc104311107"/>
      <w:bookmarkStart w:id="2745" w:name="_Toc82622035"/>
      <w:bookmarkStart w:id="2746" w:name="_Toc106177121"/>
      <w:bookmarkStart w:id="2747" w:name="_Toc114242289"/>
      <w:bookmarkStart w:id="2748" w:name="_Toc21127715"/>
      <w:bookmarkStart w:id="2749" w:name="_Toc121933078"/>
      <w:bookmarkStart w:id="2750" w:name="_Toc121908792"/>
      <w:bookmarkStart w:id="2751" w:name="_Toc124186587"/>
      <w:bookmarkStart w:id="2752" w:name="_Toc137240759"/>
      <w:bookmarkStart w:id="2753" w:name="_Toc137244860"/>
      <w:bookmarkStart w:id="2754" w:name="_Toc138894074"/>
      <w:bookmarkStart w:id="2755" w:name="_Toc138894306"/>
      <w:r>
        <w:t>10.5.1.2</w:t>
      </w:r>
      <w:r>
        <w:tab/>
        <w:t xml:space="preserve">Minimum requirement for </w:t>
      </w:r>
      <w:r>
        <w:rPr>
          <w:i/>
        </w:rPr>
        <w:t>SAN type 1-O</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2756" w:name="_Toc106177122"/>
      <w:bookmarkStart w:id="2757" w:name="_Toc114242290"/>
      <w:bookmarkStart w:id="2758" w:name="_Toc2485"/>
      <w:bookmarkStart w:id="2759" w:name="_Toc104311108"/>
      <w:bookmarkStart w:id="2760" w:name="_Toc106126809"/>
      <w:bookmarkStart w:id="2761" w:name="_Toc121933079"/>
      <w:bookmarkStart w:id="2762" w:name="_Toc121908793"/>
      <w:bookmarkStart w:id="2763" w:name="_Toc124186588"/>
      <w:bookmarkStart w:id="2764" w:name="_Toc137240760"/>
      <w:bookmarkStart w:id="2765" w:name="_Toc137244861"/>
      <w:bookmarkStart w:id="2766" w:name="_Toc138894075"/>
      <w:bookmarkStart w:id="2767" w:name="_Toc138894307"/>
      <w:r>
        <w:t>10.5.2</w:t>
      </w:r>
      <w:r>
        <w:tab/>
        <w:t>OTA in-band blocking</w:t>
      </w:r>
      <w:bookmarkEnd w:id="2756"/>
      <w:bookmarkEnd w:id="2757"/>
      <w:bookmarkEnd w:id="2758"/>
      <w:bookmarkEnd w:id="2759"/>
      <w:bookmarkEnd w:id="2760"/>
      <w:bookmarkEnd w:id="2761"/>
      <w:bookmarkEnd w:id="2762"/>
      <w:bookmarkEnd w:id="2763"/>
      <w:bookmarkEnd w:id="2764"/>
      <w:bookmarkEnd w:id="2765"/>
      <w:bookmarkEnd w:id="2766"/>
      <w:bookmarkEnd w:id="2767"/>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2768" w:name="_Toc53178875"/>
      <w:bookmarkStart w:id="2769" w:name="_Toc53178424"/>
      <w:bookmarkStart w:id="2770" w:name="_Toc22208"/>
      <w:bookmarkStart w:id="2771" w:name="_Toc36817482"/>
      <w:bookmarkStart w:id="2772" w:name="_Toc29811930"/>
      <w:bookmarkStart w:id="2773" w:name="_Toc37260404"/>
      <w:bookmarkStart w:id="2774" w:name="_Toc44712398"/>
      <w:bookmarkStart w:id="2775" w:name="_Toc67916879"/>
      <w:bookmarkStart w:id="2776" w:name="_Toc45893710"/>
      <w:bookmarkStart w:id="2777" w:name="_Toc21127721"/>
      <w:bookmarkStart w:id="2778" w:name="_Toc61179583"/>
      <w:bookmarkStart w:id="2779" w:name="_Toc74663500"/>
      <w:bookmarkStart w:id="2780" w:name="_Toc61179113"/>
      <w:bookmarkStart w:id="2781" w:name="_Toc37267792"/>
      <w:bookmarkStart w:id="2782" w:name="_Toc121933080"/>
      <w:bookmarkStart w:id="2783" w:name="_Toc121908794"/>
      <w:bookmarkStart w:id="2784" w:name="_Toc124186589"/>
      <w:bookmarkStart w:id="2785" w:name="_Toc137240761"/>
      <w:bookmarkStart w:id="2786" w:name="_Toc137244862"/>
      <w:bookmarkStart w:id="2787" w:name="_Toc138894076"/>
      <w:bookmarkStart w:id="2788" w:name="_Toc138894308"/>
      <w:r>
        <w:t>10.6</w:t>
      </w:r>
      <w:r>
        <w:tab/>
        <w:t>OTA out-of-band blocking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D9D74B6" w14:textId="77777777" w:rsidR="00D62336" w:rsidRDefault="00063062">
      <w:pPr>
        <w:pStyle w:val="Heading3"/>
      </w:pPr>
      <w:bookmarkStart w:id="2789" w:name="_Toc106177124"/>
      <w:bookmarkStart w:id="2790" w:name="_Toc44712399"/>
      <w:bookmarkStart w:id="2791" w:name="_Toc82622042"/>
      <w:bookmarkStart w:id="2792" w:name="_Toc61179114"/>
      <w:bookmarkStart w:id="2793" w:name="_Toc106126811"/>
      <w:bookmarkStart w:id="2794" w:name="_Toc67916880"/>
      <w:bookmarkStart w:id="2795" w:name="_Toc45893711"/>
      <w:bookmarkStart w:id="2796" w:name="_Toc21127722"/>
      <w:bookmarkStart w:id="2797" w:name="_Toc53178425"/>
      <w:bookmarkStart w:id="2798" w:name="_Toc37267793"/>
      <w:bookmarkStart w:id="2799" w:name="_Toc61179584"/>
      <w:bookmarkStart w:id="2800" w:name="_Toc29811931"/>
      <w:bookmarkStart w:id="2801" w:name="_Toc104311110"/>
      <w:bookmarkStart w:id="2802" w:name="_Toc74663501"/>
      <w:bookmarkStart w:id="2803" w:name="_Toc36817483"/>
      <w:bookmarkStart w:id="2804" w:name="_Toc5286"/>
      <w:bookmarkStart w:id="2805" w:name="_Toc90422889"/>
      <w:bookmarkStart w:id="2806" w:name="_Toc114242292"/>
      <w:bookmarkStart w:id="2807" w:name="_Toc53178876"/>
      <w:bookmarkStart w:id="2808" w:name="_Toc37260405"/>
      <w:bookmarkStart w:id="2809" w:name="_Toc121933081"/>
      <w:bookmarkStart w:id="2810" w:name="_Toc121908795"/>
      <w:bookmarkStart w:id="2811" w:name="_Toc124186590"/>
      <w:bookmarkStart w:id="2812" w:name="_Toc137240762"/>
      <w:bookmarkStart w:id="2813" w:name="_Toc137244863"/>
      <w:bookmarkStart w:id="2814" w:name="_Toc138894077"/>
      <w:bookmarkStart w:id="2815" w:name="_Toc138894309"/>
      <w:r>
        <w:t>10.6.1</w:t>
      </w:r>
      <w:r>
        <w:tab/>
        <w:t>General</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2816" w:name="_Toc37260406"/>
      <w:bookmarkStart w:id="2817" w:name="_Toc10221"/>
      <w:bookmarkStart w:id="2818" w:name="_Toc90422890"/>
      <w:bookmarkStart w:id="2819" w:name="_Toc61179115"/>
      <w:bookmarkStart w:id="2820" w:name="_Toc61179585"/>
      <w:bookmarkStart w:id="2821" w:name="_Toc82622043"/>
      <w:bookmarkStart w:id="2822" w:name="_Toc36817484"/>
      <w:bookmarkStart w:id="2823" w:name="_Toc114242293"/>
      <w:bookmarkStart w:id="2824" w:name="_Toc29811932"/>
      <w:bookmarkStart w:id="2825" w:name="_Toc104311111"/>
      <w:bookmarkStart w:id="2826" w:name="_Toc53178877"/>
      <w:bookmarkStart w:id="2827" w:name="_Toc44712400"/>
      <w:bookmarkStart w:id="2828" w:name="_Toc106177125"/>
      <w:bookmarkStart w:id="2829" w:name="_Toc45893712"/>
      <w:bookmarkStart w:id="2830" w:name="_Toc74663502"/>
      <w:bookmarkStart w:id="2831" w:name="_Toc53178426"/>
      <w:bookmarkStart w:id="2832" w:name="_Toc67916881"/>
      <w:bookmarkStart w:id="2833" w:name="_Toc106126812"/>
      <w:bookmarkStart w:id="2834" w:name="_Toc37267794"/>
      <w:bookmarkStart w:id="2835" w:name="_Toc21127723"/>
      <w:bookmarkStart w:id="2836" w:name="_Toc121933082"/>
      <w:bookmarkStart w:id="2837" w:name="_Toc121908796"/>
      <w:bookmarkStart w:id="2838" w:name="_Toc124186591"/>
      <w:bookmarkStart w:id="2839" w:name="_Toc137240763"/>
      <w:bookmarkStart w:id="2840" w:name="_Toc137244864"/>
      <w:bookmarkStart w:id="2841" w:name="_Toc138894078"/>
      <w:bookmarkStart w:id="2842" w:name="_Toc138894310"/>
      <w:r>
        <w:t>10.6.2</w:t>
      </w:r>
      <w:r>
        <w:tab/>
        <w:t xml:space="preserve">Minimum requirement for </w:t>
      </w:r>
      <w:r>
        <w:rPr>
          <w:rFonts w:hint="eastAsia"/>
          <w:i/>
          <w:lang w:val="en-US" w:eastAsia="zh-CN"/>
        </w:rPr>
        <w:t>SAN</w:t>
      </w:r>
      <w:r>
        <w:rPr>
          <w:i/>
        </w:rPr>
        <w:t xml:space="preserve"> type 1-O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57ED27A8" w14:textId="77777777" w:rsidR="00D62336" w:rsidRDefault="00063062">
      <w:pPr>
        <w:pStyle w:val="Heading4"/>
        <w:numPr>
          <w:ilvl w:val="3"/>
          <w:numId w:val="0"/>
        </w:numPr>
      </w:pPr>
      <w:bookmarkStart w:id="2843" w:name="_Toc37260407"/>
      <w:bookmarkStart w:id="2844" w:name="_Toc82622044"/>
      <w:bookmarkStart w:id="2845" w:name="_Toc74663503"/>
      <w:bookmarkStart w:id="2846" w:name="_Toc106126813"/>
      <w:bookmarkStart w:id="2847" w:name="_Toc53178878"/>
      <w:bookmarkStart w:id="2848" w:name="_Toc45893713"/>
      <w:bookmarkStart w:id="2849" w:name="_Toc44712401"/>
      <w:bookmarkStart w:id="2850" w:name="_Toc29811933"/>
      <w:bookmarkStart w:id="2851" w:name="_Toc104311112"/>
      <w:bookmarkStart w:id="2852" w:name="_Toc67916882"/>
      <w:bookmarkStart w:id="2853" w:name="_Toc61179586"/>
      <w:bookmarkStart w:id="2854" w:name="_Toc53178427"/>
      <w:bookmarkStart w:id="2855" w:name="_Toc106177126"/>
      <w:bookmarkStart w:id="2856" w:name="_Toc13283"/>
      <w:bookmarkStart w:id="2857" w:name="_Toc90422891"/>
      <w:bookmarkStart w:id="2858" w:name="_Toc36817485"/>
      <w:bookmarkStart w:id="2859" w:name="_Toc37267795"/>
      <w:bookmarkStart w:id="2860" w:name="_Toc114242294"/>
      <w:bookmarkStart w:id="2861" w:name="_Toc21127724"/>
      <w:bookmarkStart w:id="2862" w:name="_Toc61179116"/>
      <w:bookmarkStart w:id="2863" w:name="_Toc121933083"/>
      <w:bookmarkStart w:id="2864" w:name="_Toc121908797"/>
      <w:bookmarkStart w:id="2865" w:name="_Toc124186592"/>
      <w:bookmarkStart w:id="2866" w:name="_Toc137240764"/>
      <w:bookmarkStart w:id="2867" w:name="_Toc137244865"/>
      <w:bookmarkStart w:id="2868" w:name="_Toc138894079"/>
      <w:bookmarkStart w:id="2869" w:name="_Toc138894311"/>
      <w:r>
        <w:t>10.6.2.1</w:t>
      </w:r>
      <w:r>
        <w:tab/>
        <w:t>General minimum requirement</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pt;height:30.5pt" o:ole="">
                  <v:imagedata r:id="rId20" o:title=""/>
                </v:shape>
                <o:OLEObject Type="Embed" ProgID="Equation.3" ShapeID="_x0000_i1028" DrawAspect="Content" ObjectID="_1749506881" r:id="rId21"/>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2870" w:name="_Toc61179120"/>
      <w:bookmarkStart w:id="2871" w:name="_Toc53178882"/>
      <w:bookmarkStart w:id="2872" w:name="_Toc53178431"/>
      <w:bookmarkStart w:id="2873" w:name="_Toc36817489"/>
      <w:bookmarkStart w:id="2874" w:name="_Toc61179590"/>
      <w:bookmarkStart w:id="2875" w:name="_Toc44712405"/>
      <w:bookmarkStart w:id="2876" w:name="_Toc37260411"/>
      <w:bookmarkStart w:id="2877" w:name="_Toc16779"/>
      <w:bookmarkStart w:id="2878" w:name="_Toc37267799"/>
      <w:bookmarkStart w:id="2879" w:name="_Toc74663507"/>
      <w:bookmarkStart w:id="2880" w:name="_Toc29811937"/>
      <w:bookmarkStart w:id="2881" w:name="_Toc45893717"/>
      <w:bookmarkStart w:id="2882" w:name="_Toc21127728"/>
      <w:bookmarkStart w:id="2883" w:name="_Toc67916886"/>
      <w:bookmarkStart w:id="2884" w:name="_Toc121933084"/>
      <w:bookmarkStart w:id="2885" w:name="_Toc121908798"/>
      <w:bookmarkStart w:id="2886" w:name="_Toc124186593"/>
      <w:bookmarkStart w:id="2887" w:name="_Toc137240765"/>
      <w:bookmarkStart w:id="2888" w:name="_Toc137244866"/>
      <w:bookmarkStart w:id="2889" w:name="_Toc138894080"/>
      <w:bookmarkStart w:id="2890" w:name="_Toc138894312"/>
      <w:r>
        <w:t>10.7</w:t>
      </w:r>
      <w:r>
        <w:tab/>
        <w:t>OTA receiver spurious emissions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2891" w:name="_Toc53178886"/>
      <w:bookmarkStart w:id="2892" w:name="_Toc29811941"/>
      <w:bookmarkStart w:id="2893" w:name="_Toc19816"/>
      <w:bookmarkStart w:id="2894" w:name="_Toc21127732"/>
      <w:bookmarkStart w:id="2895" w:name="_Toc37260415"/>
      <w:bookmarkStart w:id="2896" w:name="_Toc74663511"/>
      <w:bookmarkStart w:id="2897" w:name="_Toc61179594"/>
      <w:bookmarkStart w:id="2898" w:name="_Toc37267803"/>
      <w:bookmarkStart w:id="2899" w:name="_Toc67916890"/>
      <w:bookmarkStart w:id="2900" w:name="_Toc44712409"/>
      <w:bookmarkStart w:id="2901" w:name="_Toc61179124"/>
      <w:bookmarkStart w:id="2902" w:name="_Toc36817493"/>
      <w:bookmarkStart w:id="2903" w:name="_Toc53178435"/>
      <w:bookmarkStart w:id="2904" w:name="_Toc45893721"/>
      <w:bookmarkStart w:id="2905" w:name="_Toc121933085"/>
      <w:bookmarkStart w:id="2906" w:name="_Toc121908799"/>
      <w:bookmarkStart w:id="2907" w:name="_Toc124186594"/>
      <w:bookmarkStart w:id="2908" w:name="_Toc137240766"/>
      <w:bookmarkStart w:id="2909" w:name="_Toc137244867"/>
      <w:bookmarkStart w:id="2910" w:name="_Toc138894081"/>
      <w:bookmarkStart w:id="2911" w:name="_Toc138894313"/>
      <w:r>
        <w:t>10.8</w:t>
      </w:r>
      <w:r>
        <w:tab/>
        <w:t>OTA receiver intermodulation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2912" w:name="_Toc37260419"/>
      <w:bookmarkStart w:id="2913" w:name="_Toc61179598"/>
      <w:bookmarkStart w:id="2914" w:name="_Toc74663515"/>
      <w:bookmarkStart w:id="2915" w:name="_Toc67916894"/>
      <w:bookmarkStart w:id="2916" w:name="_Toc36817497"/>
      <w:bookmarkStart w:id="2917" w:name="_Toc21127736"/>
      <w:bookmarkStart w:id="2918" w:name="_Toc44712413"/>
      <w:bookmarkStart w:id="2919" w:name="_Toc53178439"/>
      <w:bookmarkStart w:id="2920" w:name="_Toc45893725"/>
      <w:bookmarkStart w:id="2921" w:name="_Toc53178890"/>
      <w:bookmarkStart w:id="2922" w:name="_Toc7623"/>
      <w:bookmarkStart w:id="2923" w:name="_Toc29811945"/>
      <w:bookmarkStart w:id="2924" w:name="_Toc61179128"/>
      <w:bookmarkStart w:id="2925" w:name="_Toc37267807"/>
      <w:bookmarkStart w:id="2926" w:name="_Toc121933086"/>
      <w:bookmarkStart w:id="2927" w:name="_Toc121908800"/>
      <w:bookmarkStart w:id="2928" w:name="_Toc124186595"/>
      <w:bookmarkStart w:id="2929" w:name="_Toc137240767"/>
      <w:bookmarkStart w:id="2930" w:name="_Toc137244868"/>
      <w:bookmarkStart w:id="2931" w:name="_Toc138894082"/>
      <w:bookmarkStart w:id="2932" w:name="_Toc138894314"/>
      <w:r>
        <w:t>10.9</w:t>
      </w:r>
      <w:r>
        <w:tab/>
        <w:t>OTA in-channel selectivity</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F1AA74B" w14:textId="77777777" w:rsidR="00D62336" w:rsidRDefault="00063062" w:rsidP="00777B05">
      <w:pPr>
        <w:pStyle w:val="Heading3"/>
      </w:pPr>
      <w:bookmarkStart w:id="2933" w:name="_Toc3477"/>
      <w:bookmarkStart w:id="2934" w:name="_Toc106126819"/>
      <w:bookmarkStart w:id="2935" w:name="_Toc53178891"/>
      <w:bookmarkStart w:id="2936" w:name="_Toc74663516"/>
      <w:bookmarkStart w:id="2937" w:name="_Toc61179599"/>
      <w:bookmarkStart w:id="2938" w:name="_Toc29811946"/>
      <w:bookmarkStart w:id="2939" w:name="_Toc104311118"/>
      <w:bookmarkStart w:id="2940" w:name="_Toc82622057"/>
      <w:bookmarkStart w:id="2941" w:name="_Toc36817498"/>
      <w:bookmarkStart w:id="2942" w:name="_Toc44712414"/>
      <w:bookmarkStart w:id="2943" w:name="_Toc61179129"/>
      <w:bookmarkStart w:id="2944" w:name="_Toc45893726"/>
      <w:bookmarkStart w:id="2945" w:name="_Toc114242300"/>
      <w:bookmarkStart w:id="2946" w:name="_Toc37260420"/>
      <w:bookmarkStart w:id="2947" w:name="_Toc106177132"/>
      <w:bookmarkStart w:id="2948" w:name="_Toc53178440"/>
      <w:bookmarkStart w:id="2949" w:name="_Toc90422904"/>
      <w:bookmarkStart w:id="2950" w:name="_Toc21127737"/>
      <w:bookmarkStart w:id="2951" w:name="_Toc67916895"/>
      <w:bookmarkStart w:id="2952" w:name="_Toc37267808"/>
      <w:bookmarkStart w:id="2953" w:name="_Toc121933087"/>
      <w:bookmarkStart w:id="2954" w:name="_Toc121908801"/>
      <w:bookmarkStart w:id="2955" w:name="_Toc124186596"/>
      <w:bookmarkStart w:id="2956" w:name="_Toc137240768"/>
      <w:bookmarkStart w:id="2957" w:name="_Toc137244869"/>
      <w:bookmarkStart w:id="2958" w:name="_Toc138894083"/>
      <w:bookmarkStart w:id="2959" w:name="_Toc138894315"/>
      <w:r>
        <w:t>10.</w:t>
      </w:r>
      <w:r>
        <w:rPr>
          <w:lang w:eastAsia="zh-CN"/>
        </w:rPr>
        <w:t>9</w:t>
      </w:r>
      <w:r>
        <w:t>.1</w:t>
      </w:r>
      <w:r>
        <w:tab/>
        <w:t>General</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2960" w:name="_Toc106126820"/>
      <w:bookmarkStart w:id="2961" w:name="_Toc67916896"/>
      <w:bookmarkStart w:id="2962" w:name="_Toc106177133"/>
      <w:bookmarkStart w:id="2963" w:name="_Toc29811947"/>
      <w:bookmarkStart w:id="2964" w:name="_Toc37267809"/>
      <w:bookmarkStart w:id="2965" w:name="_Toc61179130"/>
      <w:bookmarkStart w:id="2966" w:name="_Toc53178441"/>
      <w:bookmarkStart w:id="2967" w:name="_Toc82622058"/>
      <w:bookmarkStart w:id="2968" w:name="_Toc114242301"/>
      <w:bookmarkStart w:id="2969" w:name="_Toc90422905"/>
      <w:bookmarkStart w:id="2970" w:name="_Toc45893727"/>
      <w:bookmarkStart w:id="2971" w:name="_Toc61179600"/>
      <w:bookmarkStart w:id="2972" w:name="_Toc104311119"/>
      <w:bookmarkStart w:id="2973" w:name="_Toc53178892"/>
      <w:bookmarkStart w:id="2974" w:name="_Toc36817499"/>
      <w:bookmarkStart w:id="2975" w:name="_Toc44712415"/>
      <w:bookmarkStart w:id="2976" w:name="_Toc10736"/>
      <w:bookmarkStart w:id="2977" w:name="_Toc21127738"/>
      <w:bookmarkStart w:id="2978" w:name="_Toc74663517"/>
      <w:bookmarkStart w:id="2979" w:name="_Toc37260421"/>
      <w:bookmarkStart w:id="2980" w:name="_Toc121933088"/>
      <w:bookmarkStart w:id="2981" w:name="_Toc121908802"/>
      <w:bookmarkStart w:id="2982" w:name="_Toc124186597"/>
      <w:bookmarkStart w:id="2983" w:name="_Toc137240769"/>
      <w:bookmarkStart w:id="2984" w:name="_Toc137244870"/>
      <w:bookmarkStart w:id="2985" w:name="_Toc138894084"/>
      <w:bookmarkStart w:id="2986" w:name="_Toc13889431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2987" w:name="_Toc29811949"/>
      <w:bookmarkStart w:id="2988" w:name="_Toc37260423"/>
      <w:bookmarkStart w:id="2989" w:name="_Toc44712417"/>
      <w:bookmarkStart w:id="2990" w:name="_Toc36817501"/>
      <w:bookmarkStart w:id="2991" w:name="_Toc53178894"/>
      <w:bookmarkStart w:id="2992" w:name="_Toc61179132"/>
      <w:bookmarkStart w:id="2993" w:name="_Toc45893729"/>
      <w:bookmarkStart w:id="2994" w:name="_Toc1724"/>
      <w:bookmarkStart w:id="2995" w:name="_Toc53178443"/>
      <w:bookmarkStart w:id="2996" w:name="_Toc61179602"/>
      <w:bookmarkStart w:id="2997" w:name="_Toc74663519"/>
      <w:bookmarkStart w:id="2998" w:name="_Toc21127740"/>
      <w:bookmarkStart w:id="2999" w:name="_Toc37267811"/>
      <w:bookmarkStart w:id="3000" w:name="_Toc67916898"/>
    </w:p>
    <w:p w14:paraId="1BC60E0A" w14:textId="3C620D33" w:rsidR="00D62336" w:rsidRDefault="00063062">
      <w:pPr>
        <w:pStyle w:val="Heading1"/>
      </w:pPr>
      <w:bookmarkStart w:id="3001" w:name="_Toc121933089"/>
      <w:bookmarkStart w:id="3002" w:name="_Toc121908803"/>
      <w:bookmarkStart w:id="3003" w:name="_Toc124186598"/>
      <w:bookmarkStart w:id="3004" w:name="_Toc137240770"/>
      <w:bookmarkStart w:id="3005" w:name="_Toc137244871"/>
      <w:bookmarkStart w:id="3006" w:name="_Toc138894085"/>
      <w:bookmarkStart w:id="3007" w:name="_Toc138894317"/>
      <w:r>
        <w:t>11</w:t>
      </w:r>
      <w:r>
        <w:tab/>
        <w:t>Radiated performance requirements</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18155F4A" w14:textId="77777777" w:rsidR="00D62336" w:rsidRDefault="00063062">
      <w:pPr>
        <w:pStyle w:val="Heading2"/>
      </w:pPr>
      <w:bookmarkStart w:id="3008" w:name="_Toc67916899"/>
      <w:bookmarkStart w:id="3009" w:name="_Toc37260424"/>
      <w:bookmarkStart w:id="3010" w:name="_Toc61179603"/>
      <w:bookmarkStart w:id="3011" w:name="_Toc37267812"/>
      <w:bookmarkStart w:id="3012" w:name="_Toc61179133"/>
      <w:bookmarkStart w:id="3013" w:name="_Toc44712418"/>
      <w:bookmarkStart w:id="3014" w:name="_Toc45893730"/>
      <w:bookmarkStart w:id="3015" w:name="_Toc53178895"/>
      <w:bookmarkStart w:id="3016" w:name="_Toc23511"/>
      <w:bookmarkStart w:id="3017" w:name="_Toc53178444"/>
      <w:bookmarkStart w:id="3018" w:name="_Toc29811950"/>
      <w:bookmarkStart w:id="3019" w:name="_Toc21127741"/>
      <w:bookmarkStart w:id="3020" w:name="_Toc36817502"/>
      <w:bookmarkStart w:id="3021" w:name="_Toc74663520"/>
      <w:bookmarkStart w:id="3022" w:name="_Toc121933090"/>
      <w:bookmarkStart w:id="3023" w:name="_Toc121908804"/>
      <w:bookmarkStart w:id="3024" w:name="_Toc124186599"/>
      <w:bookmarkStart w:id="3025" w:name="_Toc137240771"/>
      <w:bookmarkStart w:id="3026" w:name="_Toc137244872"/>
      <w:bookmarkStart w:id="3027" w:name="_Toc138894086"/>
      <w:bookmarkStart w:id="3028" w:name="_Toc138894318"/>
      <w:r>
        <w:t>11.1</w:t>
      </w:r>
      <w:r>
        <w:tab/>
        <w:t>General</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2ED72FF" w14:textId="77777777" w:rsidR="00C1498C" w:rsidRPr="00EE753F" w:rsidRDefault="00C1498C" w:rsidP="00C1498C">
      <w:pPr>
        <w:pStyle w:val="Heading3"/>
        <w:rPr>
          <w:lang w:val="en-US" w:eastAsia="ko-KR"/>
        </w:rPr>
      </w:pPr>
      <w:bookmarkStart w:id="3029" w:name="_Toc123044300"/>
      <w:bookmarkStart w:id="3030" w:name="_Toc124157939"/>
      <w:bookmarkStart w:id="3031" w:name="_Toc124259862"/>
      <w:bookmarkStart w:id="3032" w:name="_Toc130584934"/>
      <w:bookmarkStart w:id="3033" w:name="_Toc137240772"/>
      <w:bookmarkStart w:id="3034" w:name="_Toc137244873"/>
      <w:bookmarkStart w:id="3035" w:name="_Toc138894087"/>
      <w:bookmarkStart w:id="3036" w:name="_Toc138894319"/>
      <w:r w:rsidRPr="00EE753F">
        <w:rPr>
          <w:lang w:val="en-US" w:eastAsia="ko-KR"/>
        </w:rPr>
        <w:t>11.1.1</w:t>
      </w:r>
      <w:r w:rsidRPr="00EE753F">
        <w:rPr>
          <w:lang w:val="en-US" w:eastAsia="ko-KR"/>
        </w:rPr>
        <w:tab/>
        <w:t>Scope and definitions</w:t>
      </w:r>
      <w:bookmarkEnd w:id="3029"/>
      <w:bookmarkEnd w:id="3030"/>
      <w:bookmarkEnd w:id="3031"/>
      <w:bookmarkEnd w:id="3032"/>
      <w:bookmarkEnd w:id="3033"/>
      <w:bookmarkEnd w:id="3034"/>
      <w:bookmarkEnd w:id="3035"/>
      <w:bookmarkEnd w:id="3036"/>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3037" w:name="_Toc123044301"/>
      <w:bookmarkStart w:id="3038" w:name="_Toc124157940"/>
      <w:bookmarkStart w:id="3039" w:name="_Toc124259863"/>
      <w:bookmarkStart w:id="3040" w:name="_Toc130584935"/>
      <w:bookmarkStart w:id="3041" w:name="_Toc137240773"/>
      <w:bookmarkStart w:id="3042" w:name="_Toc137244874"/>
      <w:bookmarkStart w:id="3043" w:name="_Toc138894088"/>
      <w:bookmarkStart w:id="3044" w:name="_Toc138894320"/>
      <w:r w:rsidRPr="00EE753F">
        <w:rPr>
          <w:lang w:val="en-US"/>
        </w:rPr>
        <w:t>11.1.2</w:t>
      </w:r>
      <w:r w:rsidRPr="00EE753F">
        <w:rPr>
          <w:lang w:val="en-US"/>
        </w:rPr>
        <w:tab/>
        <w:t>OTA demodulation branches</w:t>
      </w:r>
      <w:bookmarkEnd w:id="3037"/>
      <w:bookmarkEnd w:id="3038"/>
      <w:bookmarkEnd w:id="3039"/>
      <w:bookmarkEnd w:id="3040"/>
      <w:bookmarkEnd w:id="3041"/>
      <w:bookmarkEnd w:id="3042"/>
      <w:bookmarkEnd w:id="3043"/>
      <w:bookmarkEnd w:id="3044"/>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3045" w:name="_Toc21127745"/>
      <w:bookmarkStart w:id="3046" w:name="_Toc44712422"/>
      <w:bookmarkStart w:id="3047" w:name="_Toc53178448"/>
      <w:bookmarkStart w:id="3048" w:name="_Toc37267816"/>
      <w:bookmarkStart w:id="3049" w:name="_Toc36817506"/>
      <w:bookmarkStart w:id="3050" w:name="_Toc74663524"/>
      <w:bookmarkStart w:id="3051" w:name="_Toc4613"/>
      <w:bookmarkStart w:id="3052" w:name="_Toc61179137"/>
      <w:bookmarkStart w:id="3053" w:name="_Toc53178899"/>
      <w:bookmarkStart w:id="3054" w:name="_Toc61179607"/>
      <w:bookmarkStart w:id="3055" w:name="_Toc37260428"/>
      <w:bookmarkStart w:id="3056" w:name="_Toc67916903"/>
      <w:bookmarkStart w:id="3057" w:name="_Toc29811954"/>
      <w:bookmarkStart w:id="3058" w:name="_Toc45893734"/>
      <w:bookmarkStart w:id="3059" w:name="_Toc121933091"/>
      <w:bookmarkStart w:id="3060" w:name="_Toc121908805"/>
      <w:bookmarkStart w:id="3061" w:name="_Toc124186600"/>
      <w:bookmarkStart w:id="3062" w:name="_Toc137240774"/>
      <w:bookmarkStart w:id="3063" w:name="_Toc137244875"/>
      <w:bookmarkStart w:id="3064" w:name="_Toc138894089"/>
      <w:bookmarkStart w:id="3065" w:name="_Toc138894321"/>
      <w:r>
        <w:t>11.</w:t>
      </w:r>
      <w:r>
        <w:rPr>
          <w:rFonts w:eastAsia="DengXian"/>
          <w:lang w:eastAsia="zh-CN"/>
        </w:rPr>
        <w:t>2</w:t>
      </w:r>
      <w:r>
        <w:tab/>
        <w:t>Performance requirements for PUSCH</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3066" w:name="_Toc24233"/>
      <w:bookmarkStart w:id="3067" w:name="_Toc74663554"/>
      <w:bookmarkStart w:id="3068" w:name="_Toc67916933"/>
      <w:bookmarkStart w:id="3069" w:name="_Toc121933092"/>
      <w:bookmarkStart w:id="3070" w:name="_Toc121908806"/>
      <w:bookmarkStart w:id="3071" w:name="_Toc124186601"/>
      <w:bookmarkStart w:id="3072" w:name="_Toc137240775"/>
      <w:bookmarkStart w:id="3073" w:name="_Toc137244876"/>
      <w:bookmarkStart w:id="3074" w:name="_Toc138894090"/>
      <w:bookmarkStart w:id="3075" w:name="_Toc138894322"/>
      <w:r>
        <w:t>11.</w:t>
      </w:r>
      <w:r>
        <w:rPr>
          <w:rFonts w:eastAsia="DengXian"/>
          <w:lang w:eastAsia="zh-CN"/>
        </w:rPr>
        <w:t>3</w:t>
      </w:r>
      <w:r>
        <w:tab/>
        <w:t>Performance requirements for PUCCH</w:t>
      </w:r>
      <w:bookmarkEnd w:id="3066"/>
      <w:bookmarkEnd w:id="3067"/>
      <w:bookmarkEnd w:id="3068"/>
      <w:bookmarkEnd w:id="3069"/>
      <w:bookmarkEnd w:id="3070"/>
      <w:bookmarkEnd w:id="3071"/>
      <w:bookmarkEnd w:id="3072"/>
      <w:bookmarkEnd w:id="3073"/>
      <w:bookmarkEnd w:id="3074"/>
      <w:bookmarkEnd w:id="3075"/>
    </w:p>
    <w:p w14:paraId="2E363F75" w14:textId="77777777" w:rsidR="00C1498C" w:rsidRPr="00EE753F" w:rsidRDefault="00C1498C" w:rsidP="00C1498C">
      <w:pPr>
        <w:pStyle w:val="Heading3"/>
        <w:rPr>
          <w:lang w:val="en-US"/>
        </w:rPr>
      </w:pPr>
      <w:bookmarkStart w:id="3076" w:name="_Toc123044309"/>
      <w:bookmarkStart w:id="3077" w:name="_Toc124157948"/>
      <w:bookmarkStart w:id="3078" w:name="_Toc124259871"/>
      <w:bookmarkStart w:id="3079" w:name="_Toc130584943"/>
      <w:bookmarkStart w:id="3080" w:name="_Toc137240776"/>
      <w:bookmarkStart w:id="3081" w:name="_Toc137244877"/>
      <w:bookmarkStart w:id="3082" w:name="_Toc21127761"/>
      <w:bookmarkStart w:id="3083" w:name="_Toc29811970"/>
      <w:bookmarkStart w:id="3084" w:name="_Toc36817522"/>
      <w:bookmarkStart w:id="3085" w:name="_Toc37260445"/>
      <w:bookmarkStart w:id="3086" w:name="_Toc37267833"/>
      <w:bookmarkStart w:id="3087" w:name="_Toc44712440"/>
      <w:bookmarkStart w:id="3088" w:name="_Toc45893752"/>
      <w:bookmarkStart w:id="3089" w:name="_Toc53178466"/>
      <w:bookmarkStart w:id="3090" w:name="_Toc53178917"/>
      <w:bookmarkStart w:id="3091" w:name="_Toc61179162"/>
      <w:bookmarkStart w:id="3092" w:name="_Toc61179632"/>
      <w:bookmarkStart w:id="3093" w:name="_Toc67916934"/>
      <w:bookmarkStart w:id="3094" w:name="_Toc74663555"/>
      <w:bookmarkStart w:id="3095" w:name="_Toc82622098"/>
      <w:bookmarkStart w:id="3096" w:name="_Toc90422945"/>
      <w:bookmarkStart w:id="3097" w:name="_Toc106783147"/>
      <w:bookmarkStart w:id="3098" w:name="_Toc107312038"/>
      <w:bookmarkStart w:id="3099" w:name="_Toc107419622"/>
      <w:bookmarkStart w:id="3100" w:name="_Toc107475251"/>
      <w:bookmarkStart w:id="3101" w:name="_Toc138894091"/>
      <w:bookmarkStart w:id="3102" w:name="_Toc138894323"/>
      <w:r w:rsidRPr="00EE753F">
        <w:rPr>
          <w:lang w:val="en-US"/>
        </w:rPr>
        <w:t>11.3.1</w:t>
      </w:r>
      <w:r w:rsidRPr="00EE753F">
        <w:rPr>
          <w:lang w:val="en-US"/>
        </w:rPr>
        <w:tab/>
        <w:t>DTX to ACK probability</w:t>
      </w:r>
      <w:bookmarkEnd w:id="3076"/>
      <w:bookmarkEnd w:id="3077"/>
      <w:bookmarkEnd w:id="3078"/>
      <w:bookmarkEnd w:id="3079"/>
      <w:bookmarkEnd w:id="3080"/>
      <w:bookmarkEnd w:id="3081"/>
      <w:bookmarkEnd w:id="3101"/>
      <w:bookmarkEnd w:id="3102"/>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3103" w:name="_Toc123044311"/>
      <w:bookmarkStart w:id="3104" w:name="_Toc124157950"/>
      <w:bookmarkStart w:id="3105" w:name="_Toc124259873"/>
      <w:bookmarkStart w:id="3106" w:name="_Toc130584945"/>
      <w:bookmarkStart w:id="3107" w:name="_Toc137240777"/>
      <w:bookmarkStart w:id="3108" w:name="_Toc137244878"/>
      <w:bookmarkStart w:id="3109" w:name="_Toc138894092"/>
      <w:bookmarkStart w:id="3110" w:name="_Toc138894324"/>
      <w:r w:rsidRPr="00EE753F">
        <w:rPr>
          <w:lang w:val="en-US"/>
        </w:rPr>
        <w:t>11.3.2</w:t>
      </w:r>
      <w:r w:rsidRPr="00EE753F">
        <w:rPr>
          <w:lang w:val="en-US"/>
        </w:rPr>
        <w:tab/>
        <w:t>Performance requirements for PUCCH format 1</w:t>
      </w:r>
      <w:bookmarkEnd w:id="3103"/>
      <w:bookmarkEnd w:id="3104"/>
      <w:bookmarkEnd w:id="3105"/>
      <w:bookmarkEnd w:id="3106"/>
      <w:r w:rsidRPr="00EE753F">
        <w:rPr>
          <w:lang w:val="en-US"/>
        </w:rPr>
        <w:t>a</w:t>
      </w:r>
      <w:bookmarkEnd w:id="3107"/>
      <w:bookmarkEnd w:id="3108"/>
      <w:bookmarkEnd w:id="3109"/>
      <w:bookmarkEnd w:id="3110"/>
    </w:p>
    <w:p w14:paraId="3F17088D" w14:textId="77777777" w:rsidR="00C1498C" w:rsidRPr="00EE753F" w:rsidRDefault="00C1498C"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14:paraId="03431332" w14:textId="77777777" w:rsidR="00D62336" w:rsidRDefault="00D62336"/>
    <w:p w14:paraId="3F441412" w14:textId="77777777" w:rsidR="00D62336" w:rsidRDefault="00063062">
      <w:pPr>
        <w:pStyle w:val="Heading2"/>
      </w:pPr>
      <w:bookmarkStart w:id="3111" w:name="_Toc21127793"/>
      <w:bookmarkStart w:id="3112" w:name="_Toc45893784"/>
      <w:bookmarkStart w:id="3113" w:name="_Toc36817554"/>
      <w:bookmarkStart w:id="3114" w:name="_Toc29812002"/>
      <w:bookmarkStart w:id="3115" w:name="_Toc53178490"/>
      <w:bookmarkStart w:id="3116" w:name="_Toc15392"/>
      <w:bookmarkStart w:id="3117" w:name="_Toc44712472"/>
      <w:bookmarkStart w:id="3118" w:name="_Toc53178941"/>
      <w:bookmarkStart w:id="3119" w:name="_Toc61179186"/>
      <w:bookmarkStart w:id="3120" w:name="_Toc74663579"/>
      <w:bookmarkStart w:id="3121" w:name="_Toc37267865"/>
      <w:bookmarkStart w:id="3122" w:name="_Toc67916958"/>
      <w:bookmarkStart w:id="3123" w:name="_Toc61179656"/>
      <w:bookmarkStart w:id="3124" w:name="_Toc37260477"/>
      <w:bookmarkStart w:id="3125" w:name="_Toc121933093"/>
      <w:bookmarkStart w:id="3126" w:name="_Toc121908807"/>
      <w:bookmarkStart w:id="3127" w:name="_Toc124186602"/>
      <w:bookmarkStart w:id="3128" w:name="_Toc137240778"/>
      <w:bookmarkStart w:id="3129" w:name="_Toc137244879"/>
      <w:bookmarkStart w:id="3130" w:name="_Toc138894093"/>
      <w:bookmarkStart w:id="3131" w:name="_Toc138894325"/>
      <w:r>
        <w:t>11.</w:t>
      </w:r>
      <w:r>
        <w:rPr>
          <w:rFonts w:eastAsia="DengXian"/>
          <w:lang w:eastAsia="zh-CN"/>
        </w:rPr>
        <w:t>4</w:t>
      </w:r>
      <w:r>
        <w:tab/>
        <w:t>Performance requirements for PRACH</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C78E582" w14:textId="77777777" w:rsidR="00C1498C" w:rsidRPr="00EE753F" w:rsidRDefault="00C1498C" w:rsidP="00C1498C">
      <w:pPr>
        <w:pStyle w:val="Heading3"/>
        <w:rPr>
          <w:lang w:val="en-US" w:eastAsia="zh-CN"/>
        </w:rPr>
      </w:pPr>
      <w:bookmarkStart w:id="3132" w:name="_Toc21127795"/>
      <w:bookmarkStart w:id="3133" w:name="_Toc29812004"/>
      <w:bookmarkStart w:id="3134" w:name="_Toc36817556"/>
      <w:bookmarkStart w:id="3135" w:name="_Toc37260479"/>
      <w:bookmarkStart w:id="3136" w:name="_Toc37267867"/>
      <w:bookmarkStart w:id="3137" w:name="_Toc44712474"/>
      <w:bookmarkStart w:id="3138" w:name="_Toc45893786"/>
      <w:bookmarkStart w:id="3139" w:name="_Toc53178492"/>
      <w:bookmarkStart w:id="3140" w:name="_Toc53178943"/>
      <w:bookmarkStart w:id="3141" w:name="_Toc61179188"/>
      <w:bookmarkStart w:id="3142" w:name="_Toc61179658"/>
      <w:bookmarkStart w:id="3143" w:name="_Toc67916960"/>
      <w:bookmarkStart w:id="3144" w:name="_Toc74663581"/>
      <w:bookmarkStart w:id="3145" w:name="_Toc82622124"/>
      <w:bookmarkStart w:id="3146" w:name="_Toc90422971"/>
      <w:bookmarkStart w:id="3147" w:name="_Toc106783173"/>
      <w:bookmarkStart w:id="3148" w:name="_Toc107312064"/>
      <w:bookmarkStart w:id="3149" w:name="_Toc107419648"/>
      <w:bookmarkStart w:id="3150" w:name="_Toc107475285"/>
      <w:bookmarkStart w:id="3151" w:name="_Toc114255878"/>
      <w:bookmarkStart w:id="3152" w:name="_Toc115186558"/>
      <w:bookmarkStart w:id="3153" w:name="_Toc123044317"/>
      <w:bookmarkStart w:id="3154" w:name="_Toc124157956"/>
      <w:bookmarkStart w:id="3155" w:name="_Toc124259879"/>
      <w:bookmarkStart w:id="3156" w:name="_Toc130584951"/>
      <w:bookmarkStart w:id="3157" w:name="_Toc137240779"/>
      <w:bookmarkStart w:id="3158" w:name="_Toc137244880"/>
      <w:bookmarkStart w:id="3159" w:name="_Toc138894094"/>
      <w:bookmarkStart w:id="3160" w:name="_Toc13889432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3161" w:name="_Toc21127796"/>
      <w:bookmarkStart w:id="3162" w:name="_Toc29812005"/>
      <w:bookmarkStart w:id="3163" w:name="_Toc36817557"/>
      <w:bookmarkStart w:id="3164" w:name="_Toc37260480"/>
      <w:bookmarkStart w:id="3165" w:name="_Toc37267868"/>
      <w:bookmarkStart w:id="3166" w:name="_Toc44712475"/>
      <w:bookmarkStart w:id="3167" w:name="_Toc45893787"/>
      <w:bookmarkStart w:id="3168" w:name="_Toc53178493"/>
      <w:bookmarkStart w:id="3169" w:name="_Toc53178944"/>
      <w:bookmarkStart w:id="3170" w:name="_Toc61179189"/>
      <w:bookmarkStart w:id="3171" w:name="_Toc61179659"/>
      <w:bookmarkStart w:id="3172" w:name="_Toc67916961"/>
      <w:bookmarkStart w:id="3173" w:name="_Toc74663582"/>
      <w:bookmarkStart w:id="3174" w:name="_Toc82622125"/>
      <w:bookmarkStart w:id="3175" w:name="_Toc90422972"/>
      <w:bookmarkStart w:id="3176" w:name="_Toc106783174"/>
      <w:bookmarkStart w:id="3177" w:name="_Toc107312065"/>
      <w:bookmarkStart w:id="3178" w:name="_Toc107419649"/>
      <w:bookmarkStart w:id="3179" w:name="_Toc107475286"/>
      <w:bookmarkStart w:id="3180" w:name="_Toc114255879"/>
      <w:bookmarkStart w:id="3181" w:name="_Toc115186559"/>
      <w:bookmarkStart w:id="3182" w:name="_Toc123044318"/>
      <w:bookmarkStart w:id="3183" w:name="_Toc124157957"/>
      <w:bookmarkStart w:id="3184" w:name="_Toc124259880"/>
      <w:bookmarkStart w:id="3185" w:name="_Toc130584952"/>
      <w:bookmarkStart w:id="3186" w:name="_Toc137240780"/>
      <w:bookmarkStart w:id="3187" w:name="_Toc137244881"/>
      <w:bookmarkStart w:id="3188" w:name="_Toc138894095"/>
      <w:bookmarkStart w:id="3189" w:name="_Toc13889432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3190" w:name="_Toc137240781"/>
      <w:bookmarkStart w:id="3191" w:name="_Toc137244882"/>
      <w:bookmarkStart w:id="3192" w:name="_Toc138894096"/>
      <w:bookmarkStart w:id="3193" w:name="_Toc138894328"/>
      <w:r>
        <w:t>11.</w:t>
      </w:r>
      <w:r>
        <w:rPr>
          <w:rFonts w:eastAsia="DengXian"/>
          <w:lang w:eastAsia="zh-CN"/>
        </w:rPr>
        <w:t>5</w:t>
      </w:r>
      <w:r>
        <w:tab/>
        <w:t>Performance requirements for Narrrowband IoT</w:t>
      </w:r>
      <w:bookmarkEnd w:id="3190"/>
      <w:bookmarkEnd w:id="3191"/>
      <w:bookmarkEnd w:id="3192"/>
      <w:bookmarkEnd w:id="3193"/>
    </w:p>
    <w:p w14:paraId="7ABE1FB7" w14:textId="77777777" w:rsidR="00C1498C" w:rsidRPr="006C21AF" w:rsidRDefault="00C1498C" w:rsidP="00C1498C"/>
    <w:p w14:paraId="6AD3965B" w14:textId="77777777" w:rsidR="00C1498C" w:rsidRPr="00340914" w:rsidRDefault="00C1498C" w:rsidP="00C1498C">
      <w:pPr>
        <w:pStyle w:val="Heading3"/>
        <w:rPr>
          <w:lang w:eastAsia="zh-CN"/>
        </w:rPr>
      </w:pPr>
      <w:bookmarkStart w:id="3194" w:name="_Toc137240782"/>
      <w:bookmarkStart w:id="3195" w:name="_Toc137244883"/>
      <w:bookmarkStart w:id="3196" w:name="_Toc138894097"/>
      <w:bookmarkStart w:id="3197" w:name="_Toc138894329"/>
      <w:r>
        <w:t>11</w:t>
      </w:r>
      <w:r w:rsidRPr="00340914">
        <w:t>.</w:t>
      </w:r>
      <w:r>
        <w:t>5</w:t>
      </w:r>
      <w:r w:rsidRPr="00340914">
        <w:t>.1</w:t>
      </w:r>
      <w:r w:rsidRPr="00340914">
        <w:tab/>
      </w:r>
      <w:r w:rsidRPr="00340914">
        <w:rPr>
          <w:rFonts w:hint="eastAsia"/>
          <w:lang w:eastAsia="zh-CN"/>
        </w:rPr>
        <w:t>R</w:t>
      </w:r>
      <w:r w:rsidRPr="00340914">
        <w:t xml:space="preserve">equirements for </w:t>
      </w:r>
      <w:r w:rsidRPr="007778C7">
        <w:rPr>
          <w:i/>
          <w:iCs/>
          <w:lang w:eastAsia="zh-CN"/>
        </w:rPr>
        <w:t>BS type 1-O</w:t>
      </w:r>
      <w:bookmarkEnd w:id="3194"/>
      <w:bookmarkEnd w:id="3195"/>
      <w:bookmarkEnd w:id="3196"/>
      <w:bookmarkEnd w:id="3197"/>
    </w:p>
    <w:p w14:paraId="523C0A08" w14:textId="77777777" w:rsidR="00C1498C" w:rsidRDefault="00C1498C" w:rsidP="00C1498C">
      <w:pPr>
        <w:pStyle w:val="Heading4"/>
        <w:rPr>
          <w:snapToGrid w:val="0"/>
        </w:rPr>
      </w:pPr>
      <w:bookmarkStart w:id="3198" w:name="_Toc137240783"/>
      <w:bookmarkStart w:id="3199" w:name="_Toc137244884"/>
      <w:bookmarkStart w:id="3200" w:name="_Toc138894098"/>
      <w:bookmarkStart w:id="3201" w:name="_Toc138894330"/>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3198"/>
      <w:bookmarkEnd w:id="3199"/>
      <w:bookmarkEnd w:id="3200"/>
      <w:bookmarkEnd w:id="3201"/>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3202" w:name="_Toc137240784"/>
      <w:bookmarkStart w:id="3203" w:name="_Toc137244885"/>
      <w:bookmarkStart w:id="3204" w:name="_Toc138894099"/>
      <w:bookmarkStart w:id="3205" w:name="_Toc13889433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3202"/>
      <w:bookmarkEnd w:id="3203"/>
      <w:bookmarkEnd w:id="3204"/>
      <w:bookmarkEnd w:id="3205"/>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3206" w:name="_Toc137240785"/>
      <w:bookmarkStart w:id="3207" w:name="_Toc137244886"/>
      <w:bookmarkStart w:id="3208" w:name="_Toc138894100"/>
      <w:bookmarkStart w:id="3209" w:name="_Toc138894332"/>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3206"/>
      <w:bookmarkEnd w:id="3207"/>
      <w:bookmarkEnd w:id="3208"/>
      <w:bookmarkEnd w:id="3209"/>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3210" w:name="startOfAnnexes"/>
      <w:bookmarkStart w:id="3211" w:name="_Toc26310"/>
      <w:bookmarkStart w:id="3212" w:name="_Toc121933094"/>
      <w:bookmarkStart w:id="3213" w:name="_Toc121908808"/>
      <w:bookmarkStart w:id="3214" w:name="_Toc124186603"/>
      <w:bookmarkStart w:id="3215" w:name="_Toc137240786"/>
      <w:bookmarkStart w:id="3216" w:name="_Toc137244887"/>
      <w:bookmarkStart w:id="3217" w:name="_Toc138894101"/>
      <w:bookmarkStart w:id="3218" w:name="_Toc138894333"/>
      <w:bookmarkEnd w:id="3210"/>
      <w:r>
        <w:t>Annex A (normative):</w:t>
      </w:r>
      <w:r>
        <w:br/>
        <w:t>Reference measurement channels</w:t>
      </w:r>
      <w:bookmarkEnd w:id="3211"/>
      <w:bookmarkEnd w:id="3212"/>
      <w:bookmarkEnd w:id="3213"/>
      <w:bookmarkEnd w:id="3214"/>
      <w:bookmarkEnd w:id="3215"/>
      <w:bookmarkEnd w:id="3216"/>
      <w:bookmarkEnd w:id="3217"/>
      <w:bookmarkEnd w:id="3218"/>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3219" w:name="_MON_1417454024"/>
    <w:bookmarkStart w:id="3220" w:name="_MON_1268742351"/>
    <w:bookmarkStart w:id="3221" w:name="_MON_1268742233"/>
    <w:bookmarkStart w:id="3222" w:name="_MON_1268742315"/>
    <w:bookmarkEnd w:id="3219"/>
    <w:bookmarkEnd w:id="3220"/>
    <w:bookmarkEnd w:id="3221"/>
    <w:bookmarkEnd w:id="3222"/>
    <w:bookmarkStart w:id="3223" w:name="_MON_1268742244"/>
    <w:bookmarkEnd w:id="3223"/>
    <w:p w14:paraId="44D4A52B" w14:textId="77777777" w:rsidR="00D62336" w:rsidRDefault="00063062">
      <w:pPr>
        <w:pStyle w:val="TH"/>
      </w:pPr>
      <w:r>
        <w:object w:dxaOrig="9260" w:dyaOrig="6290" w14:anchorId="5D2C32AC">
          <v:shape id="_x0000_i1029" type="#_x0000_t75" style="width:463.5pt;height:313.5pt" o:ole="">
            <v:imagedata r:id="rId22" o:title=""/>
          </v:shape>
          <o:OLEObject Type="Embed" ProgID="Word.Picture.8" ShapeID="_x0000_i1029" DrawAspect="Content" ObjectID="_1749506882" r:id="rId23"/>
        </w:object>
      </w:r>
    </w:p>
    <w:p w14:paraId="2CD13664" w14:textId="77777777" w:rsidR="00D62336" w:rsidRDefault="00063062">
      <w:pPr>
        <w:pStyle w:val="TF"/>
      </w:pPr>
      <w:r>
        <w:t>Figure A-1. Schematic overview of the encoding process</w:t>
      </w:r>
    </w:p>
    <w:bookmarkStart w:id="3224" w:name="_MON_1524645918"/>
    <w:bookmarkEnd w:id="3224"/>
    <w:p w14:paraId="71207703" w14:textId="77777777" w:rsidR="00D62336" w:rsidRDefault="00063062">
      <w:pPr>
        <w:pStyle w:val="TH"/>
      </w:pPr>
      <w:r>
        <w:object w:dxaOrig="9260" w:dyaOrig="6280" w14:anchorId="03A0CFB9">
          <v:shape id="_x0000_i1030" type="#_x0000_t75" style="width:463.5pt;height:314.5pt" o:ole="">
            <v:imagedata r:id="rId24" o:title=""/>
          </v:shape>
          <o:OLEObject Type="Embed" ProgID="Word.Picture.8" ShapeID="_x0000_i1030" DrawAspect="Content" ObjectID="_1749506883" r:id="rId25"/>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3225" w:name="_Toc66869520"/>
      <w:bookmarkStart w:id="3226" w:name="_Toc45825613"/>
      <w:bookmarkStart w:id="3227" w:name="_Toc45825865"/>
      <w:bookmarkStart w:id="3228" w:name="_Toc44754185"/>
      <w:bookmarkStart w:id="3229" w:name="_Toc89684643"/>
      <w:bookmarkStart w:id="3230" w:name="_Toc37163049"/>
      <w:bookmarkStart w:id="3231" w:name="_Toc35933177"/>
      <w:bookmarkStart w:id="3232" w:name="_Toc45826117"/>
      <w:bookmarkStart w:id="3233" w:name="_Toc66872338"/>
      <w:bookmarkStart w:id="3234" w:name="_Toc20110"/>
      <w:bookmarkStart w:id="3235" w:name="_Toc37173629"/>
      <w:bookmarkStart w:id="3236" w:name="_Toc37173377"/>
      <w:bookmarkStart w:id="3237" w:name="_Toc52466535"/>
      <w:bookmarkStart w:id="3238" w:name="_Toc35935465"/>
      <w:bookmarkStart w:id="3239" w:name="_Toc20997900"/>
      <w:bookmarkStart w:id="3240" w:name="_Toc29478579"/>
      <w:bookmarkStart w:id="3241" w:name="_Toc76497311"/>
      <w:bookmarkStart w:id="3242" w:name="_Toc45826369"/>
      <w:bookmarkStart w:id="3243" w:name="_Toc98574784"/>
      <w:bookmarkStart w:id="3244" w:name="_Toc82894112"/>
      <w:bookmarkStart w:id="3245" w:name="_Toc75173495"/>
      <w:bookmarkStart w:id="3246" w:name="_Toc121933095"/>
      <w:bookmarkStart w:id="3247" w:name="_Toc121908809"/>
      <w:bookmarkStart w:id="3248" w:name="_Toc124186604"/>
      <w:bookmarkStart w:id="3249" w:name="_Toc137240787"/>
      <w:bookmarkStart w:id="3250" w:name="_Toc137244888"/>
      <w:bookmarkStart w:id="3251" w:name="_Toc138894102"/>
      <w:bookmarkStart w:id="3252" w:name="_Toc138894334"/>
      <w:r>
        <w:rPr>
          <w:rFonts w:hint="eastAsia"/>
          <w:lang w:val="en-US" w:eastAsia="zh-CN"/>
        </w:rPr>
        <w:t>A.1</w:t>
      </w:r>
      <w:r>
        <w:tab/>
        <w:t>Fixed Reference Channels for reference sensitivity and in-channel selectivity (QPSK, R=1/3)</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3253" w:name="_Toc37173378"/>
      <w:bookmarkStart w:id="3254" w:name="_Toc35933178"/>
      <w:bookmarkStart w:id="3255" w:name="_Toc75173496"/>
      <w:bookmarkStart w:id="3256" w:name="_Toc98574785"/>
      <w:bookmarkStart w:id="3257" w:name="_Toc66869521"/>
      <w:bookmarkStart w:id="3258" w:name="_Toc76497312"/>
      <w:bookmarkStart w:id="3259" w:name="_Toc35935466"/>
      <w:bookmarkStart w:id="3260" w:name="_Toc82894113"/>
      <w:bookmarkStart w:id="3261" w:name="_Toc37173630"/>
      <w:bookmarkStart w:id="3262" w:name="_Toc45825614"/>
      <w:bookmarkStart w:id="3263" w:name="_Toc20997901"/>
      <w:bookmarkStart w:id="3264" w:name="_Toc37163050"/>
      <w:bookmarkStart w:id="3265" w:name="_Toc66872339"/>
      <w:bookmarkStart w:id="3266" w:name="_Toc44754186"/>
      <w:bookmarkStart w:id="3267" w:name="_Toc45825866"/>
      <w:bookmarkStart w:id="3268" w:name="_Toc52466536"/>
      <w:bookmarkStart w:id="3269" w:name="_Toc22999"/>
      <w:bookmarkStart w:id="3270" w:name="_Toc45826118"/>
      <w:bookmarkStart w:id="3271" w:name="_Toc89684644"/>
      <w:bookmarkStart w:id="3272" w:name="_Toc29478580"/>
      <w:bookmarkStart w:id="3273" w:name="_Toc45826370"/>
      <w:bookmarkStart w:id="3274" w:name="_Toc121933096"/>
      <w:bookmarkStart w:id="3275" w:name="_Toc121908810"/>
      <w:bookmarkStart w:id="3276" w:name="_Toc124186605"/>
      <w:bookmarkStart w:id="3277" w:name="_Toc137240788"/>
      <w:bookmarkStart w:id="3278" w:name="_Toc137244889"/>
      <w:bookmarkStart w:id="3279" w:name="_Toc138894103"/>
      <w:bookmarkStart w:id="3280" w:name="_Toc138894335"/>
      <w:r>
        <w:rPr>
          <w:rFonts w:hint="eastAsia"/>
          <w:lang w:val="en-US" w:eastAsia="zh-CN"/>
        </w:rPr>
        <w:t>A.2</w:t>
      </w:r>
      <w:r>
        <w:tab/>
        <w:t>Fixed Reference Channels for dynamic range (16QAM, R=2/3)</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3281" w:name="_Toc82894125"/>
      <w:bookmarkStart w:id="3282" w:name="_Toc66869533"/>
      <w:bookmarkStart w:id="3283" w:name="_Toc20997913"/>
      <w:bookmarkStart w:id="3284" w:name="_Toc29478592"/>
      <w:bookmarkStart w:id="3285" w:name="_Toc98574797"/>
      <w:bookmarkStart w:id="3286" w:name="_Toc35933190"/>
      <w:bookmarkStart w:id="3287" w:name="_Toc44754198"/>
      <w:bookmarkStart w:id="3288" w:name="_Toc52466548"/>
      <w:bookmarkStart w:id="3289" w:name="_Toc37163062"/>
      <w:bookmarkStart w:id="3290" w:name="_Toc76497324"/>
      <w:bookmarkStart w:id="3291" w:name="_Toc66872351"/>
      <w:bookmarkStart w:id="3292" w:name="_Toc45825878"/>
      <w:bookmarkStart w:id="3293" w:name="_Toc37173390"/>
      <w:bookmarkStart w:id="3294" w:name="_Toc45825626"/>
      <w:bookmarkStart w:id="3295" w:name="_Toc89684656"/>
      <w:bookmarkStart w:id="3296" w:name="_Toc75173508"/>
      <w:bookmarkStart w:id="3297" w:name="_Toc45826130"/>
      <w:bookmarkStart w:id="3298" w:name="_Toc1869"/>
      <w:bookmarkStart w:id="3299" w:name="_Toc35935478"/>
      <w:bookmarkStart w:id="3300" w:name="_Toc45826382"/>
      <w:bookmarkStart w:id="3301" w:name="_Toc37173642"/>
      <w:bookmarkStart w:id="3302" w:name="_Toc121933097"/>
      <w:bookmarkStart w:id="3303" w:name="_Toc121908811"/>
      <w:bookmarkStart w:id="3304" w:name="_Toc124186606"/>
      <w:bookmarkStart w:id="3305" w:name="_Toc137240789"/>
      <w:bookmarkStart w:id="3306" w:name="_Toc137244890"/>
      <w:bookmarkStart w:id="3307" w:name="_Toc138894104"/>
      <w:bookmarkStart w:id="3308" w:name="_Toc13889433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3309" w:name="_Toc52466549"/>
      <w:bookmarkStart w:id="3310" w:name="_Toc66869534"/>
      <w:bookmarkStart w:id="3311" w:name="_Toc82894126"/>
      <w:bookmarkStart w:id="3312" w:name="_Toc76497325"/>
      <w:bookmarkStart w:id="3313" w:name="_Toc45825879"/>
      <w:bookmarkStart w:id="3314" w:name="_Toc98574798"/>
      <w:bookmarkStart w:id="3315" w:name="_Toc8682"/>
      <w:bookmarkStart w:id="3316" w:name="_Toc45826131"/>
      <w:bookmarkStart w:id="3317" w:name="_Toc45825627"/>
      <w:bookmarkStart w:id="3318" w:name="_Toc29478593"/>
      <w:bookmarkStart w:id="3319" w:name="_Toc75173509"/>
      <w:bookmarkStart w:id="3320" w:name="_Toc35933191"/>
      <w:bookmarkStart w:id="3321" w:name="_Toc37163063"/>
      <w:bookmarkStart w:id="3322" w:name="_Toc45826383"/>
      <w:bookmarkStart w:id="3323" w:name="_Toc44754199"/>
      <w:bookmarkStart w:id="3324" w:name="_Toc66872352"/>
      <w:bookmarkStart w:id="3325" w:name="_Toc37173643"/>
      <w:bookmarkStart w:id="3326" w:name="_Toc89684657"/>
      <w:bookmarkStart w:id="3327" w:name="_Toc20997914"/>
      <w:bookmarkStart w:id="3328" w:name="_Toc35935479"/>
      <w:bookmarkStart w:id="3329" w:name="_Toc37173391"/>
      <w:bookmarkStart w:id="3330" w:name="_Toc121933098"/>
      <w:bookmarkStart w:id="3331" w:name="_Toc121908812"/>
      <w:bookmarkStart w:id="3332" w:name="_Toc124186607"/>
      <w:bookmarkStart w:id="3333" w:name="_Toc137240790"/>
      <w:bookmarkStart w:id="3334" w:name="_Toc137244891"/>
      <w:bookmarkStart w:id="3335" w:name="_Toc138894105"/>
      <w:bookmarkStart w:id="3336" w:name="_Toc13889433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3337" w:name="_Toc137240791"/>
      <w:bookmarkStart w:id="3338" w:name="_Toc137244892"/>
      <w:bookmarkStart w:id="3339" w:name="_Toc138894106"/>
      <w:bookmarkStart w:id="3340" w:name="_Toc138894338"/>
      <w:r w:rsidRPr="00EE753F">
        <w:rPr>
          <w:lang w:val="en-US"/>
        </w:rPr>
        <w:t>A.</w:t>
      </w:r>
      <w:r w:rsidRPr="00EE753F">
        <w:rPr>
          <w:lang w:val="en-US" w:eastAsia="zh-CN"/>
        </w:rPr>
        <w:t>5</w:t>
      </w:r>
      <w:r w:rsidRPr="00EE753F">
        <w:rPr>
          <w:lang w:val="en-US"/>
        </w:rPr>
        <w:tab/>
        <w:t>Fixed Reference Channels for performance requirements (QPSK 1/3)</w:t>
      </w:r>
      <w:bookmarkEnd w:id="3337"/>
      <w:bookmarkEnd w:id="3338"/>
      <w:bookmarkEnd w:id="3339"/>
      <w:bookmarkEnd w:id="3340"/>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3341" w:name="_Toc137240792"/>
      <w:bookmarkStart w:id="3342" w:name="_Toc137244893"/>
      <w:bookmarkStart w:id="3343" w:name="_Toc138894107"/>
      <w:bookmarkStart w:id="3344" w:name="_Toc138894339"/>
      <w:r w:rsidRPr="00EE753F">
        <w:rPr>
          <w:lang w:val="en-US"/>
        </w:rPr>
        <w:t>A.</w:t>
      </w:r>
      <w:r w:rsidRPr="00EE753F">
        <w:rPr>
          <w:lang w:val="en-US" w:eastAsia="zh-CN"/>
        </w:rPr>
        <w:t>6</w:t>
      </w:r>
      <w:r w:rsidRPr="00EE753F">
        <w:rPr>
          <w:lang w:val="en-US"/>
        </w:rPr>
        <w:tab/>
        <w:t>PRACH Test preambles</w:t>
      </w:r>
      <w:bookmarkEnd w:id="3341"/>
      <w:bookmarkEnd w:id="3342"/>
      <w:bookmarkEnd w:id="3343"/>
      <w:bookmarkEnd w:id="3344"/>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3345" w:name="_Toc20997915"/>
      <w:bookmarkStart w:id="3346" w:name="_Toc29478594"/>
      <w:bookmarkStart w:id="3347" w:name="_Toc35933192"/>
      <w:bookmarkStart w:id="3348" w:name="_Toc35935480"/>
      <w:bookmarkStart w:id="3349" w:name="_Toc37163064"/>
      <w:bookmarkStart w:id="3350" w:name="_Toc37173392"/>
      <w:bookmarkStart w:id="3351" w:name="_Toc37173644"/>
      <w:bookmarkStart w:id="3352" w:name="_Toc44754200"/>
      <w:bookmarkStart w:id="3353" w:name="_Toc45825628"/>
      <w:bookmarkStart w:id="3354" w:name="_Toc45825880"/>
      <w:bookmarkStart w:id="3355" w:name="_Toc45826132"/>
      <w:bookmarkStart w:id="3356" w:name="_Toc45826384"/>
      <w:bookmarkStart w:id="3357" w:name="_Toc52466550"/>
      <w:bookmarkStart w:id="3358" w:name="_Toc66869535"/>
      <w:bookmarkStart w:id="3359" w:name="_Toc66872353"/>
      <w:bookmarkStart w:id="3360" w:name="_Toc75173510"/>
      <w:bookmarkStart w:id="3361" w:name="_Toc76497326"/>
      <w:bookmarkStart w:id="3362" w:name="_Toc82894127"/>
      <w:bookmarkStart w:id="3363" w:name="_Toc89684658"/>
      <w:bookmarkStart w:id="3364" w:name="_Toc98574799"/>
      <w:bookmarkStart w:id="3365" w:name="_Toc137240793"/>
      <w:bookmarkStart w:id="3366" w:name="_Toc137244894"/>
      <w:bookmarkStart w:id="3367" w:name="_Toc138894108"/>
      <w:bookmarkStart w:id="3368" w:name="_Toc138894340"/>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3A620D86" w14:textId="3B12775E" w:rsidR="00922E3B" w:rsidRPr="00340914" w:rsidRDefault="00922E3B" w:rsidP="00922E3B">
      <w:pPr>
        <w:pStyle w:val="Heading2"/>
        <w:rPr>
          <w:rFonts w:eastAsia="MS Mincho"/>
        </w:rPr>
      </w:pPr>
      <w:bookmarkStart w:id="3369" w:name="_Toc20997916"/>
      <w:bookmarkStart w:id="3370" w:name="_Toc29478595"/>
      <w:bookmarkStart w:id="3371" w:name="_Toc35933193"/>
      <w:bookmarkStart w:id="3372" w:name="_Toc35935481"/>
      <w:bookmarkStart w:id="3373" w:name="_Toc37163065"/>
      <w:bookmarkStart w:id="3374" w:name="_Toc37173393"/>
      <w:bookmarkStart w:id="3375" w:name="_Toc37173645"/>
      <w:bookmarkStart w:id="3376" w:name="_Toc44754201"/>
      <w:bookmarkStart w:id="3377" w:name="_Toc45825629"/>
      <w:bookmarkStart w:id="3378" w:name="_Toc45825881"/>
      <w:bookmarkStart w:id="3379" w:name="_Toc45826133"/>
      <w:bookmarkStart w:id="3380" w:name="_Toc45826385"/>
      <w:bookmarkStart w:id="3381" w:name="_Toc52466551"/>
      <w:bookmarkStart w:id="3382" w:name="_Toc66869536"/>
      <w:bookmarkStart w:id="3383" w:name="_Toc66872354"/>
      <w:bookmarkStart w:id="3384" w:name="_Toc75173511"/>
      <w:bookmarkStart w:id="3385" w:name="_Toc76497327"/>
      <w:bookmarkStart w:id="3386" w:name="_Toc82894128"/>
      <w:bookmarkStart w:id="3387" w:name="_Toc89684659"/>
      <w:bookmarkStart w:id="3388" w:name="_Toc98574800"/>
      <w:bookmarkStart w:id="3389" w:name="_Toc137240794"/>
      <w:bookmarkStart w:id="3390" w:name="_Toc137244895"/>
      <w:bookmarkStart w:id="3391" w:name="_Toc138894109"/>
      <w:bookmarkStart w:id="3392" w:name="_Toc13889434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3393" w:name="_Toc123307025"/>
      <w:bookmarkStart w:id="3394" w:name="_Toc123308170"/>
      <w:bookmarkStart w:id="3395" w:name="_Toc124187226"/>
      <w:bookmarkStart w:id="3396" w:name="_Toc137244896"/>
      <w:bookmarkStart w:id="3397" w:name="_Toc21018223"/>
      <w:bookmarkStart w:id="3398" w:name="_Toc29486686"/>
      <w:bookmarkStart w:id="3399" w:name="_Toc29757376"/>
      <w:bookmarkStart w:id="3400" w:name="_Toc29758489"/>
      <w:bookmarkStart w:id="3401" w:name="_Toc35953054"/>
      <w:bookmarkStart w:id="3402" w:name="_Toc37175054"/>
      <w:bookmarkStart w:id="3403" w:name="_Toc37176935"/>
      <w:bookmarkStart w:id="3404" w:name="_Toc45832010"/>
      <w:bookmarkStart w:id="3405" w:name="_Toc45832735"/>
      <w:bookmarkStart w:id="3406" w:name="_Toc52547663"/>
      <w:bookmarkStart w:id="3407" w:name="_Toc61111415"/>
      <w:bookmarkStart w:id="3408" w:name="_Toc67911445"/>
      <w:bookmarkStart w:id="3409" w:name="_Toc75185622"/>
      <w:bookmarkStart w:id="3410" w:name="_Toc76501380"/>
      <w:bookmarkStart w:id="3411" w:name="_Toc82895434"/>
      <w:bookmarkStart w:id="3412" w:name="_Toc98570206"/>
      <w:bookmarkStart w:id="3413" w:name="_Toc115094180"/>
      <w:bookmarkStart w:id="3414" w:name="_Toc123218203"/>
      <w:bookmarkStart w:id="3415" w:name="_Toc123220046"/>
      <w:bookmarkStart w:id="3416" w:name="_Toc124186748"/>
      <w:bookmarkStart w:id="3417" w:name="_Toc138894110"/>
      <w:bookmarkStart w:id="3418" w:name="_Toc138894342"/>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3393"/>
      <w:bookmarkEnd w:id="3394"/>
      <w:bookmarkEnd w:id="3395"/>
      <w:bookmarkEnd w:id="3396"/>
      <w:bookmarkEnd w:id="3417"/>
      <w:bookmarkEnd w:id="3418"/>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3419" w:name="_Toc137244897"/>
      <w:bookmarkStart w:id="3420" w:name="_Toc138894111"/>
      <w:bookmarkStart w:id="3421" w:name="_Toc138894343"/>
      <w:r w:rsidRPr="008E21F4">
        <w:lastRenderedPageBreak/>
        <w:t>A.15</w:t>
      </w:r>
      <w:r w:rsidRPr="008E21F4">
        <w:tab/>
        <w:t>Fixed Reference Channels for NB-IoT dynamic range (</w:t>
      </w:r>
      <w:r w:rsidRPr="008E21F4">
        <w:rPr>
          <w:rFonts w:cs="Arial"/>
        </w:rPr>
        <w:t>π/4 QPSK</w:t>
      </w:r>
      <w:r w:rsidRPr="008E21F4">
        <w:t>, R=2/3)</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9"/>
      <w:bookmarkEnd w:id="3420"/>
      <w:bookmarkEnd w:id="3421"/>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3422" w:name="_Toc13859"/>
      <w:bookmarkStart w:id="3423" w:name="_Toc121933099"/>
      <w:bookmarkStart w:id="3424" w:name="_Toc121908813"/>
      <w:bookmarkStart w:id="3425" w:name="_Toc124186608"/>
      <w:bookmarkStart w:id="3426" w:name="_Toc137240795"/>
      <w:bookmarkStart w:id="3427" w:name="_Toc137244898"/>
      <w:bookmarkStart w:id="3428" w:name="_Toc138894112"/>
      <w:bookmarkStart w:id="3429" w:name="_Toc138894344"/>
      <w:r>
        <w:t>Annex B (normative):</w:t>
      </w:r>
      <w:r>
        <w:br/>
        <w:t>Error Vector Magnitude</w:t>
      </w:r>
      <w:bookmarkEnd w:id="3422"/>
      <w:bookmarkEnd w:id="3423"/>
      <w:bookmarkEnd w:id="3424"/>
      <w:bookmarkEnd w:id="3425"/>
      <w:bookmarkEnd w:id="3426"/>
      <w:bookmarkEnd w:id="3427"/>
      <w:bookmarkEnd w:id="3428"/>
      <w:bookmarkEnd w:id="3429"/>
    </w:p>
    <w:p w14:paraId="152EC99D" w14:textId="77777777" w:rsidR="00195848" w:rsidRPr="00195848" w:rsidRDefault="00195848" w:rsidP="00195848"/>
    <w:p w14:paraId="4A913FDC" w14:textId="77777777" w:rsidR="00D62336" w:rsidRDefault="00063062">
      <w:pPr>
        <w:pStyle w:val="Heading1"/>
      </w:pPr>
      <w:bookmarkStart w:id="3430" w:name="_Toc9520"/>
      <w:bookmarkStart w:id="3431" w:name="_Toc37173424"/>
      <w:bookmarkStart w:id="3432" w:name="_Toc82894159"/>
      <w:bookmarkStart w:id="3433" w:name="_Toc44754232"/>
      <w:bookmarkStart w:id="3434" w:name="_Toc35933224"/>
      <w:bookmarkStart w:id="3435" w:name="_Toc45825912"/>
      <w:bookmarkStart w:id="3436" w:name="_Toc52466582"/>
      <w:bookmarkStart w:id="3437" w:name="_Toc20997947"/>
      <w:bookmarkStart w:id="3438" w:name="_Toc66872385"/>
      <w:bookmarkStart w:id="3439" w:name="_Toc29478626"/>
      <w:bookmarkStart w:id="3440" w:name="_Toc37173676"/>
      <w:bookmarkStart w:id="3441" w:name="_Toc76497358"/>
      <w:bookmarkStart w:id="3442" w:name="_Toc45826164"/>
      <w:bookmarkStart w:id="3443" w:name="_Toc45825660"/>
      <w:bookmarkStart w:id="3444" w:name="_Toc45826416"/>
      <w:bookmarkStart w:id="3445" w:name="_Toc37163096"/>
      <w:bookmarkStart w:id="3446" w:name="_Toc98574831"/>
      <w:bookmarkStart w:id="3447" w:name="_Toc75173542"/>
      <w:bookmarkStart w:id="3448" w:name="_Toc35935512"/>
      <w:bookmarkStart w:id="3449" w:name="_Toc66869567"/>
      <w:bookmarkStart w:id="3450" w:name="_Toc89684690"/>
      <w:bookmarkStart w:id="3451" w:name="_Toc121933100"/>
      <w:bookmarkStart w:id="3452" w:name="_Toc121908814"/>
      <w:bookmarkStart w:id="3453" w:name="_Toc124186609"/>
      <w:bookmarkStart w:id="3454" w:name="_Toc137240796"/>
      <w:bookmarkStart w:id="3455" w:name="_Toc137244899"/>
      <w:bookmarkStart w:id="3456" w:name="_Toc138894113"/>
      <w:bookmarkStart w:id="3457" w:name="_Toc138894345"/>
      <w:r>
        <w:rPr>
          <w:rFonts w:hint="eastAsia"/>
          <w:lang w:val="en-US" w:eastAsia="zh-CN"/>
        </w:rPr>
        <w:t>B</w:t>
      </w:r>
      <w:r>
        <w:t>.1</w:t>
      </w:r>
      <w:r>
        <w:tab/>
        <w:t>Reference point for measurement</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6" o:title=""/>
          </v:shape>
          <o:OLEObject Type="Embed" ProgID="Word.Picture.8" ShapeID="_x0000_i1031" DrawAspect="Content" ObjectID="_1749506884" r:id="rId27"/>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3458" w:name="_Toc37163097"/>
      <w:bookmarkStart w:id="3459" w:name="_Toc76497359"/>
      <w:bookmarkStart w:id="3460" w:name="_Toc45825661"/>
      <w:bookmarkStart w:id="3461" w:name="_Toc35935513"/>
      <w:bookmarkStart w:id="3462" w:name="_Toc44754233"/>
      <w:bookmarkStart w:id="3463" w:name="_Toc66869568"/>
      <w:bookmarkStart w:id="3464" w:name="_Toc45826165"/>
      <w:bookmarkStart w:id="3465" w:name="_Toc52466583"/>
      <w:bookmarkStart w:id="3466" w:name="_Toc29478627"/>
      <w:bookmarkStart w:id="3467" w:name="_Toc45826417"/>
      <w:bookmarkStart w:id="3468" w:name="_Toc35933225"/>
      <w:bookmarkStart w:id="3469" w:name="_Toc37173677"/>
      <w:bookmarkStart w:id="3470" w:name="_Toc75173543"/>
      <w:bookmarkStart w:id="3471" w:name="_Toc82894160"/>
      <w:bookmarkStart w:id="3472" w:name="_Toc2884"/>
      <w:bookmarkStart w:id="3473" w:name="_Toc45825913"/>
      <w:bookmarkStart w:id="3474" w:name="_Toc89684691"/>
      <w:bookmarkStart w:id="3475" w:name="_Toc98574832"/>
      <w:bookmarkStart w:id="3476" w:name="_Toc66872386"/>
      <w:bookmarkStart w:id="3477" w:name="_Toc37173425"/>
      <w:bookmarkStart w:id="3478" w:name="_Toc20997948"/>
      <w:bookmarkStart w:id="3479" w:name="_Toc121933101"/>
      <w:bookmarkStart w:id="3480" w:name="_Toc121908815"/>
      <w:bookmarkStart w:id="3481" w:name="_Toc124186610"/>
      <w:bookmarkStart w:id="3482" w:name="_Toc137240797"/>
      <w:bookmarkStart w:id="3483" w:name="_Toc137244900"/>
      <w:bookmarkStart w:id="3484" w:name="_Toc138894114"/>
      <w:bookmarkStart w:id="3485" w:name="_Toc138894346"/>
      <w:r>
        <w:rPr>
          <w:rFonts w:hint="eastAsia"/>
          <w:lang w:val="en-US" w:eastAsia="zh-CN"/>
        </w:rPr>
        <w:t>B</w:t>
      </w:r>
      <w:r>
        <w:t>.2</w:t>
      </w:r>
      <w:r>
        <w:tab/>
        <w:t>Basic unit of measurement</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pt;height:21pt" o:ole="">
            <v:imagedata r:id="rId28" o:title=""/>
          </v:shape>
          <o:OLEObject Type="Embed" ProgID="Equation.3" ShapeID="_x0000_i1032" DrawAspect="Content" ObjectID="_1749506885" r:id="rId29"/>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pt;height:21pt" o:ole="">
            <v:imagedata r:id="rId28" o:title=""/>
          </v:shape>
          <o:OLEObject Type="Embed" ProgID="Equation.3" ShapeID="_x0000_i1033" DrawAspect="Content" ObjectID="_1749506886" r:id="rId30"/>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5pt;height:67pt" o:ole="">
            <v:imagedata r:id="rId31" o:title=""/>
          </v:shape>
          <o:OLEObject Type="Embed" ProgID="Equation.3" ShapeID="_x0000_i1034" DrawAspect="Content" ObjectID="_1749506887" r:id="rId32"/>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3" o:title=""/>
          </v:shape>
          <o:OLEObject Type="Embed" ProgID="Equation.3" ShapeID="_x0000_i1035" DrawAspect="Content" ObjectID="_1749506888" r:id="rId34"/>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5pt;height:16.5pt" o:ole="">
            <v:imagedata r:id="rId35" o:title=""/>
          </v:shape>
          <o:OLEObject Type="Embed" ProgID="Equation.3" ShapeID="_x0000_i1036" DrawAspect="Content" ObjectID="_1749506889" r:id="rId36"/>
        </w:object>
      </w:r>
      <w:r>
        <w:t xml:space="preserve">is the set of subcarriers within the </w:t>
      </w:r>
      <w:r>
        <w:rPr>
          <w:position w:val="-10"/>
        </w:rPr>
        <w:object w:dxaOrig="420" w:dyaOrig="320" w14:anchorId="557905AD">
          <v:shape id="_x0000_i1037" type="#_x0000_t75" style="width:21.5pt;height:16.5pt" o:ole="">
            <v:imagedata r:id="rId37" o:title=""/>
          </v:shape>
          <o:OLEObject Type="Embed" ProgID="Equation.3" ShapeID="_x0000_i1037" DrawAspect="Content" ObjectID="_1749506890" r:id="rId38"/>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pt;height:16.5pt" o:ole="">
            <v:imagedata r:id="rId39" o:title=""/>
          </v:shape>
          <o:OLEObject Type="Embed" ProgID="Equation.3" ShapeID="_x0000_i1038" DrawAspect="Content" ObjectID="_1749506891" r:id="rId40"/>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pt;height:16.5pt" o:ole="">
            <v:imagedata r:id="rId41" o:title=""/>
          </v:shape>
          <o:OLEObject Type="Embed" ProgID="Equation.3" ShapeID="_x0000_i1039" DrawAspect="Content" ObjectID="_1749506892" r:id="rId42"/>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3486" w:name="_Toc29478628"/>
      <w:bookmarkStart w:id="3487" w:name="_Toc89684692"/>
      <w:bookmarkStart w:id="3488" w:name="_Toc45825914"/>
      <w:bookmarkStart w:id="3489" w:name="_Toc23620"/>
      <w:bookmarkStart w:id="3490" w:name="_Toc75173544"/>
      <w:bookmarkStart w:id="3491" w:name="_Toc82894161"/>
      <w:bookmarkStart w:id="3492" w:name="_Toc37163098"/>
      <w:bookmarkStart w:id="3493" w:name="_Toc52466584"/>
      <w:bookmarkStart w:id="3494" w:name="_Toc76497360"/>
      <w:bookmarkStart w:id="3495" w:name="_Toc20997949"/>
      <w:bookmarkStart w:id="3496" w:name="_Toc35933226"/>
      <w:bookmarkStart w:id="3497" w:name="_Toc66872387"/>
      <w:bookmarkStart w:id="3498" w:name="_Toc66869569"/>
      <w:bookmarkStart w:id="3499" w:name="_Toc37173426"/>
      <w:bookmarkStart w:id="3500" w:name="_Toc45826166"/>
      <w:bookmarkStart w:id="3501" w:name="_Toc44754234"/>
      <w:bookmarkStart w:id="3502" w:name="_Toc37173678"/>
      <w:bookmarkStart w:id="3503" w:name="_Toc35935514"/>
      <w:bookmarkStart w:id="3504" w:name="_Toc45825662"/>
      <w:bookmarkStart w:id="3505" w:name="_Toc45826418"/>
      <w:bookmarkStart w:id="3506" w:name="_Toc98574833"/>
      <w:bookmarkStart w:id="3507" w:name="_Toc121933102"/>
      <w:bookmarkStart w:id="3508" w:name="_Toc121908816"/>
      <w:bookmarkStart w:id="3509" w:name="_Toc124186611"/>
      <w:bookmarkStart w:id="3510" w:name="_Toc137240798"/>
      <w:bookmarkStart w:id="3511" w:name="_Toc137244901"/>
      <w:bookmarkStart w:id="3512" w:name="_Toc138894115"/>
      <w:bookmarkStart w:id="3513" w:name="_Toc138894347"/>
      <w:r>
        <w:rPr>
          <w:rFonts w:hint="eastAsia"/>
          <w:lang w:val="en-US" w:eastAsia="zh-CN"/>
        </w:rPr>
        <w:lastRenderedPageBreak/>
        <w:t>B</w:t>
      </w:r>
      <w:r>
        <w:t>.3</w:t>
      </w:r>
      <w:r>
        <w:tab/>
        <w:t>Modified signal under test</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pt;height:36.5pt" o:ole="">
            <v:imagedata r:id="rId43" o:title=""/>
          </v:shape>
          <o:OLEObject Type="Embed" ProgID="Equation.3" ShapeID="_x0000_i1040" DrawAspect="Content" ObjectID="_1749506893" r:id="rId44"/>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5pt;height:16.5pt" o:ole="">
            <v:imagedata r:id="rId45" o:title=""/>
          </v:shape>
          <o:OLEObject Type="Embed" ProgID="Equation.3" ShapeID="_x0000_i1041" DrawAspect="Content" ObjectID="_1749506894" r:id="rId46"/>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pt;height:16.5pt" o:ole="">
            <v:imagedata r:id="rId47" o:title=""/>
          </v:shape>
          <o:OLEObject Type="Embed" ProgID="Equation.3" ShapeID="_x0000_i1042" DrawAspect="Content" ObjectID="_1749506895" r:id="rId48"/>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5pt;height:21.5pt" o:ole="">
            <v:imagedata r:id="rId49" o:title=""/>
          </v:shape>
          <o:OLEObject Type="Embed" ProgID="Equation.3" ShapeID="_x0000_i1043" DrawAspect="Content" ObjectID="_1749506896" r:id="rId50"/>
        </w:object>
      </w:r>
      <w:r>
        <w:t xml:space="preserve"> is the RF frequency offset.</w:t>
      </w:r>
    </w:p>
    <w:p w14:paraId="38F35102" w14:textId="77777777" w:rsidR="00D62336" w:rsidRDefault="00063062">
      <w:r>
        <w:rPr>
          <w:position w:val="-10"/>
        </w:rPr>
        <w:object w:dxaOrig="620" w:dyaOrig="320" w14:anchorId="6092BC8A">
          <v:shape id="_x0000_i1044" type="#_x0000_t75" style="width:31.5pt;height:16.5pt" o:ole="">
            <v:imagedata r:id="rId51" o:title=""/>
          </v:shape>
          <o:OLEObject Type="Embed" ProgID="Equation.3" ShapeID="_x0000_i1044" DrawAspect="Content" ObjectID="_1749506897" r:id="rId52"/>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pt;height:16.5pt" o:ole="">
            <v:imagedata r:id="rId53" o:title=""/>
          </v:shape>
          <o:OLEObject Type="Embed" ProgID="Equation.3" ShapeID="_x0000_i1045" DrawAspect="Content" ObjectID="_1749506898" r:id="rId54"/>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3514" w:name="_Toc45826167"/>
      <w:bookmarkStart w:id="3515" w:name="_Toc66869570"/>
      <w:bookmarkStart w:id="3516" w:name="_Toc98574834"/>
      <w:bookmarkStart w:id="3517" w:name="_Toc20997950"/>
      <w:bookmarkStart w:id="3518" w:name="_Toc89684693"/>
      <w:bookmarkStart w:id="3519" w:name="_Toc76497361"/>
      <w:bookmarkStart w:id="3520" w:name="_Toc3003"/>
      <w:bookmarkStart w:id="3521" w:name="_Toc35935515"/>
      <w:bookmarkStart w:id="3522" w:name="_Toc82894162"/>
      <w:bookmarkStart w:id="3523" w:name="_Toc45826419"/>
      <w:bookmarkStart w:id="3524" w:name="_Toc35933227"/>
      <w:bookmarkStart w:id="3525" w:name="_Toc37163099"/>
      <w:bookmarkStart w:id="3526" w:name="_Toc37173427"/>
      <w:bookmarkStart w:id="3527" w:name="_Toc66872388"/>
      <w:bookmarkStart w:id="3528" w:name="_Toc45825915"/>
      <w:bookmarkStart w:id="3529" w:name="_Toc29478629"/>
      <w:bookmarkStart w:id="3530" w:name="_Toc45825663"/>
      <w:bookmarkStart w:id="3531" w:name="_Toc37173679"/>
      <w:bookmarkStart w:id="3532" w:name="_Toc75173545"/>
      <w:bookmarkStart w:id="3533" w:name="_Toc44754235"/>
      <w:bookmarkStart w:id="3534" w:name="_Toc52466585"/>
      <w:bookmarkStart w:id="3535" w:name="_Toc121933103"/>
      <w:bookmarkStart w:id="3536" w:name="_Toc121908817"/>
      <w:bookmarkStart w:id="3537" w:name="_Toc124186612"/>
      <w:bookmarkStart w:id="3538" w:name="_Toc137240799"/>
      <w:bookmarkStart w:id="3539" w:name="_Toc137244902"/>
      <w:bookmarkStart w:id="3540" w:name="_Toc138894116"/>
      <w:bookmarkStart w:id="3541" w:name="_Toc138894348"/>
      <w:r>
        <w:rPr>
          <w:rFonts w:hint="eastAsia"/>
          <w:lang w:val="en-US" w:eastAsia="zh-CN"/>
        </w:rPr>
        <w:t>B</w:t>
      </w:r>
      <w:r>
        <w:t>.4</w:t>
      </w:r>
      <w:r>
        <w:tab/>
        <w:t>Estimation of frequency offset</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5pt;height:21.5pt" o:ole="" fillcolor="#000005">
            <v:imagedata r:id="rId49" o:title=""/>
          </v:shape>
          <o:OLEObject Type="Embed" ProgID="Equation.3" ShapeID="_x0000_i1046" DrawAspect="Content" ObjectID="_1749506899" r:id="rId55"/>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pt;height:21pt" o:ole="" fillcolor="#000005">
            <v:imagedata r:id="rId49" o:title=""/>
          </v:shape>
          <o:OLEObject Type="Embed" ProgID="Equation.3" ShapeID="_x0000_i1047" DrawAspect="Content" ObjectID="_1749506900" r:id="rId56"/>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pt;height:21pt" o:ole="" fillcolor="#000005">
            <v:imagedata r:id="rId49" o:title=""/>
          </v:shape>
          <o:OLEObject Type="Embed" ProgID="Equation.3" ShapeID="_x0000_i1048" DrawAspect="Content" ObjectID="_1749506901" r:id="rId57"/>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3542" w:name="_Toc44754236"/>
      <w:bookmarkStart w:id="3543" w:name="_Toc66869571"/>
      <w:bookmarkStart w:id="3544" w:name="_Toc37173680"/>
      <w:bookmarkStart w:id="3545" w:name="_Toc20997951"/>
      <w:bookmarkStart w:id="3546" w:name="_Toc45826168"/>
      <w:bookmarkStart w:id="3547" w:name="_Toc35935516"/>
      <w:bookmarkStart w:id="3548" w:name="_Toc35933228"/>
      <w:bookmarkStart w:id="3549" w:name="_Toc89684694"/>
      <w:bookmarkStart w:id="3550" w:name="_Toc52466586"/>
      <w:bookmarkStart w:id="3551" w:name="_Toc45825664"/>
      <w:bookmarkStart w:id="3552" w:name="_Toc98574835"/>
      <w:bookmarkStart w:id="3553" w:name="_Toc45826420"/>
      <w:bookmarkStart w:id="3554" w:name="_Toc29478630"/>
      <w:bookmarkStart w:id="3555" w:name="_Toc45825916"/>
      <w:bookmarkStart w:id="3556" w:name="_Toc37163100"/>
      <w:bookmarkStart w:id="3557" w:name="_Toc76497362"/>
      <w:bookmarkStart w:id="3558" w:name="_Toc66872389"/>
      <w:bookmarkStart w:id="3559" w:name="_Toc20832"/>
      <w:bookmarkStart w:id="3560" w:name="_Toc37173428"/>
      <w:bookmarkStart w:id="3561" w:name="_Toc82894163"/>
      <w:bookmarkStart w:id="3562" w:name="_Toc75173546"/>
      <w:bookmarkStart w:id="3563" w:name="_Toc121933104"/>
      <w:bookmarkStart w:id="3564" w:name="_Toc121908818"/>
      <w:bookmarkStart w:id="3565" w:name="_Toc124186613"/>
      <w:bookmarkStart w:id="3566" w:name="_Toc137240800"/>
      <w:bookmarkStart w:id="3567" w:name="_Toc137244903"/>
      <w:bookmarkStart w:id="3568" w:name="_Toc138894117"/>
      <w:bookmarkStart w:id="3569" w:name="_Toc138894349"/>
      <w:r>
        <w:rPr>
          <w:rFonts w:hint="eastAsia"/>
          <w:lang w:val="en-US" w:eastAsia="zh-CN"/>
        </w:rPr>
        <w:t>B</w:t>
      </w:r>
      <w:r>
        <w:t>.5</w:t>
      </w:r>
      <w:r>
        <w:tab/>
        <w:t>Estimation of time offset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5pt;height:16.5pt" o:ole="" fillcolor="#000005">
            <v:imagedata r:id="rId47" o:title=""/>
          </v:shape>
          <o:OLEObject Type="Embed" ProgID="Equation.3" ShapeID="_x0000_i1049" DrawAspect="Content" ObjectID="_1749506902" r:id="rId58"/>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5pt;height:16.5pt" o:ole="" fillcolor="#000005">
            <v:imagedata r:id="rId47" o:title=""/>
          </v:shape>
          <o:OLEObject Type="Embed" ProgID="Equation.3" ShapeID="_x0000_i1050" DrawAspect="Content" ObjectID="_1749506903" r:id="rId59"/>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5pt;height:16.5pt" o:ole="" fillcolor="#000005">
            <v:imagedata r:id="rId47" o:title=""/>
          </v:shape>
          <o:OLEObject Type="Embed" ProgID="Equation.3" ShapeID="_x0000_i1051" DrawAspect="Content" ObjectID="_1749506904" r:id="rId60"/>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5pt;height:16.5pt" o:ole="">
            <v:imagedata r:id="rId61" o:title=""/>
          </v:shape>
          <o:OLEObject Type="Embed" ProgID="Equation.3" ShapeID="_x0000_i1052" DrawAspect="Content" ObjectID="_1749506905" r:id="rId62"/>
        </w:object>
      </w:r>
      <w:r>
        <w:t xml:space="preserve"> represents the middle sample of the EVM window of length </w:t>
      </w:r>
      <w:r>
        <w:rPr>
          <w:position w:val="-6"/>
        </w:rPr>
        <w:object w:dxaOrig="320" w:dyaOrig="320" w14:anchorId="67CD4CD9">
          <v:shape id="_x0000_i1053" type="#_x0000_t75" style="width:16.5pt;height:16.5pt" o:ole="">
            <v:imagedata r:id="rId63" o:title=""/>
          </v:shape>
          <o:OLEObject Type="Embed" ProgID="Equation.3" ShapeID="_x0000_i1053" DrawAspect="Content" ObjectID="_1749506906" r:id="rId64"/>
        </w:object>
      </w:r>
      <w:r>
        <w:t xml:space="preserve"> (defined in E.5.1)  or the last sample of the first window half if </w:t>
      </w:r>
      <w:r>
        <w:rPr>
          <w:position w:val="-6"/>
        </w:rPr>
        <w:object w:dxaOrig="320" w:dyaOrig="320" w14:anchorId="4A09FE7E">
          <v:shape id="_x0000_i1054" type="#_x0000_t75" style="width:16.5pt;height:16.5pt" o:ole="">
            <v:imagedata r:id="rId63" o:title=""/>
          </v:shape>
          <o:OLEObject Type="Embed" ProgID="Equation.3" ShapeID="_x0000_i1054" DrawAspect="Content" ObjectID="_1749506907" r:id="rId65"/>
        </w:object>
      </w:r>
      <w:r>
        <w:t>is even.</w:t>
      </w:r>
    </w:p>
    <w:p w14:paraId="250E5ECA" w14:textId="77777777" w:rsidR="00D62336" w:rsidRDefault="00063062">
      <w:r>
        <w:rPr>
          <w:position w:val="-6"/>
        </w:rPr>
        <w:object w:dxaOrig="420" w:dyaOrig="320" w14:anchorId="7C75038F">
          <v:shape id="_x0000_i1055" type="#_x0000_t75" style="width:21.5pt;height:16.5pt" o:ole="">
            <v:imagedata r:id="rId61" o:title=""/>
          </v:shape>
          <o:OLEObject Type="Embed" ProgID="Equation.3" ShapeID="_x0000_i1055" DrawAspect="Content" ObjectID="_1749506908" r:id="rId66"/>
        </w:object>
      </w:r>
      <w:r>
        <w:t xml:space="preserve">is estimated so that the EVM window of length </w:t>
      </w:r>
      <w:r>
        <w:rPr>
          <w:position w:val="-6"/>
        </w:rPr>
        <w:object w:dxaOrig="320" w:dyaOrig="320" w14:anchorId="30167259">
          <v:shape id="_x0000_i1056" type="#_x0000_t75" style="width:16.5pt;height:16.5pt" o:ole="">
            <v:imagedata r:id="rId63" o:title=""/>
          </v:shape>
          <o:OLEObject Type="Embed" ProgID="Equation.3" ShapeID="_x0000_i1056" DrawAspect="Content" ObjectID="_1749506909" r:id="rId67"/>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5pt;height:16.5pt" o:ole="">
            <v:imagedata r:id="rId68" o:title=""/>
          </v:shape>
          <o:OLEObject Type="Embed" ProgID="Equation.3" ShapeID="_x0000_i1057" DrawAspect="Content" ObjectID="_1749506910" r:id="rId69"/>
        </w:object>
      </w:r>
      <w:r>
        <w:t xml:space="preserve"> are determined:</w:t>
      </w:r>
    </w:p>
    <w:p w14:paraId="354F75A8" w14:textId="77777777" w:rsidR="00D62336" w:rsidRDefault="00063062">
      <w:r>
        <w:rPr>
          <w:position w:val="-28"/>
        </w:rPr>
        <w:object w:dxaOrig="2060" w:dyaOrig="720" w14:anchorId="33E010F1">
          <v:shape id="_x0000_i1058" type="#_x0000_t75" style="width:103.5pt;height:36.5pt" o:ole="">
            <v:imagedata r:id="rId70" o:title=""/>
          </v:shape>
          <o:OLEObject Type="Embed" ProgID="Equation.3" ShapeID="_x0000_i1058" DrawAspect="Content" ObjectID="_1749506911" r:id="rId71"/>
        </w:object>
      </w:r>
      <w:r>
        <w:t xml:space="preserve"> and</w:t>
      </w:r>
    </w:p>
    <w:p w14:paraId="446182A0" w14:textId="77777777" w:rsidR="00D62336" w:rsidRDefault="00063062">
      <w:r>
        <w:rPr>
          <w:position w:val="-28"/>
        </w:rPr>
        <w:object w:dxaOrig="1660" w:dyaOrig="720" w14:anchorId="35F6AA78">
          <v:shape id="_x0000_i1059" type="#_x0000_t75" style="width:83pt;height:36.5pt" o:ole="">
            <v:imagedata r:id="rId72" o:title=""/>
          </v:shape>
          <o:OLEObject Type="Embed" ProgID="Equation.3" ShapeID="_x0000_i1059" DrawAspect="Content" ObjectID="_1749506912" r:id="rId73"/>
        </w:object>
      </w:r>
      <w:r>
        <w:t xml:space="preserve"> where </w:t>
      </w:r>
      <w:r>
        <w:rPr>
          <w:position w:val="-6"/>
        </w:rPr>
        <w:object w:dxaOrig="620" w:dyaOrig="320" w14:anchorId="52F68AEB">
          <v:shape id="_x0000_i1060" type="#_x0000_t75" style="width:31.5pt;height:16.5pt" o:ole="">
            <v:imagedata r:id="rId74" o:title=""/>
          </v:shape>
          <o:OLEObject Type="Embed" ProgID="Equation.3" ShapeID="_x0000_i1060" DrawAspect="Content" ObjectID="_1749506913" r:id="rId75"/>
        </w:object>
      </w:r>
      <w:r>
        <w:t xml:space="preserve"> if </w:t>
      </w:r>
      <w:r>
        <w:rPr>
          <w:position w:val="-6"/>
        </w:rPr>
        <w:object w:dxaOrig="320" w:dyaOrig="320" w14:anchorId="573C4498">
          <v:shape id="_x0000_i1061" type="#_x0000_t75" style="width:16.5pt;height:16.5pt" o:ole="">
            <v:imagedata r:id="rId76" o:title=""/>
          </v:shape>
          <o:OLEObject Type="Embed" ProgID="Equation.3" ShapeID="_x0000_i1061" DrawAspect="Content" ObjectID="_1749506914" r:id="rId77"/>
        </w:object>
      </w:r>
      <w:r>
        <w:t xml:space="preserve"> is odd and </w:t>
      </w:r>
      <w:r>
        <w:rPr>
          <w:position w:val="-6"/>
        </w:rPr>
        <w:object w:dxaOrig="620" w:dyaOrig="320" w14:anchorId="3E205249">
          <v:shape id="_x0000_i1062" type="#_x0000_t75" style="width:31.5pt;height:16.5pt" o:ole="">
            <v:imagedata r:id="rId78" o:title=""/>
          </v:shape>
          <o:OLEObject Type="Embed" ProgID="Equation.3" ShapeID="_x0000_i1062" DrawAspect="Content" ObjectID="_1749506915" r:id="rId79"/>
        </w:object>
      </w:r>
      <w:r>
        <w:t xml:space="preserve"> if </w:t>
      </w:r>
      <w:r>
        <w:rPr>
          <w:position w:val="-6"/>
        </w:rPr>
        <w:object w:dxaOrig="320" w:dyaOrig="320" w14:anchorId="790196E7">
          <v:shape id="_x0000_i1063" type="#_x0000_t75" style="width:16.5pt;height:16.5pt" o:ole="">
            <v:imagedata r:id="rId80" o:title=""/>
          </v:shape>
          <o:OLEObject Type="Embed" ProgID="Equation.3" ShapeID="_x0000_i1063" DrawAspect="Content" ObjectID="_1749506916" r:id="rId81"/>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5pt;height:16.5pt" o:ole="">
            <v:imagedata r:id="rId82" o:title=""/>
          </v:shape>
          <o:OLEObject Type="Embed" ProgID="Equation.3" ShapeID="_x0000_i1064" DrawAspect="Content" ObjectID="_1749506917" r:id="rId83"/>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3570" w:name="_Toc45826421"/>
      <w:bookmarkStart w:id="3571" w:name="_Toc45826169"/>
      <w:bookmarkStart w:id="3572" w:name="_Toc66872390"/>
      <w:bookmarkStart w:id="3573" w:name="_Toc45825917"/>
      <w:bookmarkStart w:id="3574" w:name="_Toc35935517"/>
      <w:bookmarkStart w:id="3575" w:name="_Toc82894164"/>
      <w:bookmarkStart w:id="3576" w:name="_Toc29478631"/>
      <w:bookmarkStart w:id="3577" w:name="_Toc89684695"/>
      <w:bookmarkStart w:id="3578" w:name="_Toc37163101"/>
      <w:bookmarkStart w:id="3579" w:name="_Toc37173681"/>
      <w:bookmarkStart w:id="3580" w:name="_Toc76497363"/>
      <w:bookmarkStart w:id="3581" w:name="_Toc37173429"/>
      <w:bookmarkStart w:id="3582" w:name="_Toc20997952"/>
      <w:bookmarkStart w:id="3583" w:name="_Toc35933229"/>
      <w:bookmarkStart w:id="3584" w:name="_Toc4617"/>
      <w:bookmarkStart w:id="3585" w:name="_Toc75173547"/>
      <w:bookmarkStart w:id="3586" w:name="_Toc66869572"/>
      <w:bookmarkStart w:id="3587" w:name="_Toc45825665"/>
      <w:bookmarkStart w:id="3588" w:name="_Toc98574836"/>
      <w:bookmarkStart w:id="3589" w:name="_Toc44754237"/>
      <w:bookmarkStart w:id="3590" w:name="_Toc52466587"/>
      <w:bookmarkStart w:id="3591" w:name="_Toc121933105"/>
      <w:bookmarkStart w:id="3592" w:name="_Toc121908819"/>
      <w:bookmarkStart w:id="3593" w:name="_Toc124186614"/>
      <w:bookmarkStart w:id="3594" w:name="_Toc137240801"/>
      <w:bookmarkStart w:id="3595" w:name="_Toc137244904"/>
      <w:bookmarkStart w:id="3596" w:name="_Toc138894118"/>
      <w:bookmarkStart w:id="3597" w:name="_Toc138894350"/>
      <w:r>
        <w:rPr>
          <w:rFonts w:hint="eastAsia"/>
          <w:lang w:val="en-US" w:eastAsia="zh-CN"/>
        </w:rPr>
        <w:t>B</w:t>
      </w:r>
      <w:r>
        <w:t>.5.1</w:t>
      </w:r>
      <w:r>
        <w:tab/>
        <w:t>Window length</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pt;height:16.5pt" o:ole="">
            <v:imagedata r:id="rId84" o:title=""/>
          </v:shape>
          <o:OLEObject Type="Embed" ProgID="Equation.3" ShapeID="_x0000_i1065" DrawAspect="Content" ObjectID="_1749506918" r:id="rId85"/>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3598" w:name="_Toc37163102"/>
      <w:bookmarkStart w:id="3599" w:name="_Toc66869573"/>
      <w:bookmarkStart w:id="3600" w:name="_Toc66872391"/>
      <w:bookmarkStart w:id="3601" w:name="_Toc45825918"/>
      <w:bookmarkStart w:id="3602" w:name="_Toc75173548"/>
      <w:bookmarkStart w:id="3603" w:name="_Toc37173682"/>
      <w:bookmarkStart w:id="3604" w:name="_Toc12850"/>
      <w:bookmarkStart w:id="3605" w:name="_Toc82894165"/>
      <w:bookmarkStart w:id="3606" w:name="_Toc37173430"/>
      <w:bookmarkStart w:id="3607" w:name="_Toc76497364"/>
      <w:bookmarkStart w:id="3608" w:name="_Toc44754238"/>
      <w:bookmarkStart w:id="3609" w:name="_Toc35933230"/>
      <w:bookmarkStart w:id="3610" w:name="_Toc45826422"/>
      <w:bookmarkStart w:id="3611" w:name="_Toc98574837"/>
      <w:bookmarkStart w:id="3612" w:name="_Toc35935518"/>
      <w:bookmarkStart w:id="3613" w:name="_Toc20997953"/>
      <w:bookmarkStart w:id="3614" w:name="_Toc52466588"/>
      <w:bookmarkStart w:id="3615" w:name="_Toc29478632"/>
      <w:bookmarkStart w:id="3616" w:name="_Toc89684696"/>
      <w:bookmarkStart w:id="3617" w:name="_Toc45825666"/>
      <w:bookmarkStart w:id="3618" w:name="_Toc45826170"/>
      <w:bookmarkStart w:id="3619" w:name="_Toc121933106"/>
      <w:bookmarkStart w:id="3620" w:name="_Toc121908820"/>
      <w:bookmarkStart w:id="3621" w:name="_Toc124186615"/>
      <w:bookmarkStart w:id="3622" w:name="_Toc137240802"/>
      <w:bookmarkStart w:id="3623" w:name="_Toc137244905"/>
      <w:bookmarkStart w:id="3624" w:name="_Toc138894119"/>
      <w:bookmarkStart w:id="3625" w:name="_Toc138894351"/>
      <w:r>
        <w:rPr>
          <w:rFonts w:hint="eastAsia"/>
          <w:lang w:val="en-US" w:eastAsia="zh-CN"/>
        </w:rPr>
        <w:t>B</w:t>
      </w:r>
      <w:r>
        <w:t>.6</w:t>
      </w:r>
      <w:r>
        <w:tab/>
        <w:t>Estimation of TX chain amplitude and frequency response parameters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pt;height:16.5pt" o:ole="">
            <v:imagedata r:id="rId86" o:title=""/>
          </v:shape>
          <o:OLEObject Type="Embed" ProgID="Equation.3" ShapeID="_x0000_i1066" DrawAspect="Content" ObjectID="_1749506919" r:id="rId87"/>
        </w:object>
      </w:r>
      <w:r>
        <w:t xml:space="preserve">and </w:t>
      </w:r>
      <w:r>
        <w:rPr>
          <w:position w:val="-10"/>
        </w:rPr>
        <w:object w:dxaOrig="620" w:dyaOrig="320" w14:anchorId="482C0C5A">
          <v:shape id="_x0000_i1067" type="#_x0000_t75" style="width:31.5pt;height:16.5pt" o:ole="">
            <v:imagedata r:id="rId88" o:title=""/>
          </v:shape>
          <o:OLEObject Type="Embed" ProgID="Equation.3" ShapeID="_x0000_i1067" DrawAspect="Content" ObjectID="_1749506920" r:id="rId89"/>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5pt;height:16.5pt" o:ole="">
            <v:imagedata r:id="rId90" o:title=""/>
          </v:shape>
          <o:OLEObject Type="Embed" ProgID="Equation.3" ShapeID="_x0000_i1068" DrawAspect="Content" ObjectID="_1749506921" r:id="rId91"/>
        </w:object>
      </w:r>
      <w:r>
        <w:t xml:space="preserve"> and the post-FFT Ideal signal </w:t>
      </w:r>
      <w:r>
        <w:rPr>
          <w:position w:val="-10"/>
        </w:rPr>
        <w:object w:dxaOrig="820" w:dyaOrig="320" w14:anchorId="0215AA5B">
          <v:shape id="_x0000_i1069" type="#_x0000_t75" style="width:40.5pt;height:16.5pt" o:ole="">
            <v:imagedata r:id="rId92" o:title=""/>
          </v:shape>
          <o:OLEObject Type="Embed" ProgID="Equation.3" ShapeID="_x0000_i1069" DrawAspect="Content" ObjectID="_1749506922" r:id="rId93"/>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5pt;height:31.5pt" o:ole="">
            <v:imagedata r:id="rId94" o:title=""/>
          </v:shape>
          <o:OLEObject Type="Embed" ProgID="Equation.3" ShapeID="_x0000_i1070" DrawAspect="Content" ObjectID="_1749506923" r:id="rId95"/>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5pt;height:16.5pt" o:ole="">
            <v:imagedata r:id="rId92" o:title=""/>
          </v:shape>
          <o:OLEObject Type="Embed" ProgID="Equation.3" ShapeID="_x0000_i1071" DrawAspect="Content" ObjectID="_1749506924" r:id="rId96"/>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pt;height:21.5pt" o:ole="">
            <v:imagedata r:id="rId97" o:title=""/>
          </v:shape>
          <o:OLEObject Type="Embed" ProgID="Equation.3" ShapeID="_x0000_i1072" DrawAspect="Content" ObjectID="_1749506925" r:id="rId98"/>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pt;height:21.5pt" o:ole="">
            <v:imagedata r:id="rId99" o:title=""/>
          </v:shape>
          <o:OLEObject Type="Embed" ProgID="Equation.3" ShapeID="_x0000_i1073" DrawAspect="Content" ObjectID="_1749506926" r:id="rId100"/>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5pt;height:45.5pt" o:ole="">
            <v:imagedata r:id="rId101" o:title=""/>
          </v:shape>
          <o:OLEObject Type="Embed" ProgID="Equation.3" ShapeID="_x0000_i1074" DrawAspect="Content" ObjectID="_1749506927" r:id="rId102"/>
        </w:object>
      </w:r>
    </w:p>
    <w:p w14:paraId="75253197" w14:textId="77777777" w:rsidR="00D62336" w:rsidRDefault="00063062">
      <w:pPr>
        <w:ind w:left="720"/>
        <w:rPr>
          <w:sz w:val="18"/>
        </w:rPr>
      </w:pPr>
      <w:r>
        <w:rPr>
          <w:position w:val="-24"/>
          <w:sz w:val="18"/>
        </w:rPr>
        <w:object w:dxaOrig="1960" w:dyaOrig="920" w14:anchorId="798652F9">
          <v:shape id="_x0000_i1075" type="#_x0000_t75" style="width:98.5pt;height:45.5pt" o:ole="">
            <v:imagedata r:id="rId103" o:title=""/>
          </v:shape>
          <o:OLEObject Type="Embed" ProgID="Equation.3" ShapeID="_x0000_i1075" DrawAspect="Content" ObjectID="_1749506928" r:id="rId104"/>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5pt;height:16.5pt" o:ole="">
            <v:imagedata r:id="rId105" o:title=""/>
          </v:shape>
          <o:OLEObject Type="Embed" ProgID="Equation.3" ShapeID="_x0000_i1076" DrawAspect="Content" ObjectID="_1749506929" r:id="rId106"/>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6.5pt" o:ole="">
            <v:imagedata r:id="rId107" o:title=""/>
          </v:shape>
          <o:OLEObject Type="Embed" ProgID="Equation.3" ShapeID="_x0000_i1077" DrawAspect="Content" ObjectID="_1749506930" r:id="rId108"/>
        </w:object>
      </w:r>
      <w:r>
        <w:t xml:space="preserve"> and </w:t>
      </w:r>
      <w:r>
        <w:rPr>
          <w:position w:val="-10"/>
        </w:rPr>
        <w:object w:dxaOrig="620" w:dyaOrig="320" w14:anchorId="3C0B6D49">
          <v:shape id="_x0000_i1078" type="#_x0000_t75" style="width:30.5pt;height:16.5pt" o:ole="">
            <v:imagedata r:id="rId109" o:title=""/>
          </v:shape>
          <o:OLEObject Type="Embed" ProgID="Equation.3" ShapeID="_x0000_i1078" DrawAspect="Content" ObjectID="_1749506931" r:id="rId110"/>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6.5pt" o:ole="">
            <v:imagedata r:id="rId107" o:title=""/>
          </v:shape>
          <o:OLEObject Type="Embed" ProgID="Equation.3" ShapeID="_x0000_i1079" DrawAspect="Content" ObjectID="_1749506932" r:id="rId111"/>
        </w:object>
      </w:r>
      <w:r>
        <w:t xml:space="preserve"> and </w:t>
      </w:r>
      <w:r>
        <w:rPr>
          <w:position w:val="-10"/>
        </w:rPr>
        <w:object w:dxaOrig="620" w:dyaOrig="320" w14:anchorId="62159320">
          <v:shape id="_x0000_i1080" type="#_x0000_t75" style="width:30.5pt;height:16.5pt" o:ole="">
            <v:imagedata r:id="rId109" o:title=""/>
          </v:shape>
          <o:OLEObject Type="Embed" ProgID="Equation.3" ShapeID="_x0000_i1080" DrawAspect="Content" ObjectID="_1749506933" r:id="rId112"/>
        </w:object>
      </w:r>
      <w:r>
        <w:t xml:space="preserve"> to compute coefficients </w:t>
      </w:r>
      <w:r>
        <w:rPr>
          <w:position w:val="-10"/>
        </w:rPr>
        <w:object w:dxaOrig="620" w:dyaOrig="320" w14:anchorId="70BA2CFB">
          <v:shape id="_x0000_i1081" type="#_x0000_t75" style="width:30.5pt;height:16.5pt" o:ole="">
            <v:imagedata r:id="rId113" o:title=""/>
          </v:shape>
          <o:OLEObject Type="Embed" ProgID="Equation.3" ShapeID="_x0000_i1081" DrawAspect="Content" ObjectID="_1749506934" r:id="rId114"/>
        </w:object>
      </w:r>
      <w:r>
        <w:t xml:space="preserve">, </w:t>
      </w:r>
      <w:r>
        <w:rPr>
          <w:position w:val="-10"/>
        </w:rPr>
        <w:object w:dxaOrig="620" w:dyaOrig="320" w14:anchorId="315C8AC7">
          <v:shape id="_x0000_i1082" type="#_x0000_t75" style="width:30.5pt;height:16.5pt" o:ole="">
            <v:imagedata r:id="rId115" o:title=""/>
          </v:shape>
          <o:OLEObject Type="Embed" ProgID="Equation.3" ShapeID="_x0000_i1082" DrawAspect="Content" ObjectID="_1749506935" r:id="rId116"/>
        </w:object>
      </w:r>
      <w:r>
        <w:t xml:space="preserve"> for each subcarrier.</w:t>
      </w:r>
    </w:p>
    <w:bookmarkStart w:id="3626" w:name="_MON_1354977729"/>
    <w:bookmarkEnd w:id="3626"/>
    <w:bookmarkStart w:id="3627" w:name="_MON_1417454025"/>
    <w:bookmarkEnd w:id="3627"/>
    <w:p w14:paraId="6E0FFED7" w14:textId="77777777" w:rsidR="00D62336" w:rsidRDefault="00063062">
      <w:pPr>
        <w:pStyle w:val="TH"/>
      </w:pPr>
      <w:r>
        <w:object w:dxaOrig="6700" w:dyaOrig="5240" w14:anchorId="2C1E3893">
          <v:shape id="_x0000_i1083" type="#_x0000_t75" style="width:335pt;height:261.5pt" o:ole="">
            <v:imagedata r:id="rId117" o:title=""/>
          </v:shape>
          <o:OLEObject Type="Embed" ProgID="Word.Picture.8" ShapeID="_x0000_i1083" DrawAspect="Content" ObjectID="_1749506936" r:id="rId118"/>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3628" w:name="_Toc9848"/>
      <w:bookmarkStart w:id="3629" w:name="_Toc45825667"/>
      <w:bookmarkStart w:id="3630" w:name="_Toc20997954"/>
      <w:bookmarkStart w:id="3631" w:name="_Toc45826171"/>
      <w:bookmarkStart w:id="3632" w:name="_Toc37163103"/>
      <w:bookmarkStart w:id="3633" w:name="_Toc75173549"/>
      <w:bookmarkStart w:id="3634" w:name="_Toc29478633"/>
      <w:bookmarkStart w:id="3635" w:name="_Toc82894166"/>
      <w:bookmarkStart w:id="3636" w:name="_Toc66869574"/>
      <w:bookmarkStart w:id="3637" w:name="_Toc35933231"/>
      <w:bookmarkStart w:id="3638" w:name="_Toc98574838"/>
      <w:bookmarkStart w:id="3639" w:name="_Toc45825919"/>
      <w:bookmarkStart w:id="3640" w:name="_Toc45826423"/>
      <w:bookmarkStart w:id="3641" w:name="_Toc37173431"/>
      <w:bookmarkStart w:id="3642" w:name="_Toc52466589"/>
      <w:bookmarkStart w:id="3643" w:name="_Toc44754239"/>
      <w:bookmarkStart w:id="3644" w:name="_Toc35935519"/>
      <w:bookmarkStart w:id="3645" w:name="_Toc37173683"/>
      <w:bookmarkStart w:id="3646" w:name="_Toc66872392"/>
      <w:bookmarkStart w:id="3647" w:name="_Toc76497365"/>
      <w:bookmarkStart w:id="3648" w:name="_Toc89684697"/>
      <w:bookmarkStart w:id="3649" w:name="_Toc121933107"/>
      <w:bookmarkStart w:id="3650" w:name="_Toc121908821"/>
      <w:bookmarkStart w:id="3651" w:name="_Toc124186616"/>
      <w:bookmarkStart w:id="3652" w:name="_Toc137240803"/>
      <w:bookmarkStart w:id="3653" w:name="_Toc137244906"/>
      <w:bookmarkStart w:id="3654" w:name="_Toc138894120"/>
      <w:bookmarkStart w:id="3655" w:name="_Toc138894352"/>
      <w:r>
        <w:rPr>
          <w:rFonts w:hint="eastAsia"/>
          <w:lang w:val="en-US" w:eastAsia="zh-CN"/>
        </w:rPr>
        <w:t>B</w:t>
      </w:r>
      <w:r>
        <w:t>.7</w:t>
      </w:r>
      <w:r>
        <w:tab/>
        <w:t>Averaged EVM</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19" o:title=""/>
          </v:shape>
          <o:OLEObject Type="Embed" ProgID="Equation.3" ShapeID="_x0000_i1084" DrawAspect="Content" ObjectID="_1749506937" r:id="rId120"/>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1" o:title=""/>
          </v:shape>
          <o:OLEObject Type="Embed" ProgID="Equation.3" ShapeID="_x0000_i1085" DrawAspect="Content" ObjectID="_1749506938" r:id="rId122"/>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3" o:title=""/>
          </v:shape>
          <o:OLEObject Type="Embed" ProgID="Equation.3" ShapeID="_x0000_i1086" DrawAspect="Content" ObjectID="_1749506939" r:id="rId124"/>
        </w:object>
      </w:r>
      <w:r>
        <w:t xml:space="preserve">in the expressions above and </w:t>
      </w:r>
      <w:r>
        <w:rPr>
          <w:rFonts w:eastAsia="×–¾’©‘Ì"/>
          <w:position w:val="-10"/>
        </w:rPr>
        <w:object w:dxaOrig="1120" w:dyaOrig="420" w14:anchorId="25283724">
          <v:shape id="_x0000_i1087" type="#_x0000_t75" style="width:56.5pt;height:20.5pt" o:ole="">
            <v:imagedata r:id="rId125" o:title=""/>
          </v:shape>
          <o:OLEObject Type="Embed" ProgID="Equation.3" ShapeID="_x0000_i1087" DrawAspect="Content" ObjectID="_1749506940" r:id="rId126"/>
        </w:object>
      </w:r>
      <w:r>
        <w:t xml:space="preserve">is calculated using </w:t>
      </w:r>
      <w:r>
        <w:rPr>
          <w:position w:val="-12"/>
        </w:rPr>
        <w:object w:dxaOrig="920" w:dyaOrig="420" w14:anchorId="12D82038">
          <v:shape id="_x0000_i1088" type="#_x0000_t75" style="width:46.5pt;height:20.5pt" o:ole="">
            <v:imagedata r:id="rId127" o:title=""/>
          </v:shape>
          <o:OLEObject Type="Embed" ProgID="Equation.3" ShapeID="_x0000_i1088" DrawAspect="Content" ObjectID="_1749506941" r:id="rId128"/>
        </w:object>
      </w:r>
      <w:r>
        <w:t xml:space="preserve"> in the </w:t>
      </w:r>
      <w:r>
        <w:rPr>
          <w:position w:val="-14"/>
        </w:rPr>
        <w:object w:dxaOrig="920" w:dyaOrig="420" w14:anchorId="0858CA68">
          <v:shape id="_x0000_i1089" type="#_x0000_t75" style="width:46.5pt;height:20.5pt" o:ole="">
            <v:imagedata r:id="rId129" o:title=""/>
          </v:shape>
          <o:OLEObject Type="Embed" ProgID="Equation.3" ShapeID="_x0000_i1089" DrawAspect="Content" ObjectID="_1749506942" r:id="rId130"/>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pt;height:20.5pt" o:ole="">
            <v:imagedata r:id="rId131" o:title=""/>
          </v:shape>
          <o:OLEObject Type="Embed" ProgID="Equation.3" ShapeID="_x0000_i1090" DrawAspect="Content" ObjectID="_1749506943" r:id="rId132"/>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3" o:title=""/>
          </v:shape>
          <o:OLEObject Type="Embed" ProgID="Equation.3" ShapeID="_x0000_i1091" DrawAspect="Content" ObjectID="_1749506944" r:id="rId134"/>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5pt" o:ole="">
            <v:imagedata r:id="rId135" o:title=""/>
          </v:shape>
          <o:OLEObject Type="Embed" ProgID="Equation.3" ShapeID="_x0000_i1092" DrawAspect="Content" ObjectID="_1749506945" r:id="rId136"/>
        </w:object>
      </w:r>
      <w:r>
        <w:rPr>
          <w:rFonts w:eastAsia="×–¾’©‘Ì"/>
        </w:rPr>
        <w:t xml:space="preserve">, </w:t>
      </w:r>
      <w:r>
        <w:rPr>
          <w:position w:val="-32"/>
        </w:rPr>
        <w:object w:dxaOrig="1440" w:dyaOrig="720" w14:anchorId="21C882A8">
          <v:shape id="_x0000_i1093" type="#_x0000_t75" style="width:1in;height:36.5pt" o:ole="">
            <v:imagedata r:id="rId137" o:title=""/>
          </v:shape>
          <o:OLEObject Type="Embed" ProgID="Equation.3" ShapeID="_x0000_i1093" DrawAspect="Content" ObjectID="_1749506946" r:id="rId138"/>
        </w:object>
      </w:r>
    </w:p>
    <w:p w14:paraId="14CE70DD" w14:textId="77777777" w:rsidR="00D62336" w:rsidRDefault="00D62336" w:rsidP="003A51AC"/>
    <w:p w14:paraId="570DBC05" w14:textId="77777777" w:rsidR="00D62336" w:rsidRDefault="00063062" w:rsidP="00787258">
      <w:pPr>
        <w:pStyle w:val="Heading8"/>
        <w:rPr>
          <w:lang w:eastAsia="en-CA"/>
        </w:rPr>
      </w:pPr>
      <w:bookmarkStart w:id="3656" w:name="_Toc106177153"/>
      <w:bookmarkStart w:id="3657" w:name="_Toc104311139"/>
      <w:bookmarkStart w:id="3658" w:name="_Toc106126840"/>
      <w:bookmarkStart w:id="3659" w:name="_Toc121933108"/>
      <w:bookmarkStart w:id="3660" w:name="_Toc121908822"/>
      <w:bookmarkStart w:id="3661" w:name="_Toc124186617"/>
      <w:bookmarkStart w:id="3662" w:name="_Toc137240804"/>
      <w:bookmarkStart w:id="3663" w:name="_Toc137244907"/>
      <w:bookmarkStart w:id="3664" w:name="_Toc138894121"/>
      <w:bookmarkStart w:id="3665" w:name="_Toc138894353"/>
      <w:r>
        <w:rPr>
          <w:rFonts w:eastAsia="DengXian"/>
        </w:rPr>
        <w:t>Annex C (normative):</w:t>
      </w:r>
      <w:r>
        <w:rPr>
          <w:rFonts w:eastAsia="DengXian"/>
        </w:rPr>
        <w:br/>
      </w:r>
      <w:r>
        <w:t>Characteristics of the interfering signals</w:t>
      </w:r>
      <w:bookmarkEnd w:id="3656"/>
      <w:bookmarkEnd w:id="3657"/>
      <w:bookmarkEnd w:id="3658"/>
      <w:bookmarkEnd w:id="3659"/>
      <w:bookmarkEnd w:id="3660"/>
      <w:bookmarkEnd w:id="3661"/>
      <w:bookmarkEnd w:id="3662"/>
      <w:bookmarkEnd w:id="3663"/>
      <w:bookmarkEnd w:id="3664"/>
      <w:bookmarkEnd w:id="3665"/>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3666" w:name="_Toc137240805"/>
      <w:bookmarkStart w:id="3667" w:name="_Toc137244908"/>
      <w:bookmarkStart w:id="3668" w:name="_Toc138894122"/>
      <w:bookmarkStart w:id="3669" w:name="_Toc138894354"/>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3666"/>
      <w:bookmarkEnd w:id="3667"/>
      <w:bookmarkEnd w:id="3668"/>
      <w:bookmarkEnd w:id="3669"/>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3670" w:name="_Toc137240806"/>
      <w:bookmarkStart w:id="3671" w:name="_Toc137244909"/>
      <w:bookmarkStart w:id="3672" w:name="_Toc138894123"/>
      <w:bookmarkStart w:id="3673" w:name="_Toc138894355"/>
      <w:r>
        <w:rPr>
          <w:lang w:val="en-US"/>
        </w:rPr>
        <w:t>D</w:t>
      </w:r>
      <w:r w:rsidRPr="00EE753F">
        <w:rPr>
          <w:lang w:val="en-US"/>
        </w:rPr>
        <w:t>.1</w:t>
      </w:r>
      <w:r w:rsidRPr="00EE753F">
        <w:rPr>
          <w:lang w:val="en-US"/>
        </w:rPr>
        <w:tab/>
        <w:t>Static propagation condition</w:t>
      </w:r>
      <w:bookmarkEnd w:id="3670"/>
      <w:bookmarkEnd w:id="3671"/>
      <w:bookmarkEnd w:id="3672"/>
      <w:bookmarkEnd w:id="3673"/>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3674" w:name="_Toc137240807"/>
      <w:bookmarkStart w:id="3675" w:name="_Toc137244910"/>
      <w:bookmarkStart w:id="3676" w:name="_Toc138894124"/>
      <w:bookmarkStart w:id="3677" w:name="_Toc138894356"/>
      <w:r>
        <w:rPr>
          <w:lang w:val="en-US"/>
        </w:rPr>
        <w:t>D</w:t>
      </w:r>
      <w:r w:rsidRPr="00EE753F">
        <w:rPr>
          <w:lang w:val="en-US"/>
        </w:rPr>
        <w:t>.2</w:t>
      </w:r>
      <w:r w:rsidRPr="00EE753F">
        <w:rPr>
          <w:lang w:val="en-US"/>
        </w:rPr>
        <w:tab/>
        <w:t>Multi-path fading propagation conditions</w:t>
      </w:r>
      <w:bookmarkEnd w:id="3674"/>
      <w:bookmarkEnd w:id="3675"/>
      <w:bookmarkEnd w:id="3676"/>
      <w:bookmarkEnd w:id="3677"/>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3678" w:name="_Toc21127840"/>
      <w:bookmarkStart w:id="3679" w:name="_Toc29812049"/>
      <w:bookmarkStart w:id="3680" w:name="_Toc36817601"/>
      <w:bookmarkStart w:id="3681" w:name="_Toc37260525"/>
      <w:bookmarkStart w:id="3682" w:name="_Toc37267913"/>
      <w:bookmarkStart w:id="3683" w:name="_Toc44712520"/>
      <w:bookmarkStart w:id="3684" w:name="_Toc45893832"/>
      <w:bookmarkStart w:id="3685" w:name="_Toc53178538"/>
      <w:bookmarkStart w:id="3686" w:name="_Toc53178989"/>
      <w:bookmarkStart w:id="3687" w:name="_Toc61179237"/>
      <w:bookmarkStart w:id="3688" w:name="_Toc61179707"/>
      <w:bookmarkStart w:id="3689" w:name="_Toc67917009"/>
      <w:bookmarkStart w:id="3690" w:name="_Toc74663630"/>
      <w:bookmarkStart w:id="3691" w:name="_Toc82622173"/>
      <w:bookmarkStart w:id="3692" w:name="_Toc90423020"/>
      <w:bookmarkStart w:id="3693" w:name="_Toc106783224"/>
      <w:bookmarkStart w:id="3694" w:name="_Toc107312116"/>
      <w:bookmarkStart w:id="3695" w:name="_Toc107419700"/>
      <w:bookmarkStart w:id="3696" w:name="_Toc107475337"/>
      <w:bookmarkStart w:id="3697" w:name="_Toc114255930"/>
      <w:bookmarkStart w:id="3698" w:name="_Toc115186610"/>
      <w:bookmarkStart w:id="3699" w:name="_Toc123044339"/>
      <w:bookmarkStart w:id="3700" w:name="_Toc124157978"/>
      <w:bookmarkStart w:id="3701" w:name="_Toc124259901"/>
      <w:bookmarkStart w:id="3702" w:name="_Toc137240808"/>
      <w:bookmarkStart w:id="3703" w:name="_Toc137244911"/>
      <w:bookmarkStart w:id="3704" w:name="_Toc138894125"/>
      <w:bookmarkStart w:id="3705" w:name="_Toc138894357"/>
      <w:r>
        <w:rPr>
          <w:lang w:val="en-US" w:eastAsia="zh-CN"/>
        </w:rPr>
        <w:t>D</w:t>
      </w:r>
      <w:r w:rsidRPr="00EE753F">
        <w:rPr>
          <w:lang w:val="en-US" w:eastAsia="zh-CN"/>
        </w:rPr>
        <w:t>.2.1</w:t>
      </w:r>
      <w:r w:rsidRPr="00EE753F">
        <w:rPr>
          <w:lang w:val="en-US" w:eastAsia="zh-CN"/>
        </w:rPr>
        <w:tab/>
        <w:t>Delay profiles</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3706" w:name="_Toc21127841"/>
      <w:bookmarkStart w:id="3707" w:name="_Toc29812050"/>
      <w:bookmarkStart w:id="3708" w:name="_Toc36817602"/>
      <w:bookmarkStart w:id="3709" w:name="_Toc37260526"/>
      <w:bookmarkStart w:id="3710" w:name="_Toc37267914"/>
      <w:bookmarkStart w:id="3711" w:name="_Toc44712521"/>
      <w:bookmarkStart w:id="3712" w:name="_Toc45893833"/>
      <w:bookmarkStart w:id="3713" w:name="_Toc53178539"/>
      <w:bookmarkStart w:id="3714" w:name="_Toc53178990"/>
      <w:bookmarkStart w:id="3715" w:name="_Toc61179238"/>
      <w:bookmarkStart w:id="3716" w:name="_Toc61179708"/>
      <w:bookmarkStart w:id="3717" w:name="_Toc67917010"/>
      <w:bookmarkStart w:id="3718" w:name="_Toc74663631"/>
      <w:bookmarkStart w:id="3719" w:name="_Toc82622174"/>
      <w:bookmarkStart w:id="3720" w:name="_Toc90423021"/>
      <w:bookmarkStart w:id="3721" w:name="_Toc106783225"/>
      <w:bookmarkStart w:id="3722" w:name="_Toc107312117"/>
      <w:bookmarkStart w:id="3723" w:name="_Toc107419701"/>
      <w:bookmarkStart w:id="3724" w:name="_Toc107475338"/>
      <w:bookmarkStart w:id="3725" w:name="_Toc114255931"/>
      <w:bookmarkStart w:id="3726" w:name="_Toc115186611"/>
      <w:bookmarkStart w:id="3727" w:name="_Toc123044340"/>
      <w:bookmarkStart w:id="3728" w:name="_Toc124157979"/>
      <w:bookmarkStart w:id="3729" w:name="_Toc124259902"/>
      <w:bookmarkStart w:id="3730" w:name="_Toc137240809"/>
      <w:bookmarkStart w:id="3731" w:name="_Toc137244912"/>
      <w:bookmarkStart w:id="3732" w:name="_Toc138894126"/>
      <w:bookmarkStart w:id="3733" w:name="_Toc138894358"/>
      <w:r>
        <w:rPr>
          <w:lang w:val="en-US" w:eastAsia="zh-CN"/>
        </w:rPr>
        <w:t>D</w:t>
      </w:r>
      <w:r w:rsidRPr="00EE753F">
        <w:rPr>
          <w:lang w:val="en-US" w:eastAsia="zh-CN"/>
        </w:rPr>
        <w:t>.2.1.1</w:t>
      </w:r>
      <w:r w:rsidRPr="00EE753F">
        <w:rPr>
          <w:lang w:val="en-US" w:eastAsia="zh-CN"/>
        </w:rPr>
        <w:tab/>
        <w:t>Delay profiles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3734" w:name="_Toc21127843"/>
      <w:bookmarkStart w:id="3735" w:name="_Toc29812052"/>
      <w:bookmarkStart w:id="3736" w:name="_Toc36817604"/>
      <w:bookmarkStart w:id="3737" w:name="_Toc37260528"/>
      <w:bookmarkStart w:id="3738" w:name="_Toc37267916"/>
      <w:bookmarkStart w:id="3739" w:name="_Toc44712523"/>
      <w:bookmarkStart w:id="3740" w:name="_Toc45893835"/>
      <w:bookmarkStart w:id="3741" w:name="_Toc53178541"/>
      <w:bookmarkStart w:id="3742" w:name="_Toc53178992"/>
      <w:bookmarkStart w:id="3743" w:name="_Toc61179240"/>
      <w:bookmarkStart w:id="3744" w:name="_Toc61179710"/>
      <w:bookmarkStart w:id="3745" w:name="_Toc67917012"/>
      <w:bookmarkStart w:id="3746" w:name="_Toc74663633"/>
      <w:bookmarkStart w:id="3747" w:name="_Toc82622176"/>
      <w:bookmarkStart w:id="3748" w:name="_Toc90423023"/>
      <w:bookmarkStart w:id="3749" w:name="_Toc106783227"/>
      <w:bookmarkStart w:id="3750" w:name="_Toc107312119"/>
      <w:bookmarkStart w:id="3751" w:name="_Toc107419703"/>
      <w:bookmarkStart w:id="3752" w:name="_Toc107475340"/>
      <w:bookmarkStart w:id="3753" w:name="_Toc114255933"/>
      <w:bookmarkStart w:id="3754" w:name="_Toc115186613"/>
      <w:bookmarkStart w:id="3755" w:name="_Toc123044341"/>
      <w:bookmarkStart w:id="3756" w:name="_Toc124157980"/>
      <w:bookmarkStart w:id="3757" w:name="_Toc124259903"/>
      <w:bookmarkStart w:id="3758" w:name="_Toc137240810"/>
      <w:bookmarkStart w:id="3759" w:name="_Toc137244913"/>
      <w:bookmarkStart w:id="3760" w:name="_Toc138894127"/>
      <w:bookmarkStart w:id="3761" w:name="_Toc138894359"/>
      <w:r>
        <w:rPr>
          <w:lang w:val="en-US" w:eastAsia="zh-CN"/>
        </w:rPr>
        <w:t>D</w:t>
      </w:r>
      <w:r w:rsidRPr="00EE753F">
        <w:rPr>
          <w:lang w:val="en-US" w:eastAsia="zh-CN"/>
        </w:rPr>
        <w:t>.2.2</w:t>
      </w:r>
      <w:r w:rsidRPr="00EE753F">
        <w:rPr>
          <w:lang w:val="en-US" w:eastAsia="zh-CN"/>
        </w:rPr>
        <w:tab/>
        <w:t>Combinations of channel model parameters</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3762" w:name="_Toc20691"/>
      <w:bookmarkStart w:id="3763" w:name="_Toc121933109"/>
      <w:bookmarkStart w:id="3764" w:name="_Toc121908823"/>
      <w:bookmarkStart w:id="3765" w:name="_Toc124186618"/>
      <w:bookmarkStart w:id="3766" w:name="_Toc137240811"/>
      <w:bookmarkStart w:id="3767" w:name="_Toc137244914"/>
      <w:bookmarkStart w:id="3768" w:name="_Toc138894128"/>
      <w:bookmarkStart w:id="3769" w:name="_Toc138894360"/>
      <w:r>
        <w:t xml:space="preserve">Annex </w:t>
      </w:r>
      <w:r w:rsidR="00C3555E">
        <w:t xml:space="preserve">E </w:t>
      </w:r>
      <w:r>
        <w:t>(informative):</w:t>
      </w:r>
      <w:r>
        <w:br/>
        <w:t>Change history</w:t>
      </w:r>
      <w:bookmarkEnd w:id="3762"/>
      <w:bookmarkEnd w:id="3763"/>
      <w:bookmarkEnd w:id="3764"/>
      <w:bookmarkEnd w:id="3765"/>
      <w:bookmarkEnd w:id="3766"/>
      <w:bookmarkEnd w:id="3767"/>
      <w:bookmarkEnd w:id="3768"/>
      <w:bookmarkEnd w:id="3769"/>
    </w:p>
    <w:p w14:paraId="65569A57" w14:textId="77777777" w:rsidR="00D62336" w:rsidRDefault="00D62336" w:rsidP="00787258">
      <w:bookmarkStart w:id="3770" w:name="historyclause"/>
      <w:bookmarkEnd w:id="37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39"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0"/>
      <w:footerReference w:type="default" r:id="rId1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6511" w14:textId="77777777" w:rsidR="00861C9E" w:rsidRDefault="00861C9E">
      <w:pPr>
        <w:spacing w:after="0"/>
      </w:pPr>
      <w:r>
        <w:separator/>
      </w:r>
    </w:p>
  </w:endnote>
  <w:endnote w:type="continuationSeparator" w:id="0">
    <w:p w14:paraId="54D762A2" w14:textId="77777777" w:rsidR="00861C9E" w:rsidRDefault="00861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659D" w14:textId="77777777" w:rsidR="00861C9E" w:rsidRDefault="00861C9E">
      <w:pPr>
        <w:spacing w:after="0"/>
      </w:pPr>
      <w:r>
        <w:separator/>
      </w:r>
    </w:p>
  </w:footnote>
  <w:footnote w:type="continuationSeparator" w:id="0">
    <w:p w14:paraId="2CA6ED38" w14:textId="77777777" w:rsidR="00861C9E" w:rsidRDefault="00861C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5D40D0AF"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205">
      <w:rPr>
        <w:rFonts w:ascii="Arial" w:hAnsi="Arial" w:cs="Arial"/>
        <w:b/>
        <w:noProof/>
        <w:sz w:val="18"/>
        <w:szCs w:val="18"/>
      </w:rPr>
      <w:t>3GPP TS 36.108 V18.2.0 (2023-06)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089953E8"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205">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1778B"/>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675F0"/>
    <w:rsid w:val="002B063A"/>
    <w:rsid w:val="002B6339"/>
    <w:rsid w:val="002E00EE"/>
    <w:rsid w:val="002E0D08"/>
    <w:rsid w:val="002E7D6E"/>
    <w:rsid w:val="002F273D"/>
    <w:rsid w:val="002F79EE"/>
    <w:rsid w:val="002F7FFD"/>
    <w:rsid w:val="00303CB8"/>
    <w:rsid w:val="00307210"/>
    <w:rsid w:val="003172DC"/>
    <w:rsid w:val="00340289"/>
    <w:rsid w:val="00340794"/>
    <w:rsid w:val="00345EB8"/>
    <w:rsid w:val="003516BF"/>
    <w:rsid w:val="0035462D"/>
    <w:rsid w:val="00365B68"/>
    <w:rsid w:val="003765B8"/>
    <w:rsid w:val="003841B0"/>
    <w:rsid w:val="0039467C"/>
    <w:rsid w:val="003A51AC"/>
    <w:rsid w:val="003B2FE6"/>
    <w:rsid w:val="003C3971"/>
    <w:rsid w:val="003C5D3A"/>
    <w:rsid w:val="003C7519"/>
    <w:rsid w:val="003F6770"/>
    <w:rsid w:val="00403840"/>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3CDB"/>
    <w:rsid w:val="00565087"/>
    <w:rsid w:val="00573863"/>
    <w:rsid w:val="00591B02"/>
    <w:rsid w:val="0059594D"/>
    <w:rsid w:val="00597B11"/>
    <w:rsid w:val="005A4D23"/>
    <w:rsid w:val="005B385C"/>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C44"/>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25B39"/>
    <w:rsid w:val="00830747"/>
    <w:rsid w:val="008416C3"/>
    <w:rsid w:val="00860B04"/>
    <w:rsid w:val="00861C9E"/>
    <w:rsid w:val="008768CA"/>
    <w:rsid w:val="0088769B"/>
    <w:rsid w:val="0089728D"/>
    <w:rsid w:val="008A3E9F"/>
    <w:rsid w:val="008A7957"/>
    <w:rsid w:val="008A7D5A"/>
    <w:rsid w:val="008C384C"/>
    <w:rsid w:val="008C5D68"/>
    <w:rsid w:val="008E4FC8"/>
    <w:rsid w:val="008E7FA5"/>
    <w:rsid w:val="008F1799"/>
    <w:rsid w:val="0090271F"/>
    <w:rsid w:val="00902E23"/>
    <w:rsid w:val="009108B0"/>
    <w:rsid w:val="009114D7"/>
    <w:rsid w:val="0091348E"/>
    <w:rsid w:val="00917CCB"/>
    <w:rsid w:val="00922E3B"/>
    <w:rsid w:val="009357ED"/>
    <w:rsid w:val="00942EC2"/>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36DC"/>
    <w:rsid w:val="00E77645"/>
    <w:rsid w:val="00E80AD8"/>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61E29"/>
    <w:rsid w:val="00F653B8"/>
    <w:rsid w:val="00F660AA"/>
    <w:rsid w:val="00F9008D"/>
    <w:rsid w:val="00F900BD"/>
    <w:rsid w:val="00FA1266"/>
    <w:rsid w:val="00FA1729"/>
    <w:rsid w:val="00FA233B"/>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basedOn w:val="DefaultParagraphFont"/>
    <w:link w:val="Heading4"/>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e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9.wmf"/><Relationship Id="rId138" Type="http://schemas.openxmlformats.org/officeDocument/2006/relationships/oleObject" Target="embeddings/oleObject69.bin"/><Relationship Id="rId16" Type="http://schemas.openxmlformats.org/officeDocument/2006/relationships/image" Target="media/image6.emf"/><Relationship Id="rId107" Type="http://schemas.openxmlformats.org/officeDocument/2006/relationships/image" Target="media/image47.wmf"/><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image" Target="media/image31.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4.wmf"/><Relationship Id="rId128"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6.bin"/><Relationship Id="rId22" Type="http://schemas.openxmlformats.org/officeDocument/2006/relationships/image" Target="media/image10.emf"/><Relationship Id="rId27" Type="http://schemas.openxmlformats.org/officeDocument/2006/relationships/oleObject" Target="embeddings/oleObject7.bin"/><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9.bin"/><Relationship Id="rId69" Type="http://schemas.openxmlformats.org/officeDocument/2006/relationships/oleObject" Target="embeddings/oleObject33.bin"/><Relationship Id="rId113" Type="http://schemas.openxmlformats.org/officeDocument/2006/relationships/image" Target="media/image49.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hyperlink" Target="https://www.3gpp.org/ftp/TSG_RAN/WG4_Radio/TSGR4_104-e/Docs/R4-2215119.zip" TargetMode="Externa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3.wmf"/><Relationship Id="rId14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oleObject" Target="embeddings/oleObject32.bin"/><Relationship Id="rId103" Type="http://schemas.openxmlformats.org/officeDocument/2006/relationships/image" Target="media/image45.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oleObject" Target="embeddings/oleObject62.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8.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5.bin"/><Relationship Id="rId132" Type="http://schemas.openxmlformats.org/officeDocument/2006/relationships/oleObject" Target="embeddings/oleObject66.bin"/><Relationship Id="rId14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4.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image" Target="media/image60.wmf"/><Relationship Id="rId14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1.bin"/><Relationship Id="rId120" Type="http://schemas.openxmlformats.org/officeDocument/2006/relationships/oleObject" Target="embeddings/oleObject60.bin"/><Relationship Id="rId125" Type="http://schemas.openxmlformats.org/officeDocument/2006/relationships/image" Target="media/image55.wmf"/><Relationship Id="rId141"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e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8.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oleObject" Target="embeddings/oleObject3.bin"/><Relationship Id="rId14" Type="http://schemas.openxmlformats.org/officeDocument/2006/relationships/image" Target="media/image4.png"/><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6.wmf"/><Relationship Id="rId126"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66</Pages>
  <Words>22272</Words>
  <Characters>126952</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110</cp:revision>
  <cp:lastPrinted>2019-02-25T14:05:00Z</cp:lastPrinted>
  <dcterms:created xsi:type="dcterms:W3CDTF">2022-12-01T08:44:00Z</dcterms:created>
  <dcterms:modified xsi:type="dcterms:W3CDTF">2023-06-28T23:18:00Z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