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219083C3" w14:textId="77777777" w:rsidR="00BF46E1" w:rsidRPr="005307A3" w:rsidRDefault="00BF46E1" w:rsidP="00BF46E1">
      <w:r w:rsidRPr="005307A3">
        <w:t>To verify that if the UICC responds with '93 00', the ME shall not send the SMS and may retry the command.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lastRenderedPageBreak/>
        <w:t>-</w:t>
      </w:r>
      <w:r w:rsidRPr="005307A3">
        <w:tab/>
        <w:t>Location Area Code (LAC) = 0001;</w:t>
      </w:r>
    </w:p>
    <w:p w14:paraId="281AC7CB" w14:textId="77777777" w:rsidR="00BF46E1" w:rsidRPr="005307A3" w:rsidRDefault="00BF46E1" w:rsidP="00BF46E1">
      <w:pPr>
        <w:pStyle w:val="B1"/>
      </w:pPr>
      <w:r w:rsidRPr="005307A3">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lastRenderedPageBreak/>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lastRenderedPageBreak/>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8BB1974" w14:textId="77777777" w:rsidR="009F2B62" w:rsidRPr="00673F1E" w:rsidRDefault="009F2B62" w:rsidP="009F2B62">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F2B62" w:rsidRPr="00673F1E" w14:paraId="1017D6FE" w14:textId="77777777" w:rsidTr="00790D7A">
        <w:trPr>
          <w:jc w:val="center"/>
        </w:trPr>
        <w:tc>
          <w:tcPr>
            <w:tcW w:w="737" w:type="dxa"/>
            <w:tcBorders>
              <w:top w:val="single" w:sz="4" w:space="0" w:color="auto"/>
              <w:left w:val="single" w:sz="6" w:space="0" w:color="auto"/>
              <w:bottom w:val="single" w:sz="4" w:space="0" w:color="auto"/>
              <w:right w:val="single" w:sz="6" w:space="0" w:color="auto"/>
            </w:tcBorders>
            <w:hideMark/>
          </w:tcPr>
          <w:p w14:paraId="7CCC58FE"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7F110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3BCB35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384E12"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Comments</w:t>
            </w:r>
          </w:p>
        </w:tc>
      </w:tr>
      <w:tr w:rsidR="009F2B62" w:rsidRPr="00673F1E" w14:paraId="3E3754DD"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7D9F8890"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C4708A7"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23D0BF" w14:textId="77777777" w:rsidR="009F2B62" w:rsidRPr="00673F1E" w:rsidRDefault="009F2B62" w:rsidP="00790D7A">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50C26C0" w14:textId="77777777" w:rsidR="009F2B62" w:rsidRPr="00673F1E" w:rsidRDefault="009F2B62" w:rsidP="00790D7A">
            <w:pPr>
              <w:keepNext/>
              <w:keepLines/>
              <w:spacing w:after="0"/>
              <w:rPr>
                <w:rFonts w:ascii="Arial" w:hAnsi="Arial"/>
                <w:sz w:val="18"/>
              </w:rPr>
            </w:pPr>
            <w:r w:rsidRPr="00673F1E">
              <w:rPr>
                <w:rFonts w:ascii="Arial" w:hAnsi="Arial"/>
                <w:sz w:val="18"/>
              </w:rPr>
              <w:t>ME will perform Profile Download and USIM initialisation</w:t>
            </w:r>
          </w:p>
        </w:tc>
      </w:tr>
      <w:tr w:rsidR="009F2B62" w:rsidRPr="00673F1E" w14:paraId="193D789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BBF763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B26938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F5F4B7" w14:textId="77777777" w:rsidR="009F2B62" w:rsidRPr="00673F1E" w:rsidRDefault="009F2B62" w:rsidP="00790D7A">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B9C814" w14:textId="77777777" w:rsidR="009F2B62" w:rsidRPr="00673F1E" w:rsidRDefault="009F2B62" w:rsidP="00790D7A">
            <w:pPr>
              <w:keepNext/>
              <w:keepLines/>
              <w:spacing w:after="0"/>
              <w:rPr>
                <w:rFonts w:ascii="Arial" w:hAnsi="Arial"/>
                <w:sz w:val="18"/>
              </w:rPr>
            </w:pPr>
          </w:p>
        </w:tc>
      </w:tr>
      <w:tr w:rsidR="009F2B62" w:rsidRPr="00673F1E" w14:paraId="28BDEC9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647203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1AC2AD5"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41E72" w14:textId="6B52056C" w:rsidR="009F2B62" w:rsidRPr="00673F1E" w:rsidRDefault="009F2B62" w:rsidP="00790D7A">
            <w:pPr>
              <w:keepNext/>
              <w:keepLines/>
              <w:spacing w:after="0"/>
              <w:rPr>
                <w:rFonts w:ascii="Arial" w:hAnsi="Arial"/>
                <w:sz w:val="18"/>
              </w:rPr>
            </w:pPr>
            <w:r w:rsidRPr="00673F1E">
              <w:rPr>
                <w:rFonts w:ascii="Arial" w:hAnsi="Arial"/>
                <w:sz w:val="18"/>
              </w:rPr>
              <w:t>NG-SS send to ME DL NAS TRANSPORT message 2.1.1 with</w:t>
            </w:r>
          </w:p>
          <w:p w14:paraId="3440D8ED" w14:textId="77777777" w:rsidR="009F2B62" w:rsidRPr="00673F1E" w:rsidRDefault="009F2B62" w:rsidP="00790D7A">
            <w:pPr>
              <w:keepNext/>
              <w:keepLines/>
              <w:spacing w:after="0"/>
              <w:rPr>
                <w:rFonts w:ascii="Arial" w:hAnsi="Arial"/>
                <w:sz w:val="18"/>
              </w:rPr>
            </w:pPr>
            <w:r w:rsidRPr="00673F1E">
              <w:rPr>
                <w:rFonts w:ascii="Arial" w:hAnsi="Arial"/>
                <w:sz w:val="18"/>
              </w:rPr>
              <w:t>acknowledgement not requested</w:t>
            </w:r>
          </w:p>
          <w:p w14:paraId="36CEC9F3" w14:textId="77777777" w:rsidR="009F2B62" w:rsidRPr="00673F1E" w:rsidRDefault="009F2B62" w:rsidP="00790D7A">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6263E8D" w14:textId="77777777" w:rsidR="009F2B62" w:rsidRPr="00673F1E" w:rsidRDefault="009F2B62" w:rsidP="00790D7A">
            <w:pPr>
              <w:keepNext/>
              <w:keepLines/>
              <w:spacing w:after="0"/>
              <w:rPr>
                <w:rFonts w:ascii="Arial" w:hAnsi="Arial"/>
                <w:sz w:val="18"/>
              </w:rPr>
            </w:pPr>
            <w:r w:rsidRPr="00673F1E">
              <w:rPr>
                <w:rFonts w:ascii="Arial" w:hAnsi="Arial"/>
                <w:sz w:val="18"/>
              </w:rPr>
              <w:t>SOR header with:</w:t>
            </w:r>
          </w:p>
          <w:p w14:paraId="743A87CD" w14:textId="77777777" w:rsidR="009F2B62" w:rsidRPr="00673F1E" w:rsidRDefault="009F2B62" w:rsidP="00790D7A">
            <w:pPr>
              <w:keepNext/>
              <w:keepLines/>
              <w:spacing w:after="0"/>
              <w:rPr>
                <w:rFonts w:ascii="Arial" w:hAnsi="Arial"/>
                <w:sz w:val="18"/>
              </w:rPr>
            </w:pPr>
            <w:r w:rsidRPr="00673F1E">
              <w:rPr>
                <w:rFonts w:ascii="Arial" w:hAnsi="Arial"/>
                <w:sz w:val="18"/>
              </w:rPr>
              <w:t>ACK set to "acknowledgement not requested"</w:t>
            </w:r>
          </w:p>
          <w:p w14:paraId="0478C8D9" w14:textId="77777777" w:rsidR="009F2B62" w:rsidRPr="00673F1E" w:rsidRDefault="009F2B62" w:rsidP="00790D7A">
            <w:pPr>
              <w:keepNext/>
              <w:keepLines/>
              <w:spacing w:after="0"/>
              <w:rPr>
                <w:rFonts w:ascii="Arial" w:hAnsi="Arial"/>
                <w:sz w:val="18"/>
              </w:rPr>
            </w:pPr>
            <w:r w:rsidRPr="00673F1E">
              <w:rPr>
                <w:rFonts w:ascii="Arial" w:hAnsi="Arial"/>
                <w:sz w:val="18"/>
              </w:rPr>
              <w:t>List Type set to "secured packet"</w:t>
            </w:r>
          </w:p>
        </w:tc>
      </w:tr>
      <w:tr w:rsidR="009F2B62" w:rsidRPr="00673F1E" w14:paraId="6C137ECC"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92A73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90D3F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0B666" w14:textId="77777777" w:rsidR="009F2B62" w:rsidRPr="00673F1E" w:rsidRDefault="009F2B62" w:rsidP="00790D7A">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10230B6" w14:textId="77777777" w:rsidR="009F2B62" w:rsidRPr="00673F1E" w:rsidRDefault="009F2B62" w:rsidP="00790D7A">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9F2B62" w:rsidRPr="00673F1E" w14:paraId="16889D74" w14:textId="77777777" w:rsidTr="00790D7A">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F4394B" w14:textId="77777777" w:rsidR="009F2B62" w:rsidRPr="00673F1E" w:rsidRDefault="009F2B62" w:rsidP="00790D7A">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E46BC5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AB494D2" w14:textId="77777777" w:rsidR="009F2B62" w:rsidRPr="00673F1E" w:rsidRDefault="009F2B62" w:rsidP="00790D7A">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CBE2B1C" w14:textId="77777777" w:rsidR="009F2B62" w:rsidRPr="00673F1E" w:rsidRDefault="009F2B62" w:rsidP="00790D7A">
            <w:pPr>
              <w:keepNext/>
              <w:keepLines/>
              <w:spacing w:after="0"/>
              <w:rPr>
                <w:rFonts w:ascii="Arial" w:hAnsi="Arial"/>
                <w:sz w:val="18"/>
              </w:rPr>
            </w:pPr>
          </w:p>
        </w:tc>
      </w:tr>
      <w:tr w:rsidR="009F2B62" w:rsidRPr="00673F1E" w14:paraId="66352CB7"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20D1B2C" w14:textId="77777777" w:rsidR="009F2B62" w:rsidRPr="00673F1E" w:rsidRDefault="009F2B62" w:rsidP="00790D7A">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D82B06"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F735F5" w14:textId="77777777" w:rsidR="009F2B62" w:rsidRPr="00673F1E" w:rsidRDefault="009F2B62" w:rsidP="00790D7A">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CDDDB5B" w14:textId="77777777" w:rsidR="009F2B62" w:rsidRPr="00673F1E" w:rsidRDefault="009F2B62" w:rsidP="00790D7A">
            <w:pPr>
              <w:keepNext/>
              <w:keepLines/>
              <w:spacing w:after="0"/>
              <w:rPr>
                <w:rFonts w:ascii="Arial" w:hAnsi="Arial"/>
                <w:sz w:val="18"/>
              </w:rPr>
            </w:pPr>
          </w:p>
        </w:tc>
      </w:tr>
      <w:tr w:rsidR="009F2B62" w:rsidRPr="00673F1E" w14:paraId="5320317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21014FA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A59BE71"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EBC9CB" w14:textId="77777777" w:rsidR="009F2B62" w:rsidRPr="00673F1E" w:rsidRDefault="009F2B62" w:rsidP="00790D7A">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43A95B4B" w14:textId="77777777" w:rsidR="009F2B62" w:rsidRPr="00673F1E" w:rsidRDefault="009F2B62" w:rsidP="00790D7A">
            <w:pPr>
              <w:keepNext/>
              <w:keepLines/>
              <w:spacing w:after="0"/>
              <w:rPr>
                <w:rFonts w:ascii="Arial" w:hAnsi="Arial"/>
                <w:sz w:val="18"/>
              </w:rPr>
            </w:pPr>
          </w:p>
        </w:tc>
      </w:tr>
      <w:tr w:rsidR="009F2B62" w:rsidRPr="00673F1E" w14:paraId="63C3193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516D802" w14:textId="77777777" w:rsidR="009F2B62" w:rsidRPr="00673F1E" w:rsidRDefault="009F2B62" w:rsidP="00790D7A">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8699188"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500C8D9" w14:textId="77777777" w:rsidR="009F2B62" w:rsidRPr="00673F1E" w:rsidRDefault="009F2B62" w:rsidP="00790D7A">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A2620BF" w14:textId="77777777" w:rsidR="009F2B62" w:rsidRPr="00673F1E" w:rsidRDefault="009F2B62" w:rsidP="00790D7A">
            <w:pPr>
              <w:keepNext/>
              <w:keepLines/>
              <w:spacing w:after="0"/>
              <w:rPr>
                <w:rFonts w:ascii="Arial" w:hAnsi="Arial"/>
                <w:sz w:val="18"/>
              </w:rPr>
            </w:pPr>
          </w:p>
        </w:tc>
      </w:tr>
      <w:tr w:rsidR="009F2B62" w:rsidRPr="00673F1E" w14:paraId="5EECE7B3"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EAB97BE" w14:textId="77777777" w:rsidR="009F2B62" w:rsidRPr="00673F1E" w:rsidRDefault="009F2B62" w:rsidP="00790D7A">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7E92D6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8009BC" w14:textId="77777777" w:rsidR="009F2B62" w:rsidRPr="00673F1E" w:rsidRDefault="009F2B62" w:rsidP="00790D7A">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023D0D" w14:textId="77777777" w:rsidR="009F2B62" w:rsidRPr="00673F1E" w:rsidRDefault="009F2B62" w:rsidP="00790D7A">
            <w:pPr>
              <w:keepNext/>
              <w:keepLines/>
              <w:spacing w:after="0"/>
              <w:rPr>
                <w:rFonts w:ascii="Arial" w:hAnsi="Arial"/>
                <w:sz w:val="18"/>
              </w:rPr>
            </w:pPr>
          </w:p>
        </w:tc>
      </w:tr>
      <w:tr w:rsidR="009F2B62" w:rsidRPr="00673F1E" w14:paraId="5CD3CB7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1819EE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BA25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43091E7" w14:textId="77777777" w:rsidR="009F2B62" w:rsidRPr="00673F1E" w:rsidRDefault="009F2B62" w:rsidP="00790D7A">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65A15FF" w14:textId="0DF48B56" w:rsidR="009F2B62" w:rsidRDefault="009F2B62" w:rsidP="00790D7A">
            <w:pPr>
              <w:keepNext/>
              <w:keepLines/>
              <w:spacing w:after="0"/>
              <w:rPr>
                <w:rFonts w:ascii="Arial" w:hAnsi="Arial"/>
                <w:sz w:val="18"/>
              </w:rPr>
            </w:pPr>
            <w:r w:rsidRPr="00673F1E">
              <w:rPr>
                <w:rFonts w:ascii="Arial" w:hAnsi="Arial"/>
                <w:sz w:val="18"/>
              </w:rPr>
              <w:t>As specified in TS 23.122 [29] clause 4.4.6</w:t>
            </w:r>
          </w:p>
          <w:p w14:paraId="690AB1A0" w14:textId="77777777" w:rsidR="009F2B62" w:rsidRDefault="009F2B62" w:rsidP="00790D7A">
            <w:pPr>
              <w:keepNext/>
              <w:keepLines/>
              <w:spacing w:after="0"/>
              <w:rPr>
                <w:rFonts w:ascii="Arial" w:hAnsi="Arial"/>
                <w:sz w:val="18"/>
              </w:rPr>
            </w:pPr>
          </w:p>
          <w:p w14:paraId="5A4D26BB" w14:textId="77777777" w:rsidR="009F2B62" w:rsidRPr="00673F1E" w:rsidRDefault="009F2B62" w:rsidP="00790D7A">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430A363" w14:textId="009CFD79" w:rsidR="009F2B62" w:rsidRPr="00673F1E" w:rsidRDefault="009F2B62" w:rsidP="009F2B62"/>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5201E7F" w14:textId="77777777" w:rsidR="00522560" w:rsidRPr="00D66D5E" w:rsidRDefault="00522560" w:rsidP="00522560">
      <w:pPr>
        <w:keepNext/>
        <w:keepLines/>
        <w:spacing w:before="60"/>
        <w:jc w:val="center"/>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22560" w:rsidRPr="00D66D5E" w14:paraId="0BE3E543"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5C3EAAD4" w14:textId="77777777" w:rsidR="00522560" w:rsidRPr="00D66D5E" w:rsidRDefault="00522560" w:rsidP="00D333F5">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B2C65CC" w14:textId="77777777" w:rsidR="00522560" w:rsidRPr="00D66D5E" w:rsidRDefault="00522560" w:rsidP="00D333F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14A3AB2" w14:textId="77777777" w:rsidR="00522560" w:rsidRPr="00D66D5E" w:rsidRDefault="00522560" w:rsidP="00D333F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7BA949C" w14:textId="77777777" w:rsidR="00522560" w:rsidRPr="00D66D5E" w:rsidRDefault="00522560" w:rsidP="00D333F5">
            <w:pPr>
              <w:spacing w:after="0"/>
              <w:jc w:val="center"/>
              <w:rPr>
                <w:rFonts w:ascii="Arial" w:hAnsi="Arial"/>
                <w:b/>
                <w:sz w:val="18"/>
              </w:rPr>
            </w:pPr>
            <w:r w:rsidRPr="00D66D5E">
              <w:rPr>
                <w:rFonts w:ascii="Arial" w:hAnsi="Arial"/>
                <w:b/>
                <w:sz w:val="18"/>
              </w:rPr>
              <w:t>Comments</w:t>
            </w:r>
          </w:p>
        </w:tc>
      </w:tr>
      <w:tr w:rsidR="00522560" w:rsidRPr="00D66D5E" w14:paraId="3FC2B4D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0DF04D8" w14:textId="77777777" w:rsidR="00522560" w:rsidRPr="00D66D5E" w:rsidRDefault="00522560" w:rsidP="00D333F5">
            <w:pPr>
              <w:spacing w:after="0"/>
              <w:jc w:val="center"/>
              <w:rPr>
                <w:rFonts w:ascii="Arial" w:hAnsi="Arial"/>
                <w:sz w:val="18"/>
              </w:rPr>
            </w:pPr>
            <w:r w:rsidRPr="00D66D5E">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46C9B393" w14:textId="77777777" w:rsidR="00522560" w:rsidRPr="00D66D5E" w:rsidRDefault="00522560" w:rsidP="00D333F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2FAF7D4" w14:textId="77777777" w:rsidR="00522560" w:rsidRPr="00D66D5E" w:rsidRDefault="00522560" w:rsidP="00D333F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02494C" w14:textId="77777777" w:rsidR="00522560" w:rsidRPr="00D66D5E" w:rsidRDefault="00522560" w:rsidP="00D333F5">
            <w:pPr>
              <w:spacing w:after="0"/>
              <w:rPr>
                <w:rFonts w:ascii="Arial" w:hAnsi="Arial"/>
                <w:sz w:val="18"/>
              </w:rPr>
            </w:pPr>
          </w:p>
        </w:tc>
      </w:tr>
      <w:tr w:rsidR="00522560" w:rsidRPr="00D66D5E" w14:paraId="4FECDC7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2B9F5EFD" w14:textId="77777777" w:rsidR="00522560" w:rsidRPr="00D66D5E" w:rsidRDefault="00522560" w:rsidP="00D333F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C0BD812" w14:textId="77777777" w:rsidR="00522560" w:rsidRPr="00D66D5E" w:rsidRDefault="00522560" w:rsidP="00D333F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6CDAF2" w14:textId="77777777" w:rsidR="00522560" w:rsidRPr="00D66D5E" w:rsidRDefault="00522560" w:rsidP="00D333F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18366E" w14:textId="77777777" w:rsidR="00522560" w:rsidRPr="00D66D5E" w:rsidRDefault="00522560" w:rsidP="00D333F5">
            <w:pPr>
              <w:spacing w:after="0"/>
              <w:rPr>
                <w:rFonts w:ascii="Arial" w:hAnsi="Arial"/>
                <w:sz w:val="18"/>
              </w:rPr>
            </w:pPr>
            <w:r w:rsidRPr="00D66D5E">
              <w:rPr>
                <w:rFonts w:ascii="Arial" w:hAnsi="Arial"/>
                <w:sz w:val="18"/>
              </w:rPr>
              <w:t>ME will perform Profile Download and USIM initialisation</w:t>
            </w:r>
          </w:p>
        </w:tc>
      </w:tr>
      <w:tr w:rsidR="00522560" w:rsidRPr="00D66D5E" w14:paraId="2CE1CDC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D3D95D" w14:textId="77777777" w:rsidR="00522560" w:rsidRPr="00D66D5E" w:rsidRDefault="00522560" w:rsidP="00D333F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646ADD5"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087B78C" w14:textId="77777777" w:rsidR="00522560" w:rsidRPr="00D66D5E" w:rsidRDefault="00522560" w:rsidP="00D333F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1993061" w14:textId="0BFAB137" w:rsidR="00522560" w:rsidRPr="00D66D5E" w:rsidRDefault="00522560" w:rsidP="00D333F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22560" w:rsidRPr="00D66D5E" w14:paraId="153753F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6D9F611E" w14:textId="77777777" w:rsidR="00522560" w:rsidRPr="00D66D5E" w:rsidRDefault="00522560" w:rsidP="00D333F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65DAD58"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2CFBCBF"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1688B292" w14:textId="77777777" w:rsidR="00522560" w:rsidRPr="00D66D5E" w:rsidRDefault="00522560" w:rsidP="00D333F5">
            <w:pPr>
              <w:spacing w:after="0"/>
              <w:rPr>
                <w:rFonts w:ascii="Arial" w:hAnsi="Arial"/>
                <w:sz w:val="18"/>
              </w:rPr>
            </w:pPr>
          </w:p>
        </w:tc>
      </w:tr>
      <w:tr w:rsidR="00522560" w:rsidRPr="00D66D5E" w14:paraId="7760847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69C3AA4" w14:textId="77777777" w:rsidR="00522560" w:rsidRPr="00D66D5E" w:rsidRDefault="00522560" w:rsidP="00D333F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82633F"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62E2B" w14:textId="77777777" w:rsidR="00522560" w:rsidRPr="00D66D5E" w:rsidRDefault="00522560" w:rsidP="00D333F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06C61000" w14:textId="77777777" w:rsidR="00522560" w:rsidRPr="00D66D5E" w:rsidRDefault="00522560" w:rsidP="00D333F5">
            <w:pPr>
              <w:spacing w:after="0"/>
              <w:rPr>
                <w:rFonts w:ascii="Arial" w:hAnsi="Arial"/>
                <w:sz w:val="18"/>
              </w:rPr>
            </w:pPr>
          </w:p>
        </w:tc>
      </w:tr>
      <w:tr w:rsidR="00522560" w:rsidRPr="00D66D5E" w14:paraId="49ACFAF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C60F4F" w14:textId="77777777" w:rsidR="00522560" w:rsidRPr="00D66D5E" w:rsidRDefault="00522560" w:rsidP="00D333F5">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65463A51"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380F7D" w14:textId="77777777" w:rsidR="00522560" w:rsidRPr="00D66D5E" w:rsidRDefault="00522560" w:rsidP="00D333F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BB714FD" w14:textId="77777777" w:rsidR="00522560" w:rsidRPr="00D66D5E" w:rsidRDefault="00522560" w:rsidP="00D333F5">
            <w:pPr>
              <w:spacing w:after="0"/>
              <w:rPr>
                <w:rFonts w:ascii="Arial" w:hAnsi="Arial"/>
                <w:sz w:val="18"/>
              </w:rPr>
            </w:pPr>
          </w:p>
        </w:tc>
      </w:tr>
      <w:tr w:rsidR="00522560" w:rsidRPr="00D66D5E" w14:paraId="4C6E70C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C23988A" w14:textId="77777777" w:rsidR="00522560" w:rsidRPr="00D66D5E" w:rsidRDefault="00522560" w:rsidP="00D333F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C9FA752"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3E2CFAE" w14:textId="77777777" w:rsidR="00522560" w:rsidRPr="00D66D5E" w:rsidRDefault="00522560" w:rsidP="00D333F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F460659" w14:textId="77777777" w:rsidR="00522560" w:rsidRPr="00D66D5E" w:rsidRDefault="00522560" w:rsidP="00D333F5">
            <w:pPr>
              <w:spacing w:after="0"/>
              <w:rPr>
                <w:rFonts w:ascii="Arial" w:hAnsi="Arial"/>
                <w:sz w:val="18"/>
              </w:rPr>
            </w:pPr>
          </w:p>
        </w:tc>
      </w:tr>
      <w:tr w:rsidR="00522560" w:rsidRPr="00D66D5E" w14:paraId="7DAA449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3E86F95" w14:textId="77777777" w:rsidR="00522560" w:rsidRPr="00D66D5E" w:rsidRDefault="00522560" w:rsidP="00D333F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70D8E4E" w14:textId="77777777" w:rsidR="00522560" w:rsidRPr="00D66D5E" w:rsidRDefault="00522560" w:rsidP="00D333F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6E1924BE"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5A38821" w14:textId="77777777" w:rsidR="00522560" w:rsidRPr="00D66D5E" w:rsidRDefault="00522560" w:rsidP="00D333F5">
            <w:pPr>
              <w:spacing w:after="0"/>
              <w:rPr>
                <w:rFonts w:ascii="Arial" w:hAnsi="Arial"/>
                <w:sz w:val="18"/>
              </w:rPr>
            </w:pPr>
          </w:p>
        </w:tc>
      </w:tr>
      <w:tr w:rsidR="00522560" w:rsidRPr="00D66D5E" w14:paraId="52014EC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81700B9" w14:textId="77777777" w:rsidR="00522560" w:rsidRPr="00D66D5E" w:rsidRDefault="00522560" w:rsidP="00D333F5">
            <w:pPr>
              <w:spacing w:after="0"/>
              <w:jc w:val="center"/>
              <w:rPr>
                <w:rFonts w:ascii="Arial" w:hAnsi="Arial"/>
                <w:sz w:val="18"/>
              </w:rPr>
            </w:pPr>
            <w:bookmarkStart w:id="6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58369FB" w14:textId="77777777" w:rsidR="00522560" w:rsidRPr="00D66D5E" w:rsidRDefault="00522560" w:rsidP="00D333F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85CBE7" w14:textId="77777777" w:rsidR="00522560" w:rsidRPr="00D66D5E" w:rsidRDefault="00522560" w:rsidP="00D333F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0EC315D" w14:textId="77777777" w:rsidR="00522560" w:rsidRPr="00D66D5E" w:rsidRDefault="00522560" w:rsidP="00D333F5">
            <w:pPr>
              <w:spacing w:after="0"/>
              <w:rPr>
                <w:rFonts w:ascii="Arial" w:hAnsi="Arial"/>
                <w:sz w:val="18"/>
              </w:rPr>
            </w:pPr>
            <w:r w:rsidRPr="00D66D5E">
              <w:rPr>
                <w:rFonts w:ascii="Arial" w:hAnsi="Arial"/>
                <w:sz w:val="18"/>
              </w:rPr>
              <w:t>SOR header with:</w:t>
            </w:r>
          </w:p>
          <w:p w14:paraId="202E8B76" w14:textId="77777777" w:rsidR="00522560" w:rsidRPr="00D66D5E" w:rsidRDefault="00522560" w:rsidP="00522560">
            <w:pPr>
              <w:numPr>
                <w:ilvl w:val="0"/>
                <w:numId w:val="9"/>
              </w:numPr>
              <w:spacing w:after="0"/>
              <w:ind w:left="349" w:hanging="283"/>
              <w:rPr>
                <w:rFonts w:ascii="Arial" w:hAnsi="Arial"/>
                <w:sz w:val="18"/>
              </w:rPr>
            </w:pPr>
            <w:bookmarkStart w:id="63" w:name="MCCQCTEMPBM_00000102"/>
            <w:r w:rsidRPr="00D66D5E">
              <w:rPr>
                <w:rFonts w:ascii="Arial" w:hAnsi="Arial"/>
                <w:sz w:val="18"/>
              </w:rPr>
              <w:t>ACK set to "acknowledgement requested"</w:t>
            </w:r>
          </w:p>
          <w:bookmarkEnd w:id="63"/>
          <w:p w14:paraId="34A8FD11" w14:textId="77777777" w:rsidR="00522560" w:rsidRPr="00D66D5E" w:rsidRDefault="00522560" w:rsidP="00522560">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62"/>
      <w:tr w:rsidR="00522560" w:rsidRPr="00D66D5E" w14:paraId="1E2122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7387E84" w14:textId="77777777" w:rsidR="00522560" w:rsidRPr="00D66D5E" w:rsidRDefault="00522560" w:rsidP="00D333F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D5A4D57" w14:textId="77777777" w:rsidR="00522560" w:rsidRPr="00D66D5E" w:rsidRDefault="00522560" w:rsidP="00D333F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5F612" w14:textId="77777777" w:rsidR="00522560" w:rsidRPr="00D66D5E" w:rsidRDefault="00522560" w:rsidP="00D333F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CDE6EE" w14:textId="77777777" w:rsidR="00522560" w:rsidRPr="00D66D5E" w:rsidRDefault="00522560" w:rsidP="00D333F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22560" w:rsidRPr="00D66D5E" w14:paraId="65950864"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43290F" w14:textId="77777777" w:rsidR="00522560" w:rsidRPr="00D66D5E" w:rsidRDefault="00522560" w:rsidP="00D333F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38B2E2B"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76FC11" w14:textId="77777777" w:rsidR="00522560" w:rsidRPr="00D66D5E" w:rsidRDefault="00522560" w:rsidP="00D333F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8B0E6D9" w14:textId="77777777" w:rsidR="00522560" w:rsidRPr="00D66D5E" w:rsidRDefault="00522560" w:rsidP="00D333F5">
            <w:pPr>
              <w:spacing w:after="0"/>
              <w:rPr>
                <w:rFonts w:ascii="Arial" w:hAnsi="Arial"/>
                <w:sz w:val="18"/>
              </w:rPr>
            </w:pPr>
          </w:p>
        </w:tc>
      </w:tr>
      <w:tr w:rsidR="005C2FBF" w:rsidRPr="00D66D5E" w14:paraId="72BE139F"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6FE44F" w14:textId="5B280A2A"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C966777" w14:textId="6279E30D"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10C25FC" w14:textId="4FC97DD1" w:rsidR="005C2FBF" w:rsidRPr="00526DB5" w:rsidRDefault="005C2FBF" w:rsidP="005C2FBF">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2A96E27" w14:textId="77777777" w:rsidR="005C2FBF" w:rsidRDefault="005C2FBF" w:rsidP="005C2FBF">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28F3913B" w14:textId="77777777" w:rsidR="005C2FBF" w:rsidRDefault="005C2FBF" w:rsidP="005C2FBF">
            <w:pPr>
              <w:spacing w:after="0"/>
              <w:rPr>
                <w:rFonts w:ascii="Arial" w:hAnsi="Arial" w:cs="Arial"/>
                <w:sz w:val="18"/>
                <w:szCs w:val="18"/>
              </w:rPr>
            </w:pPr>
          </w:p>
          <w:p w14:paraId="23174DB7" w14:textId="77777777" w:rsidR="005C2FBF" w:rsidRPr="00F83E02" w:rsidRDefault="005C2FBF" w:rsidP="005C2FBF">
            <w:pPr>
              <w:spacing w:after="0"/>
              <w:rPr>
                <w:rFonts w:ascii="Arial" w:hAnsi="Arial"/>
                <w:sz w:val="18"/>
              </w:rPr>
            </w:pPr>
            <w:r w:rsidRPr="00F83E02">
              <w:rPr>
                <w:rFonts w:ascii="Arial" w:hAnsi="Arial"/>
                <w:sz w:val="18"/>
              </w:rPr>
              <w:t>[SOR transparent container 2.3.1 with Acknowledgement.]</w:t>
            </w:r>
          </w:p>
          <w:p w14:paraId="1A1A01A7" w14:textId="7FEC98A8" w:rsidR="005C2FBF" w:rsidRPr="00526DB5" w:rsidRDefault="005C2FBF" w:rsidP="005C2FBF">
            <w:pPr>
              <w:spacing w:after="0"/>
              <w:rPr>
                <w:rFonts w:ascii="Arial" w:hAnsi="Arial" w:cs="Arial"/>
                <w:sz w:val="18"/>
                <w:szCs w:val="18"/>
              </w:rPr>
            </w:pPr>
          </w:p>
        </w:tc>
      </w:tr>
      <w:tr w:rsidR="00522560" w:rsidRPr="00D66D5E" w14:paraId="0ABBBB0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1039E32" w14:textId="2B6D346B" w:rsidR="00522560" w:rsidRPr="00E062F5" w:rsidRDefault="00522560" w:rsidP="00D333F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2D89924"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7BDAA" w14:textId="77777777" w:rsidR="00522560" w:rsidRPr="00E062F5" w:rsidRDefault="00522560" w:rsidP="00D333F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EB401F3" w14:textId="77777777" w:rsidR="00522560" w:rsidRPr="00E062F5" w:rsidRDefault="00522560" w:rsidP="00D333F5">
            <w:pPr>
              <w:spacing w:after="0"/>
              <w:rPr>
                <w:rFonts w:ascii="Arial" w:hAnsi="Arial"/>
                <w:sz w:val="18"/>
              </w:rPr>
            </w:pPr>
          </w:p>
        </w:tc>
      </w:tr>
      <w:tr w:rsidR="00522560" w:rsidRPr="00D66D5E" w14:paraId="189D6AC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F0360E6" w14:textId="1780B182" w:rsidR="00522560" w:rsidRPr="00E062F5" w:rsidRDefault="00522560" w:rsidP="00D333F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FA93179"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8DBA13C" w14:textId="77777777" w:rsidR="00522560" w:rsidRPr="00E062F5" w:rsidRDefault="00522560" w:rsidP="00D333F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CC55010" w14:textId="1194A3C6" w:rsidR="00522560" w:rsidRPr="00E062F5" w:rsidRDefault="00522560" w:rsidP="00D333F5">
            <w:pPr>
              <w:spacing w:after="0"/>
              <w:rPr>
                <w:rFonts w:ascii="Arial" w:hAnsi="Arial"/>
                <w:sz w:val="18"/>
              </w:rPr>
            </w:pPr>
          </w:p>
        </w:tc>
      </w:tr>
      <w:tr w:rsidR="00522560" w:rsidRPr="00D66D5E" w14:paraId="189FB27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161C86" w14:textId="0E5BADDD" w:rsidR="00522560" w:rsidRPr="00E062F5" w:rsidRDefault="00522560" w:rsidP="00D333F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D511E6A"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08AB43" w14:textId="77777777" w:rsidR="00522560" w:rsidRPr="00E062F5" w:rsidRDefault="00522560" w:rsidP="00D333F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39F12C3" w14:textId="77777777" w:rsidR="00522560" w:rsidRPr="00E062F5" w:rsidRDefault="00522560" w:rsidP="00D333F5">
            <w:pPr>
              <w:spacing w:after="0"/>
              <w:rPr>
                <w:rFonts w:ascii="Arial" w:hAnsi="Arial"/>
                <w:sz w:val="18"/>
              </w:rPr>
            </w:pPr>
            <w:r w:rsidRPr="00E062F5">
              <w:rPr>
                <w:rFonts w:ascii="Arial" w:hAnsi="Arial"/>
                <w:sz w:val="18"/>
              </w:rPr>
              <w:t>[Deletion of the entry with PLMN 254/003]</w:t>
            </w:r>
          </w:p>
        </w:tc>
      </w:tr>
      <w:tr w:rsidR="00522560" w:rsidRPr="00D66D5E" w14:paraId="58B1D7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18F0B40" w14:textId="6E299CF9" w:rsidR="00522560" w:rsidRPr="00E062F5" w:rsidRDefault="00522560" w:rsidP="00D333F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AF65AD"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DC6602" w14:textId="77777777" w:rsidR="00522560" w:rsidRPr="00E062F5" w:rsidRDefault="00522560" w:rsidP="00D333F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8420B22" w14:textId="77777777" w:rsidR="00522560" w:rsidRPr="00E062F5" w:rsidRDefault="00522560" w:rsidP="00D333F5">
            <w:pPr>
              <w:spacing w:after="0"/>
              <w:rPr>
                <w:rFonts w:ascii="Arial" w:hAnsi="Arial"/>
                <w:sz w:val="18"/>
              </w:rPr>
            </w:pPr>
          </w:p>
        </w:tc>
      </w:tr>
      <w:tr w:rsidR="00522560" w:rsidRPr="00D66D5E" w14:paraId="7081E4FD" w14:textId="77777777" w:rsidTr="00D333F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9B3222F" w14:textId="4D77E44F" w:rsidR="00522560" w:rsidRPr="00E062F5" w:rsidRDefault="00522560" w:rsidP="00D333F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8334A4E"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B65505" w14:textId="77777777" w:rsidR="00522560" w:rsidRPr="00E062F5" w:rsidRDefault="00522560" w:rsidP="00D333F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7E893FB" w14:textId="77777777" w:rsidR="00522560" w:rsidRPr="00E062F5" w:rsidRDefault="00522560" w:rsidP="00D333F5">
            <w:pPr>
              <w:spacing w:after="0"/>
              <w:rPr>
                <w:rFonts w:ascii="Arial" w:hAnsi="Arial"/>
                <w:sz w:val="18"/>
              </w:rPr>
            </w:pPr>
          </w:p>
        </w:tc>
      </w:tr>
      <w:tr w:rsidR="005C2FBF" w:rsidRPr="00D66D5E" w14:paraId="1C79BC8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23AB1D3" w14:textId="5581F2B3" w:rsidR="005C2FBF" w:rsidRPr="00E062F5" w:rsidRDefault="005C2FBF" w:rsidP="005C2FBF">
            <w:pPr>
              <w:spacing w:after="0"/>
              <w:jc w:val="center"/>
              <w:rPr>
                <w:rFonts w:ascii="Arial" w:hAnsi="Arial"/>
                <w:sz w:val="18"/>
              </w:rPr>
            </w:pPr>
            <w:r w:rsidRPr="00F83E02">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60C4C57D" w14:textId="7FAAB378" w:rsidR="005C2FBF" w:rsidRPr="00E062F5" w:rsidRDefault="005C2FBF" w:rsidP="005C2FBF">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94471" w14:textId="5D273183" w:rsidR="005C2FBF" w:rsidRPr="00E062F5" w:rsidRDefault="005C2FBF" w:rsidP="005C2FBF">
            <w:pPr>
              <w:spacing w:after="0"/>
              <w:rPr>
                <w:rFonts w:ascii="Arial" w:hAnsi="Arial"/>
                <w:sz w:val="18"/>
              </w:rPr>
            </w:pPr>
            <w:r w:rsidRPr="00F83E02">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5B71B5D" w14:textId="77777777" w:rsidR="005C2FBF" w:rsidRPr="00F83E02" w:rsidRDefault="005C2FBF" w:rsidP="005C2FBF">
            <w:pPr>
              <w:spacing w:after="0"/>
              <w:rPr>
                <w:rFonts w:ascii="Arial" w:hAnsi="Arial"/>
                <w:sz w:val="18"/>
              </w:rPr>
            </w:pPr>
          </w:p>
          <w:p w14:paraId="0B321C70" w14:textId="5CA17974" w:rsidR="005C2FBF" w:rsidRPr="00E062F5" w:rsidRDefault="005C2FBF" w:rsidP="005C2FBF">
            <w:pPr>
              <w:spacing w:after="0"/>
              <w:rPr>
                <w:rFonts w:ascii="Arial" w:hAnsi="Arial"/>
                <w:sz w:val="18"/>
              </w:rPr>
            </w:pPr>
            <w:r w:rsidRPr="00F83E02">
              <w:rPr>
                <w:rFonts w:ascii="Arial" w:hAnsi="Arial"/>
                <w:sz w:val="18"/>
              </w:rPr>
              <w:t>Note: The ME might have registered to the Cell 2 before this step</w:t>
            </w:r>
          </w:p>
        </w:tc>
      </w:tr>
      <w:tr w:rsidR="00522560" w:rsidRPr="00D66D5E" w14:paraId="74AE927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54301C2" w14:textId="0E4B03D8" w:rsidR="00522560" w:rsidRPr="00E062F5" w:rsidRDefault="00522560" w:rsidP="00D333F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6A71A1C"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A18B94" w14:textId="77777777" w:rsidR="00522560" w:rsidRPr="00E062F5" w:rsidRDefault="00522560" w:rsidP="00D333F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774535A" w14:textId="77777777" w:rsidR="00522560" w:rsidRPr="00E062F5" w:rsidRDefault="00522560" w:rsidP="00D333F5">
            <w:pPr>
              <w:spacing w:after="0"/>
              <w:rPr>
                <w:rFonts w:ascii="Arial" w:hAnsi="Arial"/>
                <w:sz w:val="18"/>
              </w:rPr>
            </w:pPr>
            <w:r w:rsidRPr="00E062F5">
              <w:rPr>
                <w:rFonts w:ascii="Arial" w:hAnsi="Arial"/>
                <w:sz w:val="18"/>
              </w:rPr>
              <w:t>PLMN MCC/MNC 254/003, Normal service</w:t>
            </w:r>
          </w:p>
        </w:tc>
      </w:tr>
    </w:tbl>
    <w:p w14:paraId="6834BE5B" w14:textId="77777777" w:rsidR="00522560" w:rsidRPr="00D66D5E" w:rsidRDefault="00522560" w:rsidP="00522560"/>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7A49B79A" w:rsidR="00967DB4" w:rsidRPr="005307A3" w:rsidRDefault="00967DB4" w:rsidP="00967DB4">
      <w:pPr>
        <w:contextualSpacing/>
      </w:pPr>
      <w:r w:rsidRPr="005307A3">
        <w:tab/>
        <w:t xml:space="preserve">Payload containder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lastRenderedPageBreak/>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1F7E9C92" w14:textId="786828A4" w:rsidR="00967DB4" w:rsidRPr="005307A3" w:rsidRDefault="00967DB4" w:rsidP="00967DB4">
      <w:r w:rsidRPr="005307A3">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lastRenderedPageBreak/>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Pr="005307A3" w:rsidRDefault="00967DB4" w:rsidP="00967DB4"/>
    <w:p w14:paraId="60794BCA" w14:textId="2A694C14" w:rsidR="00967DB4" w:rsidRPr="005307A3" w:rsidRDefault="00967DB4" w:rsidP="00967DB4">
      <w:r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7777777" w:rsidR="00390CEC" w:rsidRPr="005307A3" w:rsidRDefault="00390CEC" w:rsidP="00390CEC">
      <w:pPr>
        <w:pStyle w:val="EW"/>
      </w:pPr>
      <w:r w:rsidRPr="005307A3">
        <w:t>Message details (refering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lastRenderedPageBreak/>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77777777" w:rsidR="00390CEC" w:rsidRPr="005307A3" w:rsidRDefault="00390CEC" w:rsidP="00390CEC">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77777777" w:rsidR="00390CEC" w:rsidRPr="005307A3" w:rsidRDefault="00390CEC" w:rsidP="004E24F2">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7C33081F" w:rsidR="00BF46E1" w:rsidRPr="005307A3" w:rsidRDefault="00BF46E1" w:rsidP="00BF46E1">
      <w:r w:rsidRPr="005307A3">
        <w:t xml:space="preserve">The ME shall operate in the manner defined in expected sequence 2.1 </w:t>
      </w:r>
      <w:r w:rsidR="00841B73">
        <w:t>and</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lastRenderedPageBreak/>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lastRenderedPageBreak/>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Pr="0041528A" w:rsidRDefault="00B27DEC" w:rsidP="00415787">
      <w:pPr>
        <w:rPr>
          <w:noProof/>
        </w:rPr>
      </w:pPr>
      <w:r w:rsidRPr="005307A3">
        <w:t>The ME shall operate in the manner defined in expected sequence 3.1</w:t>
      </w:r>
      <w:r w:rsidR="002B11B9">
        <w:t xml:space="preserve"> to 3.</w:t>
      </w:r>
      <w:r w:rsidR="00D8286F">
        <w:t>3</w:t>
      </w:r>
      <w:r w:rsidR="002B11B9">
        <w:t>.</w:t>
      </w:r>
    </w:p>
    <w:sectPr w:rsidR="00BF46E1" w:rsidRPr="0041528A" w:rsidSect="00F22E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2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A125D" w14:textId="77777777" w:rsidR="009F75CB" w:rsidRDefault="009F75CB">
      <w:r>
        <w:separator/>
      </w:r>
    </w:p>
  </w:endnote>
  <w:endnote w:type="continuationSeparator" w:id="0">
    <w:p w14:paraId="19D02CBD" w14:textId="77777777" w:rsidR="009F75CB" w:rsidRDefault="009F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70FB" w14:textId="77777777" w:rsidR="00F22E9E" w:rsidRDefault="00F22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1D6FB5A" w:rsidR="00597B11" w:rsidRDefault="00F22E9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F11D" w14:textId="77777777" w:rsidR="00F22E9E" w:rsidRDefault="00F22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0955" w14:textId="77777777" w:rsidR="009F75CB" w:rsidRDefault="009F75CB">
      <w:r>
        <w:separator/>
      </w:r>
    </w:p>
  </w:footnote>
  <w:footnote w:type="continuationSeparator" w:id="0">
    <w:p w14:paraId="130C6BC2" w14:textId="77777777" w:rsidR="009F75CB" w:rsidRDefault="009F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D8282" w14:textId="77777777" w:rsidR="00F22E9E" w:rsidRDefault="00F22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30650D9" w:rsidR="00597B11" w:rsidRDefault="00F22E9E">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D7DE092" w:rsidR="00597B11" w:rsidRDefault="00F22E9E">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DE99" w14:textId="77777777" w:rsidR="00F22E9E" w:rsidRDefault="00F22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15787"/>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87</Pages>
  <Words>20693</Words>
  <Characters>125817</Characters>
  <Application>Microsoft Office Word</Application>
  <DocSecurity>0</DocSecurity>
  <Lines>3310</Lines>
  <Paragraphs>3488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143022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3</cp:revision>
  <cp:lastPrinted>2019-02-25T14:05:00Z</cp:lastPrinted>
  <dcterms:created xsi:type="dcterms:W3CDTF">2023-09-25T10:07:00Z</dcterms:created>
  <dcterms:modified xsi:type="dcterms:W3CDTF">2023-09-25T11:47:00Z</dcterms:modified>
</cp:coreProperties>
</file>