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221B2BB5" w14:textId="77777777" w:rsidR="00BF46E1" w:rsidRPr="005307A3" w:rsidRDefault="00BF46E1" w:rsidP="00BF46E1">
      <w:r w:rsidRPr="005307A3">
        <w:t>To verify that the ME with an SMS-PP download feature implementation prior to Rel-11 returns the RP-ERROR message in the SIP MESSAGE for the SM delivery report to the E-USS/USS, if the UICC responds with '62 XX' or '63 XX' (while the ME with the Rel-11 or later implemention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77777777" w:rsidR="00BF46E1" w:rsidRPr="005307A3" w:rsidRDefault="00BF46E1" w:rsidP="00195D76">
            <w:pPr>
              <w:pStyle w:val="TAL"/>
            </w:pPr>
            <w:r w:rsidRPr="005307A3">
              <w:t xml:space="preserve">ME </w:t>
            </w:r>
            <w:r w:rsidRPr="005307A3">
              <w:rPr>
                <w:snapToGrid w:val="0"/>
              </w:rPr>
              <w:t>activates the required bearer, discoveres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77777777" w:rsidR="00BF46E1" w:rsidRPr="005307A3" w:rsidRDefault="00BF46E1" w:rsidP="00BF46E1">
      <w:pPr>
        <w:pStyle w:val="H6"/>
      </w:pPr>
      <w:r w:rsidRPr="005307A3">
        <w:t>27.22.7.21.1.1</w:t>
      </w:r>
      <w:r w:rsidRPr="005307A3">
        <w:tab/>
        <w:t>Definition and applicability</w:t>
      </w:r>
    </w:p>
    <w:p w14:paraId="242947F0" w14:textId="77777777" w:rsidR="00BF46E1" w:rsidRPr="005307A3" w:rsidRDefault="00BF46E1" w:rsidP="00BF46E1">
      <w:r w:rsidRPr="005307A3">
        <w:t>See clause 3.2.2.</w:t>
      </w:r>
    </w:p>
    <w:p w14:paraId="5EB9791C" w14:textId="77777777" w:rsidR="00BF46E1" w:rsidRPr="005307A3" w:rsidRDefault="00BF46E1" w:rsidP="00BF46E1">
      <w:pPr>
        <w:pStyle w:val="H6"/>
      </w:pPr>
      <w:r w:rsidRPr="005307A3">
        <w:t>27.22.7.21.1.2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77777777" w:rsidR="00BF46E1" w:rsidRPr="005307A3" w:rsidRDefault="00BF46E1" w:rsidP="00BF46E1">
      <w:pPr>
        <w:pStyle w:val="H6"/>
      </w:pPr>
      <w:r w:rsidRPr="005307A3">
        <w:t>27.22.7.21.1.3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77777777" w:rsidR="00BF46E1" w:rsidRPr="005307A3" w:rsidRDefault="00BF46E1" w:rsidP="00BF46E1">
      <w:pPr>
        <w:pStyle w:val="H6"/>
      </w:pPr>
      <w:r w:rsidRPr="005307A3">
        <w:t>27.22.7.21.1.4</w:t>
      </w:r>
      <w:r w:rsidRPr="005307A3">
        <w:tab/>
        <w:t>Method of test</w:t>
      </w:r>
    </w:p>
    <w:p w14:paraId="52962CF4" w14:textId="77777777" w:rsidR="00BF46E1" w:rsidRPr="005307A3" w:rsidRDefault="00BF46E1" w:rsidP="00BF46E1">
      <w:pPr>
        <w:pStyle w:val="H6"/>
      </w:pPr>
      <w:r w:rsidRPr="005307A3">
        <w:t>27.22.7.21.1.4.1</w:t>
      </w:r>
      <w:r w:rsidRPr="005307A3">
        <w:tab/>
        <w:t>Initial conditions</w:t>
      </w:r>
    </w:p>
    <w:p w14:paraId="66475CD0" w14:textId="77777777" w:rsidR="00BF46E1" w:rsidRPr="005307A3" w:rsidRDefault="00BF46E1" w:rsidP="00BF46E1">
      <w:r w:rsidRPr="005307A3">
        <w:t>The ME is connected to the USIM Simulator and the</w:t>
      </w:r>
      <w:r w:rsidRPr="005307A3">
        <w:rPr>
          <w:snapToGrid w:val="0"/>
          <w:szCs w:val="18"/>
        </w:rPr>
        <w:t xml:space="preserve"> E-USS/NB-SS System Simulator</w:t>
      </w:r>
      <w:r w:rsidRPr="005307A3">
        <w:t>.</w:t>
      </w:r>
    </w:p>
    <w:p w14:paraId="5AC07F0A" w14:textId="516C134B" w:rsidR="00BF46E1" w:rsidRPr="005307A3" w:rsidRDefault="00BF46E1" w:rsidP="00BF46E1">
      <w:r w:rsidRPr="005307A3">
        <w:t xml:space="preserve">The default E-UTRAN/EPC UICC </w:t>
      </w:r>
      <w:r w:rsidR="00A773C5">
        <w:t xml:space="preserve">or NG-RAN UICC </w:t>
      </w:r>
      <w:r w:rsidRPr="005307A3">
        <w:t>and the following parameters are used:</w:t>
      </w:r>
    </w:p>
    <w:p w14:paraId="25D6768E" w14:textId="77777777" w:rsidR="00BF46E1" w:rsidRPr="005307A3" w:rsidRDefault="00BF46E1" w:rsidP="00BF46E1">
      <w:pPr>
        <w:ind w:left="284" w:firstLine="284"/>
      </w:pPr>
      <w:r w:rsidRPr="005307A3">
        <w:t>Network access name: TestGp.rs</w:t>
      </w:r>
    </w:p>
    <w:p w14:paraId="2F8EE9D9" w14:textId="77777777" w:rsidR="00BF46E1" w:rsidRPr="005307A3" w:rsidRDefault="00BF46E1" w:rsidP="00BF46E1">
      <w:r w:rsidRPr="005307A3">
        <w:t>The ME shall be powered on and perform the PROFILE DOWNLOAD procedure.</w:t>
      </w:r>
    </w:p>
    <w:p w14:paraId="18ADEF85" w14:textId="77777777" w:rsidR="00BF46E1" w:rsidRPr="005307A3" w:rsidRDefault="00BF46E1" w:rsidP="00BF46E1">
      <w:r w:rsidRPr="005307A3">
        <w:lastRenderedPageBreak/>
        <w:t>The E- UTRAN parameters of the system simulator are:</w:t>
      </w:r>
    </w:p>
    <w:p w14:paraId="63CA71F1" w14:textId="77777777" w:rsidR="00BF46E1" w:rsidRPr="005307A3" w:rsidRDefault="00BF46E1" w:rsidP="00BF46E1">
      <w:pPr>
        <w:ind w:left="568" w:hanging="284"/>
      </w:pPr>
      <w:r w:rsidRPr="005307A3">
        <w:t>-</w:t>
      </w:r>
      <w:r w:rsidRPr="005307A3">
        <w:tab/>
        <w:t>Mobile Country Code (MCC) = 001;</w:t>
      </w:r>
    </w:p>
    <w:p w14:paraId="68822655" w14:textId="77777777" w:rsidR="00BF46E1" w:rsidRPr="005307A3" w:rsidRDefault="00BF46E1" w:rsidP="00BF46E1">
      <w:pPr>
        <w:ind w:left="568" w:hanging="284"/>
      </w:pPr>
      <w:r w:rsidRPr="005307A3">
        <w:t>-</w:t>
      </w:r>
      <w:r w:rsidRPr="005307A3">
        <w:tab/>
        <w:t>Mobile Network Code (MNC) = 01;</w:t>
      </w:r>
    </w:p>
    <w:p w14:paraId="6405676A" w14:textId="77777777" w:rsidR="00BF46E1" w:rsidRPr="005307A3" w:rsidRDefault="00BF46E1" w:rsidP="00BF46E1">
      <w:pPr>
        <w:ind w:left="568" w:hanging="284"/>
      </w:pPr>
      <w:r w:rsidRPr="005307A3">
        <w:t>-</w:t>
      </w:r>
      <w:r w:rsidRPr="005307A3">
        <w:tab/>
        <w:t>Tracking Area Code (TAC) = 0001;</w:t>
      </w:r>
    </w:p>
    <w:p w14:paraId="3E5D33DC" w14:textId="77777777" w:rsidR="00BF46E1" w:rsidRPr="005307A3" w:rsidRDefault="00BF46E1" w:rsidP="00BF46E1">
      <w:pPr>
        <w:ind w:left="568" w:hanging="284"/>
      </w:pPr>
      <w:r w:rsidRPr="005307A3">
        <w:t>-</w:t>
      </w:r>
      <w:r w:rsidRPr="005307A3">
        <w:tab/>
        <w:t>E-UTRAN Cell Identity value = 0001 (28 bits);</w:t>
      </w:r>
    </w:p>
    <w:p w14:paraId="189B5D69" w14:textId="77777777" w:rsidR="00BF46E1" w:rsidRPr="005307A3" w:rsidRDefault="00BF46E1" w:rsidP="00BF46E1">
      <w:r w:rsidRPr="005307A3">
        <w:t>The NB-IoT parameters of the system simulator are:</w:t>
      </w:r>
    </w:p>
    <w:p w14:paraId="1B5B3A7F" w14:textId="77777777" w:rsidR="00BF46E1" w:rsidRPr="005307A3" w:rsidRDefault="00BF46E1" w:rsidP="00BF46E1">
      <w:pPr>
        <w:ind w:left="568" w:hanging="284"/>
      </w:pPr>
      <w:r w:rsidRPr="005307A3">
        <w:t>-</w:t>
      </w:r>
      <w:r w:rsidRPr="005307A3">
        <w:tab/>
        <w:t>Mobile Country Code (MCC) = 001;</w:t>
      </w:r>
    </w:p>
    <w:p w14:paraId="15DFDA34" w14:textId="77777777" w:rsidR="00BF46E1" w:rsidRPr="005307A3" w:rsidRDefault="00BF46E1" w:rsidP="00BF46E1">
      <w:pPr>
        <w:ind w:left="568" w:hanging="284"/>
      </w:pPr>
      <w:r w:rsidRPr="005307A3">
        <w:t>-</w:t>
      </w:r>
      <w:r w:rsidRPr="005307A3">
        <w:tab/>
        <w:t>Mobile Network Code (MNC) = 01;</w:t>
      </w:r>
    </w:p>
    <w:p w14:paraId="47C2BBFB" w14:textId="77777777" w:rsidR="00BF46E1" w:rsidRPr="005307A3" w:rsidRDefault="00BF46E1" w:rsidP="00BF46E1">
      <w:pPr>
        <w:ind w:left="568" w:hanging="284"/>
      </w:pPr>
      <w:r w:rsidRPr="005307A3">
        <w:t>-</w:t>
      </w:r>
      <w:r w:rsidRPr="005307A3">
        <w:tab/>
        <w:t>Tracking Area Code (TAC) = 0001;</w:t>
      </w:r>
    </w:p>
    <w:p w14:paraId="14B263C7" w14:textId="77777777" w:rsidR="00BF46E1" w:rsidRPr="005307A3" w:rsidRDefault="00BF46E1" w:rsidP="00BF46E1">
      <w:pPr>
        <w:ind w:left="568" w:hanging="284"/>
      </w:pPr>
      <w:r w:rsidRPr="005307A3">
        <w:t>-</w:t>
      </w:r>
      <w:r w:rsidRPr="005307A3">
        <w:tab/>
        <w:t>E-UTRAN Cell Identity value = 0001 (28 bits);</w:t>
      </w:r>
    </w:p>
    <w:p w14:paraId="2D92B114" w14:textId="77777777" w:rsidR="00A773C5" w:rsidRPr="0041528A" w:rsidRDefault="00A773C5" w:rsidP="00A773C5">
      <w:r w:rsidRPr="0041528A">
        <w:t>The NG-RAN parameters of the system simulator are:</w:t>
      </w:r>
    </w:p>
    <w:p w14:paraId="6FA02162" w14:textId="77777777" w:rsidR="00A773C5" w:rsidRPr="0041528A" w:rsidRDefault="00A773C5" w:rsidP="00A773C5">
      <w:pPr>
        <w:pStyle w:val="B1"/>
      </w:pPr>
      <w:r w:rsidRPr="0041528A">
        <w:t>-</w:t>
      </w:r>
      <w:r w:rsidRPr="0041528A">
        <w:tab/>
        <w:t>Mobile Country Code (MCC) = 001;</w:t>
      </w:r>
    </w:p>
    <w:p w14:paraId="6D2D93A0" w14:textId="77777777" w:rsidR="00A773C5" w:rsidRPr="0041528A" w:rsidRDefault="00A773C5" w:rsidP="00A773C5">
      <w:pPr>
        <w:pStyle w:val="B1"/>
      </w:pPr>
      <w:r w:rsidRPr="0041528A">
        <w:t>-</w:t>
      </w:r>
      <w:r w:rsidRPr="0041528A">
        <w:tab/>
        <w:t>Mobile Network Code (MNC) = 01;</w:t>
      </w:r>
    </w:p>
    <w:p w14:paraId="0885580A" w14:textId="77777777" w:rsidR="00A773C5" w:rsidRDefault="00A773C5" w:rsidP="00A773C5">
      <w:pPr>
        <w:pStyle w:val="B1"/>
      </w:pPr>
      <w:r w:rsidRPr="0041528A">
        <w:t>-</w:t>
      </w:r>
      <w:r w:rsidRPr="0041528A">
        <w:tab/>
        <w:t>Tracking Area Code (TAC) = 000001;</w:t>
      </w:r>
    </w:p>
    <w:p w14:paraId="7E8F354C" w14:textId="77777777" w:rsidR="00A773C5" w:rsidRPr="0041528A" w:rsidRDefault="00A773C5" w:rsidP="00A773C5">
      <w:pPr>
        <w:pStyle w:val="B1"/>
      </w:pPr>
      <w:r w:rsidRPr="0041528A">
        <w:t>-</w:t>
      </w:r>
      <w:r w:rsidRPr="0041528A">
        <w:tab/>
      </w:r>
      <w:r>
        <w:t xml:space="preserve">NG-RAN Cell Identifier (NCI) = </w:t>
      </w:r>
      <w:r w:rsidRPr="005307A3">
        <w:t>0000000</w:t>
      </w:r>
      <w:r>
        <w:t>00</w:t>
      </w:r>
      <w:r w:rsidRPr="005307A3">
        <w:t>1</w:t>
      </w:r>
      <w:r>
        <w:t xml:space="preserve"> (36 bits);</w:t>
      </w:r>
    </w:p>
    <w:p w14:paraId="56FC9141" w14:textId="77777777" w:rsidR="00A773C5" w:rsidRDefault="00A773C5" w:rsidP="00A773C5">
      <w:r>
        <w:t>T</w:t>
      </w:r>
      <w:r w:rsidRPr="0041528A">
        <w:t>he default E-UTRAN/EPC UICC is used for sequence 1.</w:t>
      </w:r>
      <w:r>
        <w:t>1 and 1.2.</w:t>
      </w:r>
    </w:p>
    <w:p w14:paraId="1AAA89BC" w14:textId="229E7626" w:rsidR="00BF46E1" w:rsidRPr="005307A3" w:rsidRDefault="00A773C5" w:rsidP="00A773C5">
      <w:r>
        <w:t>T</w:t>
      </w:r>
      <w:r w:rsidRPr="0041528A">
        <w:t>he default NG-RAN UICC is used</w:t>
      </w:r>
      <w:r>
        <w:t xml:space="preserve"> for sequence 1.</w:t>
      </w:r>
      <w:r w:rsidRPr="00900448">
        <w:rPr>
          <w:highlight w:val="yellow"/>
        </w:rPr>
        <w:t>xx</w:t>
      </w:r>
      <w:r w:rsidRPr="0041528A">
        <w:t>.</w:t>
      </w:r>
    </w:p>
    <w:p w14:paraId="1B72ACDE" w14:textId="77777777" w:rsidR="00BF46E1" w:rsidRPr="005307A3" w:rsidRDefault="00BF46E1" w:rsidP="00BF46E1">
      <w:pPr>
        <w:pStyle w:val="H6"/>
      </w:pPr>
      <w:r w:rsidRPr="005307A3">
        <w:t>27.22.7.21.1.4.2</w:t>
      </w:r>
      <w:r w:rsidRPr="005307A3">
        <w:tab/>
        <w:t>Procedure</w:t>
      </w:r>
    </w:p>
    <w:p w14:paraId="195E83A3" w14:textId="77777777" w:rsidR="00BF46E1" w:rsidRPr="005307A3" w:rsidRDefault="00BF46E1" w:rsidP="00BF46E1">
      <w:pPr>
        <w:pStyle w:val="TH"/>
      </w:pPr>
      <w:r w:rsidRPr="005307A3">
        <w:t>Expected Sequence 1.1 (EVENT DOWNLOAD – Data Connection Status Change event, E-UTRAN,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BF46E1" w:rsidRPr="005307A3" w14:paraId="4F87F022"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9ECC686"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B88F95D" w14:textId="77777777" w:rsidR="00BF46E1" w:rsidRPr="005307A3" w:rsidRDefault="00BF46E1" w:rsidP="0092045E">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00D35A34" w14:textId="77777777" w:rsidR="00BF46E1" w:rsidRPr="005307A3" w:rsidRDefault="00BF46E1" w:rsidP="0092045E">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47382248" w14:textId="77777777" w:rsidR="00BF46E1" w:rsidRPr="005307A3" w:rsidRDefault="00BF46E1" w:rsidP="0092045E">
            <w:pPr>
              <w:pStyle w:val="TAH"/>
            </w:pPr>
            <w:r w:rsidRPr="005307A3">
              <w:t>Comments</w:t>
            </w:r>
          </w:p>
        </w:tc>
      </w:tr>
      <w:tr w:rsidR="00BF46E1" w:rsidRPr="005307A3" w14:paraId="6355BBE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D1434B3"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B36838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7560BD56" w14:textId="77777777" w:rsidR="00BF46E1" w:rsidRPr="005307A3" w:rsidRDefault="00BF46E1" w:rsidP="0092045E">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1B4C90A5" w14:textId="77777777" w:rsidR="00BF46E1" w:rsidRPr="005307A3" w:rsidRDefault="00BF46E1" w:rsidP="0092045E">
            <w:pPr>
              <w:pStyle w:val="TAL"/>
            </w:pPr>
          </w:p>
        </w:tc>
      </w:tr>
      <w:tr w:rsidR="00BF46E1" w:rsidRPr="005307A3" w14:paraId="7ADCF4B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B170621"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D52FF1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41042B6" w14:textId="77777777" w:rsidR="00BF46E1" w:rsidRPr="005307A3" w:rsidRDefault="00BF46E1" w:rsidP="0092045E">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1EDC0C9F" w14:textId="77777777" w:rsidR="00BF46E1" w:rsidRPr="005307A3" w:rsidRDefault="00BF46E1" w:rsidP="0092045E">
            <w:pPr>
              <w:pStyle w:val="TAL"/>
            </w:pPr>
          </w:p>
        </w:tc>
      </w:tr>
      <w:tr w:rsidR="00BF46E1" w:rsidRPr="005307A3" w14:paraId="2B9615B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A42EB4"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AA0615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75C432E7" w14:textId="77777777" w:rsidR="00BF46E1" w:rsidRPr="005307A3" w:rsidRDefault="00BF46E1" w:rsidP="0092045E">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02E1CD85" w14:textId="77777777" w:rsidR="00BF46E1" w:rsidRPr="005307A3" w:rsidRDefault="00BF46E1" w:rsidP="0092045E">
            <w:pPr>
              <w:pStyle w:val="TAL"/>
            </w:pPr>
          </w:p>
        </w:tc>
      </w:tr>
      <w:tr w:rsidR="00BF46E1" w:rsidRPr="005307A3" w14:paraId="6D543F8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CB3837"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0A386BB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1888413" w14:textId="77777777" w:rsidR="00BF46E1" w:rsidRPr="005307A3" w:rsidRDefault="00BF46E1" w:rsidP="0092045E">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5D3FA2C5" w14:textId="77777777" w:rsidR="00BF46E1" w:rsidRPr="005307A3" w:rsidRDefault="00BF46E1" w:rsidP="0092045E">
            <w:pPr>
              <w:pStyle w:val="TAL"/>
            </w:pPr>
          </w:p>
        </w:tc>
      </w:tr>
      <w:tr w:rsidR="00BF46E1" w:rsidRPr="005307A3" w14:paraId="0BEEE89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416D1D9"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0A7D529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04D54B43" w14:textId="77777777" w:rsidR="00BF46E1" w:rsidRPr="005307A3" w:rsidRDefault="00BF46E1" w:rsidP="0092045E">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5B500DE" w14:textId="77777777" w:rsidR="00BF46E1" w:rsidRPr="005307A3" w:rsidRDefault="00BF46E1" w:rsidP="0092045E">
            <w:pPr>
              <w:pStyle w:val="TAL"/>
            </w:pPr>
            <w:r w:rsidRPr="005307A3">
              <w:t>[Data connection successful; i.e. accepted by the network and completed by the device]</w:t>
            </w:r>
          </w:p>
        </w:tc>
      </w:tr>
      <w:tr w:rsidR="00BF46E1" w:rsidRPr="005307A3" w14:paraId="22DF11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5EB011"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36955EA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1B5C3A41" w14:textId="77777777" w:rsidR="00BF46E1" w:rsidRPr="005307A3" w:rsidRDefault="00BF46E1" w:rsidP="0092045E">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3C339B71" w14:textId="77777777" w:rsidR="00BF46E1" w:rsidRPr="005307A3" w:rsidRDefault="00BF46E1" w:rsidP="0092045E">
            <w:pPr>
              <w:pStyle w:val="TAL"/>
            </w:pPr>
            <w:r w:rsidRPr="005307A3">
              <w:t>The DEACTIVATE EPS BEARER CONTEXT REQUEST message contains an ESM cause #26: insufficient resources</w:t>
            </w:r>
          </w:p>
        </w:tc>
      </w:tr>
      <w:tr w:rsidR="00BF46E1" w:rsidRPr="005307A3" w14:paraId="35049AC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29BE365"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16F94F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3462" w:type="dxa"/>
            <w:tcBorders>
              <w:top w:val="single" w:sz="4" w:space="0" w:color="auto"/>
              <w:left w:val="single" w:sz="4" w:space="0" w:color="auto"/>
              <w:bottom w:val="single" w:sz="4" w:space="0" w:color="auto"/>
              <w:right w:val="single" w:sz="4" w:space="0" w:color="auto"/>
            </w:tcBorders>
          </w:tcPr>
          <w:p w14:paraId="00B20067" w14:textId="77777777" w:rsidR="00BF46E1" w:rsidRPr="005307A3" w:rsidRDefault="00BF46E1" w:rsidP="0092045E">
            <w:pPr>
              <w:pStyle w:val="TAL"/>
            </w:pPr>
            <w:r w:rsidRPr="005307A3">
              <w:t>DEACTIVATE EPS</w:t>
            </w:r>
          </w:p>
          <w:p w14:paraId="47C625E4" w14:textId="77777777" w:rsidR="00BF46E1" w:rsidRPr="005307A3" w:rsidRDefault="00BF46E1" w:rsidP="0092045E">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17A877B2" w14:textId="77777777" w:rsidR="00BF46E1" w:rsidRPr="005307A3" w:rsidRDefault="00BF46E1" w:rsidP="0092045E">
            <w:pPr>
              <w:pStyle w:val="TAL"/>
            </w:pPr>
          </w:p>
        </w:tc>
      </w:tr>
      <w:tr w:rsidR="00BF46E1" w:rsidRPr="005307A3" w14:paraId="0106B6F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CB22666"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977DEB0"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6A6D249" w14:textId="77777777" w:rsidR="00BF46E1" w:rsidRPr="005307A3" w:rsidRDefault="00BF46E1" w:rsidP="0092045E">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78DE3E3E" w14:textId="77777777" w:rsidR="00BF46E1" w:rsidRPr="005307A3" w:rsidRDefault="00BF46E1" w:rsidP="0092045E">
            <w:pPr>
              <w:pStyle w:val="TAL"/>
            </w:pPr>
            <w:r w:rsidRPr="005307A3">
              <w:t>[Data connection dropped or deactivated]</w:t>
            </w:r>
          </w:p>
        </w:tc>
      </w:tr>
    </w:tbl>
    <w:p w14:paraId="79A56DCD" w14:textId="77777777" w:rsidR="00BF46E1" w:rsidRPr="005307A3" w:rsidRDefault="00BF46E1" w:rsidP="00BF46E1"/>
    <w:p w14:paraId="5A725665" w14:textId="77777777" w:rsidR="00BF46E1" w:rsidRPr="005307A3" w:rsidRDefault="00BF46E1" w:rsidP="00BF46E1">
      <w:r w:rsidRPr="005307A3">
        <w:t>PROACTIVE COMMAND: SET UP EVENT LIST 1.1.1</w:t>
      </w:r>
    </w:p>
    <w:p w14:paraId="6F694EE9" w14:textId="77777777" w:rsidR="00BF46E1" w:rsidRPr="005307A3" w:rsidRDefault="00BF46E1" w:rsidP="00BF46E1">
      <w:r w:rsidRPr="005307A3">
        <w:t>Logically:</w:t>
      </w:r>
    </w:p>
    <w:p w14:paraId="360521E7" w14:textId="77777777" w:rsidR="00BF46E1" w:rsidRPr="005307A3" w:rsidRDefault="00BF46E1" w:rsidP="00BF46E1">
      <w:pPr>
        <w:keepLines/>
        <w:tabs>
          <w:tab w:val="left" w:pos="851"/>
        </w:tabs>
        <w:spacing w:after="0"/>
        <w:ind w:left="2835" w:hanging="2551"/>
      </w:pPr>
      <w:r w:rsidRPr="005307A3">
        <w:t>Command details</w:t>
      </w:r>
    </w:p>
    <w:p w14:paraId="7DF26C1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5828972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283B7807"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C787B9D" w14:textId="77777777" w:rsidR="00BF46E1" w:rsidRPr="005307A3" w:rsidRDefault="00BF46E1" w:rsidP="00BF46E1">
      <w:pPr>
        <w:keepLines/>
        <w:tabs>
          <w:tab w:val="left" w:pos="851"/>
        </w:tabs>
        <w:spacing w:after="0"/>
        <w:ind w:left="2835" w:hanging="2551"/>
      </w:pPr>
      <w:r w:rsidRPr="005307A3">
        <w:lastRenderedPageBreak/>
        <w:t>Device identities</w:t>
      </w:r>
    </w:p>
    <w:p w14:paraId="052AEC1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ED3DD"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002AC04" w14:textId="77777777" w:rsidR="00BF46E1" w:rsidRPr="005307A3" w:rsidRDefault="00BF46E1" w:rsidP="00BF46E1">
      <w:pPr>
        <w:keepLines/>
        <w:tabs>
          <w:tab w:val="left" w:pos="851"/>
        </w:tabs>
        <w:spacing w:after="0"/>
        <w:ind w:left="2835" w:hanging="2551"/>
      </w:pPr>
      <w:r w:rsidRPr="005307A3">
        <w:t>Event list</w:t>
      </w:r>
    </w:p>
    <w:p w14:paraId="018DCA0F" w14:textId="77777777" w:rsidR="00BF46E1" w:rsidRPr="005307A3" w:rsidRDefault="00BF46E1" w:rsidP="00BF46E1">
      <w:pPr>
        <w:keepLines/>
        <w:tabs>
          <w:tab w:val="left" w:pos="851"/>
        </w:tabs>
        <w:spacing w:after="0"/>
        <w:ind w:left="2835" w:hanging="2551"/>
      </w:pPr>
      <w:r w:rsidRPr="005307A3">
        <w:tab/>
        <w:t>Event 1:</w:t>
      </w:r>
      <w:r w:rsidRPr="005307A3">
        <w:tab/>
        <w:t>Data Connection Status Change</w:t>
      </w:r>
    </w:p>
    <w:p w14:paraId="378D4232" w14:textId="77777777" w:rsidR="00BF46E1" w:rsidRPr="005307A3" w:rsidRDefault="00BF46E1" w:rsidP="00BF46E1">
      <w:pPr>
        <w:keepLines/>
        <w:tabs>
          <w:tab w:val="left" w:pos="851"/>
        </w:tabs>
        <w:ind w:left="2835" w:hanging="2551"/>
      </w:pPr>
      <w:r w:rsidRPr="005307A3">
        <w:tab/>
      </w:r>
    </w:p>
    <w:p w14:paraId="413147F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C02E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18AF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5C27B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6BEA4C"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0851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2BB14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3CF4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8D1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0E220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0622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68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3A97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38C8D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7DCA21" w14:textId="77777777" w:rsidR="00BF46E1" w:rsidRPr="005307A3" w:rsidRDefault="00BF46E1" w:rsidP="0092045E">
            <w:pPr>
              <w:pStyle w:val="TAC"/>
            </w:pPr>
            <w:r w:rsidRPr="005307A3">
              <w:t>99</w:t>
            </w:r>
          </w:p>
        </w:tc>
      </w:tr>
      <w:tr w:rsidR="00BF46E1" w:rsidRPr="005307A3" w14:paraId="2E2EF7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A8E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4C099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F32F8"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11345D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AF2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E1C3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119D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E2B6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86E0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059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2E84F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B0D1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4EC6D8" w14:textId="77777777" w:rsidR="00BF46E1" w:rsidRPr="005307A3" w:rsidRDefault="00BF46E1" w:rsidP="0092045E">
            <w:pPr>
              <w:pStyle w:val="TAC"/>
            </w:pPr>
          </w:p>
        </w:tc>
      </w:tr>
    </w:tbl>
    <w:p w14:paraId="5AE466AE" w14:textId="77777777" w:rsidR="00BF46E1" w:rsidRPr="005307A3" w:rsidRDefault="00BF46E1" w:rsidP="00BF46E1"/>
    <w:p w14:paraId="074415CE" w14:textId="77777777" w:rsidR="00BF46E1" w:rsidRPr="005307A3" w:rsidRDefault="00BF46E1" w:rsidP="00BF46E1">
      <w:r w:rsidRPr="005307A3">
        <w:t>TERMINAL RESPONSE: SET UP EVENT LIST 1.1.1</w:t>
      </w:r>
    </w:p>
    <w:p w14:paraId="5A052539" w14:textId="77777777" w:rsidR="00BF46E1" w:rsidRPr="005307A3" w:rsidRDefault="00BF46E1" w:rsidP="00BF46E1">
      <w:r w:rsidRPr="005307A3">
        <w:t>Logically:</w:t>
      </w:r>
    </w:p>
    <w:p w14:paraId="1271EE0D" w14:textId="77777777" w:rsidR="00BF46E1" w:rsidRPr="005307A3" w:rsidRDefault="00BF46E1" w:rsidP="00BF46E1">
      <w:pPr>
        <w:keepLines/>
        <w:tabs>
          <w:tab w:val="left" w:pos="851"/>
        </w:tabs>
        <w:spacing w:after="0"/>
        <w:ind w:left="2835" w:hanging="2551"/>
      </w:pPr>
      <w:r w:rsidRPr="005307A3">
        <w:t>Command details</w:t>
      </w:r>
    </w:p>
    <w:p w14:paraId="37C623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742D60B"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A1A39A3"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B2213A9" w14:textId="77777777" w:rsidR="00BF46E1" w:rsidRPr="005307A3" w:rsidRDefault="00BF46E1" w:rsidP="00BF46E1">
      <w:pPr>
        <w:keepLines/>
        <w:tabs>
          <w:tab w:val="left" w:pos="851"/>
        </w:tabs>
        <w:spacing w:after="0"/>
        <w:ind w:left="2835" w:hanging="2551"/>
      </w:pPr>
      <w:r w:rsidRPr="005307A3">
        <w:t>Device identities</w:t>
      </w:r>
    </w:p>
    <w:p w14:paraId="3558EE0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FB0156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2C7C0" w14:textId="77777777" w:rsidR="00BF46E1" w:rsidRPr="005307A3" w:rsidRDefault="00BF46E1" w:rsidP="00BF46E1">
      <w:pPr>
        <w:keepLines/>
        <w:tabs>
          <w:tab w:val="left" w:pos="851"/>
        </w:tabs>
        <w:spacing w:after="0"/>
        <w:ind w:left="2835" w:hanging="2551"/>
      </w:pPr>
      <w:r w:rsidRPr="005307A3">
        <w:t>Result</w:t>
      </w:r>
    </w:p>
    <w:p w14:paraId="6425B95C"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1644E97F" w14:textId="77777777" w:rsidR="00BF46E1" w:rsidRPr="005307A3" w:rsidRDefault="00BF46E1" w:rsidP="00BF46E1">
      <w:r w:rsidRPr="005307A3">
        <w:t>Coding:</w:t>
      </w:r>
    </w:p>
    <w:p w14:paraId="6CBE764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CF7CD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1CBF355"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842DB9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0312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99E5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028A8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88CB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706F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D3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213B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D32A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DE41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4775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2F96E" w14:textId="77777777" w:rsidR="00BF46E1" w:rsidRPr="005307A3" w:rsidRDefault="00BF46E1" w:rsidP="0092045E">
            <w:pPr>
              <w:pStyle w:val="TAC"/>
            </w:pPr>
            <w:r w:rsidRPr="005307A3">
              <w:t>00</w:t>
            </w:r>
          </w:p>
        </w:tc>
      </w:tr>
    </w:tbl>
    <w:p w14:paraId="69822843" w14:textId="77777777" w:rsidR="00BF46E1" w:rsidRPr="005307A3" w:rsidRDefault="00BF46E1" w:rsidP="00BF46E1"/>
    <w:p w14:paraId="334D0299" w14:textId="77777777" w:rsidR="00A773C5" w:rsidRPr="005307A3" w:rsidRDefault="00A773C5" w:rsidP="00A773C5">
      <w:r w:rsidRPr="005307A3">
        <w:t>EVENT DOWNLOAD - Data Connection Status Change 1.1.1</w:t>
      </w:r>
    </w:p>
    <w:p w14:paraId="2C69639A" w14:textId="77777777" w:rsidR="00A773C5" w:rsidRPr="005307A3" w:rsidRDefault="00A773C5" w:rsidP="00A773C5">
      <w:r w:rsidRPr="005307A3">
        <w:t>Logically:</w:t>
      </w:r>
    </w:p>
    <w:p w14:paraId="621ED160" w14:textId="77777777" w:rsidR="00A773C5" w:rsidRPr="005307A3" w:rsidRDefault="00A773C5" w:rsidP="00A773C5">
      <w:pPr>
        <w:keepLines/>
        <w:tabs>
          <w:tab w:val="left" w:pos="851"/>
        </w:tabs>
        <w:spacing w:after="0"/>
        <w:ind w:left="3402" w:hanging="3118"/>
      </w:pPr>
      <w:r w:rsidRPr="005307A3">
        <w:t>Event list</w:t>
      </w:r>
    </w:p>
    <w:p w14:paraId="53534630"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3CB87202"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0AFA9703"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4A80113A"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2E21AE5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5D2947DE"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13B705D0"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6F66C132"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8" w:name="MCCQCTEMPBM_00000089"/>
      <w:r w:rsidRPr="005307A3">
        <w:t>TI value generated by the terminal to uniquely identify the PDP or PDN  data connection</w:t>
      </w:r>
    </w:p>
    <w:p w14:paraId="540E83B0"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9" w:name="MCCQCTEMPBM_00000090"/>
      <w:bookmarkEnd w:id="118"/>
      <w:r w:rsidRPr="005307A3">
        <w:t>TI flag is 0.</w:t>
      </w:r>
    </w:p>
    <w:p w14:paraId="4BDEDFC3" w14:textId="6153AD38" w:rsidR="00A773C5" w:rsidRPr="005307A3" w:rsidRDefault="00A773C5" w:rsidP="00A773C5">
      <w:pPr>
        <w:keepLines/>
        <w:tabs>
          <w:tab w:val="left" w:pos="851"/>
        </w:tabs>
        <w:spacing w:after="0"/>
        <w:ind w:left="3402" w:hanging="3118"/>
      </w:pPr>
      <w:bookmarkStart w:id="120" w:name="_Hlk146312350"/>
      <w:bookmarkEnd w:id="119"/>
      <w:r w:rsidRPr="005307A3">
        <w:t>Date-Time and Time zone:</w:t>
      </w:r>
      <w:r w:rsidRPr="005307A3">
        <w:tab/>
        <w:t>Date and time set by the user if A.1/</w:t>
      </w:r>
      <w:r>
        <w:t>185</w:t>
      </w:r>
      <w:r w:rsidRPr="005307A3">
        <w:t xml:space="preserve"> is supported by the ME</w:t>
      </w:r>
    </w:p>
    <w:p w14:paraId="403B1A1A" w14:textId="77777777" w:rsidR="00A773C5" w:rsidRPr="005307A3" w:rsidRDefault="00A773C5" w:rsidP="00A773C5">
      <w:pPr>
        <w:keepLines/>
        <w:tabs>
          <w:tab w:val="left" w:pos="851"/>
        </w:tabs>
        <w:spacing w:after="0"/>
        <w:ind w:left="3402" w:hanging="3118"/>
      </w:pPr>
      <w:r w:rsidRPr="005307A3">
        <w:t>Location Information:</w:t>
      </w:r>
      <w:r w:rsidRPr="005307A3">
        <w:tab/>
        <w:t>Mobile Country Codes (MCC) 001</w:t>
      </w:r>
    </w:p>
    <w:p w14:paraId="36651E41" w14:textId="77777777" w:rsidR="00A773C5" w:rsidRPr="005307A3" w:rsidRDefault="00A773C5" w:rsidP="00A773C5">
      <w:pPr>
        <w:keepLines/>
        <w:tabs>
          <w:tab w:val="left" w:pos="851"/>
        </w:tabs>
        <w:spacing w:after="0"/>
        <w:ind w:left="6520" w:hanging="3118"/>
      </w:pPr>
      <w:r w:rsidRPr="005307A3">
        <w:t>MNC: 01</w:t>
      </w:r>
    </w:p>
    <w:p w14:paraId="6046700A" w14:textId="77777777" w:rsidR="00A773C5" w:rsidRPr="005307A3" w:rsidRDefault="00A773C5" w:rsidP="00A773C5">
      <w:pPr>
        <w:keepLines/>
        <w:tabs>
          <w:tab w:val="left" w:pos="851"/>
        </w:tabs>
        <w:spacing w:after="0"/>
        <w:ind w:left="6520" w:hanging="3118"/>
      </w:pPr>
      <w:r w:rsidRPr="005307A3">
        <w:t>TAC: 0001</w:t>
      </w:r>
    </w:p>
    <w:p w14:paraId="094513F7" w14:textId="622938D3" w:rsidR="00A773C5" w:rsidRPr="005307A3" w:rsidRDefault="00A773C5" w:rsidP="00A773C5">
      <w:pPr>
        <w:keepLines/>
        <w:tabs>
          <w:tab w:val="left" w:pos="851"/>
        </w:tabs>
        <w:spacing w:after="0"/>
        <w:ind w:left="6520" w:hanging="3118"/>
        <w:rPr>
          <w:color w:val="2E74B5"/>
        </w:rPr>
      </w:pPr>
      <w:r w:rsidRPr="005307A3">
        <w:t>ECI: 00000001</w:t>
      </w:r>
    </w:p>
    <w:p w14:paraId="3A1BA686" w14:textId="77777777" w:rsidR="00A773C5" w:rsidRPr="005307A3" w:rsidRDefault="00A773C5" w:rsidP="00A773C5">
      <w:pPr>
        <w:keepLines/>
        <w:tabs>
          <w:tab w:val="left" w:pos="851"/>
        </w:tabs>
        <w:spacing w:after="0"/>
        <w:ind w:left="3402" w:hanging="3118"/>
      </w:pPr>
      <w:r w:rsidRPr="005307A3">
        <w:t>Access Technology:</w:t>
      </w:r>
      <w:r w:rsidRPr="005307A3">
        <w:tab/>
        <w:t>E-UTRAN</w:t>
      </w:r>
    </w:p>
    <w:bookmarkEnd w:id="120"/>
    <w:p w14:paraId="51D03A92"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3C63CF5A"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5C168124"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21C92F07" w14:textId="77777777" w:rsidR="00BF46E1" w:rsidRPr="005307A3" w:rsidRDefault="00BF46E1" w:rsidP="00BF46E1">
      <w:pPr>
        <w:keepLines/>
        <w:tabs>
          <w:tab w:val="left" w:pos="851"/>
        </w:tabs>
        <w:spacing w:after="0"/>
        <w:ind w:left="3402" w:hanging="3118"/>
      </w:pPr>
    </w:p>
    <w:p w14:paraId="3E1DD5CB"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BF46E1" w:rsidRPr="005307A3" w14:paraId="2E3446F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hideMark/>
          </w:tcPr>
          <w:p w14:paraId="199F93B5" w14:textId="77777777" w:rsidR="00BF46E1" w:rsidRPr="005307A3" w:rsidRDefault="00BF46E1" w:rsidP="0092045E">
            <w:pPr>
              <w:pStyle w:val="TAL"/>
            </w:pPr>
            <w:r w:rsidRPr="005307A3">
              <w:lastRenderedPageBreak/>
              <w:t>BER-TLV:</w:t>
            </w:r>
          </w:p>
        </w:tc>
        <w:tc>
          <w:tcPr>
            <w:tcW w:w="709" w:type="dxa"/>
            <w:tcBorders>
              <w:top w:val="single" w:sz="4" w:space="0" w:color="auto"/>
              <w:left w:val="single" w:sz="4" w:space="0" w:color="auto"/>
              <w:bottom w:val="single" w:sz="4" w:space="0" w:color="auto"/>
              <w:right w:val="single" w:sz="4" w:space="0" w:color="auto"/>
            </w:tcBorders>
            <w:hideMark/>
          </w:tcPr>
          <w:p w14:paraId="19F23AC2" w14:textId="77777777" w:rsidR="00BF46E1" w:rsidRPr="005307A3" w:rsidRDefault="00BF46E1" w:rsidP="0092045E">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CC4DA32"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6F3B96F" w14:textId="77777777" w:rsidR="00BF46E1" w:rsidRPr="005307A3" w:rsidRDefault="00BF46E1" w:rsidP="0092045E">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6F1DA82B" w14:textId="77777777" w:rsidR="00BF46E1" w:rsidRPr="005307A3" w:rsidRDefault="00BF46E1" w:rsidP="0092045E">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FC97972" w14:textId="77777777" w:rsidR="00BF46E1" w:rsidRPr="005307A3" w:rsidRDefault="00BF46E1" w:rsidP="0092045E">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4F45061F" w14:textId="77777777" w:rsidR="00BF46E1" w:rsidRPr="005307A3" w:rsidRDefault="00BF46E1" w:rsidP="0092045E">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2608A8D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41B77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29148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05118E" w14:textId="77777777" w:rsidR="00BF46E1" w:rsidRPr="005307A3" w:rsidRDefault="00BF46E1" w:rsidP="0092045E">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517F22E4" w14:textId="77777777" w:rsidR="00BF46E1" w:rsidRPr="005307A3" w:rsidRDefault="00BF46E1" w:rsidP="0092045E">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156A6869" w14:textId="77777777" w:rsidR="00BF46E1" w:rsidRPr="005307A3" w:rsidRDefault="00BF46E1" w:rsidP="0092045E">
            <w:pPr>
              <w:pStyle w:val="TAC"/>
            </w:pPr>
            <w:r w:rsidRPr="005307A3">
              <w:t>00</w:t>
            </w:r>
          </w:p>
        </w:tc>
      </w:tr>
      <w:tr w:rsidR="00BF46E1" w:rsidRPr="005307A3" w14:paraId="2925C6DA"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2693E5EC"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12E8674D" w14:textId="77777777" w:rsidR="00BF46E1" w:rsidRPr="005307A3" w:rsidRDefault="00BF46E1" w:rsidP="0092045E">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8CFC34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32726" w14:textId="77777777" w:rsidR="00BF46E1" w:rsidRPr="005307A3" w:rsidRDefault="00BF46E1" w:rsidP="0092045E">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2381CB07" w14:textId="77777777" w:rsidR="00BF46E1" w:rsidRPr="005307A3" w:rsidRDefault="00BF46E1" w:rsidP="0092045E">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45568670" w14:textId="77777777" w:rsidR="00BF46E1" w:rsidRPr="005307A3" w:rsidRDefault="00BF46E1" w:rsidP="0092045E">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237047B0" w14:textId="77777777" w:rsidR="00BF46E1" w:rsidRPr="005307A3" w:rsidRDefault="00BF46E1" w:rsidP="0092045E">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257AEBF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BBA2C5" w14:textId="77777777" w:rsidR="00BF46E1" w:rsidRPr="005307A3" w:rsidRDefault="00BF46E1" w:rsidP="0092045E">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74604E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A91886" w14:textId="77777777" w:rsidR="00BF46E1" w:rsidRPr="005307A3" w:rsidRDefault="00BF46E1" w:rsidP="0092045E">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4B1E8ED7" w14:textId="77777777" w:rsidR="00BF46E1" w:rsidRPr="005307A3" w:rsidRDefault="00BF46E1" w:rsidP="0092045E">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6E5AB6DA" w14:textId="77777777" w:rsidR="00BF46E1" w:rsidRPr="005307A3" w:rsidRDefault="00BF46E1" w:rsidP="0092045E">
            <w:pPr>
              <w:pStyle w:val="TAC"/>
            </w:pPr>
            <w:r w:rsidRPr="005307A3">
              <w:t>00</w:t>
            </w:r>
          </w:p>
        </w:tc>
      </w:tr>
      <w:tr w:rsidR="00BF46E1" w:rsidRPr="005307A3" w14:paraId="2447B1DA"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294A6433"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25F2CB8D" w14:textId="77777777" w:rsidR="00BF46E1" w:rsidRPr="005307A3" w:rsidRDefault="00BF46E1" w:rsidP="0092045E">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6E779D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E57AA0" w14:textId="77777777" w:rsidR="00BF46E1" w:rsidRPr="005307A3" w:rsidRDefault="00BF46E1" w:rsidP="0092045E">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679E4522" w14:textId="77777777" w:rsidR="00BF46E1" w:rsidRPr="005307A3" w:rsidRDefault="00BF46E1" w:rsidP="0092045E">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3DCF10AE" w14:textId="77777777" w:rsidR="00BF46E1" w:rsidRPr="005307A3" w:rsidRDefault="00BF46E1" w:rsidP="0092045E">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4BBFA932" w14:textId="77777777" w:rsidR="00BF46E1" w:rsidRPr="005307A3" w:rsidRDefault="00BF46E1" w:rsidP="0092045E">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12CAAFA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C1F80F"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0560F20"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08EF088" w14:textId="77777777" w:rsidR="00BF46E1" w:rsidRPr="005307A3" w:rsidRDefault="00BF46E1" w:rsidP="0092045E">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26AE43D6" w14:textId="77777777" w:rsidR="00BF46E1" w:rsidRPr="005307A3" w:rsidRDefault="00BF46E1" w:rsidP="0092045E">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066D2596" w14:textId="77777777" w:rsidR="00BF46E1" w:rsidRPr="005307A3" w:rsidRDefault="00BF46E1" w:rsidP="0092045E">
            <w:pPr>
              <w:pStyle w:val="TAC"/>
            </w:pPr>
            <w:r w:rsidRPr="005307A3">
              <w:t>C7</w:t>
            </w:r>
          </w:p>
        </w:tc>
      </w:tr>
      <w:tr w:rsidR="00BF46E1" w:rsidRPr="005307A3" w14:paraId="6D3AAB1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D7EC12C"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32C5B20A" w14:textId="77777777" w:rsidR="00BF46E1" w:rsidRPr="005307A3" w:rsidRDefault="00BF46E1" w:rsidP="0092045E">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654C099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19C006" w14:textId="77777777" w:rsidR="00BF46E1" w:rsidRPr="005307A3" w:rsidRDefault="00BF46E1" w:rsidP="0092045E">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43E886EA" w14:textId="77777777" w:rsidR="00BF46E1" w:rsidRPr="005307A3" w:rsidRDefault="00BF46E1" w:rsidP="0092045E">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4A8C8597" w14:textId="77777777" w:rsidR="00BF46E1" w:rsidRPr="005307A3" w:rsidRDefault="00BF46E1" w:rsidP="0092045E">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BEDCFBE" w14:textId="77777777" w:rsidR="00BF46E1" w:rsidRPr="005307A3" w:rsidRDefault="00BF46E1" w:rsidP="0092045E">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3D47765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9943BB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C4310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6F99A717" w14:textId="77777777" w:rsidR="00BF46E1" w:rsidRPr="005307A3" w:rsidRDefault="00BF46E1" w:rsidP="0092045E">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74AC1D7B" w14:textId="77777777" w:rsidR="00BF46E1" w:rsidRPr="005307A3" w:rsidRDefault="00BF46E1" w:rsidP="0092045E">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09F3E8E7" w14:textId="77777777" w:rsidR="00BF46E1" w:rsidRPr="005307A3" w:rsidRDefault="00BF46E1" w:rsidP="0092045E">
            <w:pPr>
              <w:pStyle w:val="TAC"/>
            </w:pPr>
            <w:r w:rsidRPr="005307A3">
              <w:t xml:space="preserve"> 0B</w:t>
            </w:r>
          </w:p>
        </w:tc>
      </w:tr>
      <w:tr w:rsidR="00BF46E1" w:rsidRPr="005307A3" w14:paraId="2DDC094F"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EC1EAD7" w14:textId="77777777" w:rsidR="00BF46E1" w:rsidRPr="005307A3" w:rsidRDefault="00BF46E1" w:rsidP="0092045E">
            <w:pPr>
              <w:pStyle w:val="TAL"/>
            </w:pPr>
          </w:p>
        </w:tc>
        <w:tc>
          <w:tcPr>
            <w:tcW w:w="709" w:type="dxa"/>
            <w:tcBorders>
              <w:top w:val="single" w:sz="4" w:space="0" w:color="auto"/>
              <w:left w:val="single" w:sz="4" w:space="0" w:color="auto"/>
              <w:bottom w:val="single" w:sz="4" w:space="0" w:color="auto"/>
              <w:right w:val="single" w:sz="4" w:space="0" w:color="auto"/>
            </w:tcBorders>
          </w:tcPr>
          <w:p w14:paraId="705B2C85" w14:textId="77777777" w:rsidR="00BF46E1" w:rsidRPr="005307A3" w:rsidRDefault="00BF46E1" w:rsidP="0092045E">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74C7D2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D96BF7" w14:textId="77777777" w:rsidR="00BF46E1" w:rsidRPr="005307A3" w:rsidRDefault="00BF46E1" w:rsidP="0092045E">
            <w:pPr>
              <w:pStyle w:val="TAC"/>
            </w:pPr>
          </w:p>
        </w:tc>
        <w:tc>
          <w:tcPr>
            <w:tcW w:w="778" w:type="dxa"/>
            <w:tcBorders>
              <w:top w:val="single" w:sz="4" w:space="0" w:color="auto"/>
              <w:left w:val="single" w:sz="4" w:space="0" w:color="auto"/>
              <w:bottom w:val="single" w:sz="4" w:space="0" w:color="auto"/>
              <w:right w:val="single" w:sz="4" w:space="0" w:color="auto"/>
            </w:tcBorders>
          </w:tcPr>
          <w:p w14:paraId="200FBBAC" w14:textId="77777777" w:rsidR="00BF46E1" w:rsidRPr="005307A3" w:rsidRDefault="00BF46E1" w:rsidP="0092045E">
            <w:pPr>
              <w:pStyle w:val="TAC"/>
            </w:pPr>
          </w:p>
        </w:tc>
        <w:tc>
          <w:tcPr>
            <w:tcW w:w="778" w:type="dxa"/>
            <w:tcBorders>
              <w:top w:val="single" w:sz="4" w:space="0" w:color="auto"/>
              <w:left w:val="single" w:sz="4" w:space="0" w:color="auto"/>
              <w:bottom w:val="single" w:sz="4" w:space="0" w:color="auto"/>
              <w:right w:val="single" w:sz="4" w:space="0" w:color="auto"/>
            </w:tcBorders>
          </w:tcPr>
          <w:p w14:paraId="169F8044" w14:textId="77777777" w:rsidR="00BF46E1" w:rsidRPr="005307A3" w:rsidRDefault="00BF46E1" w:rsidP="0092045E">
            <w:pPr>
              <w:pStyle w:val="TAC"/>
            </w:pPr>
          </w:p>
        </w:tc>
        <w:tc>
          <w:tcPr>
            <w:tcW w:w="781" w:type="dxa"/>
            <w:tcBorders>
              <w:top w:val="single" w:sz="4" w:space="0" w:color="auto"/>
              <w:left w:val="single" w:sz="4" w:space="0" w:color="auto"/>
              <w:bottom w:val="single" w:sz="4" w:space="0" w:color="auto"/>
              <w:right w:val="single" w:sz="4" w:space="0" w:color="auto"/>
            </w:tcBorders>
          </w:tcPr>
          <w:p w14:paraId="00086ED3" w14:textId="77777777" w:rsidR="00BF46E1" w:rsidRPr="005307A3" w:rsidRDefault="00BF46E1" w:rsidP="0092045E">
            <w:pPr>
              <w:pStyle w:val="TAC"/>
            </w:pPr>
          </w:p>
        </w:tc>
        <w:tc>
          <w:tcPr>
            <w:tcW w:w="353" w:type="dxa"/>
            <w:tcBorders>
              <w:top w:val="single" w:sz="4" w:space="0" w:color="auto"/>
              <w:left w:val="single" w:sz="4" w:space="0" w:color="auto"/>
              <w:bottom w:val="single" w:sz="4" w:space="0" w:color="auto"/>
              <w:right w:val="single" w:sz="4" w:space="0" w:color="auto"/>
            </w:tcBorders>
          </w:tcPr>
          <w:p w14:paraId="5E9038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1E7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9AA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7F391D" w14:textId="77777777" w:rsidR="00BF46E1" w:rsidRPr="005307A3" w:rsidRDefault="00BF46E1" w:rsidP="0092045E">
            <w:pPr>
              <w:pStyle w:val="TAC"/>
            </w:pPr>
          </w:p>
        </w:tc>
        <w:tc>
          <w:tcPr>
            <w:tcW w:w="710" w:type="dxa"/>
            <w:tcBorders>
              <w:top w:val="single" w:sz="4" w:space="0" w:color="auto"/>
              <w:left w:val="single" w:sz="4" w:space="0" w:color="auto"/>
              <w:bottom w:val="single" w:sz="4" w:space="0" w:color="auto"/>
              <w:right w:val="single" w:sz="4" w:space="0" w:color="auto"/>
            </w:tcBorders>
          </w:tcPr>
          <w:p w14:paraId="62BEE07B" w14:textId="77777777" w:rsidR="00BF46E1" w:rsidRPr="005307A3" w:rsidRDefault="00BF46E1" w:rsidP="0092045E">
            <w:pPr>
              <w:pStyle w:val="TAC"/>
            </w:pPr>
          </w:p>
        </w:tc>
        <w:tc>
          <w:tcPr>
            <w:tcW w:w="674" w:type="dxa"/>
            <w:tcBorders>
              <w:top w:val="single" w:sz="4" w:space="0" w:color="auto"/>
              <w:left w:val="single" w:sz="4" w:space="0" w:color="auto"/>
              <w:bottom w:val="single" w:sz="4" w:space="0" w:color="auto"/>
              <w:right w:val="single" w:sz="4" w:space="0" w:color="auto"/>
            </w:tcBorders>
          </w:tcPr>
          <w:p w14:paraId="4FB6AB72" w14:textId="77777777" w:rsidR="00BF46E1" w:rsidRPr="005307A3" w:rsidRDefault="00BF46E1" w:rsidP="0092045E">
            <w:pPr>
              <w:pStyle w:val="TAC"/>
            </w:pPr>
          </w:p>
        </w:tc>
      </w:tr>
      <w:tr w:rsidR="00BF46E1" w:rsidRPr="005307A3" w14:paraId="61A40D3F" w14:textId="77777777" w:rsidTr="00195D76">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6D5DEDD1" w14:textId="77777777" w:rsidR="00BF46E1" w:rsidRPr="005307A3" w:rsidRDefault="00BF46E1" w:rsidP="0092045E">
            <w:pPr>
              <w:pStyle w:val="TAN"/>
            </w:pPr>
            <w:r w:rsidRPr="005307A3">
              <w:t>Note 1: The length of the BER-TLV is present here.</w:t>
            </w:r>
          </w:p>
          <w:p w14:paraId="47796E20" w14:textId="77777777" w:rsidR="00BF46E1" w:rsidRPr="005307A3" w:rsidRDefault="00BF46E1" w:rsidP="0092045E">
            <w:pPr>
              <w:pStyle w:val="TAN"/>
            </w:pPr>
            <w:r w:rsidRPr="005307A3">
              <w:t>Note 2: Transaction identifier length and data.</w:t>
            </w:r>
          </w:p>
          <w:p w14:paraId="18829D91" w14:textId="77777777" w:rsidR="00BF46E1" w:rsidRPr="005307A3" w:rsidRDefault="00BF46E1" w:rsidP="0092045E">
            <w:pPr>
              <w:pStyle w:val="TAN"/>
            </w:pPr>
            <w:r w:rsidRPr="005307A3">
              <w:t>Note 3: If A.1/185 is supported by the ME, Date-Time and Time zone shall be provided.</w:t>
            </w:r>
          </w:p>
          <w:p w14:paraId="65E37247" w14:textId="77777777" w:rsidR="00BF46E1" w:rsidRPr="005307A3" w:rsidRDefault="00BF46E1" w:rsidP="0092045E">
            <w:pPr>
              <w:pStyle w:val="TAN"/>
            </w:pPr>
            <w:r w:rsidRPr="005307A3">
              <w:t xml:space="preserve">Note 4: The PDN Type length and data. </w:t>
            </w:r>
          </w:p>
        </w:tc>
      </w:tr>
    </w:tbl>
    <w:p w14:paraId="6D9D0299" w14:textId="77777777" w:rsidR="00BF46E1" w:rsidRPr="005307A3" w:rsidRDefault="00BF46E1" w:rsidP="00BF46E1"/>
    <w:p w14:paraId="3B79AA2F" w14:textId="77777777" w:rsidR="00BF46E1" w:rsidRPr="005307A3" w:rsidRDefault="00BF46E1" w:rsidP="00BF46E1">
      <w:r w:rsidRPr="005307A3">
        <w:t>EVENT DOWNLOAD - Data Connection Status Change 1.1.2</w:t>
      </w:r>
    </w:p>
    <w:p w14:paraId="458297A1" w14:textId="77777777" w:rsidR="00BF46E1" w:rsidRPr="005307A3" w:rsidRDefault="00BF46E1" w:rsidP="00BF46E1">
      <w:r w:rsidRPr="005307A3">
        <w:t>Logically:</w:t>
      </w:r>
    </w:p>
    <w:p w14:paraId="3DFFCB10" w14:textId="77777777" w:rsidR="00BF46E1" w:rsidRPr="005307A3" w:rsidRDefault="00BF46E1" w:rsidP="00BF46E1">
      <w:pPr>
        <w:keepLines/>
        <w:tabs>
          <w:tab w:val="left" w:pos="851"/>
        </w:tabs>
        <w:spacing w:after="0"/>
        <w:ind w:left="3402" w:hanging="3118"/>
      </w:pPr>
      <w:r w:rsidRPr="005307A3">
        <w:t>Event list</w:t>
      </w:r>
    </w:p>
    <w:p w14:paraId="191DFAE8" w14:textId="77777777" w:rsidR="00BF46E1" w:rsidRPr="005307A3" w:rsidRDefault="00BF46E1" w:rsidP="00BF46E1">
      <w:pPr>
        <w:keepLines/>
        <w:tabs>
          <w:tab w:val="left" w:pos="851"/>
        </w:tabs>
        <w:spacing w:after="0"/>
        <w:ind w:left="3402" w:hanging="3118"/>
      </w:pPr>
      <w:r w:rsidRPr="005307A3">
        <w:tab/>
        <w:t>Event 1:</w:t>
      </w:r>
      <w:r w:rsidRPr="005307A3">
        <w:tab/>
        <w:t>Data Connection Status Change</w:t>
      </w:r>
    </w:p>
    <w:p w14:paraId="2E2F64CF" w14:textId="77777777" w:rsidR="00BF46E1" w:rsidRPr="005307A3" w:rsidRDefault="00BF46E1" w:rsidP="00BF46E1">
      <w:pPr>
        <w:keepLines/>
        <w:tabs>
          <w:tab w:val="left" w:pos="851"/>
        </w:tabs>
        <w:spacing w:after="0"/>
        <w:ind w:left="3402" w:hanging="3118"/>
      </w:pPr>
      <w:r w:rsidRPr="005307A3">
        <w:t>Device identities</w:t>
      </w:r>
    </w:p>
    <w:p w14:paraId="6B3B1A76" w14:textId="77777777" w:rsidR="00BF46E1" w:rsidRPr="005307A3" w:rsidRDefault="00BF46E1" w:rsidP="00BF46E1">
      <w:pPr>
        <w:keepLines/>
        <w:tabs>
          <w:tab w:val="left" w:pos="851"/>
        </w:tabs>
        <w:spacing w:after="0"/>
        <w:ind w:left="3402" w:hanging="3118"/>
      </w:pPr>
      <w:r w:rsidRPr="005307A3">
        <w:tab/>
        <w:t>Source device:</w:t>
      </w:r>
      <w:r w:rsidRPr="005307A3">
        <w:tab/>
        <w:t>Network</w:t>
      </w:r>
    </w:p>
    <w:p w14:paraId="557302B9" w14:textId="77777777" w:rsidR="00BF46E1" w:rsidRPr="005307A3" w:rsidRDefault="00BF46E1" w:rsidP="00BF46E1">
      <w:pPr>
        <w:keepLines/>
        <w:tabs>
          <w:tab w:val="left" w:pos="851"/>
        </w:tabs>
        <w:spacing w:after="0"/>
        <w:ind w:left="3402" w:hanging="3118"/>
      </w:pPr>
      <w:r w:rsidRPr="005307A3">
        <w:tab/>
        <w:t>Destination device:</w:t>
      </w:r>
      <w:r w:rsidRPr="005307A3">
        <w:tab/>
        <w:t>UICC</w:t>
      </w:r>
    </w:p>
    <w:p w14:paraId="383C55BD" w14:textId="77777777" w:rsidR="00BF46E1" w:rsidRPr="005307A3" w:rsidRDefault="00BF46E1" w:rsidP="00BF46E1">
      <w:pPr>
        <w:keepLines/>
        <w:tabs>
          <w:tab w:val="left" w:pos="851"/>
        </w:tabs>
        <w:spacing w:after="0"/>
        <w:ind w:left="3402" w:hanging="3118"/>
      </w:pPr>
      <w:r w:rsidRPr="005307A3">
        <w:t>Data connection status:</w:t>
      </w:r>
      <w:r w:rsidRPr="005307A3">
        <w:tab/>
        <w:t>Data connection dropped or deactivated.</w:t>
      </w:r>
    </w:p>
    <w:p w14:paraId="7DB20807" w14:textId="77777777" w:rsidR="00BF46E1" w:rsidRPr="005307A3" w:rsidRDefault="00BF46E1" w:rsidP="00BF46E1">
      <w:pPr>
        <w:keepLines/>
        <w:tabs>
          <w:tab w:val="left" w:pos="851"/>
        </w:tabs>
        <w:spacing w:after="0"/>
        <w:ind w:left="3402" w:hanging="3118"/>
      </w:pPr>
      <w:r w:rsidRPr="005307A3">
        <w:t>Data connection type:</w:t>
      </w:r>
      <w:r w:rsidRPr="005307A3">
        <w:tab/>
        <w:t>PDN connection</w:t>
      </w:r>
    </w:p>
    <w:p w14:paraId="31EAE29D" w14:textId="77777777" w:rsidR="00BF46E1" w:rsidRPr="005307A3" w:rsidRDefault="00BF46E1" w:rsidP="00BF46E1">
      <w:pPr>
        <w:keepLines/>
        <w:tabs>
          <w:tab w:val="left" w:pos="851"/>
        </w:tabs>
        <w:spacing w:after="0"/>
        <w:ind w:left="3402" w:hanging="3118"/>
      </w:pPr>
      <w:r w:rsidRPr="005307A3">
        <w:t>(E)SM cause:</w:t>
      </w:r>
      <w:r w:rsidRPr="005307A3">
        <w:tab/>
        <w:t>Insufficient resources</w:t>
      </w:r>
    </w:p>
    <w:p w14:paraId="1B04746F" w14:textId="77777777" w:rsidR="00BF46E1" w:rsidRPr="005307A3" w:rsidRDefault="00BF46E1" w:rsidP="00BF46E1">
      <w:pPr>
        <w:keepLines/>
        <w:tabs>
          <w:tab w:val="left" w:pos="851"/>
        </w:tabs>
        <w:spacing w:after="0"/>
        <w:ind w:left="3402" w:hanging="3118"/>
      </w:pPr>
      <w:r w:rsidRPr="005307A3">
        <w:t>Transaction identifier:</w:t>
      </w:r>
      <w:r w:rsidRPr="005307A3">
        <w:tab/>
        <w:t>the Transaction identifier data object shall contain:</w:t>
      </w:r>
    </w:p>
    <w:p w14:paraId="14F3802C"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1" w:name="MCCQCTEMPBM_00000091"/>
      <w:r w:rsidRPr="005307A3">
        <w:t xml:space="preserve"> TI value generated by the terminal to uniquely identify the PDP or PDN  data connection</w:t>
      </w:r>
    </w:p>
    <w:p w14:paraId="5C88D426"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2" w:name="MCCQCTEMPBM_00000092"/>
      <w:bookmarkEnd w:id="121"/>
      <w:r w:rsidRPr="005307A3">
        <w:t>TI flag is 0.</w:t>
      </w:r>
    </w:p>
    <w:bookmarkEnd w:id="122"/>
    <w:p w14:paraId="083FB08A" w14:textId="77777777" w:rsidR="00BF46E1" w:rsidRPr="005307A3" w:rsidRDefault="00BF46E1" w:rsidP="00BF46E1">
      <w:pPr>
        <w:keepLines/>
        <w:tabs>
          <w:tab w:val="left" w:pos="851"/>
        </w:tabs>
        <w:spacing w:after="0"/>
        <w:ind w:left="3402" w:hanging="3118"/>
      </w:pPr>
      <w:r w:rsidRPr="005307A3">
        <w:t>Date-Time and Time zone:</w:t>
      </w:r>
      <w:r w:rsidRPr="005307A3">
        <w:tab/>
        <w:t>Date and time set by the user if A.1/185 is supported by the ME</w:t>
      </w:r>
    </w:p>
    <w:p w14:paraId="0E6465D8" w14:textId="77777777" w:rsidR="00BF46E1" w:rsidRPr="005307A3" w:rsidRDefault="00BF46E1" w:rsidP="00BF46E1">
      <w:pPr>
        <w:keepLines/>
        <w:tabs>
          <w:tab w:val="left" w:pos="851"/>
        </w:tabs>
        <w:spacing w:after="0"/>
        <w:ind w:left="3402" w:hanging="3118"/>
      </w:pPr>
      <w:r w:rsidRPr="005307A3">
        <w:t>Location Information:</w:t>
      </w:r>
      <w:r w:rsidRPr="005307A3">
        <w:tab/>
        <w:t>MCC: 001</w:t>
      </w:r>
    </w:p>
    <w:p w14:paraId="3CA3BC6D" w14:textId="77777777" w:rsidR="00BF46E1" w:rsidRPr="005307A3" w:rsidRDefault="00BF46E1" w:rsidP="00BF46E1">
      <w:pPr>
        <w:keepLines/>
        <w:tabs>
          <w:tab w:val="left" w:pos="851"/>
        </w:tabs>
        <w:spacing w:after="0"/>
        <w:ind w:left="6520" w:hanging="3118"/>
      </w:pPr>
      <w:r w:rsidRPr="005307A3">
        <w:t>MNC: 01</w:t>
      </w:r>
    </w:p>
    <w:p w14:paraId="70807AD6" w14:textId="77777777" w:rsidR="00BF46E1" w:rsidRPr="005307A3" w:rsidRDefault="00BF46E1" w:rsidP="00BF46E1">
      <w:pPr>
        <w:keepLines/>
        <w:tabs>
          <w:tab w:val="left" w:pos="851"/>
        </w:tabs>
        <w:spacing w:after="0"/>
        <w:ind w:left="6520" w:hanging="3118"/>
      </w:pPr>
      <w:r w:rsidRPr="005307A3">
        <w:t>TAC: 0001</w:t>
      </w:r>
    </w:p>
    <w:p w14:paraId="434D39CF" w14:textId="6275DDAD" w:rsidR="00A773C5" w:rsidRPr="005307A3" w:rsidRDefault="00A773C5" w:rsidP="00A773C5">
      <w:pPr>
        <w:keepLines/>
        <w:tabs>
          <w:tab w:val="left" w:pos="851"/>
        </w:tabs>
        <w:spacing w:after="0"/>
        <w:ind w:left="6520" w:hanging="3118"/>
        <w:rPr>
          <w:color w:val="2E74B5"/>
        </w:rPr>
      </w:pPr>
      <w:r w:rsidRPr="005307A3">
        <w:t>ECI: 00000001</w:t>
      </w:r>
    </w:p>
    <w:p w14:paraId="5C33D8D6" w14:textId="77777777" w:rsidR="00BF46E1" w:rsidRPr="005307A3" w:rsidRDefault="00BF46E1" w:rsidP="00BF46E1">
      <w:pPr>
        <w:keepLines/>
        <w:tabs>
          <w:tab w:val="left" w:pos="851"/>
        </w:tabs>
        <w:spacing w:after="0"/>
        <w:ind w:left="3402" w:hanging="3118"/>
      </w:pPr>
      <w:r w:rsidRPr="005307A3">
        <w:t>Location status:</w:t>
      </w:r>
      <w:r w:rsidRPr="005307A3">
        <w:tab/>
        <w:t>Normal service</w:t>
      </w:r>
    </w:p>
    <w:p w14:paraId="4C1262E8" w14:textId="77777777" w:rsidR="00BF46E1" w:rsidRPr="005307A3" w:rsidRDefault="00BF46E1" w:rsidP="00BF46E1">
      <w:pPr>
        <w:keepLines/>
        <w:tabs>
          <w:tab w:val="left" w:pos="851"/>
        </w:tabs>
        <w:spacing w:after="0"/>
        <w:ind w:left="3402" w:hanging="3118"/>
      </w:pPr>
    </w:p>
    <w:p w14:paraId="78693DF6"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F46E1" w:rsidRPr="005307A3" w14:paraId="5AB1E98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hideMark/>
          </w:tcPr>
          <w:p w14:paraId="787B04D8" w14:textId="77777777" w:rsidR="00BF46E1" w:rsidRPr="005307A3" w:rsidRDefault="00BF46E1" w:rsidP="0092045E">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75C3B0" w14:textId="77777777" w:rsidR="00BF46E1" w:rsidRPr="005307A3" w:rsidRDefault="00BF46E1" w:rsidP="0092045E">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1AE0FC19"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43417A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D7C7A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6C8F86"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1ECAE0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80C7F0E" w14:textId="77777777" w:rsidR="00BF46E1" w:rsidRPr="005307A3" w:rsidRDefault="00BF46E1" w:rsidP="0092045E">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273310D" w14:textId="77777777" w:rsidR="00BF46E1" w:rsidRPr="005307A3" w:rsidRDefault="00BF46E1" w:rsidP="0092045E">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82D87F4" w14:textId="77777777" w:rsidR="00BF46E1" w:rsidRPr="005307A3" w:rsidRDefault="00BF46E1" w:rsidP="0092045E">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65C57960" w14:textId="77777777" w:rsidR="00BF46E1" w:rsidRPr="005307A3" w:rsidRDefault="00BF46E1" w:rsidP="0092045E">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63CE3AA1" w14:textId="77777777" w:rsidR="00BF46E1" w:rsidRPr="005307A3" w:rsidRDefault="00BF46E1" w:rsidP="0092045E">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79AC1BC2" w14:textId="77777777" w:rsidR="00BF46E1" w:rsidRPr="005307A3" w:rsidRDefault="00BF46E1" w:rsidP="0092045E">
            <w:pPr>
              <w:pStyle w:val="TAC"/>
            </w:pPr>
            <w:r w:rsidRPr="005307A3">
              <w:t>02</w:t>
            </w:r>
          </w:p>
        </w:tc>
      </w:tr>
      <w:tr w:rsidR="00BF46E1" w:rsidRPr="005307A3" w14:paraId="5DCC46B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659744D" w14:textId="77777777" w:rsidR="00BF46E1" w:rsidRPr="005307A3" w:rsidRDefault="00BF46E1" w:rsidP="0092045E">
            <w:pPr>
              <w:pStyle w:val="TAL"/>
            </w:pPr>
          </w:p>
        </w:tc>
        <w:tc>
          <w:tcPr>
            <w:tcW w:w="674" w:type="dxa"/>
            <w:tcBorders>
              <w:top w:val="single" w:sz="4" w:space="0" w:color="auto"/>
              <w:left w:val="single" w:sz="4" w:space="0" w:color="auto"/>
              <w:bottom w:val="single" w:sz="4" w:space="0" w:color="auto"/>
              <w:right w:val="single" w:sz="4" w:space="0" w:color="auto"/>
            </w:tcBorders>
          </w:tcPr>
          <w:p w14:paraId="60CFA302" w14:textId="77777777" w:rsidR="00BF46E1" w:rsidRPr="005307A3" w:rsidRDefault="00BF46E1" w:rsidP="0092045E">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18AD79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18A53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7F00D" w14:textId="77777777" w:rsidR="00BF46E1" w:rsidRPr="005307A3" w:rsidRDefault="00BF46E1" w:rsidP="0092045E">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10E2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DBFE58" w14:textId="77777777" w:rsidR="00BF46E1" w:rsidRPr="005307A3" w:rsidRDefault="00BF46E1" w:rsidP="0092045E">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4B94984" w14:textId="77777777" w:rsidR="00BF46E1" w:rsidRPr="005307A3" w:rsidRDefault="00BF46E1" w:rsidP="0092045E">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734614BB" w14:textId="77777777" w:rsidR="00BF46E1" w:rsidRPr="005307A3" w:rsidRDefault="00BF46E1" w:rsidP="0092045E">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2964A95" w14:textId="77777777" w:rsidR="00BF46E1" w:rsidRPr="005307A3" w:rsidRDefault="00BF46E1" w:rsidP="0092045E">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3AB831B0" w14:textId="77777777" w:rsidR="00BF46E1" w:rsidRPr="005307A3" w:rsidRDefault="00BF46E1" w:rsidP="0092045E">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4756F492" w14:textId="77777777" w:rsidR="00BF46E1" w:rsidRPr="005307A3" w:rsidRDefault="00BF46E1" w:rsidP="0092045E">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6DF15163" w14:textId="77777777" w:rsidR="00BF46E1" w:rsidRPr="005307A3" w:rsidRDefault="00BF46E1" w:rsidP="0092045E">
            <w:pPr>
              <w:pStyle w:val="TAC"/>
            </w:pPr>
            <w:r w:rsidRPr="005307A3">
              <w:t>00</w:t>
            </w:r>
          </w:p>
        </w:tc>
      </w:tr>
      <w:tr w:rsidR="00BF46E1" w:rsidRPr="005307A3" w14:paraId="28818ECA"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0C0B45E" w14:textId="77777777" w:rsidR="00BF46E1" w:rsidRPr="005307A3" w:rsidRDefault="00BF46E1" w:rsidP="0092045E">
            <w:pPr>
              <w:pStyle w:val="TAL"/>
            </w:pPr>
          </w:p>
        </w:tc>
        <w:tc>
          <w:tcPr>
            <w:tcW w:w="674" w:type="dxa"/>
            <w:tcBorders>
              <w:top w:val="single" w:sz="4" w:space="0" w:color="auto"/>
              <w:left w:val="single" w:sz="4" w:space="0" w:color="auto"/>
              <w:bottom w:val="single" w:sz="4" w:space="0" w:color="auto"/>
              <w:right w:val="single" w:sz="4" w:space="0" w:color="auto"/>
            </w:tcBorders>
          </w:tcPr>
          <w:p w14:paraId="7BD4393C" w14:textId="77777777" w:rsidR="00BF46E1" w:rsidRPr="005307A3" w:rsidRDefault="00BF46E1" w:rsidP="0092045E">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17A4B0C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DA8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C93B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ED71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2AC40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03B01"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4D4811C" w14:textId="77777777" w:rsidR="00BF46E1" w:rsidRPr="005307A3" w:rsidRDefault="00BF46E1" w:rsidP="0092045E">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5769F0A7" w14:textId="77777777" w:rsidR="00BF46E1" w:rsidRPr="005307A3" w:rsidRDefault="00BF46E1" w:rsidP="0092045E">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16421C93" w14:textId="77777777" w:rsidR="00BF46E1" w:rsidRPr="005307A3" w:rsidRDefault="00BF46E1" w:rsidP="0092045E">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14EE815" w14:textId="77777777" w:rsidR="00BF46E1" w:rsidRPr="005307A3" w:rsidRDefault="00BF46E1" w:rsidP="0092045E">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4B2A1557" w14:textId="77777777" w:rsidR="00BF46E1" w:rsidRPr="005307A3" w:rsidRDefault="00BF46E1" w:rsidP="0092045E">
            <w:pPr>
              <w:pStyle w:val="TAC"/>
            </w:pPr>
          </w:p>
        </w:tc>
      </w:tr>
      <w:tr w:rsidR="00BF46E1" w:rsidRPr="005307A3" w14:paraId="50EB55B6" w14:textId="77777777" w:rsidTr="00195D76">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D4F94B5" w14:textId="77777777" w:rsidR="00BF46E1" w:rsidRPr="005307A3" w:rsidRDefault="00BF46E1" w:rsidP="0092045E">
            <w:pPr>
              <w:pStyle w:val="TAN"/>
            </w:pPr>
            <w:r w:rsidRPr="005307A3">
              <w:t>Note 1: The length of the BER-TLV is present here.</w:t>
            </w:r>
          </w:p>
          <w:p w14:paraId="41089582" w14:textId="77777777" w:rsidR="00BF46E1" w:rsidRPr="005307A3" w:rsidRDefault="00BF46E1" w:rsidP="0092045E">
            <w:pPr>
              <w:pStyle w:val="TAN"/>
            </w:pPr>
            <w:r w:rsidRPr="005307A3">
              <w:t>Note 2: Transaction identifier length and data.</w:t>
            </w:r>
          </w:p>
          <w:p w14:paraId="015C6716" w14:textId="77777777" w:rsidR="00BF46E1" w:rsidRPr="005307A3" w:rsidRDefault="00BF46E1" w:rsidP="0092045E">
            <w:pPr>
              <w:pStyle w:val="TAN"/>
            </w:pPr>
            <w:r w:rsidRPr="005307A3">
              <w:t xml:space="preserve">Note 3: If A.1/185 is supported by the ME, Date-Time and Time zone shall be provided. </w:t>
            </w:r>
          </w:p>
        </w:tc>
      </w:tr>
    </w:tbl>
    <w:p w14:paraId="6F441316" w14:textId="77777777" w:rsidR="00BF46E1" w:rsidRPr="005307A3" w:rsidRDefault="00BF46E1" w:rsidP="00BF46E1">
      <w:pPr>
        <w:keepLines/>
        <w:tabs>
          <w:tab w:val="left" w:pos="851"/>
        </w:tabs>
        <w:spacing w:after="0"/>
        <w:ind w:left="3402" w:hanging="3118"/>
      </w:pPr>
    </w:p>
    <w:p w14:paraId="1D5E2544" w14:textId="7DC8BB08" w:rsidR="00A773C5" w:rsidRPr="005307A3" w:rsidRDefault="00A773C5" w:rsidP="00A773C5">
      <w:pPr>
        <w:pStyle w:val="TH"/>
      </w:pPr>
      <w:r w:rsidRPr="005307A3">
        <w:t>Expected Sequence 1.</w:t>
      </w:r>
      <w:r>
        <w:t>2</w:t>
      </w:r>
      <w:r w:rsidRPr="005307A3">
        <w:t xml:space="preserve"> (EVENT DOWNLOAD – Data Connection Status Change event, </w:t>
      </w:r>
      <w:r>
        <w:t>NG-RAN</w:t>
      </w:r>
      <w:r w:rsidRPr="005307A3">
        <w:t>,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A773C5" w:rsidRPr="005307A3" w14:paraId="632CF708" w14:textId="77777777" w:rsidTr="00A94524">
        <w:trPr>
          <w:cantSplit/>
          <w:jc w:val="center"/>
        </w:trPr>
        <w:tc>
          <w:tcPr>
            <w:tcW w:w="542" w:type="dxa"/>
            <w:tcBorders>
              <w:top w:val="single" w:sz="6" w:space="0" w:color="auto"/>
              <w:left w:val="single" w:sz="6" w:space="0" w:color="auto"/>
              <w:bottom w:val="single" w:sz="4" w:space="0" w:color="auto"/>
              <w:right w:val="single" w:sz="6" w:space="0" w:color="auto"/>
            </w:tcBorders>
          </w:tcPr>
          <w:p w14:paraId="3FC86F54" w14:textId="77777777" w:rsidR="00A773C5" w:rsidRPr="005307A3" w:rsidRDefault="00A773C5" w:rsidP="00A94524">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0763CA40" w14:textId="77777777" w:rsidR="00A773C5" w:rsidRPr="005307A3" w:rsidRDefault="00A773C5" w:rsidP="00A94524">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A52BFD6" w14:textId="77777777" w:rsidR="00A773C5" w:rsidRPr="005307A3" w:rsidRDefault="00A773C5" w:rsidP="00A94524">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73962C43" w14:textId="77777777" w:rsidR="00A773C5" w:rsidRPr="005307A3" w:rsidRDefault="00A773C5" w:rsidP="00A94524">
            <w:pPr>
              <w:pStyle w:val="TAH"/>
            </w:pPr>
            <w:r w:rsidRPr="005307A3">
              <w:t>Comments</w:t>
            </w:r>
          </w:p>
        </w:tc>
      </w:tr>
      <w:tr w:rsidR="00A773C5" w:rsidRPr="005307A3" w14:paraId="71A2FE0D"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4F0DCEF0" w14:textId="77777777" w:rsidR="00A773C5" w:rsidRPr="005307A3" w:rsidRDefault="00A773C5" w:rsidP="00A94524">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5FC8AFA4" w14:textId="77777777" w:rsidR="00A773C5" w:rsidRPr="005307A3" w:rsidRDefault="00A773C5" w:rsidP="00A94524">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31071A58" w14:textId="77777777" w:rsidR="00A773C5" w:rsidRPr="005307A3" w:rsidRDefault="00A773C5" w:rsidP="00A94524">
            <w:pPr>
              <w:pStyle w:val="TAL"/>
            </w:pPr>
            <w:r w:rsidRPr="005307A3">
              <w:t>PROACTIVE COMMAND PENDING: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788A6DCB" w14:textId="77777777" w:rsidR="00A773C5" w:rsidRPr="005307A3" w:rsidRDefault="00A773C5" w:rsidP="00A94524">
            <w:pPr>
              <w:pStyle w:val="TAL"/>
            </w:pPr>
          </w:p>
        </w:tc>
      </w:tr>
      <w:tr w:rsidR="00A773C5" w:rsidRPr="005307A3" w14:paraId="5E411A26"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14F93BED" w14:textId="77777777" w:rsidR="00A773C5" w:rsidRPr="005307A3" w:rsidRDefault="00A773C5" w:rsidP="00A94524">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87CA8AC" w14:textId="77777777" w:rsidR="00A773C5" w:rsidRPr="005307A3" w:rsidRDefault="00A773C5" w:rsidP="00A94524">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215FA375" w14:textId="77777777" w:rsidR="00A773C5" w:rsidRPr="005307A3" w:rsidRDefault="00A773C5" w:rsidP="00A94524">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6D0E723A" w14:textId="77777777" w:rsidR="00A773C5" w:rsidRPr="005307A3" w:rsidRDefault="00A773C5" w:rsidP="00A94524">
            <w:pPr>
              <w:pStyle w:val="TAL"/>
            </w:pPr>
          </w:p>
        </w:tc>
      </w:tr>
      <w:tr w:rsidR="00A773C5" w:rsidRPr="005307A3" w14:paraId="04B22983"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0295000C" w14:textId="77777777" w:rsidR="00A773C5" w:rsidRPr="005307A3" w:rsidRDefault="00A773C5" w:rsidP="00A94524">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292F707A" w14:textId="77777777" w:rsidR="00A773C5" w:rsidRPr="005307A3" w:rsidRDefault="00A773C5" w:rsidP="00A94524">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1BFAC0EE" w14:textId="77777777" w:rsidR="00A773C5" w:rsidRPr="005307A3" w:rsidRDefault="00A773C5" w:rsidP="00A94524">
            <w:pPr>
              <w:pStyle w:val="TAL"/>
            </w:pPr>
            <w:r w:rsidRPr="005307A3">
              <w:t>PROACTIVE COMMAND: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7DC83550" w14:textId="77777777" w:rsidR="00A773C5" w:rsidRPr="005307A3" w:rsidRDefault="00A773C5" w:rsidP="00A94524">
            <w:pPr>
              <w:pStyle w:val="TAL"/>
            </w:pPr>
          </w:p>
        </w:tc>
      </w:tr>
      <w:tr w:rsidR="00A773C5" w:rsidRPr="005307A3" w14:paraId="68ECD39C"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41EF4C59" w14:textId="77777777" w:rsidR="00A773C5" w:rsidRPr="005307A3" w:rsidRDefault="00A773C5" w:rsidP="00A94524">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1450D04C" w14:textId="77777777" w:rsidR="00A773C5" w:rsidRPr="005307A3" w:rsidRDefault="00A773C5" w:rsidP="00A94524">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539E8A" w14:textId="77777777" w:rsidR="00A773C5" w:rsidRPr="005307A3" w:rsidRDefault="00A773C5" w:rsidP="00A94524">
            <w:pPr>
              <w:pStyle w:val="TAL"/>
            </w:pPr>
            <w:r w:rsidRPr="005307A3">
              <w:t>TERMINAL RESPONSE: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51F61768" w14:textId="77777777" w:rsidR="00A773C5" w:rsidRPr="005307A3" w:rsidRDefault="00A773C5" w:rsidP="00A94524">
            <w:pPr>
              <w:pStyle w:val="TAL"/>
            </w:pPr>
          </w:p>
        </w:tc>
      </w:tr>
      <w:tr w:rsidR="00A773C5" w:rsidRPr="005307A3" w14:paraId="6C61C1FA"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607EF7EA" w14:textId="77777777" w:rsidR="00A773C5" w:rsidRPr="005307A3" w:rsidRDefault="00A773C5" w:rsidP="00A94524">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01F9A999" w14:textId="77777777" w:rsidR="00A773C5" w:rsidRPr="005307A3" w:rsidRDefault="00A773C5" w:rsidP="00A94524">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1EC0109" w14:textId="0139832B" w:rsidR="00A773C5" w:rsidRPr="005307A3" w:rsidRDefault="00A773C5" w:rsidP="00A94524">
            <w:pPr>
              <w:pStyle w:val="TAL"/>
            </w:pPr>
            <w:r w:rsidRPr="005307A3">
              <w:t>ENVELOPE: EVENT DOWNLOAD - Data Connection Status Change event 1.</w:t>
            </w:r>
            <w:r>
              <w:t>2</w:t>
            </w:r>
            <w:r w:rsidRPr="005307A3">
              <w:t>.1</w:t>
            </w:r>
          </w:p>
        </w:tc>
        <w:tc>
          <w:tcPr>
            <w:tcW w:w="3549" w:type="dxa"/>
            <w:tcBorders>
              <w:top w:val="single" w:sz="4" w:space="0" w:color="auto"/>
              <w:left w:val="single" w:sz="4" w:space="0" w:color="auto"/>
              <w:bottom w:val="single" w:sz="4" w:space="0" w:color="auto"/>
              <w:right w:val="single" w:sz="4" w:space="0" w:color="auto"/>
            </w:tcBorders>
          </w:tcPr>
          <w:p w14:paraId="35F0A7CA" w14:textId="77777777" w:rsidR="00A773C5" w:rsidRPr="005307A3" w:rsidRDefault="00A773C5" w:rsidP="00A94524">
            <w:pPr>
              <w:pStyle w:val="TAL"/>
            </w:pPr>
            <w:r w:rsidRPr="005307A3">
              <w:t>[Data connection successful; i.e. accepted by the network and completed by the device]</w:t>
            </w:r>
          </w:p>
        </w:tc>
      </w:tr>
      <w:tr w:rsidR="00A773C5" w:rsidRPr="00CB15FA" w14:paraId="51ACD706"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7D5B8C9A" w14:textId="77777777" w:rsidR="00A773C5" w:rsidRPr="005307A3" w:rsidRDefault="00A773C5" w:rsidP="00A94524">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3C2DE8A8" w14:textId="77777777" w:rsidR="00A773C5" w:rsidRPr="008369CD" w:rsidRDefault="00A773C5" w:rsidP="00A94524">
            <w:pPr>
              <w:pStyle w:val="TAC"/>
              <w:rPr>
                <w:lang w:val="es-ES"/>
              </w:rPr>
            </w:pPr>
            <w:r>
              <w:rPr>
                <w:lang w:val="es-ES"/>
              </w:rPr>
              <w:t>NG</w:t>
            </w:r>
            <w:r w:rsidRPr="008369CD">
              <w:rPr>
                <w:lang w:val="es-ES"/>
              </w:rPr>
              <w:t xml:space="preserve">-SS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570DAB83" w14:textId="5EC62CAF" w:rsidR="00A773C5" w:rsidRPr="00FD259A" w:rsidRDefault="00A773C5" w:rsidP="00A94524">
            <w:pPr>
              <w:pStyle w:val="TAL"/>
              <w:rPr>
                <w:highlight w:val="cyan"/>
              </w:rPr>
            </w:pPr>
            <w:r w:rsidRPr="00E1433D">
              <w:t>PDU SESSION ESTABLISHMENT REJECT</w:t>
            </w:r>
          </w:p>
        </w:tc>
        <w:tc>
          <w:tcPr>
            <w:tcW w:w="3549" w:type="dxa"/>
            <w:tcBorders>
              <w:top w:val="single" w:sz="4" w:space="0" w:color="auto"/>
              <w:left w:val="single" w:sz="4" w:space="0" w:color="auto"/>
              <w:bottom w:val="single" w:sz="4" w:space="0" w:color="auto"/>
              <w:right w:val="single" w:sz="4" w:space="0" w:color="auto"/>
            </w:tcBorders>
          </w:tcPr>
          <w:p w14:paraId="4279B1F5" w14:textId="77777777" w:rsidR="00A773C5" w:rsidRPr="007C251E" w:rsidRDefault="00A773C5" w:rsidP="00A94524">
            <w:pPr>
              <w:pStyle w:val="TAL"/>
              <w:rPr>
                <w:lang w:val="fr-FR"/>
              </w:rPr>
            </w:pPr>
            <w:r w:rsidRPr="007C251E">
              <w:rPr>
                <w:lang w:val="fr-FR"/>
              </w:rPr>
              <w:t xml:space="preserve">PDU SESSION ESTABLISHMENT REJECT message contains an </w:t>
            </w:r>
            <w:r>
              <w:rPr>
                <w:lang w:val="fr-FR"/>
              </w:rPr>
              <w:t>(E/</w:t>
            </w:r>
            <w:r w:rsidRPr="007C251E">
              <w:rPr>
                <w:lang w:val="fr-FR"/>
              </w:rPr>
              <w:t>5G</w:t>
            </w:r>
            <w:r>
              <w:rPr>
                <w:lang w:val="fr-FR"/>
              </w:rPr>
              <w:t>)</w:t>
            </w:r>
            <w:r w:rsidRPr="007C251E">
              <w:rPr>
                <w:lang w:val="fr-FR"/>
              </w:rPr>
              <w:t>SM cause #26: insufficient resources</w:t>
            </w:r>
          </w:p>
        </w:tc>
      </w:tr>
      <w:tr w:rsidR="00A773C5" w:rsidRPr="005307A3" w14:paraId="2E530145"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6EC1E4E8" w14:textId="77777777" w:rsidR="00A773C5" w:rsidRPr="005307A3" w:rsidRDefault="00A773C5" w:rsidP="00A94524">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F778F6B" w14:textId="77777777" w:rsidR="00A773C5" w:rsidRPr="008369CD" w:rsidRDefault="00A773C5" w:rsidP="00A94524">
            <w:pPr>
              <w:pStyle w:val="TAC"/>
              <w:rPr>
                <w:lang w:val="es-ES"/>
              </w:rPr>
            </w:pPr>
            <w:r w:rsidRPr="008369CD">
              <w:rPr>
                <w:lang w:val="es-ES"/>
              </w:rPr>
              <w:t xml:space="preserve">ME </w:t>
            </w:r>
            <w:r w:rsidRPr="005307A3">
              <w:sym w:font="Wingdings" w:char="F0E0"/>
            </w:r>
            <w:r w:rsidRPr="008369CD">
              <w:rPr>
                <w:lang w:val="es-ES"/>
              </w:rPr>
              <w:t xml:space="preserve"> N</w:t>
            </w:r>
            <w:r>
              <w:rPr>
                <w:lang w:val="es-ES"/>
              </w:rPr>
              <w:t>G</w:t>
            </w:r>
            <w:r w:rsidRPr="008369CD">
              <w:rPr>
                <w:lang w:val="es-ES"/>
              </w:rPr>
              <w:t>-SS</w:t>
            </w:r>
          </w:p>
        </w:tc>
        <w:tc>
          <w:tcPr>
            <w:tcW w:w="3462" w:type="dxa"/>
            <w:tcBorders>
              <w:top w:val="single" w:sz="4" w:space="0" w:color="auto"/>
              <w:left w:val="single" w:sz="4" w:space="0" w:color="auto"/>
              <w:bottom w:val="single" w:sz="4" w:space="0" w:color="auto"/>
              <w:right w:val="single" w:sz="4" w:space="0" w:color="auto"/>
            </w:tcBorders>
          </w:tcPr>
          <w:p w14:paraId="48C5CE84" w14:textId="77777777" w:rsidR="00A773C5" w:rsidRPr="00FD259A" w:rsidRDefault="00A773C5" w:rsidP="00A94524">
            <w:pPr>
              <w:pStyle w:val="TAL"/>
              <w:rPr>
                <w:highlight w:val="cyan"/>
              </w:rPr>
            </w:pPr>
            <w:r w:rsidRPr="00E1433D">
              <w:t xml:space="preserve">PDU SESSION </w:t>
            </w:r>
            <w:r>
              <w:t>RELEASE COMMAND</w:t>
            </w:r>
          </w:p>
        </w:tc>
        <w:tc>
          <w:tcPr>
            <w:tcW w:w="3549" w:type="dxa"/>
            <w:tcBorders>
              <w:top w:val="single" w:sz="4" w:space="0" w:color="auto"/>
              <w:left w:val="single" w:sz="4" w:space="0" w:color="auto"/>
              <w:bottom w:val="single" w:sz="4" w:space="0" w:color="auto"/>
              <w:right w:val="single" w:sz="4" w:space="0" w:color="auto"/>
            </w:tcBorders>
          </w:tcPr>
          <w:p w14:paraId="67908534" w14:textId="77777777" w:rsidR="00A773C5" w:rsidRPr="005307A3" w:rsidRDefault="00A773C5" w:rsidP="00A94524">
            <w:pPr>
              <w:pStyle w:val="TAL"/>
            </w:pPr>
          </w:p>
        </w:tc>
      </w:tr>
      <w:tr w:rsidR="00A773C5" w:rsidRPr="005307A3" w14:paraId="3A3D06B8" w14:textId="77777777" w:rsidTr="00A94524">
        <w:trPr>
          <w:cantSplit/>
          <w:jc w:val="center"/>
        </w:trPr>
        <w:tc>
          <w:tcPr>
            <w:tcW w:w="542" w:type="dxa"/>
            <w:tcBorders>
              <w:top w:val="single" w:sz="4" w:space="0" w:color="auto"/>
              <w:left w:val="single" w:sz="4" w:space="0" w:color="auto"/>
              <w:bottom w:val="single" w:sz="4" w:space="0" w:color="auto"/>
              <w:right w:val="single" w:sz="4" w:space="0" w:color="auto"/>
            </w:tcBorders>
          </w:tcPr>
          <w:p w14:paraId="416484B1" w14:textId="77777777" w:rsidR="00A773C5" w:rsidRPr="005307A3" w:rsidRDefault="00A773C5" w:rsidP="00A94524">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8433EDC" w14:textId="77777777" w:rsidR="00A773C5" w:rsidRPr="005307A3" w:rsidRDefault="00A773C5" w:rsidP="00A94524">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6CF5F7A" w14:textId="71FFF5A4" w:rsidR="00A773C5" w:rsidRPr="005307A3" w:rsidRDefault="00A773C5" w:rsidP="00A94524">
            <w:pPr>
              <w:pStyle w:val="TAL"/>
            </w:pPr>
            <w:r w:rsidRPr="005307A3">
              <w:t>ENVELOPE: EVENT DOWNLOAD – Data Connection Status Change event 1.</w:t>
            </w:r>
            <w:r>
              <w:t>2</w:t>
            </w:r>
            <w:r w:rsidRPr="005307A3">
              <w:t>.2</w:t>
            </w:r>
          </w:p>
        </w:tc>
        <w:tc>
          <w:tcPr>
            <w:tcW w:w="3549" w:type="dxa"/>
            <w:tcBorders>
              <w:top w:val="single" w:sz="4" w:space="0" w:color="auto"/>
              <w:left w:val="single" w:sz="4" w:space="0" w:color="auto"/>
              <w:bottom w:val="single" w:sz="4" w:space="0" w:color="auto"/>
              <w:right w:val="single" w:sz="4" w:space="0" w:color="auto"/>
            </w:tcBorders>
          </w:tcPr>
          <w:p w14:paraId="6C8EB830" w14:textId="77777777" w:rsidR="00A773C5" w:rsidRPr="005307A3" w:rsidRDefault="00A773C5" w:rsidP="00A94524">
            <w:pPr>
              <w:pStyle w:val="TAL"/>
            </w:pPr>
            <w:r w:rsidRPr="005307A3">
              <w:t>[Data connection dropped or deactivated]</w:t>
            </w:r>
          </w:p>
        </w:tc>
      </w:tr>
    </w:tbl>
    <w:p w14:paraId="52378F4B" w14:textId="77777777" w:rsidR="00A773C5" w:rsidRPr="005307A3" w:rsidRDefault="00A773C5" w:rsidP="00A773C5"/>
    <w:p w14:paraId="388110E8" w14:textId="4CEAE76D" w:rsidR="00A773C5" w:rsidRPr="005307A3" w:rsidRDefault="00A773C5" w:rsidP="00A773C5">
      <w:r w:rsidRPr="005307A3">
        <w:lastRenderedPageBreak/>
        <w:t>EVENT DOWNLOAD - Data Connection Status Change 1.</w:t>
      </w:r>
      <w:r>
        <w:t>2</w:t>
      </w:r>
      <w:r w:rsidRPr="005307A3">
        <w:t>.1</w:t>
      </w:r>
    </w:p>
    <w:p w14:paraId="4A7253E5" w14:textId="77777777" w:rsidR="00A773C5" w:rsidRPr="005307A3" w:rsidRDefault="00A773C5" w:rsidP="00A773C5">
      <w:r w:rsidRPr="005307A3">
        <w:t>Logically:</w:t>
      </w:r>
    </w:p>
    <w:p w14:paraId="1F095A33" w14:textId="77777777" w:rsidR="00A773C5" w:rsidRPr="005307A3" w:rsidRDefault="00A773C5" w:rsidP="00A773C5">
      <w:pPr>
        <w:keepLines/>
        <w:tabs>
          <w:tab w:val="left" w:pos="851"/>
        </w:tabs>
        <w:spacing w:after="0"/>
        <w:ind w:left="3402" w:hanging="3118"/>
      </w:pPr>
      <w:r w:rsidRPr="005307A3">
        <w:t>Event list</w:t>
      </w:r>
    </w:p>
    <w:p w14:paraId="44D6207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65A8F33C"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1D883BDC"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0E6D3274"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0E354337"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2C605BDD"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07B100AF"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2C73F36C"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23" w:name="MCCQCTEMPBM_00000093"/>
      <w:r w:rsidRPr="005307A3">
        <w:t>TI value generated by the terminal to uniquely identify the PDP or PDN  data connection</w:t>
      </w:r>
    </w:p>
    <w:p w14:paraId="774E3266"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24" w:name="MCCQCTEMPBM_00000094"/>
      <w:bookmarkEnd w:id="123"/>
      <w:r w:rsidRPr="005307A3">
        <w:t>TI flag is 0.</w:t>
      </w:r>
    </w:p>
    <w:bookmarkEnd w:id="124"/>
    <w:p w14:paraId="0DF06DCA" w14:textId="77777777" w:rsidR="00A773C5" w:rsidRPr="005307A3" w:rsidRDefault="00A773C5" w:rsidP="00A773C5">
      <w:pPr>
        <w:keepLines/>
        <w:tabs>
          <w:tab w:val="left" w:pos="851"/>
        </w:tabs>
        <w:spacing w:after="0"/>
        <w:ind w:left="3402" w:hanging="3118"/>
      </w:pPr>
      <w:r w:rsidRPr="005307A3">
        <w:t>Date-Time and Time zone:</w:t>
      </w:r>
      <w:r w:rsidRPr="005307A3">
        <w:tab/>
        <w:t>Date and time set by the user if A.1/</w:t>
      </w:r>
      <w:r>
        <w:t>185</w:t>
      </w:r>
      <w:r w:rsidRPr="005307A3">
        <w:t xml:space="preserve"> is supported by the ME</w:t>
      </w:r>
    </w:p>
    <w:p w14:paraId="5BB0A63D" w14:textId="77777777" w:rsidR="00A773C5" w:rsidRPr="005307A3" w:rsidRDefault="00A773C5" w:rsidP="00A773C5">
      <w:pPr>
        <w:keepLines/>
        <w:tabs>
          <w:tab w:val="left" w:pos="851"/>
        </w:tabs>
        <w:spacing w:after="0"/>
        <w:ind w:left="3402" w:hanging="3118"/>
      </w:pPr>
      <w:r w:rsidRPr="005307A3">
        <w:t>Location Information:</w:t>
      </w:r>
      <w:r w:rsidRPr="005307A3">
        <w:tab/>
        <w:t>Mobile Country Codes (MCC) 001</w:t>
      </w:r>
    </w:p>
    <w:p w14:paraId="22E6536B" w14:textId="77777777" w:rsidR="00A773C5" w:rsidRPr="005307A3" w:rsidRDefault="00A773C5" w:rsidP="00A773C5">
      <w:pPr>
        <w:keepLines/>
        <w:tabs>
          <w:tab w:val="left" w:pos="851"/>
        </w:tabs>
        <w:spacing w:after="0"/>
        <w:ind w:left="6520" w:hanging="3118"/>
      </w:pPr>
      <w:r w:rsidRPr="005307A3">
        <w:t>MNC: 01</w:t>
      </w:r>
    </w:p>
    <w:p w14:paraId="791B00DE" w14:textId="77777777" w:rsidR="00A773C5" w:rsidRPr="005307A3" w:rsidRDefault="00A773C5" w:rsidP="00A773C5">
      <w:pPr>
        <w:keepLines/>
        <w:tabs>
          <w:tab w:val="left" w:pos="851"/>
        </w:tabs>
        <w:spacing w:after="0"/>
        <w:ind w:left="6520" w:hanging="3118"/>
      </w:pPr>
      <w:r w:rsidRPr="005307A3">
        <w:t xml:space="preserve">TAC: </w:t>
      </w:r>
      <w:r w:rsidRPr="00F72486">
        <w:t>000001</w:t>
      </w:r>
    </w:p>
    <w:p w14:paraId="1BFD2C0D" w14:textId="77777777" w:rsidR="00A773C5" w:rsidRPr="005307A3" w:rsidRDefault="00A773C5" w:rsidP="00A773C5">
      <w:pPr>
        <w:keepLines/>
        <w:tabs>
          <w:tab w:val="left" w:pos="851"/>
        </w:tabs>
        <w:spacing w:after="0"/>
        <w:ind w:left="6520" w:hanging="3118"/>
        <w:rPr>
          <w:color w:val="2E74B5"/>
        </w:rPr>
      </w:pPr>
      <w:r>
        <w:t>N</w:t>
      </w:r>
      <w:r w:rsidRPr="005307A3">
        <w:t>CI: 0000000</w:t>
      </w:r>
      <w:r>
        <w:t>00</w:t>
      </w:r>
      <w:r w:rsidRPr="005307A3">
        <w:t>1</w:t>
      </w:r>
    </w:p>
    <w:p w14:paraId="5A8FBBAC" w14:textId="77777777" w:rsidR="00A773C5" w:rsidRPr="005307A3" w:rsidRDefault="00A773C5" w:rsidP="00A773C5">
      <w:pPr>
        <w:keepLines/>
        <w:tabs>
          <w:tab w:val="left" w:pos="851"/>
        </w:tabs>
        <w:spacing w:after="0"/>
        <w:ind w:left="3402" w:hanging="3118"/>
      </w:pPr>
      <w:r w:rsidRPr="005307A3">
        <w:t>Access Technology:</w:t>
      </w:r>
      <w:r w:rsidRPr="005307A3">
        <w:tab/>
      </w:r>
      <w:r w:rsidRPr="0079741A">
        <w:t>3GPP NR</w:t>
      </w:r>
    </w:p>
    <w:p w14:paraId="571FA43A"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73EC30BD"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4716C389"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4F5848CB" w14:textId="77777777" w:rsidR="00A773C5" w:rsidRPr="005307A3" w:rsidRDefault="00A773C5" w:rsidP="00A773C5">
      <w:pPr>
        <w:keepLines/>
        <w:tabs>
          <w:tab w:val="left" w:pos="851"/>
        </w:tabs>
        <w:spacing w:after="0"/>
        <w:ind w:left="3402" w:hanging="3118"/>
      </w:pPr>
    </w:p>
    <w:p w14:paraId="08ED6E6A" w14:textId="77777777" w:rsidR="00A773C5" w:rsidRPr="005307A3" w:rsidRDefault="00A773C5" w:rsidP="00A773C5">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A773C5" w:rsidRPr="005307A3" w14:paraId="30D10BCF"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hideMark/>
          </w:tcPr>
          <w:p w14:paraId="17B183BF" w14:textId="77777777" w:rsidR="00A773C5" w:rsidRPr="005307A3" w:rsidRDefault="00A773C5" w:rsidP="00A94524">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1017E273" w14:textId="77777777" w:rsidR="00A773C5" w:rsidRPr="005307A3" w:rsidRDefault="00A773C5" w:rsidP="00A94524">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F5701C2" w14:textId="77777777" w:rsidR="00A773C5" w:rsidRPr="005307A3" w:rsidRDefault="00A773C5" w:rsidP="00A9452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7EB6138" w14:textId="77777777" w:rsidR="00A773C5" w:rsidRPr="005307A3" w:rsidRDefault="00A773C5" w:rsidP="00A94524">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2BFD70FE" w14:textId="77777777" w:rsidR="00A773C5" w:rsidRPr="005307A3" w:rsidRDefault="00A773C5" w:rsidP="00A94524">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4E49D56" w14:textId="77777777" w:rsidR="00A773C5" w:rsidRPr="005307A3" w:rsidRDefault="00A773C5" w:rsidP="00A94524">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4174B6A5" w14:textId="77777777" w:rsidR="00A773C5" w:rsidRPr="005307A3" w:rsidRDefault="00A773C5" w:rsidP="00A94524">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358FBFF1" w14:textId="77777777" w:rsidR="00A773C5" w:rsidRPr="005307A3" w:rsidRDefault="00A773C5" w:rsidP="00A9452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C35EE2" w14:textId="77777777" w:rsidR="00A773C5" w:rsidRPr="005307A3" w:rsidRDefault="00A773C5" w:rsidP="00A9452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BF83D" w14:textId="77777777" w:rsidR="00A773C5" w:rsidRPr="005307A3" w:rsidRDefault="00A773C5" w:rsidP="00A9452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0F2AD3" w14:textId="77777777" w:rsidR="00A773C5" w:rsidRPr="005307A3" w:rsidRDefault="00A773C5" w:rsidP="00A94524">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6CEAEBCB" w14:textId="77777777" w:rsidR="00A773C5" w:rsidRPr="005307A3" w:rsidRDefault="00A773C5" w:rsidP="00A94524">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B64B06D" w14:textId="77777777" w:rsidR="00A773C5" w:rsidRPr="005307A3" w:rsidRDefault="00A773C5" w:rsidP="00A94524">
            <w:pPr>
              <w:pStyle w:val="TAC"/>
            </w:pPr>
            <w:r w:rsidRPr="005307A3">
              <w:t>00</w:t>
            </w:r>
          </w:p>
        </w:tc>
      </w:tr>
      <w:tr w:rsidR="00A773C5" w:rsidRPr="005307A3" w14:paraId="4442DE05"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5EBEBF3E"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56BB8C75" w14:textId="77777777" w:rsidR="00A773C5" w:rsidRPr="005307A3" w:rsidRDefault="00A773C5" w:rsidP="00A94524">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40843A9"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89E75" w14:textId="77777777" w:rsidR="00A773C5" w:rsidRPr="005307A3" w:rsidRDefault="00A773C5" w:rsidP="00A94524">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783D647" w14:textId="77777777" w:rsidR="00A773C5" w:rsidRPr="005307A3" w:rsidRDefault="00A773C5" w:rsidP="00A94524">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77C051A8" w14:textId="77777777" w:rsidR="00A773C5" w:rsidRPr="005307A3" w:rsidRDefault="00A773C5" w:rsidP="00A94524">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2809A181" w14:textId="77777777" w:rsidR="00A773C5" w:rsidRPr="005307A3" w:rsidRDefault="00A773C5" w:rsidP="00A94524">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148594ED" w14:textId="77777777" w:rsidR="00A773C5" w:rsidRPr="005307A3" w:rsidRDefault="00A773C5" w:rsidP="00A94524">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63AF1160" w14:textId="77777777" w:rsidR="00A773C5" w:rsidRPr="005307A3" w:rsidRDefault="00A773C5" w:rsidP="00A94524">
            <w:pPr>
              <w:pStyle w:val="TAC"/>
            </w:pPr>
            <w:r w:rsidRPr="005307A3">
              <w:t>0</w:t>
            </w:r>
            <w:r>
              <w:t>B</w:t>
            </w:r>
            <w:r w:rsidRPr="005307A3">
              <w:t xml:space="preserve"> </w:t>
            </w:r>
          </w:p>
        </w:tc>
        <w:tc>
          <w:tcPr>
            <w:tcW w:w="567" w:type="dxa"/>
            <w:tcBorders>
              <w:top w:val="single" w:sz="4" w:space="0" w:color="auto"/>
              <w:left w:val="single" w:sz="4" w:space="0" w:color="auto"/>
              <w:bottom w:val="single" w:sz="4" w:space="0" w:color="auto"/>
              <w:right w:val="single" w:sz="4" w:space="0" w:color="auto"/>
            </w:tcBorders>
          </w:tcPr>
          <w:p w14:paraId="4E3A8271" w14:textId="77777777" w:rsidR="00A773C5" w:rsidRPr="005307A3" w:rsidRDefault="00A773C5" w:rsidP="00A9452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AAF87A" w14:textId="77777777" w:rsidR="00A773C5" w:rsidRPr="005307A3" w:rsidRDefault="00A773C5" w:rsidP="00A94524">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7B0B2879" w14:textId="77777777" w:rsidR="00A773C5" w:rsidRPr="005307A3" w:rsidRDefault="00A773C5" w:rsidP="00A94524">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761CA716" w14:textId="77777777" w:rsidR="00A773C5" w:rsidRPr="005307A3" w:rsidRDefault="00A773C5" w:rsidP="00A94524">
            <w:pPr>
              <w:pStyle w:val="TAC"/>
            </w:pPr>
            <w:r w:rsidRPr="005307A3">
              <w:t>00</w:t>
            </w:r>
          </w:p>
        </w:tc>
      </w:tr>
      <w:tr w:rsidR="00A773C5" w:rsidRPr="005307A3" w14:paraId="2A74ACD4"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544C365D"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0ACE71BE" w14:textId="77777777" w:rsidR="00A773C5" w:rsidRPr="005307A3" w:rsidRDefault="00A773C5" w:rsidP="00A94524">
            <w:pPr>
              <w:pStyle w:val="TAC"/>
            </w:pPr>
            <w:r w:rsidRPr="005307A3">
              <w:t>0</w:t>
            </w:r>
            <w:r>
              <w:t>0</w:t>
            </w:r>
          </w:p>
        </w:tc>
        <w:tc>
          <w:tcPr>
            <w:tcW w:w="780" w:type="dxa"/>
            <w:tcBorders>
              <w:top w:val="single" w:sz="4" w:space="0" w:color="auto"/>
              <w:left w:val="single" w:sz="4" w:space="0" w:color="auto"/>
              <w:bottom w:val="single" w:sz="4" w:space="0" w:color="auto"/>
              <w:right w:val="single" w:sz="4" w:space="0" w:color="auto"/>
            </w:tcBorders>
          </w:tcPr>
          <w:p w14:paraId="2CEE4557" w14:textId="77777777" w:rsidR="00A773C5" w:rsidRPr="005307A3" w:rsidRDefault="00A773C5" w:rsidP="00A94524">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4BE6E0BD" w14:textId="77777777" w:rsidR="00A773C5" w:rsidRPr="005307A3" w:rsidRDefault="00A773C5" w:rsidP="00A94524">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73488D19" w14:textId="77777777" w:rsidR="00A773C5" w:rsidRPr="005307A3" w:rsidRDefault="00A773C5" w:rsidP="00A94524">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4159DB23" w14:textId="77777777" w:rsidR="00A773C5" w:rsidRPr="005307A3" w:rsidRDefault="00A773C5" w:rsidP="00A94524">
            <w:pPr>
              <w:pStyle w:val="TAC"/>
            </w:pPr>
            <w:r>
              <w:t>00</w:t>
            </w:r>
          </w:p>
        </w:tc>
        <w:tc>
          <w:tcPr>
            <w:tcW w:w="781" w:type="dxa"/>
            <w:tcBorders>
              <w:top w:val="single" w:sz="4" w:space="0" w:color="auto"/>
              <w:left w:val="single" w:sz="4" w:space="0" w:color="auto"/>
              <w:bottom w:val="single" w:sz="4" w:space="0" w:color="auto"/>
              <w:right w:val="single" w:sz="4" w:space="0" w:color="auto"/>
            </w:tcBorders>
          </w:tcPr>
          <w:p w14:paraId="2F38ACA6" w14:textId="77777777" w:rsidR="00A773C5" w:rsidRPr="005307A3" w:rsidRDefault="00A773C5" w:rsidP="00A94524">
            <w:pPr>
              <w:pStyle w:val="TAC"/>
            </w:pPr>
            <w:r>
              <w:t>00</w:t>
            </w:r>
          </w:p>
        </w:tc>
        <w:tc>
          <w:tcPr>
            <w:tcW w:w="353" w:type="dxa"/>
            <w:tcBorders>
              <w:top w:val="single" w:sz="4" w:space="0" w:color="auto"/>
              <w:left w:val="single" w:sz="4" w:space="0" w:color="auto"/>
              <w:bottom w:val="single" w:sz="4" w:space="0" w:color="auto"/>
              <w:right w:val="single" w:sz="4" w:space="0" w:color="auto"/>
            </w:tcBorders>
          </w:tcPr>
          <w:p w14:paraId="2C443B77" w14:textId="77777777" w:rsidR="00A773C5" w:rsidRPr="005307A3" w:rsidRDefault="00A773C5" w:rsidP="00A9452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50AA11EE" w14:textId="77777777" w:rsidR="00A773C5" w:rsidRPr="005307A3" w:rsidRDefault="00A773C5" w:rsidP="00A9452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77EBF2A"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7870B8" w14:textId="77777777" w:rsidR="00A773C5" w:rsidRPr="005307A3" w:rsidRDefault="00A773C5" w:rsidP="00A94524">
            <w:pPr>
              <w:pStyle w:val="TAC"/>
            </w:pPr>
            <w:r w:rsidRPr="005307A3">
              <w:t>0</w:t>
            </w:r>
            <w:r>
              <w:t>A</w:t>
            </w:r>
          </w:p>
        </w:tc>
        <w:tc>
          <w:tcPr>
            <w:tcW w:w="710" w:type="dxa"/>
            <w:tcBorders>
              <w:top w:val="single" w:sz="4" w:space="0" w:color="auto"/>
              <w:left w:val="single" w:sz="4" w:space="0" w:color="auto"/>
              <w:bottom w:val="single" w:sz="4" w:space="0" w:color="auto"/>
              <w:right w:val="single" w:sz="4" w:space="0" w:color="auto"/>
            </w:tcBorders>
          </w:tcPr>
          <w:p w14:paraId="5B89211A" w14:textId="77777777" w:rsidR="00A773C5" w:rsidRPr="005307A3" w:rsidRDefault="00A773C5" w:rsidP="00A94524">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36C7CF9E" w14:textId="77777777" w:rsidR="00A773C5" w:rsidRPr="005307A3" w:rsidRDefault="00A773C5" w:rsidP="00A94524">
            <w:pPr>
              <w:pStyle w:val="TAC"/>
            </w:pPr>
            <w:r w:rsidRPr="005307A3">
              <w:t>01</w:t>
            </w:r>
          </w:p>
        </w:tc>
      </w:tr>
      <w:tr w:rsidR="00A773C5" w:rsidRPr="005307A3" w14:paraId="5AFBFBBB"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5916FEFB"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6240C556" w14:textId="77777777" w:rsidR="00A773C5" w:rsidRPr="005307A3" w:rsidRDefault="00A773C5" w:rsidP="00A94524">
            <w:pPr>
              <w:pStyle w:val="TAC"/>
            </w:pPr>
            <w:r w:rsidRPr="005307A3">
              <w:t>00</w:t>
            </w:r>
          </w:p>
        </w:tc>
        <w:tc>
          <w:tcPr>
            <w:tcW w:w="780" w:type="dxa"/>
            <w:tcBorders>
              <w:top w:val="single" w:sz="4" w:space="0" w:color="auto"/>
              <w:left w:val="single" w:sz="4" w:space="0" w:color="auto"/>
              <w:bottom w:val="single" w:sz="4" w:space="0" w:color="auto"/>
              <w:right w:val="single" w:sz="4" w:space="0" w:color="auto"/>
            </w:tcBorders>
          </w:tcPr>
          <w:p w14:paraId="69DF727E" w14:textId="77777777" w:rsidR="00A773C5" w:rsidRPr="005307A3" w:rsidRDefault="00A773C5" w:rsidP="00A94524">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3C384E73" w14:textId="77777777" w:rsidR="00A773C5" w:rsidRPr="005307A3" w:rsidRDefault="00A773C5" w:rsidP="00A94524">
            <w:pPr>
              <w:pStyle w:val="TAC"/>
            </w:pPr>
            <w:r w:rsidRPr="005307A3">
              <w:t>0A</w:t>
            </w:r>
          </w:p>
        </w:tc>
        <w:tc>
          <w:tcPr>
            <w:tcW w:w="778" w:type="dxa"/>
            <w:tcBorders>
              <w:top w:val="single" w:sz="4" w:space="0" w:color="auto"/>
              <w:left w:val="single" w:sz="4" w:space="0" w:color="auto"/>
              <w:bottom w:val="single" w:sz="4" w:space="0" w:color="auto"/>
              <w:right w:val="single" w:sz="4" w:space="0" w:color="auto"/>
            </w:tcBorders>
          </w:tcPr>
          <w:p w14:paraId="57266339" w14:textId="77777777" w:rsidR="00A773C5" w:rsidRPr="005307A3" w:rsidRDefault="00A773C5" w:rsidP="00A94524">
            <w:pPr>
              <w:pStyle w:val="TAC"/>
            </w:pPr>
            <w:r w:rsidRPr="005307A3">
              <w:t>09</w:t>
            </w:r>
          </w:p>
        </w:tc>
        <w:tc>
          <w:tcPr>
            <w:tcW w:w="778" w:type="dxa"/>
            <w:tcBorders>
              <w:top w:val="single" w:sz="4" w:space="0" w:color="auto"/>
              <w:left w:val="single" w:sz="4" w:space="0" w:color="auto"/>
              <w:bottom w:val="single" w:sz="4" w:space="0" w:color="auto"/>
              <w:right w:val="single" w:sz="4" w:space="0" w:color="auto"/>
            </w:tcBorders>
          </w:tcPr>
          <w:p w14:paraId="76B96C8D" w14:textId="77777777" w:rsidR="00A773C5" w:rsidRPr="005307A3" w:rsidRDefault="00A773C5" w:rsidP="00A94524">
            <w:pPr>
              <w:pStyle w:val="TAC"/>
            </w:pPr>
            <w:r w:rsidRPr="005307A3">
              <w:t>54</w:t>
            </w:r>
          </w:p>
        </w:tc>
        <w:tc>
          <w:tcPr>
            <w:tcW w:w="781" w:type="dxa"/>
            <w:tcBorders>
              <w:top w:val="single" w:sz="4" w:space="0" w:color="auto"/>
              <w:left w:val="single" w:sz="4" w:space="0" w:color="auto"/>
              <w:bottom w:val="single" w:sz="4" w:space="0" w:color="auto"/>
              <w:right w:val="single" w:sz="4" w:space="0" w:color="auto"/>
            </w:tcBorders>
          </w:tcPr>
          <w:p w14:paraId="42865E2D" w14:textId="77777777" w:rsidR="00A773C5" w:rsidRPr="005307A3" w:rsidRDefault="00A773C5" w:rsidP="00A94524">
            <w:pPr>
              <w:pStyle w:val="TAC"/>
            </w:pPr>
            <w:r w:rsidRPr="005307A3">
              <w:t>65</w:t>
            </w:r>
          </w:p>
        </w:tc>
        <w:tc>
          <w:tcPr>
            <w:tcW w:w="353" w:type="dxa"/>
            <w:tcBorders>
              <w:top w:val="single" w:sz="4" w:space="0" w:color="auto"/>
              <w:left w:val="single" w:sz="4" w:space="0" w:color="auto"/>
              <w:bottom w:val="single" w:sz="4" w:space="0" w:color="auto"/>
              <w:right w:val="single" w:sz="4" w:space="0" w:color="auto"/>
            </w:tcBorders>
          </w:tcPr>
          <w:p w14:paraId="37D7AF0D" w14:textId="77777777" w:rsidR="00A773C5" w:rsidRPr="005307A3" w:rsidRDefault="00A773C5" w:rsidP="00A94524">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63633B" w14:textId="77777777" w:rsidR="00A773C5" w:rsidRPr="005307A3" w:rsidRDefault="00A773C5" w:rsidP="00A9452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E2C2A6" w14:textId="77777777" w:rsidR="00A773C5" w:rsidRPr="005307A3" w:rsidRDefault="00A773C5" w:rsidP="00A94524">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1522994" w14:textId="77777777" w:rsidR="00A773C5" w:rsidRPr="005307A3" w:rsidRDefault="00A773C5" w:rsidP="00A94524">
            <w:pPr>
              <w:pStyle w:val="TAC"/>
            </w:pPr>
            <w:r w:rsidRPr="005307A3">
              <w:t>70</w:t>
            </w:r>
          </w:p>
        </w:tc>
        <w:tc>
          <w:tcPr>
            <w:tcW w:w="710" w:type="dxa"/>
            <w:tcBorders>
              <w:top w:val="single" w:sz="4" w:space="0" w:color="auto"/>
              <w:left w:val="single" w:sz="4" w:space="0" w:color="auto"/>
              <w:bottom w:val="single" w:sz="4" w:space="0" w:color="auto"/>
              <w:right w:val="single" w:sz="4" w:space="0" w:color="auto"/>
            </w:tcBorders>
          </w:tcPr>
          <w:p w14:paraId="2811F35A" w14:textId="77777777" w:rsidR="00A773C5" w:rsidRPr="005307A3" w:rsidRDefault="00A773C5" w:rsidP="00A94524">
            <w:pPr>
              <w:pStyle w:val="TAC"/>
            </w:pPr>
            <w:r w:rsidRPr="005307A3">
              <w:t>2E</w:t>
            </w:r>
          </w:p>
        </w:tc>
        <w:tc>
          <w:tcPr>
            <w:tcW w:w="674" w:type="dxa"/>
            <w:tcBorders>
              <w:top w:val="single" w:sz="4" w:space="0" w:color="auto"/>
              <w:left w:val="single" w:sz="4" w:space="0" w:color="auto"/>
              <w:bottom w:val="single" w:sz="4" w:space="0" w:color="auto"/>
              <w:right w:val="single" w:sz="4" w:space="0" w:color="auto"/>
            </w:tcBorders>
          </w:tcPr>
          <w:p w14:paraId="53B17C57" w14:textId="77777777" w:rsidR="00A773C5" w:rsidRPr="005307A3" w:rsidRDefault="00A773C5" w:rsidP="00A94524">
            <w:pPr>
              <w:pStyle w:val="TAC"/>
            </w:pPr>
            <w:r w:rsidRPr="005307A3">
              <w:t>72</w:t>
            </w:r>
          </w:p>
        </w:tc>
      </w:tr>
      <w:tr w:rsidR="00A773C5" w:rsidRPr="005307A3" w14:paraId="6B753F65"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0FF524E1" w14:textId="77777777" w:rsidR="00A773C5" w:rsidRPr="005307A3" w:rsidRDefault="00A773C5" w:rsidP="00A94524">
            <w:pPr>
              <w:pStyle w:val="TAL"/>
            </w:pPr>
          </w:p>
        </w:tc>
        <w:tc>
          <w:tcPr>
            <w:tcW w:w="709" w:type="dxa"/>
            <w:tcBorders>
              <w:top w:val="single" w:sz="4" w:space="0" w:color="auto"/>
              <w:left w:val="single" w:sz="4" w:space="0" w:color="auto"/>
              <w:bottom w:val="single" w:sz="4" w:space="0" w:color="auto"/>
              <w:right w:val="single" w:sz="4" w:space="0" w:color="auto"/>
            </w:tcBorders>
          </w:tcPr>
          <w:p w14:paraId="4A948D73" w14:textId="77777777" w:rsidR="00A773C5" w:rsidRPr="005307A3" w:rsidRDefault="00A773C5" w:rsidP="00A94524">
            <w:pPr>
              <w:pStyle w:val="TAC"/>
            </w:pPr>
            <w:r>
              <w:t>73</w:t>
            </w:r>
          </w:p>
        </w:tc>
        <w:tc>
          <w:tcPr>
            <w:tcW w:w="780" w:type="dxa"/>
            <w:tcBorders>
              <w:top w:val="single" w:sz="4" w:space="0" w:color="auto"/>
              <w:left w:val="single" w:sz="4" w:space="0" w:color="auto"/>
              <w:bottom w:val="single" w:sz="4" w:space="0" w:color="auto"/>
              <w:right w:val="single" w:sz="4" w:space="0" w:color="auto"/>
            </w:tcBorders>
          </w:tcPr>
          <w:p w14:paraId="40035A15" w14:textId="77777777" w:rsidR="00A773C5" w:rsidRPr="005307A3" w:rsidRDefault="00A773C5" w:rsidP="00A94524">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5BA3A148" w14:textId="77777777" w:rsidR="00A773C5" w:rsidRPr="005307A3" w:rsidRDefault="00A773C5" w:rsidP="00A94524">
            <w:pPr>
              <w:pStyle w:val="TAC"/>
            </w:pPr>
            <w:r w:rsidRPr="005307A3">
              <w:t>Note 4</w:t>
            </w:r>
          </w:p>
        </w:tc>
        <w:tc>
          <w:tcPr>
            <w:tcW w:w="778" w:type="dxa"/>
            <w:tcBorders>
              <w:top w:val="single" w:sz="4" w:space="0" w:color="auto"/>
              <w:left w:val="single" w:sz="4" w:space="0" w:color="auto"/>
              <w:bottom w:val="single" w:sz="4" w:space="0" w:color="auto"/>
              <w:right w:val="single" w:sz="4" w:space="0" w:color="auto"/>
            </w:tcBorders>
          </w:tcPr>
          <w:p w14:paraId="2F6F3634" w14:textId="77777777" w:rsidR="00A773C5" w:rsidRPr="005307A3" w:rsidRDefault="00A773C5" w:rsidP="00A94524">
            <w:pPr>
              <w:pStyle w:val="TAC"/>
            </w:pPr>
          </w:p>
        </w:tc>
        <w:tc>
          <w:tcPr>
            <w:tcW w:w="778" w:type="dxa"/>
            <w:tcBorders>
              <w:top w:val="single" w:sz="4" w:space="0" w:color="auto"/>
              <w:left w:val="single" w:sz="4" w:space="0" w:color="auto"/>
              <w:bottom w:val="single" w:sz="4" w:space="0" w:color="auto"/>
              <w:right w:val="single" w:sz="4" w:space="0" w:color="auto"/>
            </w:tcBorders>
          </w:tcPr>
          <w:p w14:paraId="587F23B5" w14:textId="77777777" w:rsidR="00A773C5" w:rsidRPr="005307A3" w:rsidRDefault="00A773C5" w:rsidP="00A94524">
            <w:pPr>
              <w:pStyle w:val="TAC"/>
            </w:pPr>
          </w:p>
        </w:tc>
        <w:tc>
          <w:tcPr>
            <w:tcW w:w="781" w:type="dxa"/>
            <w:tcBorders>
              <w:top w:val="single" w:sz="4" w:space="0" w:color="auto"/>
              <w:left w:val="single" w:sz="4" w:space="0" w:color="auto"/>
              <w:bottom w:val="single" w:sz="4" w:space="0" w:color="auto"/>
              <w:right w:val="single" w:sz="4" w:space="0" w:color="auto"/>
            </w:tcBorders>
          </w:tcPr>
          <w:p w14:paraId="2089C726" w14:textId="77777777" w:rsidR="00A773C5" w:rsidRPr="005307A3" w:rsidRDefault="00A773C5" w:rsidP="00A94524">
            <w:pPr>
              <w:pStyle w:val="TAC"/>
            </w:pPr>
          </w:p>
        </w:tc>
        <w:tc>
          <w:tcPr>
            <w:tcW w:w="353" w:type="dxa"/>
            <w:tcBorders>
              <w:top w:val="single" w:sz="4" w:space="0" w:color="auto"/>
              <w:left w:val="single" w:sz="4" w:space="0" w:color="auto"/>
              <w:bottom w:val="single" w:sz="4" w:space="0" w:color="auto"/>
              <w:right w:val="single" w:sz="4" w:space="0" w:color="auto"/>
            </w:tcBorders>
          </w:tcPr>
          <w:p w14:paraId="60A9C1F6"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6B82ED4E"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18D6BB9B"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00E7DCF0" w14:textId="77777777" w:rsidR="00A773C5" w:rsidRPr="005307A3" w:rsidRDefault="00A773C5" w:rsidP="00A94524">
            <w:pPr>
              <w:pStyle w:val="TAC"/>
            </w:pPr>
          </w:p>
        </w:tc>
        <w:tc>
          <w:tcPr>
            <w:tcW w:w="710" w:type="dxa"/>
            <w:tcBorders>
              <w:top w:val="single" w:sz="4" w:space="0" w:color="auto"/>
              <w:left w:val="single" w:sz="4" w:space="0" w:color="auto"/>
              <w:bottom w:val="single" w:sz="4" w:space="0" w:color="auto"/>
              <w:right w:val="single" w:sz="4" w:space="0" w:color="auto"/>
            </w:tcBorders>
          </w:tcPr>
          <w:p w14:paraId="5A139C6E" w14:textId="77777777" w:rsidR="00A773C5" w:rsidRPr="005307A3" w:rsidRDefault="00A773C5" w:rsidP="00A94524">
            <w:pPr>
              <w:pStyle w:val="TAC"/>
            </w:pPr>
          </w:p>
        </w:tc>
        <w:tc>
          <w:tcPr>
            <w:tcW w:w="674" w:type="dxa"/>
            <w:tcBorders>
              <w:top w:val="single" w:sz="4" w:space="0" w:color="auto"/>
              <w:left w:val="single" w:sz="4" w:space="0" w:color="auto"/>
              <w:bottom w:val="single" w:sz="4" w:space="0" w:color="auto"/>
              <w:right w:val="single" w:sz="4" w:space="0" w:color="auto"/>
            </w:tcBorders>
          </w:tcPr>
          <w:p w14:paraId="3D651F79" w14:textId="77777777" w:rsidR="00A773C5" w:rsidRPr="005307A3" w:rsidRDefault="00A773C5" w:rsidP="00A94524">
            <w:pPr>
              <w:pStyle w:val="TAC"/>
            </w:pPr>
          </w:p>
        </w:tc>
      </w:tr>
      <w:tr w:rsidR="00A773C5" w:rsidRPr="005307A3" w14:paraId="37779F99" w14:textId="77777777" w:rsidTr="00A94524">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0C0DE8C0" w14:textId="77777777" w:rsidR="00A773C5" w:rsidRPr="005307A3" w:rsidRDefault="00A773C5" w:rsidP="00A94524">
            <w:pPr>
              <w:pStyle w:val="TAN"/>
            </w:pPr>
            <w:r w:rsidRPr="005307A3">
              <w:t>Note 1: The length of the BER-TLV is present here.</w:t>
            </w:r>
          </w:p>
          <w:p w14:paraId="0CA6C653" w14:textId="77777777" w:rsidR="00A773C5" w:rsidRPr="005307A3" w:rsidRDefault="00A773C5" w:rsidP="00A94524">
            <w:pPr>
              <w:pStyle w:val="TAN"/>
            </w:pPr>
            <w:r w:rsidRPr="005307A3">
              <w:t>Note 2: Transaction identifier length and data.</w:t>
            </w:r>
          </w:p>
          <w:p w14:paraId="751316F2" w14:textId="77777777" w:rsidR="00A773C5" w:rsidRPr="005307A3" w:rsidRDefault="00A773C5" w:rsidP="00A94524">
            <w:pPr>
              <w:pStyle w:val="TAN"/>
            </w:pPr>
            <w:r w:rsidRPr="005307A3">
              <w:t>Note 3: If A.1/185 is supported by the ME, Date-Time and Time zone shall be provided.</w:t>
            </w:r>
          </w:p>
          <w:p w14:paraId="786435FA" w14:textId="77777777" w:rsidR="00A773C5" w:rsidRPr="005307A3" w:rsidRDefault="00A773C5" w:rsidP="00A94524">
            <w:pPr>
              <w:pStyle w:val="TAN"/>
            </w:pPr>
            <w:r w:rsidRPr="005307A3">
              <w:t xml:space="preserve">Note 4: The PDN Type length and data. </w:t>
            </w:r>
          </w:p>
        </w:tc>
      </w:tr>
    </w:tbl>
    <w:p w14:paraId="03327A17" w14:textId="77777777" w:rsidR="00A773C5" w:rsidRPr="005307A3" w:rsidRDefault="00A773C5" w:rsidP="00A773C5"/>
    <w:p w14:paraId="42827F19" w14:textId="2DC871AB" w:rsidR="00A773C5" w:rsidRPr="005307A3" w:rsidRDefault="00A773C5" w:rsidP="00A773C5">
      <w:r w:rsidRPr="005307A3">
        <w:t>EVENT DOWNLOAD - Data Connection Status Change 1.</w:t>
      </w:r>
      <w:r>
        <w:t>2</w:t>
      </w:r>
      <w:r w:rsidRPr="005307A3">
        <w:t>.2</w:t>
      </w:r>
    </w:p>
    <w:p w14:paraId="2352CB83" w14:textId="77777777" w:rsidR="00A773C5" w:rsidRPr="005307A3" w:rsidRDefault="00A773C5" w:rsidP="00A773C5">
      <w:r w:rsidRPr="005307A3">
        <w:t>Logically:</w:t>
      </w:r>
    </w:p>
    <w:p w14:paraId="3A561A83" w14:textId="77777777" w:rsidR="00A773C5" w:rsidRPr="005307A3" w:rsidRDefault="00A773C5" w:rsidP="00A773C5">
      <w:pPr>
        <w:keepLines/>
        <w:tabs>
          <w:tab w:val="left" w:pos="851"/>
        </w:tabs>
        <w:spacing w:after="0"/>
        <w:ind w:left="3402" w:hanging="3118"/>
      </w:pPr>
      <w:r w:rsidRPr="005307A3">
        <w:t>Event list</w:t>
      </w:r>
    </w:p>
    <w:p w14:paraId="1443D6B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09916DD2"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2B2ED95F"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3F55E150"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5CB17EB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dropped or deactivated.</w:t>
      </w:r>
    </w:p>
    <w:p w14:paraId="20565B31"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2BF52930" w14:textId="77777777" w:rsidR="00A773C5" w:rsidRPr="0079741A" w:rsidRDefault="00A773C5" w:rsidP="00A773C5">
      <w:pPr>
        <w:keepLines/>
        <w:tabs>
          <w:tab w:val="left" w:pos="851"/>
        </w:tabs>
        <w:spacing w:after="0"/>
        <w:ind w:left="3402" w:hanging="3118"/>
      </w:pPr>
      <w:r w:rsidRPr="0079741A">
        <w:t>(E/5G)SM cause:</w:t>
      </w:r>
      <w:r w:rsidRPr="0079741A">
        <w:tab/>
        <w:t>Insufficient resources</w:t>
      </w:r>
    </w:p>
    <w:p w14:paraId="7739EDBA"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0461E9DE"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25" w:name="MCCQCTEMPBM_00000095"/>
      <w:r w:rsidRPr="005307A3">
        <w:t xml:space="preserve"> TI value generated by the terminal to uniquely identify the PDP or PDN  data connection</w:t>
      </w:r>
    </w:p>
    <w:p w14:paraId="3B558F57"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26" w:name="MCCQCTEMPBM_00000096"/>
      <w:bookmarkEnd w:id="125"/>
      <w:r w:rsidRPr="005307A3">
        <w:t>TI flag is 0.</w:t>
      </w:r>
    </w:p>
    <w:bookmarkEnd w:id="126"/>
    <w:p w14:paraId="5C68BE17" w14:textId="77777777" w:rsidR="00A773C5" w:rsidRPr="005307A3" w:rsidRDefault="00A773C5" w:rsidP="00A773C5">
      <w:pPr>
        <w:keepLines/>
        <w:tabs>
          <w:tab w:val="left" w:pos="851"/>
        </w:tabs>
        <w:spacing w:after="0"/>
        <w:ind w:left="3402" w:hanging="3118"/>
      </w:pPr>
      <w:r w:rsidRPr="005307A3">
        <w:t>Date-Time and Time zone:</w:t>
      </w:r>
      <w:r w:rsidRPr="005307A3">
        <w:tab/>
        <w:t>Date and time set by the user if A.1/185 is supported by the ME</w:t>
      </w:r>
    </w:p>
    <w:p w14:paraId="39516F1E" w14:textId="77777777" w:rsidR="00A773C5" w:rsidRPr="008369CD" w:rsidRDefault="00A773C5" w:rsidP="00A773C5">
      <w:pPr>
        <w:keepLines/>
        <w:tabs>
          <w:tab w:val="left" w:pos="851"/>
        </w:tabs>
        <w:spacing w:after="0"/>
        <w:ind w:left="3402" w:hanging="3118"/>
        <w:rPr>
          <w:lang w:val="fr-FR"/>
        </w:rPr>
      </w:pPr>
      <w:r w:rsidRPr="008369CD">
        <w:rPr>
          <w:lang w:val="fr-FR"/>
        </w:rPr>
        <w:t>Location Information:</w:t>
      </w:r>
      <w:r w:rsidRPr="008369CD">
        <w:rPr>
          <w:lang w:val="fr-FR"/>
        </w:rPr>
        <w:tab/>
        <w:t>MCC: 001</w:t>
      </w:r>
    </w:p>
    <w:p w14:paraId="0420A7EC" w14:textId="77777777" w:rsidR="00A773C5" w:rsidRPr="008369CD" w:rsidRDefault="00A773C5" w:rsidP="00A773C5">
      <w:pPr>
        <w:keepLines/>
        <w:tabs>
          <w:tab w:val="left" w:pos="851"/>
        </w:tabs>
        <w:spacing w:after="0"/>
        <w:ind w:left="6520" w:hanging="3118"/>
        <w:rPr>
          <w:lang w:val="fr-FR"/>
        </w:rPr>
      </w:pPr>
      <w:r w:rsidRPr="008369CD">
        <w:rPr>
          <w:lang w:val="fr-FR"/>
        </w:rPr>
        <w:t>MNC: 01</w:t>
      </w:r>
    </w:p>
    <w:p w14:paraId="73D6A9ED" w14:textId="77777777" w:rsidR="00A773C5" w:rsidRPr="008369CD" w:rsidRDefault="00A773C5" w:rsidP="00A773C5">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0D41D4D9" w14:textId="77777777" w:rsidR="00A773C5" w:rsidRPr="005307A3" w:rsidRDefault="00A773C5" w:rsidP="00A773C5">
      <w:pPr>
        <w:keepLines/>
        <w:tabs>
          <w:tab w:val="left" w:pos="851"/>
        </w:tabs>
        <w:spacing w:after="0"/>
        <w:ind w:left="6520" w:hanging="3118"/>
        <w:rPr>
          <w:color w:val="2E74B5"/>
        </w:rPr>
      </w:pPr>
      <w:r>
        <w:t>N</w:t>
      </w:r>
      <w:r w:rsidRPr="005307A3">
        <w:t>CI: 00000000</w:t>
      </w:r>
      <w:r>
        <w:t>0</w:t>
      </w:r>
      <w:r w:rsidRPr="005307A3">
        <w:t>1</w:t>
      </w:r>
    </w:p>
    <w:p w14:paraId="318F441A"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603466EB" w14:textId="77777777" w:rsidR="00A773C5" w:rsidRPr="005307A3" w:rsidRDefault="00A773C5" w:rsidP="00A773C5">
      <w:pPr>
        <w:keepLines/>
        <w:tabs>
          <w:tab w:val="left" w:pos="851"/>
        </w:tabs>
        <w:spacing w:after="0"/>
        <w:ind w:left="3402" w:hanging="3118"/>
      </w:pPr>
    </w:p>
    <w:p w14:paraId="555D3E87" w14:textId="77777777" w:rsidR="00A773C5" w:rsidRPr="005307A3" w:rsidRDefault="00A773C5" w:rsidP="00A773C5">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A773C5" w:rsidRPr="005307A3" w14:paraId="0EDBAD29"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hideMark/>
          </w:tcPr>
          <w:p w14:paraId="7534B63A" w14:textId="77777777" w:rsidR="00A773C5" w:rsidRPr="005307A3" w:rsidRDefault="00A773C5" w:rsidP="00A94524">
            <w:pPr>
              <w:pStyle w:val="TAL"/>
            </w:pPr>
            <w:r w:rsidRPr="005307A3">
              <w:lastRenderedPageBreak/>
              <w:t>BER-TLV:</w:t>
            </w:r>
          </w:p>
        </w:tc>
        <w:tc>
          <w:tcPr>
            <w:tcW w:w="674" w:type="dxa"/>
            <w:tcBorders>
              <w:top w:val="single" w:sz="4" w:space="0" w:color="auto"/>
              <w:left w:val="single" w:sz="4" w:space="0" w:color="auto"/>
              <w:bottom w:val="single" w:sz="4" w:space="0" w:color="auto"/>
              <w:right w:val="single" w:sz="4" w:space="0" w:color="auto"/>
            </w:tcBorders>
            <w:hideMark/>
          </w:tcPr>
          <w:p w14:paraId="023FD293" w14:textId="77777777" w:rsidR="00A773C5" w:rsidRPr="005307A3" w:rsidRDefault="00A773C5" w:rsidP="00A94524">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57DFC7C" w14:textId="77777777" w:rsidR="00A773C5" w:rsidRPr="005307A3" w:rsidRDefault="00A773C5" w:rsidP="00A9452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D4C0BE6" w14:textId="77777777" w:rsidR="00A773C5" w:rsidRPr="005307A3" w:rsidRDefault="00A773C5" w:rsidP="00A9452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7141C8"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8F57D94" w14:textId="77777777" w:rsidR="00A773C5" w:rsidRPr="005307A3" w:rsidRDefault="00A773C5" w:rsidP="00A94524">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CDF947F" w14:textId="77777777" w:rsidR="00A773C5" w:rsidRPr="005307A3" w:rsidRDefault="00A773C5" w:rsidP="00A9452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8509E09" w14:textId="77777777" w:rsidR="00A773C5" w:rsidRPr="005307A3" w:rsidRDefault="00A773C5" w:rsidP="00A94524">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67CB8733" w14:textId="77777777" w:rsidR="00A773C5" w:rsidRPr="005307A3" w:rsidRDefault="00A773C5" w:rsidP="00A94524">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60E97C2" w14:textId="77777777" w:rsidR="00A773C5" w:rsidRPr="005307A3" w:rsidRDefault="00A773C5" w:rsidP="00A94524">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78E093FD" w14:textId="77777777" w:rsidR="00A773C5" w:rsidRPr="005307A3" w:rsidRDefault="00A773C5" w:rsidP="00A94524">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A9A38AF" w14:textId="77777777" w:rsidR="00A773C5" w:rsidRPr="005307A3" w:rsidRDefault="00A773C5" w:rsidP="00A94524">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697D8171" w14:textId="77777777" w:rsidR="00A773C5" w:rsidRPr="005307A3" w:rsidRDefault="00A773C5" w:rsidP="00A94524">
            <w:pPr>
              <w:pStyle w:val="TAC"/>
            </w:pPr>
            <w:r w:rsidRPr="005307A3">
              <w:t>02</w:t>
            </w:r>
          </w:p>
        </w:tc>
      </w:tr>
      <w:tr w:rsidR="00A773C5" w:rsidRPr="005307A3" w14:paraId="267A9540"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1C8EC0F5" w14:textId="77777777" w:rsidR="00A773C5" w:rsidRPr="005307A3" w:rsidRDefault="00A773C5" w:rsidP="00A94524">
            <w:pPr>
              <w:pStyle w:val="TAL"/>
            </w:pPr>
          </w:p>
        </w:tc>
        <w:tc>
          <w:tcPr>
            <w:tcW w:w="674" w:type="dxa"/>
            <w:tcBorders>
              <w:top w:val="single" w:sz="4" w:space="0" w:color="auto"/>
              <w:left w:val="single" w:sz="4" w:space="0" w:color="auto"/>
              <w:bottom w:val="single" w:sz="4" w:space="0" w:color="auto"/>
              <w:right w:val="single" w:sz="4" w:space="0" w:color="auto"/>
            </w:tcBorders>
          </w:tcPr>
          <w:p w14:paraId="2B8D4049" w14:textId="77777777" w:rsidR="00A773C5" w:rsidRPr="005307A3" w:rsidRDefault="00A773C5" w:rsidP="00A94524">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4E7FCB8"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D714A2"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3F5303" w14:textId="77777777" w:rsidR="00A773C5" w:rsidRPr="005307A3" w:rsidRDefault="00A773C5" w:rsidP="00A9452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8604A7F" w14:textId="77777777" w:rsidR="00A773C5" w:rsidRPr="005307A3" w:rsidRDefault="00A773C5" w:rsidP="00A9452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16AAA7" w14:textId="77777777" w:rsidR="00A773C5" w:rsidRPr="005307A3" w:rsidRDefault="00A773C5" w:rsidP="00A94524">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1D9D9993" w14:textId="77777777" w:rsidR="00A773C5" w:rsidRPr="005307A3" w:rsidRDefault="00A773C5" w:rsidP="00A94524">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2195E57" w14:textId="77777777" w:rsidR="00A773C5" w:rsidRPr="005307A3" w:rsidRDefault="00A773C5" w:rsidP="00A94524">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2450373" w14:textId="77777777" w:rsidR="00A773C5" w:rsidRPr="005307A3" w:rsidRDefault="00A773C5" w:rsidP="00A94524">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CA2366F" w14:textId="77777777" w:rsidR="00A773C5" w:rsidRPr="005307A3" w:rsidRDefault="00A773C5" w:rsidP="00A94524">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460F0A21" w14:textId="77777777" w:rsidR="00A773C5" w:rsidRPr="005307A3" w:rsidRDefault="00A773C5" w:rsidP="00A94524">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4A046A9B" w14:textId="77777777" w:rsidR="00A773C5" w:rsidRPr="005307A3" w:rsidRDefault="00A773C5" w:rsidP="00A94524">
            <w:pPr>
              <w:pStyle w:val="TAC"/>
            </w:pPr>
            <w:r w:rsidRPr="005307A3">
              <w:t>00</w:t>
            </w:r>
          </w:p>
        </w:tc>
      </w:tr>
      <w:tr w:rsidR="00A773C5" w:rsidRPr="005307A3" w14:paraId="0E53AE5E"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47BC8307" w14:textId="77777777" w:rsidR="00A773C5" w:rsidRPr="005307A3" w:rsidRDefault="00A773C5" w:rsidP="00A94524">
            <w:pPr>
              <w:pStyle w:val="TAL"/>
            </w:pPr>
          </w:p>
        </w:tc>
        <w:tc>
          <w:tcPr>
            <w:tcW w:w="674" w:type="dxa"/>
            <w:tcBorders>
              <w:top w:val="single" w:sz="4" w:space="0" w:color="auto"/>
              <w:left w:val="single" w:sz="4" w:space="0" w:color="auto"/>
              <w:bottom w:val="single" w:sz="4" w:space="0" w:color="auto"/>
              <w:right w:val="single" w:sz="4" w:space="0" w:color="auto"/>
            </w:tcBorders>
          </w:tcPr>
          <w:p w14:paraId="25FB8806" w14:textId="77777777" w:rsidR="00A773C5" w:rsidRPr="005307A3" w:rsidRDefault="00A773C5" w:rsidP="00A94524">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3D9E17E9" w14:textId="77777777" w:rsidR="00A773C5" w:rsidRPr="005307A3" w:rsidRDefault="00A773C5" w:rsidP="00A9452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8154A" w14:textId="77777777" w:rsidR="00A773C5" w:rsidRPr="005307A3" w:rsidRDefault="00A773C5" w:rsidP="00A9452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25BB4E" w14:textId="77777777" w:rsidR="00A773C5" w:rsidRPr="005307A3" w:rsidRDefault="00A773C5" w:rsidP="00A9452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8F9042" w14:textId="77777777" w:rsidR="00A773C5" w:rsidRPr="005307A3" w:rsidRDefault="00A773C5" w:rsidP="00A94524">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7A9DDD2F" w14:textId="77777777" w:rsidR="00A773C5" w:rsidRPr="005307A3" w:rsidRDefault="00A773C5" w:rsidP="00A9452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3B5088" w14:textId="77777777" w:rsidR="00A773C5" w:rsidRPr="005307A3" w:rsidRDefault="00A773C5" w:rsidP="00A94524">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F8D4002" w14:textId="77777777" w:rsidR="00A773C5" w:rsidRPr="005307A3" w:rsidRDefault="00A773C5" w:rsidP="00A94524">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08DD54F6" w14:textId="77777777" w:rsidR="00A773C5" w:rsidRPr="005307A3" w:rsidRDefault="00A773C5" w:rsidP="00A94524">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2E1118BE" w14:textId="77777777" w:rsidR="00A773C5" w:rsidRPr="005307A3" w:rsidRDefault="00A773C5" w:rsidP="00A94524">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60EEED6A" w14:textId="77777777" w:rsidR="00A773C5" w:rsidRPr="005307A3" w:rsidRDefault="00A773C5" w:rsidP="00A94524">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4916E4C8" w14:textId="77777777" w:rsidR="00A773C5" w:rsidRPr="005307A3" w:rsidRDefault="00A773C5" w:rsidP="00A94524">
            <w:pPr>
              <w:pStyle w:val="TAC"/>
            </w:pPr>
            <w:r>
              <w:t>01</w:t>
            </w:r>
          </w:p>
        </w:tc>
      </w:tr>
      <w:tr w:rsidR="00A773C5" w:rsidRPr="005307A3" w14:paraId="47B81FC7" w14:textId="77777777" w:rsidTr="00A94524">
        <w:trPr>
          <w:jc w:val="center"/>
        </w:trPr>
        <w:tc>
          <w:tcPr>
            <w:tcW w:w="992" w:type="dxa"/>
            <w:tcBorders>
              <w:top w:val="single" w:sz="4" w:space="0" w:color="auto"/>
              <w:left w:val="single" w:sz="4" w:space="0" w:color="auto"/>
              <w:bottom w:val="single" w:sz="4" w:space="0" w:color="auto"/>
              <w:right w:val="single" w:sz="4" w:space="0" w:color="auto"/>
            </w:tcBorders>
          </w:tcPr>
          <w:p w14:paraId="3B54FA3B" w14:textId="77777777" w:rsidR="00A773C5" w:rsidRPr="005307A3" w:rsidRDefault="00A773C5" w:rsidP="00A94524">
            <w:pPr>
              <w:pStyle w:val="TAL"/>
            </w:pPr>
          </w:p>
        </w:tc>
        <w:tc>
          <w:tcPr>
            <w:tcW w:w="674" w:type="dxa"/>
            <w:tcBorders>
              <w:top w:val="single" w:sz="4" w:space="0" w:color="auto"/>
              <w:left w:val="single" w:sz="4" w:space="0" w:color="auto"/>
              <w:bottom w:val="single" w:sz="4" w:space="0" w:color="auto"/>
              <w:right w:val="single" w:sz="4" w:space="0" w:color="auto"/>
            </w:tcBorders>
          </w:tcPr>
          <w:p w14:paraId="4610781C" w14:textId="77777777" w:rsidR="00A773C5" w:rsidRPr="005307A3" w:rsidRDefault="00A773C5" w:rsidP="00A9452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00DC9960"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29F4AB21"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2A55CDC2"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38C3565E"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38D52FE6" w14:textId="77777777" w:rsidR="00A773C5" w:rsidRPr="005307A3" w:rsidRDefault="00A773C5" w:rsidP="00A94524">
            <w:pPr>
              <w:pStyle w:val="TAC"/>
            </w:pPr>
          </w:p>
        </w:tc>
        <w:tc>
          <w:tcPr>
            <w:tcW w:w="567" w:type="dxa"/>
            <w:tcBorders>
              <w:top w:val="single" w:sz="4" w:space="0" w:color="auto"/>
              <w:left w:val="single" w:sz="4" w:space="0" w:color="auto"/>
              <w:bottom w:val="single" w:sz="4" w:space="0" w:color="auto"/>
              <w:right w:val="single" w:sz="4" w:space="0" w:color="auto"/>
            </w:tcBorders>
          </w:tcPr>
          <w:p w14:paraId="659B6152" w14:textId="77777777" w:rsidR="00A773C5" w:rsidRPr="005307A3" w:rsidRDefault="00A773C5" w:rsidP="00A94524">
            <w:pPr>
              <w:pStyle w:val="TAC"/>
            </w:pPr>
          </w:p>
        </w:tc>
        <w:tc>
          <w:tcPr>
            <w:tcW w:w="709" w:type="dxa"/>
            <w:tcBorders>
              <w:top w:val="single" w:sz="4" w:space="0" w:color="auto"/>
              <w:left w:val="single" w:sz="4" w:space="0" w:color="auto"/>
              <w:bottom w:val="single" w:sz="4" w:space="0" w:color="auto"/>
              <w:right w:val="single" w:sz="4" w:space="0" w:color="auto"/>
            </w:tcBorders>
          </w:tcPr>
          <w:p w14:paraId="14F16DAB" w14:textId="77777777" w:rsidR="00A773C5" w:rsidRPr="005307A3" w:rsidRDefault="00A773C5" w:rsidP="00A94524">
            <w:pPr>
              <w:pStyle w:val="TAC"/>
            </w:pPr>
          </w:p>
        </w:tc>
        <w:tc>
          <w:tcPr>
            <w:tcW w:w="742" w:type="dxa"/>
            <w:tcBorders>
              <w:top w:val="single" w:sz="4" w:space="0" w:color="auto"/>
              <w:left w:val="single" w:sz="4" w:space="0" w:color="auto"/>
              <w:bottom w:val="single" w:sz="4" w:space="0" w:color="auto"/>
              <w:right w:val="single" w:sz="4" w:space="0" w:color="auto"/>
            </w:tcBorders>
          </w:tcPr>
          <w:p w14:paraId="0D08FBA9" w14:textId="77777777" w:rsidR="00A773C5" w:rsidRPr="005307A3" w:rsidRDefault="00A773C5" w:rsidP="00A94524">
            <w:pPr>
              <w:pStyle w:val="TAC"/>
            </w:pPr>
          </w:p>
        </w:tc>
        <w:tc>
          <w:tcPr>
            <w:tcW w:w="710" w:type="dxa"/>
            <w:tcBorders>
              <w:top w:val="single" w:sz="4" w:space="0" w:color="auto"/>
              <w:left w:val="single" w:sz="4" w:space="0" w:color="auto"/>
              <w:bottom w:val="single" w:sz="4" w:space="0" w:color="auto"/>
              <w:right w:val="single" w:sz="4" w:space="0" w:color="auto"/>
            </w:tcBorders>
          </w:tcPr>
          <w:p w14:paraId="2CAB4143" w14:textId="77777777" w:rsidR="00A773C5" w:rsidRPr="005307A3" w:rsidRDefault="00A773C5" w:rsidP="00A94524">
            <w:pPr>
              <w:pStyle w:val="TAC"/>
            </w:pPr>
          </w:p>
        </w:tc>
        <w:tc>
          <w:tcPr>
            <w:tcW w:w="674" w:type="dxa"/>
            <w:tcBorders>
              <w:top w:val="single" w:sz="4" w:space="0" w:color="auto"/>
              <w:left w:val="single" w:sz="4" w:space="0" w:color="auto"/>
              <w:bottom w:val="single" w:sz="4" w:space="0" w:color="auto"/>
              <w:right w:val="single" w:sz="4" w:space="0" w:color="auto"/>
            </w:tcBorders>
          </w:tcPr>
          <w:p w14:paraId="40F36A07" w14:textId="77777777" w:rsidR="00A773C5" w:rsidRPr="005307A3" w:rsidRDefault="00A773C5" w:rsidP="00A94524">
            <w:pPr>
              <w:pStyle w:val="TAC"/>
            </w:pPr>
          </w:p>
        </w:tc>
        <w:tc>
          <w:tcPr>
            <w:tcW w:w="389" w:type="dxa"/>
            <w:tcBorders>
              <w:top w:val="single" w:sz="4" w:space="0" w:color="auto"/>
              <w:left w:val="single" w:sz="4" w:space="0" w:color="auto"/>
              <w:bottom w:val="single" w:sz="4" w:space="0" w:color="auto"/>
              <w:right w:val="single" w:sz="4" w:space="0" w:color="auto"/>
            </w:tcBorders>
          </w:tcPr>
          <w:p w14:paraId="55375B58" w14:textId="77777777" w:rsidR="00A773C5" w:rsidRPr="005307A3" w:rsidRDefault="00A773C5" w:rsidP="00A94524">
            <w:pPr>
              <w:pStyle w:val="TAC"/>
            </w:pPr>
          </w:p>
        </w:tc>
      </w:tr>
      <w:tr w:rsidR="00A773C5" w:rsidRPr="005307A3" w14:paraId="116FD5C1" w14:textId="77777777" w:rsidTr="00A94524">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DA7E2D7" w14:textId="77777777" w:rsidR="00A773C5" w:rsidRPr="005307A3" w:rsidRDefault="00A773C5" w:rsidP="00A94524">
            <w:pPr>
              <w:pStyle w:val="TAN"/>
            </w:pPr>
            <w:r w:rsidRPr="005307A3">
              <w:t>Note 1: The length of the BER-TLV is present here.</w:t>
            </w:r>
          </w:p>
          <w:p w14:paraId="2CB6523C" w14:textId="77777777" w:rsidR="00A773C5" w:rsidRPr="005307A3" w:rsidRDefault="00A773C5" w:rsidP="00A94524">
            <w:pPr>
              <w:pStyle w:val="TAN"/>
            </w:pPr>
            <w:r w:rsidRPr="005307A3">
              <w:t>Note 2: Transaction identifier length and data.</w:t>
            </w:r>
          </w:p>
          <w:p w14:paraId="697D92A6" w14:textId="77777777" w:rsidR="00A773C5" w:rsidRPr="005307A3" w:rsidRDefault="00A773C5" w:rsidP="00A94524">
            <w:pPr>
              <w:pStyle w:val="TAN"/>
            </w:pPr>
            <w:r w:rsidRPr="005307A3">
              <w:t xml:space="preserve">Note 3: If A.1/185 is supported by the ME, Date-Time and Time zone shall be provided. </w:t>
            </w:r>
          </w:p>
        </w:tc>
      </w:tr>
    </w:tbl>
    <w:p w14:paraId="0A6812BA" w14:textId="77777777" w:rsidR="00A773C5" w:rsidRPr="005307A3" w:rsidRDefault="00A773C5" w:rsidP="00A773C5">
      <w:pPr>
        <w:pStyle w:val="H6"/>
      </w:pPr>
      <w:r w:rsidRPr="005307A3">
        <w:t>27.22.7.21.1.5</w:t>
      </w:r>
      <w:r w:rsidRPr="005307A3">
        <w:tab/>
        <w:t>Test requirement</w:t>
      </w:r>
    </w:p>
    <w:p w14:paraId="55A3133B" w14:textId="73AD128F" w:rsidR="00A773C5" w:rsidRPr="005307A3" w:rsidRDefault="00A773C5" w:rsidP="00A773C5">
      <w:r w:rsidRPr="005307A3">
        <w:t>The ME shall operate in the manner defined in expected sequence 1.1 to 1.</w:t>
      </w:r>
      <w:r>
        <w:t>2</w:t>
      </w:r>
      <w:r w:rsidRPr="005307A3">
        <w:t>.</w:t>
      </w:r>
    </w:p>
    <w:sectPr w:rsidR="00A773C5" w:rsidRPr="005307A3" w:rsidSect="006959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4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8836" w14:textId="77777777" w:rsidR="00CB4D60" w:rsidRDefault="00CB4D60">
      <w:r>
        <w:separator/>
      </w:r>
    </w:p>
  </w:endnote>
  <w:endnote w:type="continuationSeparator" w:id="0">
    <w:p w14:paraId="242BD592" w14:textId="77777777" w:rsidR="00CB4D60" w:rsidRDefault="00CB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DB9C" w14:textId="77777777" w:rsidR="006959C7" w:rsidRDefault="00695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B317948" w:rsidR="00597B11" w:rsidRDefault="006959C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C8452" w14:textId="77777777" w:rsidR="006959C7" w:rsidRDefault="00695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8F321" w14:textId="77777777" w:rsidR="00CB4D60" w:rsidRDefault="00CB4D60">
      <w:r>
        <w:separator/>
      </w:r>
    </w:p>
  </w:footnote>
  <w:footnote w:type="continuationSeparator" w:id="0">
    <w:p w14:paraId="02BC7EE6" w14:textId="77777777" w:rsidR="00CB4D60" w:rsidRDefault="00CB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4EC3" w14:textId="77777777" w:rsidR="006959C7" w:rsidRDefault="00695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EE65008" w:rsidR="00597B11" w:rsidRDefault="006959C7">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65C6FA2" w:rsidR="00597B11" w:rsidRDefault="006959C7">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CA2A4" w14:textId="77777777" w:rsidR="006959C7" w:rsidRDefault="0069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0673"/>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B4D60"/>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148</Pages>
  <Words>33872</Words>
  <Characters>205948</Characters>
  <Application>Microsoft Office Word</Application>
  <DocSecurity>0</DocSecurity>
  <Lines>5419</Lines>
  <Paragraphs>5709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234111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4</cp:revision>
  <cp:lastPrinted>2019-02-25T14:05:00Z</cp:lastPrinted>
  <dcterms:created xsi:type="dcterms:W3CDTF">2023-09-25T10:05:00Z</dcterms:created>
  <dcterms:modified xsi:type="dcterms:W3CDTF">2023-09-25T11:46:00Z</dcterms:modified>
</cp:coreProperties>
</file>