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77777777"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.2.</w:t>
      </w:r>
    </w:p>
    <w:p w14:paraId="7BDBC890" w14:textId="77777777" w:rsidR="00BF46E1" w:rsidRPr="005307A3" w:rsidRDefault="00BF46E1" w:rsidP="00BF46E1"/>
    <w:p w14:paraId="39AA23CA" w14:textId="77777777" w:rsidR="00BF46E1" w:rsidRPr="005307A3" w:rsidRDefault="00BF46E1" w:rsidP="00BF46E1">
      <w:pPr>
        <w:pStyle w:val="Heading4"/>
      </w:pPr>
      <w:bookmarkStart w:id="24" w:name="_Toc146313084"/>
      <w:r w:rsidRPr="005307A3">
        <w:lastRenderedPageBreak/>
        <w:t>27.22.4.31</w:t>
      </w:r>
      <w:r w:rsidRPr="005307A3">
        <w:tab/>
        <w:t>GET CHANNEL STATUS</w:t>
      </w:r>
      <w:bookmarkEnd w:id="24"/>
    </w:p>
    <w:p w14:paraId="4F2BD060" w14:textId="77777777" w:rsidR="00BF46E1" w:rsidRPr="005307A3" w:rsidRDefault="00BF46E1" w:rsidP="00BF46E1">
      <w:pPr>
        <w:pStyle w:val="Heading5"/>
      </w:pPr>
      <w:bookmarkStart w:id="25" w:name="_Toc146313085"/>
      <w:r w:rsidRPr="005307A3">
        <w:t>27.22.4.31.1</w:t>
      </w:r>
      <w:r w:rsidRPr="005307A3">
        <w:tab/>
        <w:t>Definition and applicability</w:t>
      </w:r>
      <w:bookmarkEnd w:id="25"/>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26" w:name="_Toc146313086"/>
      <w:r w:rsidRPr="005307A3">
        <w:t>27.22.4.31.2</w:t>
      </w:r>
      <w:r w:rsidRPr="005307A3">
        <w:tab/>
        <w:t>Conformance requirements</w:t>
      </w:r>
      <w:bookmarkEnd w:id="26"/>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27" w:name="_Toc146313087"/>
      <w:r w:rsidRPr="005307A3">
        <w:t>27.22.4.31.3</w:t>
      </w:r>
      <w:r w:rsidRPr="005307A3">
        <w:tab/>
        <w:t>Test purpose</w:t>
      </w:r>
      <w:bookmarkEnd w:id="27"/>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28" w:name="_Toc146313088"/>
      <w:r w:rsidRPr="005307A3">
        <w:t>27.22.4.31.4</w:t>
      </w:r>
      <w:r w:rsidRPr="005307A3">
        <w:tab/>
        <w:t>Method of test</w:t>
      </w:r>
      <w:bookmarkEnd w:id="28"/>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lastRenderedPageBreak/>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lastRenderedPageBreak/>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lastRenderedPageBreak/>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lastRenderedPageBreak/>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lastRenderedPageBreak/>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lastRenderedPageBreak/>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lastRenderedPageBreak/>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lastRenderedPageBreak/>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lastRenderedPageBreak/>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lastRenderedPageBreak/>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29" w:name="_Toc146313089"/>
      <w:r w:rsidRPr="005307A3">
        <w:t>27.22.4.31.5</w:t>
      </w:r>
      <w:r w:rsidRPr="005307A3">
        <w:tab/>
        <w:t>Test requirement</w:t>
      </w:r>
      <w:bookmarkEnd w:id="29"/>
    </w:p>
    <w:p w14:paraId="5B224157" w14:textId="1247DA14" w:rsidR="00BF46E1" w:rsidRPr="005307A3" w:rsidRDefault="005859F8" w:rsidP="00BF46E1">
      <w:r w:rsidRPr="005307A3">
        <w:t>The ME shall operate in the manner defined in expected sequences 1.1 to 1.6.</w:t>
      </w:r>
    </w:p>
    <w:sectPr w:rsidR="00BF46E1" w:rsidRPr="005307A3" w:rsidSect="00EE18C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9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A111A" w14:textId="77777777" w:rsidR="0018077A" w:rsidRDefault="0018077A">
      <w:r>
        <w:separator/>
      </w:r>
    </w:p>
  </w:endnote>
  <w:endnote w:type="continuationSeparator" w:id="0">
    <w:p w14:paraId="3A854C79" w14:textId="77777777" w:rsidR="0018077A" w:rsidRDefault="0018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50A4" w14:textId="77777777" w:rsidR="00EE18C3" w:rsidRDefault="00EE1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24E598F" w:rsidR="00597B11" w:rsidRDefault="00EE18C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E505A" w14:textId="77777777" w:rsidR="00EE18C3" w:rsidRDefault="00EE1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00E8" w14:textId="77777777" w:rsidR="0018077A" w:rsidRDefault="0018077A">
      <w:r>
        <w:separator/>
      </w:r>
    </w:p>
  </w:footnote>
  <w:footnote w:type="continuationSeparator" w:id="0">
    <w:p w14:paraId="15A25248" w14:textId="77777777" w:rsidR="0018077A" w:rsidRDefault="0018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C673" w14:textId="77777777" w:rsidR="00EE18C3" w:rsidRDefault="00EE1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8D7AC97" w:rsidR="00597B11" w:rsidRDefault="00EE18C3">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FC071BA" w:rsidR="00597B11" w:rsidRDefault="00EE18C3">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BE635" w14:textId="77777777" w:rsidR="00EE18C3" w:rsidRDefault="00EE1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133525"/>
    <w:rsid w:val="00134D55"/>
    <w:rsid w:val="001605B9"/>
    <w:rsid w:val="00166206"/>
    <w:rsid w:val="0018077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4009"/>
    <w:rsid w:val="00E85E6D"/>
    <w:rsid w:val="00EA15B0"/>
    <w:rsid w:val="00EA5EA7"/>
    <w:rsid w:val="00EA784F"/>
    <w:rsid w:val="00EB05F5"/>
    <w:rsid w:val="00EC064D"/>
    <w:rsid w:val="00EC4A25"/>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172</Pages>
  <Words>37113</Words>
  <Characters>225652</Characters>
  <Application>Microsoft Office Word</Application>
  <DocSecurity>0</DocSecurity>
  <Lines>5938</Lines>
  <Paragraphs>6256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256509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4</cp:revision>
  <cp:lastPrinted>2019-02-25T14:05:00Z</cp:lastPrinted>
  <dcterms:created xsi:type="dcterms:W3CDTF">2023-09-25T10:01:00Z</dcterms:created>
  <dcterms:modified xsi:type="dcterms:W3CDTF">2023-09-25T11:45:00Z</dcterms:modified>
</cp:coreProperties>
</file>