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54731297" w14:textId="77777777" w:rsidR="00BF46E1" w:rsidRPr="0041528A" w:rsidRDefault="00BF46E1" w:rsidP="00BF46E1">
      <w:r w:rsidRPr="0041528A">
        <w:t>To verify that the ME establishes a PDU session with the parameters indicated in the Open Channel command and additional parameters from matching URSP rule when Bearer Types 0x02 or 0x0C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670DB3AC" w14:textId="77777777" w:rsidR="00BF46E1" w:rsidRPr="0041528A" w:rsidRDefault="00BF46E1" w:rsidP="008263DF">
      <w:r w:rsidRPr="0041528A">
        <w:t>For sequence 8.2 and 8.3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68547301" w14:textId="77777777" w:rsidR="005859F8" w:rsidRPr="00A11A1A" w:rsidRDefault="005859F8" w:rsidP="005859F8">
      <w:pPr>
        <w:keepNext/>
        <w:keepLines/>
        <w:overflowPunct w:val="0"/>
        <w:autoSpaceDE w:val="0"/>
        <w:autoSpaceDN w:val="0"/>
        <w:adjustRightInd w:val="0"/>
        <w:spacing w:before="120"/>
        <w:ind w:left="1985" w:hanging="1985"/>
        <w:textAlignment w:val="baseline"/>
        <w:rPr>
          <w:rFonts w:ascii="Arial" w:hAnsi="Arial"/>
        </w:rPr>
      </w:pPr>
      <w:r w:rsidRPr="00A11A1A">
        <w:rPr>
          <w:rFonts w:ascii="Arial" w:hAnsi="Arial"/>
        </w:rPr>
        <w:t>27.22.4.27.8.5</w:t>
      </w:r>
      <w:r w:rsidRPr="00A11A1A">
        <w:rPr>
          <w:rFonts w:ascii="Arial" w:hAnsi="Arial"/>
        </w:rPr>
        <w:tab/>
        <w:t>Test requirement</w:t>
      </w:r>
    </w:p>
    <w:p w14:paraId="0ACCDAB0" w14:textId="77777777" w:rsidR="005859F8" w:rsidRPr="005307A3" w:rsidRDefault="005859F8" w:rsidP="005859F8">
      <w:pPr>
        <w:widowControl w:val="0"/>
        <w:overflowPunct w:val="0"/>
        <w:autoSpaceDE w:val="0"/>
        <w:autoSpaceDN w:val="0"/>
        <w:adjustRightInd w:val="0"/>
        <w:textAlignment w:val="baseline"/>
        <w:rPr>
          <w:noProof/>
        </w:rPr>
      </w:pPr>
      <w:r w:rsidRPr="00A11A1A">
        <w:t>The ME shall operate in the manner defined in expected sequences 8.1 to 8.4.</w:t>
      </w:r>
    </w:p>
    <w:p w14:paraId="256A51FF" w14:textId="77777777" w:rsidR="00BF46E1" w:rsidRPr="0041528A" w:rsidRDefault="00BF46E1" w:rsidP="00BF46E1">
      <w:pPr>
        <w:pStyle w:val="Heading4"/>
      </w:pPr>
      <w:bookmarkStart w:id="12" w:name="_Toc146313070"/>
      <w:r w:rsidRPr="0041528A">
        <w:t>27.22.4.28</w:t>
      </w:r>
      <w:r w:rsidRPr="0041528A">
        <w:tab/>
        <w:t>CLOSE CHANNEL</w:t>
      </w:r>
      <w:bookmarkEnd w:id="12"/>
    </w:p>
    <w:p w14:paraId="7AD85E61" w14:textId="77777777" w:rsidR="00BF46E1" w:rsidRPr="0041528A" w:rsidRDefault="00BF46E1" w:rsidP="00BF46E1">
      <w:pPr>
        <w:pStyle w:val="Heading5"/>
      </w:pPr>
      <w:bookmarkStart w:id="13" w:name="_Toc146313071"/>
      <w:r w:rsidRPr="0041528A">
        <w:t>27.22.4.28.1</w:t>
      </w:r>
      <w:r w:rsidRPr="0041528A">
        <w:tab/>
        <w:t>CLOSE CHANNEL(normal)</w:t>
      </w:r>
      <w:bookmarkEnd w:id="13"/>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lastRenderedPageBreak/>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lastRenderedPageBreak/>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lastRenderedPageBreak/>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lastRenderedPageBreak/>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14" w:name="_Toc146313072"/>
      <w:r w:rsidRPr="0041528A">
        <w:t>27.22.4.28.</w:t>
      </w:r>
      <w:r w:rsidR="00D8286F">
        <w:t>1.</w:t>
      </w:r>
      <w:r w:rsidRPr="0041528A">
        <w:t>5</w:t>
      </w:r>
      <w:r w:rsidRPr="0041528A">
        <w:tab/>
        <w:t>Test requirement</w:t>
      </w:r>
      <w:bookmarkEnd w:id="14"/>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15" w:name="_Toc146313073"/>
      <w:r w:rsidRPr="0041528A">
        <w:t>27.22.4.28.2</w:t>
      </w:r>
      <w:r w:rsidRPr="0041528A">
        <w:tab/>
        <w:t>CLOSE CHANNEL (support of Text Attribute)</w:t>
      </w:r>
      <w:bookmarkEnd w:id="15"/>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lastRenderedPageBreak/>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16" w:name="_Toc146313074"/>
      <w:r w:rsidRPr="0041528A">
        <w:lastRenderedPageBreak/>
        <w:t>27.22.4.28.3</w:t>
      </w:r>
      <w:r w:rsidRPr="0041528A">
        <w:tab/>
        <w:t>CLOSE CHANNEL(E-UTRAN/EPC)</w:t>
      </w:r>
      <w:bookmarkEnd w:id="16"/>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17" w:name="_Toc146313075"/>
      <w:r w:rsidRPr="0041528A">
        <w:t>27.22.4.28.4</w:t>
      </w:r>
      <w:r w:rsidRPr="0041528A">
        <w:tab/>
        <w:t>CLOSE CHANNEL(NG-RAN)</w:t>
      </w:r>
      <w:bookmarkEnd w:id="17"/>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F76F8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B2306" w14:textId="77777777" w:rsidR="004D2D8C" w:rsidRDefault="004D2D8C">
      <w:r>
        <w:separator/>
      </w:r>
    </w:p>
  </w:endnote>
  <w:endnote w:type="continuationSeparator" w:id="0">
    <w:p w14:paraId="6FB67883" w14:textId="77777777" w:rsidR="004D2D8C" w:rsidRDefault="004D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6D71" w14:textId="77777777" w:rsidR="00F76F80" w:rsidRDefault="00F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DB22C2D" w:rsidR="00597B11" w:rsidRDefault="00F76F8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64BD" w14:textId="77777777" w:rsidR="00F76F80" w:rsidRDefault="00F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6DEA" w14:textId="77777777" w:rsidR="004D2D8C" w:rsidRDefault="004D2D8C">
      <w:r>
        <w:separator/>
      </w:r>
    </w:p>
  </w:footnote>
  <w:footnote w:type="continuationSeparator" w:id="0">
    <w:p w14:paraId="1B020954" w14:textId="77777777" w:rsidR="004D2D8C" w:rsidRDefault="004D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A1A2" w14:textId="77777777" w:rsidR="00F76F80" w:rsidRDefault="00F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1912A57" w:rsidR="00597B11" w:rsidRDefault="00F76F80">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C0A6BDB" w:rsidR="00597B11" w:rsidRDefault="00F76F80">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E6AC" w14:textId="77777777" w:rsidR="00F76F80" w:rsidRDefault="00F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2D8C"/>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7F2650"/>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174</Pages>
  <Words>37126</Words>
  <Characters>225727</Characters>
  <Application>Microsoft Office Word</Application>
  <DocSecurity>0</DocSecurity>
  <Lines>5940</Lines>
  <Paragraphs>6258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256595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2023-09-25T09:58:00Z</dcterms:created>
  <dcterms:modified xsi:type="dcterms:W3CDTF">2023-09-25T11:43:00Z</dcterms:modified>
</cp:coreProperties>
</file>