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754BFDAF" w14:textId="653BF910" w:rsidR="008925C8" w:rsidRPr="001D1909" w:rsidRDefault="008925C8" w:rsidP="008925C8">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and the following URSP rules stored in the ME are used:</w:t>
      </w:r>
    </w:p>
    <w:p w14:paraId="07DA1A0E" w14:textId="77777777" w:rsidR="0076548D" w:rsidRPr="001D1909" w:rsidRDefault="0076548D" w:rsidP="0076548D">
      <w:pPr>
        <w:pStyle w:val="B1"/>
      </w:pPr>
      <w:r w:rsidRPr="001D1909">
        <w:lastRenderedPageBreak/>
        <w:t>URSP:</w:t>
      </w:r>
    </w:p>
    <w:p w14:paraId="552652F1" w14:textId="77777777" w:rsidR="0076548D" w:rsidRPr="001D1909" w:rsidRDefault="0076548D" w:rsidP="0076548D">
      <w:pPr>
        <w:pStyle w:val="B1"/>
      </w:pPr>
      <w:r w:rsidRPr="001D1909">
        <w:t>Rule Precedence =1</w:t>
      </w:r>
    </w:p>
    <w:p w14:paraId="3A48C8CF" w14:textId="2A2BDF20" w:rsidR="0076548D" w:rsidRPr="001D1909" w:rsidRDefault="0076548D" w:rsidP="0076548D">
      <w:pPr>
        <w:pStyle w:val="B2"/>
      </w:pPr>
      <w:r w:rsidRPr="001D1909">
        <w:t>Traffic Descriptor:</w:t>
      </w:r>
    </w:p>
    <w:p w14:paraId="154C7E33" w14:textId="77777777" w:rsidR="0076548D" w:rsidRPr="001D1909" w:rsidRDefault="0076548D" w:rsidP="0076548D">
      <w:pPr>
        <w:pStyle w:val="B30"/>
        <w:numPr>
          <w:ilvl w:val="0"/>
          <w:numId w:val="23"/>
        </w:numPr>
        <w:tabs>
          <w:tab w:val="clear" w:pos="644"/>
        </w:tabs>
        <w:ind w:left="1135" w:hanging="284"/>
      </w:pPr>
      <w:bookmarkStart w:id="29" w:name="MCCQCTEMPBM_00000050"/>
      <w:r w:rsidRPr="001D1909">
        <w:t>DNN=TestGp.rs</w:t>
      </w:r>
    </w:p>
    <w:bookmarkEnd w:id="29"/>
    <w:p w14:paraId="32922B91" w14:textId="701B8EE9" w:rsidR="0076548D" w:rsidRPr="001D1909" w:rsidRDefault="0076548D" w:rsidP="0076548D">
      <w:pPr>
        <w:pStyle w:val="B2"/>
        <w:rPr>
          <w:rFonts w:eastAsia="SimSun"/>
        </w:rPr>
      </w:pPr>
      <w:r w:rsidRPr="001D1909">
        <w:rPr>
          <w:rFonts w:eastAsia="SimSun"/>
        </w:rPr>
        <w:t>Route Selection Descriptor:</w:t>
      </w:r>
    </w:p>
    <w:p w14:paraId="2C9E26A1" w14:textId="6C467B00" w:rsidR="0076548D" w:rsidRPr="001D1909" w:rsidRDefault="0076548D" w:rsidP="0076548D">
      <w:pPr>
        <w:pStyle w:val="B30"/>
        <w:numPr>
          <w:ilvl w:val="0"/>
          <w:numId w:val="23"/>
        </w:numPr>
        <w:tabs>
          <w:tab w:val="clear" w:pos="644"/>
        </w:tabs>
        <w:ind w:left="1135" w:hanging="284"/>
        <w:rPr>
          <w:rFonts w:eastAsia="SimSun"/>
        </w:rPr>
      </w:pPr>
      <w:bookmarkStart w:id="30" w:name="MCCQCTEMPBM_00000051"/>
      <w:r w:rsidRPr="001D1909">
        <w:rPr>
          <w:rFonts w:eastAsia="SimSun"/>
        </w:rPr>
        <w:t>Precedence=1</w:t>
      </w:r>
    </w:p>
    <w:p w14:paraId="4A3CB6DE" w14:textId="77777777" w:rsidR="0076548D" w:rsidRPr="001D1909" w:rsidRDefault="0076548D" w:rsidP="0076548D">
      <w:pPr>
        <w:pStyle w:val="B30"/>
        <w:numPr>
          <w:ilvl w:val="0"/>
          <w:numId w:val="23"/>
        </w:numPr>
        <w:tabs>
          <w:tab w:val="clear" w:pos="644"/>
        </w:tabs>
        <w:ind w:left="1135" w:hanging="284"/>
        <w:rPr>
          <w:rFonts w:eastAsia="SimSun"/>
        </w:rPr>
      </w:pPr>
      <w:bookmarkStart w:id="31" w:name="MCCQCTEMPBM_00000052"/>
      <w:bookmarkEnd w:id="30"/>
      <w:r w:rsidRPr="001D1909">
        <w:rPr>
          <w:rFonts w:eastAsia="SimSun"/>
        </w:rPr>
        <w:t>Network Slice Selection, S-NSSAI: 01 01 01 02 (ST:</w:t>
      </w:r>
      <w:r>
        <w:rPr>
          <w:rFonts w:eastAsia="SimSun"/>
        </w:rPr>
        <w:t xml:space="preserve"> </w:t>
      </w:r>
      <w:r w:rsidRPr="001D1909">
        <w:rPr>
          <w:rFonts w:eastAsia="SimSun"/>
        </w:rPr>
        <w:t>MBB, SD: 010102)</w:t>
      </w:r>
    </w:p>
    <w:p w14:paraId="16404E53" w14:textId="328FEE86" w:rsidR="0076548D" w:rsidRPr="001D1909" w:rsidRDefault="0076548D" w:rsidP="0076548D">
      <w:pPr>
        <w:pStyle w:val="B30"/>
        <w:numPr>
          <w:ilvl w:val="0"/>
          <w:numId w:val="23"/>
        </w:numPr>
        <w:tabs>
          <w:tab w:val="clear" w:pos="644"/>
        </w:tabs>
        <w:ind w:left="1135" w:hanging="284"/>
        <w:rPr>
          <w:rFonts w:eastAsia="SimSun"/>
        </w:rPr>
      </w:pPr>
      <w:bookmarkStart w:id="32" w:name="MCCQCTEMPBM_00000053"/>
      <w:bookmarkEnd w:id="31"/>
      <w:r w:rsidRPr="001D1909">
        <w:rPr>
          <w:rFonts w:eastAsia="SimSun"/>
        </w:rPr>
        <w:t xml:space="preserve">SSC Mode Selection: SSC Mode </w:t>
      </w:r>
      <w:r w:rsidR="00627C5F">
        <w:rPr>
          <w:rFonts w:eastAsia="SimSun"/>
        </w:rPr>
        <w:t>1</w:t>
      </w:r>
    </w:p>
    <w:p w14:paraId="3C097A4E" w14:textId="77777777" w:rsidR="0076548D" w:rsidRPr="001D1909" w:rsidRDefault="0076548D" w:rsidP="0076548D">
      <w:pPr>
        <w:pStyle w:val="B30"/>
        <w:numPr>
          <w:ilvl w:val="0"/>
          <w:numId w:val="23"/>
        </w:numPr>
        <w:tabs>
          <w:tab w:val="clear" w:pos="644"/>
        </w:tabs>
        <w:ind w:left="1135" w:hanging="284"/>
      </w:pPr>
      <w:bookmarkStart w:id="33" w:name="MCCQCTEMPBM_00000054"/>
      <w:bookmarkEnd w:id="32"/>
      <w:r w:rsidRPr="001D1909">
        <w:rPr>
          <w:rFonts w:eastAsia="SimSun"/>
        </w:rPr>
        <w:t>Access Type preference: 3GPP access</w:t>
      </w:r>
    </w:p>
    <w:bookmarkEnd w:id="33"/>
    <w:p w14:paraId="52A5C5FF" w14:textId="77777777" w:rsidR="0076548D" w:rsidRPr="001D1909" w:rsidRDefault="0076548D" w:rsidP="0076548D">
      <w:pPr>
        <w:pStyle w:val="B1"/>
        <w:rPr>
          <w:rFonts w:eastAsia="SimSun"/>
        </w:rPr>
      </w:pPr>
      <w:r w:rsidRPr="001D1909">
        <w:rPr>
          <w:rFonts w:eastAsia="SimSun"/>
        </w:rPr>
        <w:t>Rule Precedence = &lt;lowest priority&gt;</w:t>
      </w:r>
    </w:p>
    <w:p w14:paraId="3CA9A24D" w14:textId="77777777" w:rsidR="0076548D" w:rsidRPr="001D1909" w:rsidRDefault="0076548D" w:rsidP="0076548D">
      <w:pPr>
        <w:pStyle w:val="B2"/>
      </w:pPr>
      <w:r w:rsidRPr="001D1909">
        <w:rPr>
          <w:rFonts w:eastAsia="SimSun"/>
        </w:rPr>
        <w:t>Traffic Descriptor: *</w:t>
      </w:r>
    </w:p>
    <w:p w14:paraId="52C43592" w14:textId="77777777" w:rsidR="0076548D" w:rsidRPr="001D1909" w:rsidRDefault="0076548D" w:rsidP="0076548D">
      <w:pPr>
        <w:pStyle w:val="B2"/>
        <w:rPr>
          <w:rFonts w:eastAsia="SimSun"/>
        </w:rPr>
      </w:pPr>
      <w:r w:rsidRPr="001D1909">
        <w:rPr>
          <w:rFonts w:eastAsia="SimSun"/>
        </w:rPr>
        <w:t>Route Selection Descriptor:</w:t>
      </w:r>
    </w:p>
    <w:p w14:paraId="4C47F476" w14:textId="77777777" w:rsidR="0076548D" w:rsidRPr="001D1909" w:rsidRDefault="0076548D" w:rsidP="0076548D">
      <w:pPr>
        <w:pStyle w:val="B30"/>
        <w:numPr>
          <w:ilvl w:val="0"/>
          <w:numId w:val="23"/>
        </w:numPr>
        <w:tabs>
          <w:tab w:val="clear" w:pos="644"/>
        </w:tabs>
        <w:ind w:left="1135" w:hanging="284"/>
        <w:rPr>
          <w:rFonts w:eastAsia="SimSun"/>
        </w:rPr>
      </w:pPr>
      <w:bookmarkStart w:id="34" w:name="MCCQCTEMPBM_00000055"/>
      <w:r w:rsidRPr="001D1909">
        <w:rPr>
          <w:rFonts w:eastAsia="SimSun"/>
        </w:rPr>
        <w:t>Precedence =1</w:t>
      </w:r>
    </w:p>
    <w:p w14:paraId="7F7A2536" w14:textId="77777777" w:rsidR="0076548D" w:rsidRPr="001D1909" w:rsidRDefault="0076548D" w:rsidP="0076548D">
      <w:pPr>
        <w:pStyle w:val="B30"/>
        <w:numPr>
          <w:ilvl w:val="0"/>
          <w:numId w:val="23"/>
        </w:numPr>
        <w:tabs>
          <w:tab w:val="clear" w:pos="644"/>
        </w:tabs>
        <w:ind w:left="1135" w:hanging="284"/>
        <w:rPr>
          <w:rFonts w:eastAsia="SimSun"/>
        </w:rPr>
      </w:pPr>
      <w:bookmarkStart w:id="35" w:name="MCCQCTEMPBM_00000056"/>
      <w:bookmarkEnd w:id="34"/>
      <w:r w:rsidRPr="001D1909">
        <w:rPr>
          <w:rFonts w:eastAsia="SimSun"/>
        </w:rPr>
        <w:t>Network Slice Selection, S-NSSAI: 01 01 01 01 (ST: MBB, SD: 010101)</w:t>
      </w:r>
    </w:p>
    <w:p w14:paraId="0BF27A5D" w14:textId="56BE5A8D" w:rsidR="0076548D" w:rsidRPr="001D1909" w:rsidRDefault="0076548D" w:rsidP="0076548D">
      <w:pPr>
        <w:pStyle w:val="B30"/>
        <w:numPr>
          <w:ilvl w:val="0"/>
          <w:numId w:val="23"/>
        </w:numPr>
        <w:tabs>
          <w:tab w:val="clear" w:pos="644"/>
        </w:tabs>
        <w:ind w:left="1135" w:hanging="284"/>
        <w:rPr>
          <w:rFonts w:eastAsia="SimSun"/>
        </w:rPr>
      </w:pPr>
      <w:bookmarkStart w:id="36" w:name="MCCQCTEMPBM_00000057"/>
      <w:bookmarkEnd w:id="35"/>
      <w:r w:rsidRPr="001D1909">
        <w:rPr>
          <w:rFonts w:eastAsia="SimSun"/>
        </w:rPr>
        <w:t xml:space="preserve">SSC Mode Selection: SSC Mode </w:t>
      </w:r>
      <w:r w:rsidR="00627C5F">
        <w:rPr>
          <w:rFonts w:eastAsia="SimSun"/>
        </w:rPr>
        <w:t>1</w:t>
      </w:r>
    </w:p>
    <w:bookmarkEnd w:id="36"/>
    <w:p w14:paraId="51E2EE99" w14:textId="77777777" w:rsidR="0076548D" w:rsidRPr="0042100F" w:rsidRDefault="0076548D" w:rsidP="00CA6728">
      <w:pPr>
        <w:rPr>
          <w:rFonts w:eastAsiaTheme="minorEastAsia"/>
          <w:lang w:eastAsia="zh-CN"/>
        </w:rPr>
      </w:pPr>
      <w:r w:rsidRPr="001D1909">
        <w:t xml:space="preserve">The Allowed S-NSSAI list is configured in NG-SS as </w:t>
      </w:r>
      <w:r>
        <w:t>'</w:t>
      </w:r>
      <w:r w:rsidRPr="001D1909">
        <w:t>01 01 01 01</w:t>
      </w:r>
      <w:r>
        <w:t>'</w:t>
      </w:r>
      <w:r w:rsidRPr="001D1909">
        <w:t xml:space="preserve">, </w:t>
      </w:r>
      <w:r>
        <w:t>'</w:t>
      </w:r>
      <w:r w:rsidRPr="001D1909">
        <w:t>01 01 01 02</w:t>
      </w:r>
      <w:r>
        <w:t>'</w:t>
      </w:r>
      <w:r>
        <w:rPr>
          <w:rFonts w:eastAsiaTheme="minorEastAsia" w:hint="eastAsia"/>
          <w:lang w:eastAsia="zh-CN"/>
        </w:rPr>
        <w:t xml:space="preserve"> </w:t>
      </w:r>
      <w:r w:rsidRPr="001D1909">
        <w:t xml:space="preserve">and </w:t>
      </w:r>
      <w:r>
        <w:t>'</w:t>
      </w:r>
      <w:r w:rsidRPr="001D1909">
        <w:t>01 01 01 03</w:t>
      </w:r>
      <w:r>
        <w:t>'</w:t>
      </w:r>
      <w:r>
        <w:rPr>
          <w:rFonts w:eastAsiaTheme="minorEastAsia" w:hint="eastAsia"/>
          <w:lang w:eastAsia="zh-CN"/>
        </w:rPr>
        <w:t>.</w:t>
      </w:r>
    </w:p>
    <w:p w14:paraId="09E85481" w14:textId="77777777" w:rsidR="0076548D" w:rsidRPr="00034433" w:rsidRDefault="0076548D" w:rsidP="0076548D">
      <w:pPr>
        <w:rPr>
          <w:lang w:eastAsia="zh-CN"/>
        </w:rPr>
      </w:pPr>
      <w:r w:rsidRPr="001D1909">
        <w:t>The browser's cache shall have been cleared before execution of the test sequence.</w:t>
      </w:r>
    </w:p>
    <w:p w14:paraId="78645C42" w14:textId="07234814" w:rsidR="005C2FBF" w:rsidRDefault="005C2FBF" w:rsidP="005C2FBF">
      <w:pPr>
        <w:rPr>
          <w:rFonts w:eastAsia="SimSun"/>
          <w:lang w:val="en-US" w:eastAsia="zh-CN"/>
        </w:rPr>
      </w:pPr>
      <w:r>
        <w:rPr>
          <w:rFonts w:eastAsia="SimSun" w:hint="eastAsia"/>
          <w:lang w:val="en-US" w:eastAsia="zh-CN"/>
        </w:rPr>
        <w:t xml:space="preserve">For </w:t>
      </w:r>
      <w:r>
        <w:t xml:space="preserve">Expected Sequence </w:t>
      </w:r>
      <w:r>
        <w:rPr>
          <w:rFonts w:eastAsiaTheme="minorEastAsia"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lastRenderedPageBreak/>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lastRenderedPageBreak/>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lastRenderedPageBreak/>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lastRenderedPageBreak/>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lastRenderedPageBreak/>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64E8E05B" w:rsidR="00D8286F" w:rsidRDefault="00D8286F" w:rsidP="00D8286F">
            <w:pPr>
              <w:spacing w:after="0"/>
              <w:jc w:val="center"/>
              <w:rPr>
                <w:rFonts w:ascii="Arial" w:hAnsi="Arial"/>
                <w:sz w:val="18"/>
              </w:rPr>
            </w:pPr>
            <w:r w:rsidRPr="003C1044">
              <w:t xml:space="preserve">User </w:t>
            </w:r>
            <w:r w:rsidRPr="003C1044">
              <w:rPr>
                <w:rFonts w:ascii="Symbol" w:hAnsi="Symbol"/>
              </w:rPr>
              <w:t></w:t>
            </w:r>
            <w:r w:rsidRPr="003C1044">
              <w:t xml:space="preserve"> ME</w:t>
            </w:r>
          </w:p>
        </w:tc>
        <w:tc>
          <w:tcPr>
            <w:tcW w:w="2892" w:type="dxa"/>
          </w:tcPr>
          <w:p w14:paraId="283B0413" w14:textId="55A8E817" w:rsidR="00D8286F" w:rsidRDefault="00D8286F" w:rsidP="00D8286F">
            <w:pPr>
              <w:spacing w:after="0"/>
              <w:rPr>
                <w:rFonts w:ascii="Arial" w:eastAsia="SimSun" w:hAnsi="Arial"/>
                <w:sz w:val="18"/>
                <w:lang w:val="en-US" w:eastAsia="zh-CN"/>
              </w:rPr>
            </w:pPr>
            <w:r>
              <w:rPr>
                <w:rFonts w:eastAsia="SimSun"/>
                <w:lang w:val="en-US" w:eastAsia="zh-CN"/>
              </w:rPr>
              <w:t>Set up</w:t>
            </w:r>
            <w:r w:rsidRPr="003C1044">
              <w:t xml:space="preserve">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ME</w:t>
            </w:r>
            <w:r w:rsidRPr="003C1044">
              <w:t xml:space="preserve"> </w:t>
            </w:r>
            <w:r w:rsidRPr="003C1044">
              <w:sym w:font="Symbol" w:char="F0AE"/>
            </w:r>
            <w:r>
              <w:t xml:space="preserve"> NG-SS</w:t>
            </w:r>
          </w:p>
        </w:tc>
        <w:tc>
          <w:tcPr>
            <w:tcW w:w="2892" w:type="dxa"/>
          </w:tcPr>
          <w:p w14:paraId="10D7C72E" w14:textId="6DFD36B4" w:rsidR="00D8286F" w:rsidRDefault="00D8286F" w:rsidP="00D8286F">
            <w:pPr>
              <w:spacing w:after="0"/>
              <w:rPr>
                <w:rFonts w:ascii="Arial" w:hAnsi="Arial"/>
                <w:sz w:val="18"/>
              </w:rPr>
            </w:pPr>
            <w: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E648E4">
            <w:pPr>
              <w:spacing w:after="0"/>
              <w:jc w:val="center"/>
              <w:rPr>
                <w:rFonts w:ascii="Arial" w:hAnsi="Arial"/>
                <w:sz w:val="18"/>
              </w:rPr>
            </w:pPr>
            <w:r>
              <w:rPr>
                <w:rFonts w:ascii="Arial" w:hAnsi="Arial"/>
                <w:sz w:val="18"/>
              </w:rPr>
              <w:t xml:space="preserve">UICC </w:t>
            </w:r>
            <w:r>
              <w:sym w:font="Symbol" w:char="F0AE"/>
            </w:r>
            <w:r>
              <w:rPr>
                <w:rFonts w:ascii="Arial" w:hAnsi="Arial"/>
                <w:sz w:val="18"/>
              </w:rPr>
              <w:t>ME</w:t>
            </w:r>
          </w:p>
        </w:tc>
        <w:tc>
          <w:tcPr>
            <w:tcW w:w="2892" w:type="dxa"/>
          </w:tcPr>
          <w:p w14:paraId="0627A3CD" w14:textId="36DD435D" w:rsidR="00635D50" w:rsidRDefault="00635D50" w:rsidP="00E648E4">
            <w:pPr>
              <w:spacing w:after="0"/>
            </w:pPr>
            <w:r>
              <w:t xml:space="preserve">PROACTIVE COMMAND PENDING: LAUNCH BROWSER </w:t>
            </w:r>
            <w:r>
              <w:rPr>
                <w:rFonts w:eastAsiaTheme="minorEastAsia" w:hint="eastAsia"/>
                <w:lang w:eastAsia="zh-CN"/>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lastRenderedPageBreak/>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Default="00635D50" w:rsidP="00E648E4">
            <w:pPr>
              <w:pStyle w:val="TAL"/>
            </w:pPr>
            <w: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Default="00635D50" w:rsidP="00E648E4">
            <w:pPr>
              <w:pStyle w:val="TAL"/>
            </w:pPr>
            <w:r>
              <w:t xml:space="preserve">PROACTIVE COMMAND: LAUNCH BROWSER </w:t>
            </w:r>
            <w:r>
              <w:rPr>
                <w:rFonts w:eastAsiaTheme="minorEastAsia" w:hint="eastAsia"/>
                <w:lang w:eastAsia="zh-CN"/>
              </w:rPr>
              <w:t>8.4</w:t>
            </w:r>
            <w: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Default="00635D50" w:rsidP="00E648E4">
            <w:pPr>
              <w:pStyle w:val="TAL"/>
            </w:pPr>
            <w: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Default="00635D50" w:rsidP="00E648E4">
            <w:pPr>
              <w:pStyle w:val="TAL"/>
            </w:pPr>
            <w: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Default="00635D50" w:rsidP="00E648E4">
            <w:pPr>
              <w:pStyle w:val="TAL"/>
            </w:pPr>
            <w:r>
              <w:t xml:space="preserve">TERMINAL RESPONSE: LAUNCH BROWSER </w:t>
            </w:r>
            <w:r>
              <w:rPr>
                <w:rFonts w:eastAsiaTheme="minorEastAsia" w:hint="eastAsia"/>
                <w:lang w:eastAsia="zh-CN"/>
              </w:rPr>
              <w:t>8.4</w:t>
            </w:r>
            <w: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2628980B" w:rsidR="00D8286F" w:rsidRDefault="00D8286F" w:rsidP="00D8286F">
            <w:pPr>
              <w:pStyle w:val="TAC"/>
            </w:pPr>
            <w:r w:rsidRPr="003C1044">
              <w:t>ME</w:t>
            </w:r>
            <w:r>
              <w:t xml:space="preserve"> </w:t>
            </w:r>
            <w:r w:rsidRPr="003C1044">
              <w:rPr>
                <w:rFonts w:ascii="Symbol" w:hAnsi="Symbol"/>
              </w:rPr>
              <w:t></w:t>
            </w:r>
            <w:r w:rsidRPr="003C1044">
              <w:t xml:space="preserve"> NG-SS</w:t>
            </w:r>
          </w:p>
        </w:tc>
        <w:tc>
          <w:tcPr>
            <w:tcW w:w="2892" w:type="dxa"/>
          </w:tcPr>
          <w:p w14:paraId="420EBEC4" w14:textId="1E3309D3" w:rsidR="00D8286F" w:rsidRDefault="00D8286F" w:rsidP="00D8286F">
            <w:pPr>
              <w:pStyle w:val="TAL"/>
            </w:pPr>
            <w:r w:rsidRPr="003C1044">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Default="00D8286F" w:rsidP="00D8286F">
            <w:pPr>
              <w:pStyle w:val="TAL"/>
            </w:pPr>
            <w:r w:rsidRPr="003C1044">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Default="00D8286F" w:rsidP="00D8286F">
            <w:pPr>
              <w:pStyle w:val="TAL"/>
            </w:pPr>
            <w:r w:rsidRPr="003C1044">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lastRenderedPageBreak/>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Default="00D8286F" w:rsidP="00D8286F">
            <w:pPr>
              <w:pStyle w:val="TAL"/>
              <w:rPr>
                <w:rFonts w:eastAsia="SimSun"/>
                <w:lang w:val="en-US" w:eastAsia="zh-CN"/>
              </w:rPr>
            </w:pPr>
            <w:r w:rsidRPr="004570F1">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Default="00D8286F" w:rsidP="00D8286F">
            <w:pPr>
              <w:spacing w:after="0"/>
              <w:rPr>
                <w:rFonts w:ascii="Arial" w:hAnsi="Arial"/>
                <w:sz w:val="18"/>
              </w:rPr>
            </w:pPr>
            <w: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Default="00D8286F" w:rsidP="00D8286F">
            <w:pPr>
              <w:spacing w:after="0"/>
            </w:pPr>
            <w:r w:rsidRPr="004570F1">
              <w:t xml:space="preserve">PROACTIVE COMMAND PENDING: LAUNCH BROWSER </w:t>
            </w:r>
            <w:r w:rsidRPr="004570F1">
              <w:rPr>
                <w:rFonts w:hint="eastAsia"/>
                <w:lang w:eastAsia="zh-CN"/>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Default="00635D50" w:rsidP="00E648E4">
            <w:pPr>
              <w:spacing w:after="0"/>
              <w:rPr>
                <w:rFonts w:ascii="Arial" w:hAnsi="Arial"/>
                <w:sz w:val="18"/>
              </w:rPr>
            </w:pPr>
            <w:r>
              <w:rPr>
                <w:rFonts w:ascii="Arial" w:hAnsi="Arial"/>
                <w:sz w:val="18"/>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Default="00635D50" w:rsidP="00E648E4">
            <w:pPr>
              <w:pStyle w:val="TAL"/>
            </w:pPr>
            <w:r>
              <w:t xml:space="preserve">PROACTIVE COMMAND: LAUNCH BROWSER </w:t>
            </w:r>
            <w:r>
              <w:rPr>
                <w:rFonts w:eastAsiaTheme="minorEastAsia" w:hint="eastAsia"/>
                <w:lang w:eastAsia="zh-CN"/>
              </w:rPr>
              <w:t>8.5</w:t>
            </w:r>
            <w: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Default="00635D50" w:rsidP="00E648E4">
            <w:pPr>
              <w:pStyle w:val="TAL"/>
            </w:pPr>
            <w: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Default="00635D50" w:rsidP="00E648E4">
            <w:pPr>
              <w:pStyle w:val="TAL"/>
            </w:pPr>
            <w: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Default="00635D50" w:rsidP="00E648E4">
            <w:pPr>
              <w:pStyle w:val="TAL"/>
            </w:pPr>
            <w:r>
              <w:t xml:space="preserve">TERMINAL RESPONSE: LAUNCH BROWSER </w:t>
            </w:r>
            <w:r>
              <w:rPr>
                <w:rFonts w:eastAsiaTheme="minorEastAsia" w:hint="eastAsia"/>
                <w:lang w:eastAsia="zh-CN"/>
              </w:rPr>
              <w:t>8.5</w:t>
            </w:r>
            <w: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Default="00D8286F" w:rsidP="00D8286F">
            <w:pPr>
              <w:pStyle w:val="TAL"/>
            </w:pPr>
            <w:r w:rsidRPr="004570F1">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Default="00D8286F" w:rsidP="00D8286F">
            <w:pPr>
              <w:pStyle w:val="TAL"/>
            </w:pPr>
            <w:r w:rsidRPr="004570F1">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Default="00D8286F" w:rsidP="00D8286F">
            <w:pPr>
              <w:pStyle w:val="TAL"/>
            </w:pPr>
            <w:r w:rsidRPr="004570F1">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lastRenderedPageBreak/>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32AAC08E" w14:textId="77777777" w:rsidR="00635D50" w:rsidRPr="001D1909" w:rsidRDefault="00635D50" w:rsidP="0076548D"/>
    <w:p w14:paraId="2BB4C0E9" w14:textId="25666F3B"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00627C5F">
        <w:rPr>
          <w:rFonts w:eastAsia="DengXian"/>
          <w:lang w:val="en-US"/>
        </w:rPr>
        <w:t>8</w:t>
      </w:r>
      <w:r w:rsidRPr="0078413B">
        <w:rPr>
          <w:rFonts w:eastAsia="DengXian"/>
          <w:lang w:val="en-US"/>
        </w:rPr>
        <w:t>.5</w:t>
      </w:r>
      <w:r w:rsidRPr="0078413B">
        <w:rPr>
          <w:rFonts w:eastAsia="DengXian"/>
          <w:lang w:val="en-US"/>
        </w:rPr>
        <w:tab/>
        <w:t>Test requirement</w:t>
      </w:r>
    </w:p>
    <w:p w14:paraId="688C520C" w14:textId="68AFEE0B" w:rsidR="0076548D" w:rsidRPr="00506B0D" w:rsidRDefault="0076548D" w:rsidP="00506B0D">
      <w:pPr>
        <w:overflowPunct w:val="0"/>
        <w:autoSpaceDE w:val="0"/>
        <w:autoSpaceDN w:val="0"/>
        <w:adjustRightInd w:val="0"/>
        <w:textAlignment w:val="baseline"/>
        <w:rPr>
          <w:rFonts w:eastAsia="DengXian"/>
        </w:rPr>
      </w:pPr>
      <w:r w:rsidRPr="002F297E">
        <w:rPr>
          <w:rFonts w:eastAsia="DengXian"/>
        </w:rPr>
        <w:t xml:space="preserve">The ME shall operate in the manner defined in expected sequence </w:t>
      </w:r>
      <w:r w:rsidRPr="002F297E">
        <w:rPr>
          <w:rFonts w:eastAsia="DengXian" w:hint="eastAsia"/>
        </w:rPr>
        <w:t>8</w:t>
      </w:r>
      <w:r w:rsidRPr="002F297E">
        <w:rPr>
          <w:rFonts w:eastAsia="DengXian"/>
        </w:rPr>
        <w:t>.1</w:t>
      </w:r>
      <w:r w:rsidR="00635D50">
        <w:rPr>
          <w:rFonts w:eastAsia="DengXian"/>
        </w:rPr>
        <w:t xml:space="preserve"> to 8.5.</w:t>
      </w:r>
    </w:p>
    <w:sectPr w:rsidR="0076548D" w:rsidRPr="00506B0D" w:rsidSect="009A6137">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1907" w:h="16840" w:code="9"/>
      <w:pgMar w:top="1416" w:right="1133" w:bottom="1133" w:left="1133" w:header="850" w:footer="340" w:gutter="0"/>
      <w:pgNumType w:start="6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ED71C" w14:textId="77777777" w:rsidR="0030136E" w:rsidRDefault="0030136E">
      <w:r>
        <w:separator/>
      </w:r>
    </w:p>
  </w:endnote>
  <w:endnote w:type="continuationSeparator" w:id="0">
    <w:p w14:paraId="099BD22A" w14:textId="77777777" w:rsidR="0030136E" w:rsidRDefault="0030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272A3" w14:textId="77777777" w:rsidR="009A6137" w:rsidRDefault="009A61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38D336D1" w:rsidR="00597B11" w:rsidRDefault="009A613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E612" w14:textId="77777777" w:rsidR="009A6137" w:rsidRDefault="009A61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D192" w14:textId="77777777" w:rsidR="0030136E" w:rsidRDefault="0030136E">
      <w:r>
        <w:separator/>
      </w:r>
    </w:p>
  </w:footnote>
  <w:footnote w:type="continuationSeparator" w:id="0">
    <w:p w14:paraId="01B76B4E" w14:textId="77777777" w:rsidR="0030136E" w:rsidRDefault="0030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64F08" w14:textId="77777777" w:rsidR="009A6137" w:rsidRDefault="009A61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794D0506" w:rsidR="00597B11" w:rsidRDefault="009A6137">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28307C7" w:rsidR="00597B11" w:rsidRDefault="009A6137">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B007" w14:textId="77777777" w:rsidR="009A6137" w:rsidRDefault="009A61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136E"/>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ntTable" Target="fontTable.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185</Pages>
  <Words>42328</Words>
  <Characters>257359</Characters>
  <Application>Microsoft Office Word</Application>
  <DocSecurity>0</DocSecurity>
  <Lines>6772</Lines>
  <Paragraphs>7135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292552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3</cp:revision>
  <cp:lastPrinted>2019-02-25T14:05:00Z</cp:lastPrinted>
  <dcterms:created xsi:type="dcterms:W3CDTF">2023-09-25T09:55:00Z</dcterms:created>
  <dcterms:modified xsi:type="dcterms:W3CDTF">2023-09-25T11:42:00Z</dcterms:modified>
</cp:coreProperties>
</file>