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r w:rsidRPr="0041528A">
              <w:t>O_UC_Before_EnvCC</w:t>
            </w:r>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proofErr w:type="spellStart"/>
            <w:r w:rsidRPr="0041528A">
              <w:t>O_Open_Channel_GPRS_without_DefaultAPN</w:t>
            </w:r>
            <w:proofErr w:type="spellEnd"/>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r w:rsidRPr="0041528A">
              <w:t>O_PLI_HeNB_IP_Address</w:t>
            </w:r>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A461F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8BA37" w14:textId="77777777" w:rsidR="009F5014" w:rsidRDefault="009F5014">
      <w:r>
        <w:separator/>
      </w:r>
    </w:p>
  </w:endnote>
  <w:endnote w:type="continuationSeparator" w:id="0">
    <w:p w14:paraId="63026D9C" w14:textId="77777777" w:rsidR="009F5014" w:rsidRDefault="009F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2A99E" w14:textId="77777777" w:rsidR="00A461F8" w:rsidRDefault="00A46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E0ABCB3" w:rsidR="00597B11" w:rsidRDefault="00A461F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203" w14:textId="77777777" w:rsidR="00A461F8" w:rsidRDefault="00A46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0204" w14:textId="77777777" w:rsidR="009F5014" w:rsidRDefault="009F5014">
      <w:r>
        <w:separator/>
      </w:r>
    </w:p>
  </w:footnote>
  <w:footnote w:type="continuationSeparator" w:id="0">
    <w:p w14:paraId="18A85240" w14:textId="77777777" w:rsidR="009F5014" w:rsidRDefault="009F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9B23" w14:textId="77777777" w:rsidR="00A461F8" w:rsidRDefault="00A461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1A00C5C" w:rsidR="00597B11" w:rsidRDefault="00A461F8">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492E8E2" w:rsidR="00597B11" w:rsidRDefault="00A461F8">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BB24" w14:textId="77777777" w:rsidR="00A461F8" w:rsidRDefault="00A46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F0F4A"/>
    <w:rsid w:val="008028A4"/>
    <w:rsid w:val="00810FC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E2ABF"/>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2290</Words>
  <Characters>13928</Characters>
  <Application>Microsoft Office Word</Application>
  <DocSecurity>0</DocSecurity>
  <Lines>366</Lines>
  <Paragraphs>386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2023-09-25T08:47:00Z</dcterms:created>
  <dcterms:modified xsi:type="dcterms:W3CDTF">2023-09-25T11:35:00Z</dcterms:modified>
</cp:coreProperties>
</file>